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3925880E" w:rsidR="00660472" w:rsidRPr="002E3B38"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2E3B38">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2E3B38"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C865A86" w14:textId="2F80C171" w:rsidR="00D73CC7" w:rsidRPr="002E3B38"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2E3B38">
        <w:rPr>
          <w:rFonts w:ascii="Browallia New" w:hAnsi="Browallia New" w:cs="Browallia New"/>
          <w:sz w:val="28"/>
          <w:szCs w:val="28"/>
          <w:cs/>
        </w:rPr>
        <w:t xml:space="preserve">บริษัท </w:t>
      </w:r>
      <w:r w:rsidR="006D77E6" w:rsidRPr="002E3B38">
        <w:rPr>
          <w:rFonts w:ascii="Browallia New" w:hAnsi="Browallia New" w:cs="Browallia New"/>
          <w:sz w:val="28"/>
          <w:szCs w:val="28"/>
          <w:cs/>
          <w:lang w:val="en-GB"/>
        </w:rPr>
        <w:t>อาร์เอส</w:t>
      </w:r>
      <w:r w:rsidRPr="002E3B38">
        <w:rPr>
          <w:rFonts w:ascii="Browallia New" w:hAnsi="Browallia New" w:cs="Browallia New"/>
          <w:sz w:val="28"/>
          <w:szCs w:val="28"/>
          <w:cs/>
        </w:rPr>
        <w:t xml:space="preserve"> จำกัด (มหาชน)</w:t>
      </w:r>
      <w:r w:rsidR="00E817A2" w:rsidRPr="002E3B38">
        <w:rPr>
          <w:rFonts w:ascii="Browallia New" w:hAnsi="Browallia New" w:cs="Browallia New"/>
          <w:sz w:val="28"/>
          <w:szCs w:val="28"/>
        </w:rPr>
        <w:t xml:space="preserve"> </w:t>
      </w:r>
      <w:r w:rsidR="00E817A2" w:rsidRPr="002E3B38">
        <w:rPr>
          <w:rFonts w:ascii="Browallia New" w:hAnsi="Browallia New" w:cs="Browallia New"/>
          <w:sz w:val="28"/>
          <w:szCs w:val="28"/>
          <w:cs/>
        </w:rPr>
        <w:t>(</w:t>
      </w:r>
      <w:r w:rsidR="00D2098B" w:rsidRPr="002E3B38">
        <w:rPr>
          <w:rFonts w:ascii="Browallia New" w:hAnsi="Browallia New" w:cs="Browallia New"/>
          <w:sz w:val="28"/>
          <w:szCs w:val="28"/>
          <w:cs/>
        </w:rPr>
        <w:t>บริษัท</w:t>
      </w:r>
      <w:r w:rsidR="00E817A2" w:rsidRPr="002E3B38">
        <w:rPr>
          <w:rFonts w:ascii="Browallia New" w:hAnsi="Browallia New" w:cs="Browallia New"/>
          <w:sz w:val="28"/>
          <w:szCs w:val="28"/>
          <w:cs/>
        </w:rPr>
        <w:t>)</w:t>
      </w:r>
      <w:r w:rsidRPr="002E3B38">
        <w:rPr>
          <w:rFonts w:ascii="Browallia New" w:hAnsi="Browallia New" w:cs="Browallia New"/>
          <w:sz w:val="28"/>
          <w:szCs w:val="28"/>
          <w:cs/>
        </w:rPr>
        <w:t xml:space="preserve"> </w:t>
      </w:r>
      <w:r w:rsidR="00EB4631" w:rsidRPr="002E3B38">
        <w:rPr>
          <w:rFonts w:ascii="Browallia New" w:hAnsi="Browallia New" w:cs="Browallia New"/>
          <w:sz w:val="28"/>
          <w:szCs w:val="28"/>
          <w:cs/>
        </w:rPr>
        <w:t>จดทะเบียนเป็นบริษัทมหาชน</w:t>
      </w:r>
      <w:r w:rsidR="008971F8" w:rsidRPr="002E3B38">
        <w:rPr>
          <w:rFonts w:ascii="Browallia New" w:hAnsi="Browallia New" w:cs="Browallia New"/>
          <w:sz w:val="28"/>
          <w:szCs w:val="28"/>
          <w:cs/>
        </w:rPr>
        <w:t>กับตลาดหลักทรัพย์แห่งประเทศไทย</w:t>
      </w:r>
      <w:r w:rsidR="00050595" w:rsidRPr="002E3B38">
        <w:rPr>
          <w:rFonts w:ascii="Browallia New" w:hAnsi="Browallia New" w:cs="Browallia New"/>
          <w:sz w:val="28"/>
          <w:szCs w:val="28"/>
          <w:cs/>
        </w:rPr>
        <w:t xml:space="preserve">เมื่อวันที่ </w:t>
      </w:r>
      <w:r w:rsidR="008971F8" w:rsidRPr="002E3B38">
        <w:rPr>
          <w:rFonts w:ascii="Browallia New" w:hAnsi="Browallia New" w:cs="Browallia New"/>
          <w:sz w:val="28"/>
          <w:szCs w:val="28"/>
          <w:cs/>
        </w:rPr>
        <w:br/>
      </w:r>
      <w:r w:rsidR="00352A5B" w:rsidRPr="002E3B38">
        <w:rPr>
          <w:rFonts w:ascii="Browallia New" w:hAnsi="Browallia New" w:cs="Browallia New"/>
          <w:sz w:val="28"/>
          <w:szCs w:val="28"/>
        </w:rPr>
        <w:t>22</w:t>
      </w:r>
      <w:r w:rsidR="00352A5B" w:rsidRPr="002E3B38">
        <w:rPr>
          <w:rFonts w:ascii="Browallia New" w:hAnsi="Browallia New" w:cs="Browallia New"/>
          <w:sz w:val="28"/>
          <w:szCs w:val="28"/>
          <w:cs/>
        </w:rPr>
        <w:t xml:space="preserve"> พฤษภาคม</w:t>
      </w:r>
      <w:r w:rsidR="00050595" w:rsidRPr="002E3B38">
        <w:rPr>
          <w:rFonts w:ascii="Browallia New" w:hAnsi="Browallia New" w:cs="Browallia New"/>
          <w:sz w:val="28"/>
          <w:szCs w:val="28"/>
          <w:cs/>
        </w:rPr>
        <w:t xml:space="preserve"> </w:t>
      </w:r>
      <w:r w:rsidR="00050595" w:rsidRPr="002E3B38">
        <w:rPr>
          <w:rFonts w:ascii="Browallia New" w:hAnsi="Browallia New" w:cs="Browallia New"/>
          <w:sz w:val="28"/>
          <w:szCs w:val="28"/>
        </w:rPr>
        <w:t>2546</w:t>
      </w:r>
      <w:r w:rsidR="00EB4631" w:rsidRPr="002E3B38">
        <w:rPr>
          <w:rFonts w:ascii="Browallia New" w:hAnsi="Browallia New" w:cs="Browallia New"/>
          <w:sz w:val="28"/>
          <w:szCs w:val="28"/>
          <w:cs/>
        </w:rPr>
        <w:t xml:space="preserve"> </w:t>
      </w:r>
      <w:r w:rsidR="00E26D41" w:rsidRPr="002E3B38">
        <w:rPr>
          <w:rFonts w:ascii="Browallia New" w:hAnsi="Browallia New" w:cs="Browallia New"/>
          <w:sz w:val="28"/>
          <w:szCs w:val="28"/>
          <w:cs/>
        </w:rPr>
        <w:t>ธุรกิจหลักของบริษัทและบริษัท</w:t>
      </w:r>
      <w:r w:rsidR="00BE2C0C" w:rsidRPr="002E3B38">
        <w:rPr>
          <w:rFonts w:ascii="Browallia New" w:hAnsi="Browallia New" w:cs="Browallia New"/>
          <w:sz w:val="28"/>
          <w:szCs w:val="28"/>
          <w:cs/>
        </w:rPr>
        <w:t>ย่อย</w:t>
      </w:r>
      <w:r w:rsidR="00E26D41" w:rsidRPr="002E3B38">
        <w:rPr>
          <w:rFonts w:ascii="Browallia New" w:hAnsi="Browallia New" w:cs="Browallia New"/>
          <w:sz w:val="28"/>
          <w:szCs w:val="28"/>
          <w:cs/>
        </w:rPr>
        <w:t xml:space="preserve"> </w:t>
      </w:r>
      <w:r w:rsidR="00BD37F4" w:rsidRPr="002E3B38">
        <w:rPr>
          <w:rFonts w:ascii="Browallia New" w:hAnsi="Browallia New" w:cs="Browallia New"/>
          <w:sz w:val="28"/>
          <w:szCs w:val="28"/>
          <w:cs/>
        </w:rPr>
        <w:t>(</w:t>
      </w:r>
      <w:r w:rsidR="00F33876" w:rsidRPr="002E3B38">
        <w:rPr>
          <w:rFonts w:ascii="Browallia New" w:hAnsi="Browallia New" w:cs="Browallia New"/>
          <w:sz w:val="28"/>
          <w:szCs w:val="28"/>
          <w:cs/>
        </w:rPr>
        <w:t xml:space="preserve">กลุ่มบริษัท) </w:t>
      </w:r>
      <w:r w:rsidR="009546E9" w:rsidRPr="002E3B38">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2E3B38">
        <w:rPr>
          <w:rFonts w:ascii="Browallia New" w:hAnsi="Browallia New" w:cs="Browallia New"/>
          <w:sz w:val="28"/>
          <w:szCs w:val="28"/>
          <w:cs/>
        </w:rPr>
        <w:t>ม</w:t>
      </w:r>
      <w:r w:rsidR="00F6022A" w:rsidRPr="002E3B38">
        <w:rPr>
          <w:rFonts w:ascii="Browallia New" w:hAnsi="Browallia New" w:cs="Browallia New"/>
          <w:sz w:val="28"/>
          <w:szCs w:val="28"/>
          <w:cs/>
        </w:rPr>
        <w:t xml:space="preserve"> </w:t>
      </w:r>
      <w:r w:rsidR="007941AB" w:rsidRPr="002E3B38">
        <w:rPr>
          <w:rFonts w:ascii="Browallia New" w:hAnsi="Browallia New" w:cs="Browallia New"/>
          <w:sz w:val="28"/>
          <w:szCs w:val="28"/>
          <w:cs/>
        </w:rPr>
        <w:t>โดย</w:t>
      </w:r>
      <w:r w:rsidR="007941AB" w:rsidRPr="002E3B38">
        <w:rPr>
          <w:rFonts w:ascii="Browallia New" w:hAnsi="Browallia New" w:cs="Browallia New"/>
          <w:spacing w:val="-4"/>
          <w:sz w:val="28"/>
          <w:szCs w:val="28"/>
          <w:cs/>
        </w:rPr>
        <w:t>มี</w:t>
      </w:r>
      <w:r w:rsidR="007941AB" w:rsidRPr="002E3B38">
        <w:rPr>
          <w:rFonts w:ascii="Browallia New" w:hAnsi="Browallia New" w:cs="Browallia New"/>
          <w:sz w:val="28"/>
          <w:szCs w:val="28"/>
          <w:cs/>
        </w:rPr>
        <w:t xml:space="preserve">สำนักงานใหญ่ตั้งอยู่เลขที่ </w:t>
      </w:r>
      <w:r w:rsidR="00B34CB1" w:rsidRPr="002E3B38">
        <w:rPr>
          <w:rFonts w:ascii="Browallia New" w:hAnsi="Browallia New" w:cs="Browallia New"/>
          <w:sz w:val="28"/>
          <w:szCs w:val="28"/>
          <w:lang w:val="en-GB"/>
        </w:rPr>
        <w:t>27</w:t>
      </w:r>
      <w:r w:rsidR="00B34CB1" w:rsidRPr="002E3B38">
        <w:rPr>
          <w:rFonts w:ascii="Browallia New" w:hAnsi="Browallia New" w:cs="Browallia New"/>
          <w:sz w:val="28"/>
          <w:szCs w:val="28"/>
          <w:cs/>
          <w:lang w:val="en-GB"/>
        </w:rPr>
        <w:t xml:space="preserve"> อาคารอาร์เอสกรุ๊ป</w:t>
      </w:r>
      <w:r w:rsidR="007750BB" w:rsidRPr="002E3B38">
        <w:rPr>
          <w:rFonts w:ascii="Browallia New" w:hAnsi="Browallia New" w:cs="Browallia New"/>
          <w:sz w:val="28"/>
          <w:szCs w:val="28"/>
          <w:lang w:val="en-GB"/>
        </w:rPr>
        <w:t xml:space="preserve"> </w:t>
      </w:r>
      <w:r w:rsidR="00B34CB1" w:rsidRPr="002E3B38">
        <w:rPr>
          <w:rFonts w:ascii="Browallia New" w:hAnsi="Browallia New" w:cs="Browallia New"/>
          <w:sz w:val="28"/>
          <w:szCs w:val="28"/>
          <w:cs/>
          <w:lang w:val="en-GB"/>
        </w:rPr>
        <w:t>ทาว</w:t>
      </w:r>
      <w:proofErr w:type="spellStart"/>
      <w:r w:rsidR="00B34CB1" w:rsidRPr="002E3B38">
        <w:rPr>
          <w:rFonts w:ascii="Browallia New" w:hAnsi="Browallia New" w:cs="Browallia New"/>
          <w:sz w:val="28"/>
          <w:szCs w:val="28"/>
          <w:cs/>
          <w:lang w:val="en-GB"/>
        </w:rPr>
        <w:t>เวอร์</w:t>
      </w:r>
      <w:proofErr w:type="spellEnd"/>
      <w:r w:rsidR="00B34CB1" w:rsidRPr="002E3B38">
        <w:rPr>
          <w:rFonts w:ascii="Browallia New" w:hAnsi="Browallia New" w:cs="Browallia New"/>
          <w:sz w:val="28"/>
          <w:szCs w:val="28"/>
          <w:cs/>
          <w:lang w:val="en-GB"/>
        </w:rPr>
        <w:t xml:space="preserve"> เอ</w:t>
      </w:r>
      <w:r w:rsidR="00340CAA" w:rsidRPr="002E3B38">
        <w:rPr>
          <w:rFonts w:ascii="Browallia New" w:hAnsi="Browallia New" w:cs="Browallia New"/>
          <w:sz w:val="28"/>
          <w:szCs w:val="28"/>
          <w:lang w:val="en-GB"/>
        </w:rPr>
        <w:t xml:space="preserve"> </w:t>
      </w:r>
      <w:r w:rsidR="007750BB" w:rsidRPr="002E3B38">
        <w:rPr>
          <w:rFonts w:ascii="Browallia New" w:hAnsi="Browallia New" w:cs="Browallia New"/>
          <w:sz w:val="28"/>
          <w:szCs w:val="28"/>
          <w:lang w:val="en-GB"/>
        </w:rPr>
        <w:t xml:space="preserve">       </w:t>
      </w:r>
      <w:r w:rsidR="00B34CB1" w:rsidRPr="002E3B38">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2E3B38" w:rsidRDefault="00660472" w:rsidP="00660472">
      <w:pPr>
        <w:tabs>
          <w:tab w:val="clear" w:pos="227"/>
          <w:tab w:val="clear" w:pos="454"/>
        </w:tabs>
        <w:spacing w:line="240" w:lineRule="auto"/>
        <w:ind w:left="426"/>
        <w:jc w:val="thaiDistribute"/>
        <w:rPr>
          <w:rFonts w:ascii="Browallia New" w:hAnsi="Browallia New" w:cs="Browallia New"/>
          <w:sz w:val="28"/>
          <w:szCs w:val="28"/>
          <w:cs/>
        </w:rPr>
      </w:pPr>
    </w:p>
    <w:p w14:paraId="46D5F67A" w14:textId="3387E0C5" w:rsidR="00660472" w:rsidRPr="002E3B38"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2E3B38">
        <w:rPr>
          <w:rFonts w:ascii="Browallia New" w:hAnsi="Browallia New" w:cs="Browallia New"/>
          <w:b/>
          <w:bCs/>
          <w:color w:val="000000" w:themeColor="text1"/>
          <w:sz w:val="28"/>
          <w:szCs w:val="28"/>
          <w:cs/>
          <w:lang w:val="th-TH"/>
        </w:rPr>
        <w:t>เกณฑ์</w:t>
      </w:r>
      <w:r w:rsidR="001763F5" w:rsidRPr="002E3B38">
        <w:rPr>
          <w:rFonts w:ascii="Browallia New" w:hAnsi="Browallia New" w:cs="Browallia New"/>
          <w:b/>
          <w:bCs/>
          <w:color w:val="000000" w:themeColor="text1"/>
          <w:sz w:val="28"/>
          <w:szCs w:val="28"/>
          <w:cs/>
        </w:rPr>
        <w:t>ใน</w:t>
      </w:r>
      <w:r w:rsidRPr="002E3B38">
        <w:rPr>
          <w:rFonts w:ascii="Browallia New" w:hAnsi="Browallia New" w:cs="Browallia New"/>
          <w:b/>
          <w:bCs/>
          <w:color w:val="000000" w:themeColor="text1"/>
          <w:sz w:val="28"/>
          <w:szCs w:val="28"/>
          <w:cs/>
          <w:lang w:val="th-TH"/>
        </w:rPr>
        <w:t>การจัดทำ</w:t>
      </w:r>
      <w:r w:rsidR="0050651F" w:rsidRPr="002E3B38">
        <w:rPr>
          <w:rFonts w:ascii="Browallia New" w:hAnsi="Browallia New" w:cs="Browallia New"/>
          <w:b/>
          <w:bCs/>
          <w:color w:val="000000" w:themeColor="text1"/>
          <w:sz w:val="28"/>
          <w:szCs w:val="28"/>
          <w:cs/>
          <w:lang w:val="th-TH"/>
        </w:rPr>
        <w:t>งบ</w:t>
      </w:r>
      <w:r w:rsidRPr="002E3B38">
        <w:rPr>
          <w:rFonts w:ascii="Browallia New" w:hAnsi="Browallia New" w:cs="Browallia New"/>
          <w:b/>
          <w:bCs/>
          <w:color w:val="000000" w:themeColor="text1"/>
          <w:sz w:val="28"/>
          <w:szCs w:val="28"/>
          <w:cs/>
          <w:lang w:val="th-TH"/>
        </w:rPr>
        <w:t>การเงิน</w:t>
      </w:r>
    </w:p>
    <w:p w14:paraId="5FAA6334" w14:textId="17D62635" w:rsidR="00660472" w:rsidRPr="002E3B38" w:rsidRDefault="00660472" w:rsidP="00F26DA2">
      <w:pPr>
        <w:spacing w:line="240" w:lineRule="auto"/>
        <w:jc w:val="thaiDistribute"/>
        <w:rPr>
          <w:rFonts w:ascii="Browallia New" w:hAnsi="Browallia New" w:cs="Browallia New"/>
          <w:sz w:val="28"/>
          <w:szCs w:val="28"/>
          <w:lang w:val="en-GB"/>
        </w:rPr>
      </w:pPr>
    </w:p>
    <w:p w14:paraId="7D440AD7" w14:textId="056A117C"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3660C2B5" w14:textId="77777777"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91A631C" w14:textId="3D1FDDD2"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งบการเงินรวมและเฉพาะบริษัทจัดทำขึ้นโดยใช้เกณฑ์ราคาทุนเดิมในการวัดมูลค่าขององค์ประกอบของงบการเงิน</w:t>
      </w:r>
    </w:p>
    <w:p w14:paraId="4458FC58" w14:textId="77777777"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4D58746" w14:textId="06F58D68"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 </w:t>
      </w:r>
      <w:r w:rsidR="00701813" w:rsidRPr="002E3B38">
        <w:rPr>
          <w:rFonts w:ascii="Browallia New" w:eastAsia="Arial Unicode MS" w:hAnsi="Browallia New" w:cs="Browallia New"/>
          <w:sz w:val="28"/>
          <w:szCs w:val="28"/>
          <w:lang w:val="en-GB"/>
        </w:rPr>
        <w:br/>
      </w:r>
      <w:r w:rsidRPr="002E3B38">
        <w:rPr>
          <w:rFonts w:ascii="Browallia New" w:eastAsia="Arial Unicode MS" w:hAnsi="Browallia New" w:cs="Browallia New"/>
          <w:sz w:val="28"/>
          <w:szCs w:val="28"/>
          <w:cs/>
          <w:lang w:val="en-GB"/>
        </w:rPr>
        <w:t xml:space="preserve">กลุ่มบริษัทเปิดเผยเรื่องการใช้ดุลยพินิจของผู้บริหารหรือรายการที่มีความซับซ้อน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เฉพาะบริษัทในหมายเหตุข้อ </w:t>
      </w:r>
      <w:r w:rsidRPr="002E3B38">
        <w:rPr>
          <w:rFonts w:ascii="Browallia New" w:eastAsia="Arial Unicode MS" w:hAnsi="Browallia New" w:cs="Browallia New"/>
          <w:sz w:val="28"/>
          <w:szCs w:val="28"/>
        </w:rPr>
        <w:t>8</w:t>
      </w:r>
    </w:p>
    <w:p w14:paraId="2EB350F6" w14:textId="77777777" w:rsidR="002213D1" w:rsidRPr="002E3B38" w:rsidRDefault="002213D1" w:rsidP="002213D1">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059B9EF" w14:textId="3035C09D" w:rsidR="00F5024A" w:rsidRPr="002E3B38" w:rsidRDefault="002213D1" w:rsidP="002213D1">
      <w:pPr>
        <w:tabs>
          <w:tab w:val="clear" w:pos="907"/>
          <w:tab w:val="left" w:pos="1350"/>
        </w:tabs>
        <w:spacing w:line="240" w:lineRule="auto"/>
        <w:ind w:left="432"/>
        <w:jc w:val="thaiDistribute"/>
        <w:rPr>
          <w:rFonts w:ascii="Browallia New" w:hAnsi="Browallia New" w:cs="Browallia New"/>
          <w:sz w:val="28"/>
          <w:szCs w:val="28"/>
        </w:rPr>
      </w:pPr>
      <w:r w:rsidRPr="002E3B38">
        <w:rPr>
          <w:rFonts w:ascii="Browallia New" w:eastAsia="Arial Unicode MS" w:hAnsi="Browallia New" w:cs="Browallia New"/>
          <w:sz w:val="28"/>
          <w:szCs w:val="28"/>
          <w:cs/>
          <w:lang w:val="en-GB"/>
        </w:rPr>
        <w:t>งบการเงินรวมและเฉพาะบริษัทฉบับภาษาอังกฤษจัดทำขึ้นจากงบการเงินตามกฎหมายที่เป็นภาษาไทย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343B9CD" w14:textId="77777777" w:rsidR="00D66EB9" w:rsidRPr="002E3B38" w:rsidRDefault="00D66EB9" w:rsidP="00D66EB9">
      <w:pPr>
        <w:tabs>
          <w:tab w:val="clear" w:pos="907"/>
          <w:tab w:val="left" w:pos="1350"/>
        </w:tabs>
        <w:spacing w:line="240" w:lineRule="auto"/>
        <w:ind w:left="432"/>
        <w:jc w:val="thaiDistribute"/>
        <w:rPr>
          <w:rFonts w:ascii="Browallia New" w:eastAsia="Arial Unicode MS" w:hAnsi="Browallia New" w:cs="Browallia New"/>
          <w:sz w:val="28"/>
          <w:szCs w:val="28"/>
        </w:rPr>
      </w:pPr>
    </w:p>
    <w:p w14:paraId="483BB361" w14:textId="6ED725FB" w:rsidR="00D66EB9" w:rsidRPr="002E3B38" w:rsidRDefault="00C64506" w:rsidP="00C64506">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t>มาตรฐานการรายงานทางการเงินที่มีการเปลี่ยนแปลง</w:t>
      </w:r>
    </w:p>
    <w:p w14:paraId="3118296A" w14:textId="77777777" w:rsidR="00F74801" w:rsidRPr="002E3B38" w:rsidRDefault="00F74801" w:rsidP="00F74801">
      <w:pPr>
        <w:spacing w:line="240" w:lineRule="auto"/>
        <w:jc w:val="thaiDistribute"/>
        <w:rPr>
          <w:rFonts w:ascii="Browallia New" w:eastAsia="Arial Unicode MS" w:hAnsi="Browallia New" w:cs="Browallia New"/>
          <w:sz w:val="28"/>
        </w:rPr>
      </w:pPr>
      <w:bookmarkStart w:id="0" w:name="_Toc145430212"/>
    </w:p>
    <w:p w14:paraId="0BB4F6E6" w14:textId="29A344FE" w:rsidR="0027642A" w:rsidRPr="002E3B38" w:rsidRDefault="0027642A" w:rsidP="008638E4">
      <w:pPr>
        <w:pStyle w:val="ListParagraph"/>
        <w:numPr>
          <w:ilvl w:val="1"/>
          <w:numId w:val="43"/>
        </w:numPr>
        <w:spacing w:line="240" w:lineRule="auto"/>
        <w:ind w:left="873" w:hanging="44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เริ่ม</w:t>
      </w:r>
      <w:r w:rsidRPr="002E3B38">
        <w:rPr>
          <w:rFonts w:ascii="Browallia New" w:hAnsi="Browallia New" w:cs="Browallia New"/>
          <w:sz w:val="28"/>
          <w:cs/>
        </w:rPr>
        <w:t>ตั้งแต่</w:t>
      </w:r>
      <w:r w:rsidRPr="002E3B38">
        <w:rPr>
          <w:rFonts w:ascii="Browallia New" w:eastAsia="Arial Unicode MS" w:hAnsi="Browallia New" w:cs="Browallia New"/>
          <w:sz w:val="28"/>
          <w:cs/>
        </w:rPr>
        <w:t xml:space="preserve">วันที่ </w:t>
      </w:r>
      <w:r w:rsidR="004C2B40" w:rsidRPr="004C2B40">
        <w:rPr>
          <w:rFonts w:ascii="Browallia New" w:eastAsia="Arial Unicode MS" w:hAnsi="Browallia New" w:cs="Browallia New"/>
          <w:sz w:val="28"/>
        </w:rPr>
        <w:t>1</w:t>
      </w:r>
      <w:r w:rsidRPr="002E3B38">
        <w:rPr>
          <w:rFonts w:ascii="Browallia New" w:eastAsia="Arial Unicode MS" w:hAnsi="Browallia New" w:cs="Browallia New"/>
          <w:sz w:val="28"/>
          <w:cs/>
        </w:rPr>
        <w:t xml:space="preserve"> มกราคม </w:t>
      </w:r>
      <w:r w:rsidR="004C2B40" w:rsidRPr="004C2B40">
        <w:rPr>
          <w:rFonts w:ascii="Browallia New" w:eastAsia="Arial Unicode MS" w:hAnsi="Browallia New" w:cs="Browallia New"/>
          <w:sz w:val="28"/>
        </w:rPr>
        <w:t>2567</w:t>
      </w:r>
      <w:r w:rsidRPr="002E3B38">
        <w:rPr>
          <w:rFonts w:ascii="Browallia New" w:eastAsia="Arial Unicode MS" w:hAnsi="Browallia New" w:cs="Browallia New"/>
          <w:sz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4C2B40" w:rsidRPr="004C2B40">
        <w:rPr>
          <w:rFonts w:ascii="Browallia New" w:eastAsia="Arial Unicode MS" w:hAnsi="Browallia New" w:cs="Browallia New"/>
          <w:sz w:val="28"/>
        </w:rPr>
        <w:t>1</w:t>
      </w:r>
      <w:r w:rsidRPr="002E3B38">
        <w:rPr>
          <w:rFonts w:ascii="Browallia New" w:eastAsia="Arial Unicode MS" w:hAnsi="Browallia New" w:cs="Browallia New"/>
          <w:sz w:val="28"/>
          <w:cs/>
        </w:rPr>
        <w:t xml:space="preserve"> มกราคม </w:t>
      </w:r>
      <w:r w:rsidR="004C2B40" w:rsidRPr="004C2B40">
        <w:rPr>
          <w:rFonts w:ascii="Browallia New" w:eastAsia="Arial Unicode MS" w:hAnsi="Browallia New" w:cs="Browallia New"/>
          <w:sz w:val="28"/>
        </w:rPr>
        <w:t>2567</w:t>
      </w:r>
      <w:r w:rsidRPr="002E3B38">
        <w:rPr>
          <w:rFonts w:ascii="Browallia New" w:eastAsia="Arial Unicode MS" w:hAnsi="Browallia New" w:cs="Browallia New"/>
          <w:sz w:val="28"/>
          <w:cs/>
        </w:rPr>
        <w:t xml:space="preserve"> และเกี่ยวข้องกับกลุ่มบริษัท ยกเว้นการปฏิบัติตามการปรับปรุงมาตรฐานการบัญชีฉบับที่ </w:t>
      </w:r>
      <w:r w:rsidR="004C2B40" w:rsidRPr="004C2B40">
        <w:rPr>
          <w:rFonts w:ascii="Browallia New" w:eastAsia="Arial Unicode MS" w:hAnsi="Browallia New" w:cs="Browallia New"/>
          <w:sz w:val="28"/>
        </w:rPr>
        <w:t>12</w:t>
      </w:r>
      <w:r w:rsidRPr="002E3B38">
        <w:rPr>
          <w:rFonts w:ascii="Browallia New" w:eastAsia="Arial Unicode MS" w:hAnsi="Browallia New" w:cs="Browallia New"/>
          <w:sz w:val="28"/>
          <w:cs/>
        </w:rPr>
        <w:t xml:space="preserve"> เรื่องภาษีเงินได้ ที่เกี่ยวกับกฎการคำนวณภาษีเงินได้เสาหลักที่สอง (</w:t>
      </w:r>
      <w:r w:rsidRPr="002E3B38">
        <w:rPr>
          <w:rFonts w:ascii="Browallia New" w:eastAsia="Arial Unicode MS" w:hAnsi="Browallia New" w:cs="Browallia New"/>
          <w:sz w:val="28"/>
        </w:rPr>
        <w:t xml:space="preserve">Pillar Two model rule) </w:t>
      </w:r>
      <w:r w:rsidRPr="002E3B38">
        <w:rPr>
          <w:rFonts w:ascii="Browallia New" w:eastAsia="Arial Unicode MS" w:hAnsi="Browallia New" w:cs="Browallia New"/>
          <w:sz w:val="28"/>
          <w:cs/>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31EA9B05" w14:textId="77777777" w:rsidR="006D0B8C" w:rsidRPr="002E3B38" w:rsidRDefault="006D0B8C" w:rsidP="006D0B8C">
      <w:pPr>
        <w:spacing w:line="240" w:lineRule="auto"/>
        <w:jc w:val="thaiDistribute"/>
        <w:rPr>
          <w:rFonts w:ascii="Browallia New" w:eastAsia="Arial Unicode MS" w:hAnsi="Browallia New" w:cs="Browallia New"/>
          <w:sz w:val="28"/>
          <w:szCs w:val="28"/>
        </w:rPr>
      </w:pPr>
    </w:p>
    <w:p w14:paraId="416D14C3" w14:textId="77777777" w:rsidR="006D0B8C" w:rsidRPr="002E3B38" w:rsidRDefault="006D0B8C" w:rsidP="006D0B8C">
      <w:pPr>
        <w:spacing w:line="240" w:lineRule="auto"/>
        <w:jc w:val="thaiDistribute"/>
        <w:rPr>
          <w:rFonts w:ascii="Browallia New" w:eastAsia="Arial Unicode MS" w:hAnsi="Browallia New" w:cs="Browallia New"/>
          <w:sz w:val="28"/>
        </w:rPr>
      </w:pPr>
    </w:p>
    <w:p w14:paraId="50B8008F" w14:textId="77777777" w:rsidR="006D0B8C" w:rsidRPr="002E3B38" w:rsidRDefault="006D0B8C" w:rsidP="006D0B8C">
      <w:pPr>
        <w:spacing w:line="240" w:lineRule="auto"/>
        <w:jc w:val="thaiDistribute"/>
        <w:rPr>
          <w:rFonts w:ascii="Browallia New" w:eastAsia="Arial Unicode MS" w:hAnsi="Browallia New" w:cs="Browallia New"/>
          <w:sz w:val="28"/>
        </w:rPr>
      </w:pPr>
    </w:p>
    <w:p w14:paraId="2E8975E0" w14:textId="77777777" w:rsidR="006D0B8C" w:rsidRPr="002E3B38" w:rsidRDefault="006D0B8C" w:rsidP="006D0B8C">
      <w:pPr>
        <w:spacing w:line="240" w:lineRule="auto"/>
        <w:jc w:val="thaiDistribute"/>
        <w:rPr>
          <w:rFonts w:ascii="Browallia New" w:eastAsia="Arial Unicode MS" w:hAnsi="Browallia New" w:cs="Browallia New"/>
          <w:sz w:val="28"/>
        </w:rPr>
      </w:pPr>
    </w:p>
    <w:p w14:paraId="5DFC2B32" w14:textId="77777777" w:rsidR="006D0B8C" w:rsidRPr="002E3B38" w:rsidRDefault="006D0B8C" w:rsidP="006D0B8C">
      <w:pPr>
        <w:spacing w:line="240" w:lineRule="auto"/>
        <w:jc w:val="thaiDistribute"/>
        <w:rPr>
          <w:rFonts w:ascii="Browallia New" w:eastAsia="Arial Unicode MS" w:hAnsi="Browallia New" w:cs="Browallia New"/>
          <w:sz w:val="28"/>
        </w:rPr>
      </w:pPr>
    </w:p>
    <w:bookmarkEnd w:id="0"/>
    <w:p w14:paraId="2090A868" w14:textId="77777777" w:rsidR="00D66EB9" w:rsidRPr="002E3B38" w:rsidRDefault="00D66EB9" w:rsidP="00D66EB9">
      <w:pPr>
        <w:pStyle w:val="ListParagraph"/>
        <w:spacing w:after="0" w:line="240" w:lineRule="auto"/>
        <w:ind w:left="873"/>
        <w:contextualSpacing w:val="0"/>
        <w:jc w:val="thaiDistribute"/>
        <w:rPr>
          <w:rFonts w:ascii="Browallia New" w:eastAsia="Cordia New" w:hAnsi="Browallia New" w:cs="Browallia New"/>
          <w:sz w:val="28"/>
        </w:rPr>
      </w:pPr>
    </w:p>
    <w:p w14:paraId="68995B12" w14:textId="77777777" w:rsidR="00D66EB9" w:rsidRPr="002E3B38" w:rsidRDefault="00D66EB9" w:rsidP="00D66EB9">
      <w:pPr>
        <w:pStyle w:val="ListParagraph"/>
        <w:spacing w:after="0" w:line="240" w:lineRule="auto"/>
        <w:ind w:left="873"/>
        <w:contextualSpacing w:val="0"/>
        <w:jc w:val="thaiDistribute"/>
        <w:rPr>
          <w:rFonts w:ascii="Browallia New" w:eastAsia="Cordia New" w:hAnsi="Browallia New" w:cs="Browallia New"/>
          <w:sz w:val="2"/>
          <w:szCs w:val="2"/>
        </w:rPr>
      </w:pPr>
    </w:p>
    <w:p w14:paraId="7F79435E" w14:textId="3B1DB47C" w:rsidR="00D66EB9" w:rsidRPr="002E3B38" w:rsidRDefault="00684479" w:rsidP="008638E4">
      <w:pPr>
        <w:pStyle w:val="ListParagraph"/>
        <w:numPr>
          <w:ilvl w:val="1"/>
          <w:numId w:val="43"/>
        </w:numPr>
        <w:spacing w:line="240" w:lineRule="auto"/>
        <w:ind w:left="873" w:hanging="441"/>
        <w:jc w:val="thaiDistribute"/>
        <w:rPr>
          <w:rFonts w:ascii="Browallia New" w:hAnsi="Browallia New" w:cs="Browallia New"/>
          <w:b/>
          <w:bCs/>
          <w:sz w:val="28"/>
        </w:rPr>
      </w:pPr>
      <w:r w:rsidRPr="002E3B38">
        <w:rPr>
          <w:rFonts w:ascii="Browallia New" w:eastAsia="Arial Unicode MS" w:hAnsi="Browallia New" w:cs="Browallia New"/>
          <w:sz w:val="28"/>
          <w:cs/>
        </w:rPr>
        <w:lastRenderedPageBreak/>
        <w:t xml:space="preserve">มาตรฐานการรายงานทางการเงินฉบับปรับปรุงที่มีผลบังคับใช้สำหรับรอบระยะเวลาบัญชีที่เริ่มในหรือหลังวันที่ </w:t>
      </w:r>
      <w:r w:rsidR="00CD0966" w:rsidRPr="002E3B38">
        <w:rPr>
          <w:rFonts w:ascii="Browallia New" w:eastAsia="Arial Unicode MS" w:hAnsi="Browallia New" w:cs="Browallia New"/>
          <w:sz w:val="28"/>
        </w:rPr>
        <w:br/>
      </w:r>
      <w:r w:rsidR="004C2B40" w:rsidRPr="004C2B40">
        <w:rPr>
          <w:rFonts w:ascii="Browallia New" w:eastAsia="Arial Unicode MS" w:hAnsi="Browallia New" w:cs="Browallia New"/>
          <w:sz w:val="28"/>
        </w:rPr>
        <w:t>1</w:t>
      </w:r>
      <w:r w:rsidRPr="002E3B38">
        <w:rPr>
          <w:rFonts w:ascii="Browallia New" w:eastAsia="Arial Unicode MS" w:hAnsi="Browallia New" w:cs="Browallia New"/>
          <w:sz w:val="28"/>
          <w:cs/>
        </w:rPr>
        <w:t xml:space="preserve"> มกราคม </w:t>
      </w:r>
      <w:r w:rsidR="004C2B40" w:rsidRPr="004C2B40">
        <w:rPr>
          <w:rFonts w:ascii="Browallia New" w:eastAsia="Arial Unicode MS" w:hAnsi="Browallia New" w:cs="Browallia New"/>
          <w:sz w:val="28"/>
        </w:rPr>
        <w:t>2568</w:t>
      </w:r>
      <w:r w:rsidRPr="002E3B38">
        <w:rPr>
          <w:rFonts w:ascii="Browallia New" w:eastAsia="Arial Unicode MS" w:hAnsi="Browallia New" w:cs="Browallia New"/>
          <w:sz w:val="28"/>
          <w:cs/>
        </w:rPr>
        <w:t xml:space="preserve"> ที่เกี่ยวข้องกับกลุ่มบริษัท</w:t>
      </w:r>
    </w:p>
    <w:p w14:paraId="2741D67C" w14:textId="77777777" w:rsidR="00684479" w:rsidRPr="002E3B38" w:rsidRDefault="00684479" w:rsidP="00684479">
      <w:pPr>
        <w:pStyle w:val="ListParagraph"/>
        <w:spacing w:after="0" w:line="240" w:lineRule="auto"/>
        <w:ind w:left="873"/>
        <w:contextualSpacing w:val="0"/>
        <w:jc w:val="thaiDistribute"/>
        <w:rPr>
          <w:rFonts w:ascii="Browallia New" w:hAnsi="Browallia New" w:cs="Browallia New"/>
          <w:b/>
          <w:bCs/>
          <w:sz w:val="28"/>
        </w:rPr>
      </w:pPr>
    </w:p>
    <w:p w14:paraId="0754EF14" w14:textId="330974C2" w:rsidR="006D0B8C" w:rsidRPr="002E3B38" w:rsidRDefault="006D0B8C" w:rsidP="008638E4">
      <w:pPr>
        <w:pStyle w:val="ListParagraph"/>
        <w:numPr>
          <w:ilvl w:val="0"/>
          <w:numId w:val="40"/>
        </w:numPr>
        <w:shd w:val="clear" w:color="auto" w:fill="FFFFFF"/>
        <w:spacing w:after="160" w:line="235" w:lineRule="atLeast"/>
        <w:ind w:left="1232" w:hanging="350"/>
        <w:jc w:val="thaiDistribute"/>
        <w:rPr>
          <w:rFonts w:ascii="Browallia New" w:hAnsi="Browallia New" w:cs="Browallia New"/>
          <w:sz w:val="28"/>
          <w:lang w:eastAsia="th-TH" w:bidi="ar-SA"/>
        </w:rPr>
      </w:pPr>
      <w:r w:rsidRPr="002E3B38">
        <w:rPr>
          <w:rFonts w:ascii="Browallia New" w:hAnsi="Browallia New" w:cs="Browallia New"/>
          <w:b/>
          <w:bCs/>
          <w:color w:val="000000" w:themeColor="text1"/>
          <w:sz w:val="28"/>
          <w:cs/>
        </w:rPr>
        <w:t>มาตรฐาน</w:t>
      </w:r>
      <w:r w:rsidRPr="002E3B38">
        <w:rPr>
          <w:rFonts w:ascii="Browallia New" w:hAnsi="Browallia New" w:cs="Browallia New"/>
          <w:b/>
          <w:bCs/>
          <w:sz w:val="28"/>
          <w:cs/>
          <w:lang w:eastAsia="th-TH"/>
        </w:rPr>
        <w:t xml:space="preserve">การรายงานทางการเงินฉบับที่ </w:t>
      </w:r>
      <w:r w:rsidRPr="002E3B38">
        <w:rPr>
          <w:rFonts w:ascii="Browallia New" w:hAnsi="Browallia New" w:cs="Browallia New"/>
          <w:b/>
          <w:bCs/>
          <w:sz w:val="28"/>
          <w:lang w:eastAsia="th-TH" w:bidi="ar-SA"/>
        </w:rPr>
        <w:t xml:space="preserve">17 </w:t>
      </w:r>
      <w:r w:rsidRPr="002E3B38">
        <w:rPr>
          <w:rFonts w:ascii="Browallia New" w:hAnsi="Browallia New" w:cs="Browallia New"/>
          <w:b/>
          <w:bCs/>
          <w:sz w:val="28"/>
          <w:cs/>
          <w:lang w:eastAsia="th-TH"/>
        </w:rPr>
        <w:t>เรื่อง สัญญาประกันภัย</w:t>
      </w:r>
      <w:r w:rsidRPr="002E3B38">
        <w:rPr>
          <w:rFonts w:ascii="Browallia New" w:hAnsi="Browallia New" w:cs="Browallia New"/>
          <w:sz w:val="28"/>
          <w:cs/>
          <w:lang w:eastAsia="th-TH"/>
        </w:rPr>
        <w:t xml:space="preserve"> ได้ประกาศในราชกิจจา</w:t>
      </w:r>
      <w:proofErr w:type="spellStart"/>
      <w:r w:rsidRPr="002E3B38">
        <w:rPr>
          <w:rFonts w:ascii="Browallia New" w:hAnsi="Browallia New" w:cs="Browallia New"/>
          <w:sz w:val="28"/>
          <w:cs/>
          <w:lang w:eastAsia="th-TH"/>
        </w:rPr>
        <w:t>นุเ</w:t>
      </w:r>
      <w:proofErr w:type="spellEnd"/>
      <w:r w:rsidRPr="002E3B38">
        <w:rPr>
          <w:rFonts w:ascii="Browallia New" w:hAnsi="Browallia New" w:cs="Browallia New"/>
          <w:sz w:val="28"/>
          <w:cs/>
          <w:lang w:eastAsia="th-TH"/>
        </w:rPr>
        <w:t xml:space="preserve">บกษาแล้วเมื่อวันที่ </w:t>
      </w:r>
      <w:r w:rsidRPr="002E3B38">
        <w:rPr>
          <w:rFonts w:ascii="Browallia New" w:hAnsi="Browallia New" w:cs="Browallia New"/>
          <w:sz w:val="28"/>
          <w:lang w:eastAsia="th-TH" w:bidi="ar-SA"/>
        </w:rPr>
        <w:t xml:space="preserve">19 </w:t>
      </w:r>
      <w:r w:rsidRPr="002E3B38">
        <w:rPr>
          <w:rFonts w:ascii="Browallia New" w:hAnsi="Browallia New" w:cs="Browallia New"/>
          <w:sz w:val="28"/>
          <w:cs/>
          <w:lang w:eastAsia="th-TH"/>
        </w:rPr>
        <w:t xml:space="preserve">สิงหาคม </w:t>
      </w:r>
      <w:r w:rsidRPr="002E3B38">
        <w:rPr>
          <w:rFonts w:ascii="Browallia New" w:hAnsi="Browallia New" w:cs="Browallia New"/>
          <w:sz w:val="28"/>
          <w:lang w:eastAsia="th-TH" w:bidi="ar-SA"/>
        </w:rPr>
        <w:t xml:space="preserve">2565 </w:t>
      </w:r>
      <w:r w:rsidRPr="002E3B38">
        <w:rPr>
          <w:rFonts w:ascii="Browallia New" w:hAnsi="Browallia New" w:cs="Browallia New"/>
          <w:sz w:val="28"/>
          <w:cs/>
          <w:lang w:eastAsia="th-TH"/>
        </w:rPr>
        <w:t xml:space="preserve">โดยจะมีผลบังคับใช้สำหรับงบการเงินที่มีรอบระยะเวลาบัญชีที่เริ่มในหรือหลังวันที่ </w:t>
      </w:r>
      <w:r w:rsidRPr="002E3B38">
        <w:rPr>
          <w:rFonts w:ascii="Browallia New" w:hAnsi="Browallia New" w:cs="Browallia New"/>
          <w:sz w:val="28"/>
          <w:lang w:eastAsia="th-TH" w:bidi="ar-SA"/>
        </w:rPr>
        <w:t xml:space="preserve">1 </w:t>
      </w:r>
      <w:r w:rsidRPr="002E3B38">
        <w:rPr>
          <w:rFonts w:ascii="Browallia New" w:hAnsi="Browallia New" w:cs="Browallia New"/>
          <w:sz w:val="28"/>
          <w:cs/>
          <w:lang w:eastAsia="th-TH"/>
        </w:rPr>
        <w:t xml:space="preserve">มกราคม </w:t>
      </w:r>
      <w:r w:rsidRPr="002E3B38">
        <w:rPr>
          <w:rFonts w:ascii="Browallia New" w:hAnsi="Browallia New" w:cs="Browallia New"/>
          <w:sz w:val="28"/>
          <w:lang w:eastAsia="th-TH" w:bidi="ar-SA"/>
        </w:rPr>
        <w:t xml:space="preserve">2568 </w:t>
      </w:r>
      <w:r w:rsidRPr="002E3B38">
        <w:rPr>
          <w:rFonts w:ascii="Browallia New" w:hAnsi="Browallia New" w:cs="Browallia New"/>
          <w:sz w:val="28"/>
          <w:cs/>
          <w:lang w:eastAsia="th-TH"/>
        </w:rPr>
        <w:t>เป็นต้นไป</w:t>
      </w:r>
    </w:p>
    <w:p w14:paraId="60649088" w14:textId="77777777" w:rsidR="006D0B8C" w:rsidRPr="002E3B38" w:rsidRDefault="006D0B8C" w:rsidP="00833320">
      <w:pPr>
        <w:pStyle w:val="ListParagraph"/>
        <w:shd w:val="clear" w:color="auto" w:fill="FFFFFF"/>
        <w:spacing w:after="160" w:line="235" w:lineRule="atLeast"/>
        <w:ind w:left="1232" w:hanging="350"/>
        <w:jc w:val="thaiDistribute"/>
        <w:rPr>
          <w:rFonts w:ascii="Browallia New" w:hAnsi="Browallia New" w:cs="Browallia New"/>
          <w:sz w:val="28"/>
          <w:lang w:eastAsia="th-TH" w:bidi="ar-SA"/>
        </w:rPr>
      </w:pPr>
    </w:p>
    <w:p w14:paraId="0D098913" w14:textId="18709B7B" w:rsidR="006D0B8C" w:rsidRPr="002E3B38" w:rsidRDefault="006D0B8C" w:rsidP="008638E4">
      <w:pPr>
        <w:pStyle w:val="ListParagraph"/>
        <w:numPr>
          <w:ilvl w:val="0"/>
          <w:numId w:val="40"/>
        </w:numPr>
        <w:shd w:val="clear" w:color="auto" w:fill="FFFFFF"/>
        <w:spacing w:after="160" w:line="235" w:lineRule="atLeast"/>
        <w:ind w:left="1232" w:hanging="350"/>
        <w:jc w:val="thaiDistribute"/>
        <w:rPr>
          <w:rFonts w:ascii="Browallia New" w:hAnsi="Browallia New" w:cs="Browallia New"/>
          <w:sz w:val="28"/>
          <w:lang w:eastAsia="th-TH" w:bidi="ar-SA"/>
        </w:rPr>
      </w:pPr>
      <w:r w:rsidRPr="002E3B38">
        <w:rPr>
          <w:rFonts w:ascii="Browallia New" w:eastAsia="Arial" w:hAnsi="Browallia New" w:cs="Browallia New"/>
          <w:b/>
          <w:bCs/>
          <w:sz w:val="28"/>
          <w:cs/>
          <w:lang w:eastAsia="th-TH"/>
        </w:rPr>
        <w:t>การปรับปรุงมาตรฐานการบัญชีฉบับที่</w:t>
      </w:r>
      <w:r w:rsidRPr="002E3B38">
        <w:rPr>
          <w:rFonts w:ascii="Browallia New" w:eastAsia="Arial" w:hAnsi="Browallia New" w:cs="Browallia New"/>
          <w:b/>
          <w:bCs/>
          <w:sz w:val="28"/>
          <w:lang w:eastAsia="th-TH" w:bidi="ar-SA"/>
        </w:rPr>
        <w:t xml:space="preserve"> 1 </w:t>
      </w:r>
      <w:r w:rsidRPr="002E3B38">
        <w:rPr>
          <w:rFonts w:ascii="Browallia New" w:eastAsia="Arial" w:hAnsi="Browallia New" w:cs="Browallia New"/>
          <w:b/>
          <w:bCs/>
          <w:sz w:val="28"/>
          <w:cs/>
          <w:lang w:eastAsia="th-TH"/>
        </w:rPr>
        <w:t>เรื่องการนำเสนองบการเงิน</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ระบุเพิ่มเติมว่าหนี้สินจะถูกจัดประเภทเป็นหนี้สินหมุนเวียนหรือไม่หมุนเวียน</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ขึ้นอยู่กับสิทธิที่มีอยู่ ณ สิ้นรอบระยะเวลารายงาน</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เช่น การได้รับการยกเว้นหรือการละเมิดการดำรงสถานะของข้อตกลง</w:t>
      </w:r>
      <w:r w:rsidRPr="002E3B38">
        <w:rPr>
          <w:rFonts w:ascii="Browallia New" w:hAnsi="Browallia New" w:cs="Browallia New"/>
          <w:sz w:val="28"/>
          <w:lang w:eastAsia="th-TH" w:bidi="ar-SA"/>
        </w:rPr>
        <w:t xml:space="preserve"> (a breach of covenant))</w:t>
      </w:r>
    </w:p>
    <w:p w14:paraId="41DC654F" w14:textId="77777777" w:rsidR="006D0B8C" w:rsidRPr="002E3B38" w:rsidRDefault="006D0B8C" w:rsidP="00833320">
      <w:pPr>
        <w:pStyle w:val="ListParagraph"/>
        <w:shd w:val="clear" w:color="auto" w:fill="FFFFFF"/>
        <w:spacing w:after="160" w:line="235" w:lineRule="atLeast"/>
        <w:ind w:left="1232" w:hanging="350"/>
        <w:jc w:val="thaiDistribute"/>
        <w:rPr>
          <w:rFonts w:ascii="Browallia New" w:hAnsi="Browallia New" w:cs="Browallia New"/>
          <w:sz w:val="28"/>
          <w:lang w:eastAsia="th-TH"/>
        </w:rPr>
      </w:pPr>
    </w:p>
    <w:p w14:paraId="3F276583" w14:textId="6AF75C96" w:rsidR="006D0B8C" w:rsidRPr="002E3B38" w:rsidRDefault="006D0B8C" w:rsidP="009F6A3B">
      <w:pPr>
        <w:pStyle w:val="ListParagraph"/>
        <w:shd w:val="clear" w:color="auto" w:fill="FFFFFF"/>
        <w:spacing w:after="160" w:line="235" w:lineRule="atLeast"/>
        <w:ind w:left="1232" w:firstLine="14"/>
        <w:jc w:val="thaiDistribute"/>
        <w:rPr>
          <w:rFonts w:ascii="Browallia New" w:hAnsi="Browallia New" w:cs="Browallia New"/>
          <w:sz w:val="28"/>
          <w:lang w:eastAsia="th-TH" w:bidi="ar-SA"/>
        </w:rPr>
      </w:pPr>
      <w:r w:rsidRPr="002E3B38">
        <w:rPr>
          <w:rFonts w:ascii="Browallia New" w:hAnsi="Browallia New" w:cs="Browallia New"/>
          <w:sz w:val="28"/>
          <w:cs/>
          <w:lang w:eastAsia="th-TH"/>
        </w:rPr>
        <w:t>การดำรงสถานะของข้อตกลง</w:t>
      </w:r>
      <w:r w:rsidRPr="002E3B38">
        <w:rPr>
          <w:rFonts w:ascii="Browallia New" w:hAnsi="Browallia New" w:cs="Browallia New"/>
          <w:sz w:val="28"/>
          <w:cs/>
          <w:lang w:eastAsia="th-TH" w:bidi="ar-SA"/>
        </w:rPr>
        <w:t xml:space="preserve"> (</w:t>
      </w:r>
      <w:r w:rsidRPr="002E3B38">
        <w:rPr>
          <w:rFonts w:ascii="Browallia New" w:eastAsia="Arial" w:hAnsi="Browallia New" w:cs="Browallia New"/>
          <w:sz w:val="28"/>
          <w:lang w:eastAsia="th-TH" w:bidi="ar-SA"/>
        </w:rPr>
        <w:t>covenant</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ของการกู้ยืมจะไม่ส่งผลต่อการจัดประเภทหนี้สินเป็นหนี้สินหมุนเวียนหรือไม่</w:t>
      </w:r>
      <w:r w:rsidRPr="002E3B38">
        <w:rPr>
          <w:rFonts w:ascii="Browallia New" w:hAnsi="Browallia New" w:cs="Browallia New"/>
          <w:sz w:val="28"/>
          <w:cs/>
        </w:rPr>
        <w:t>หมุนเวียน</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ณ</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อย่างไรก็ตาม</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 xml:space="preserve">หากกิจการต้องปฏิบัติตามการดำรงสถานะก่อนหรือ </w:t>
      </w:r>
      <w:r w:rsidR="009F6A3B" w:rsidRPr="002E3B38">
        <w:rPr>
          <w:rFonts w:ascii="Browallia New" w:hAnsi="Browallia New" w:cs="Browallia New"/>
          <w:sz w:val="28"/>
          <w:lang w:eastAsia="th-TH"/>
        </w:rPr>
        <w:br/>
      </w:r>
      <w:r w:rsidRPr="002E3B38">
        <w:rPr>
          <w:rFonts w:ascii="Browallia New" w:hAnsi="Browallia New" w:cs="Browallia New"/>
          <w:sz w:val="28"/>
          <w:cs/>
          <w:lang w:eastAsia="th-TH"/>
        </w:rPr>
        <w:t>ณ</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วันสิ้นรอบระยะเวลารายงาน ก็จะส่งผลต่อการจัดประเภทเป็นหนี้สินหมุนเวียนหรือไม่หมุนเวียน</w:t>
      </w:r>
      <w:r w:rsidRPr="002E3B38">
        <w:rPr>
          <w:rFonts w:ascii="Browallia New" w:hAnsi="Browallia New" w:cs="Browallia New"/>
          <w:sz w:val="28"/>
          <w:cs/>
          <w:lang w:eastAsia="th-TH" w:bidi="ar-SA"/>
        </w:rPr>
        <w:t xml:space="preserve"> </w:t>
      </w:r>
      <w:r w:rsidRPr="002E3B38">
        <w:rPr>
          <w:rFonts w:ascii="Browallia New" w:hAnsi="Browallia New" w:cs="Browallia New"/>
          <w:sz w:val="28"/>
          <w:cs/>
          <w:lang w:eastAsia="th-TH"/>
        </w:rPr>
        <w:t>แม้ว่าการดำรงสถานะจะถูกทดสอบการปฏิบัติภายหลังรอบระยะเวลารายงานก็ตาม</w:t>
      </w:r>
      <w:r w:rsidRPr="002E3B38">
        <w:rPr>
          <w:rFonts w:ascii="Browallia New" w:hAnsi="Browallia New" w:cs="Browallia New"/>
          <w:sz w:val="28"/>
          <w:cs/>
          <w:lang w:eastAsia="th-TH" w:bidi="ar-SA"/>
        </w:rPr>
        <w:t xml:space="preserve"> </w:t>
      </w:r>
    </w:p>
    <w:p w14:paraId="656E15F3" w14:textId="77777777" w:rsidR="006D0B8C" w:rsidRPr="002E3B38" w:rsidRDefault="006D0B8C" w:rsidP="00833320">
      <w:pPr>
        <w:pStyle w:val="ListParagraph"/>
        <w:shd w:val="clear" w:color="auto" w:fill="FFFFFF"/>
        <w:spacing w:after="160" w:line="235" w:lineRule="atLeast"/>
        <w:ind w:left="1232" w:hanging="350"/>
        <w:jc w:val="thaiDistribute"/>
        <w:rPr>
          <w:rFonts w:ascii="Browallia New" w:hAnsi="Browallia New" w:cs="Browallia New"/>
          <w:sz w:val="28"/>
          <w:lang w:eastAsia="th-TH"/>
        </w:rPr>
      </w:pPr>
    </w:p>
    <w:p w14:paraId="4B4CF06E" w14:textId="50391314" w:rsidR="006D0B8C" w:rsidRPr="002E3B38" w:rsidRDefault="006D0B8C" w:rsidP="00CD0966">
      <w:pPr>
        <w:pStyle w:val="ListParagraph"/>
        <w:shd w:val="clear" w:color="auto" w:fill="FFFFFF"/>
        <w:spacing w:after="160" w:line="235" w:lineRule="atLeast"/>
        <w:ind w:left="1232" w:firstLine="14"/>
        <w:jc w:val="thaiDistribute"/>
        <w:rPr>
          <w:rFonts w:ascii="Browallia New" w:hAnsi="Browallia New" w:cs="Browallia New"/>
          <w:sz w:val="28"/>
          <w:lang w:eastAsia="th-TH"/>
        </w:rPr>
      </w:pPr>
      <w:r w:rsidRPr="002E3B38">
        <w:rPr>
          <w:rFonts w:ascii="Browallia New" w:hAnsi="Browallia New" w:cs="Browallia New"/>
          <w:sz w:val="28"/>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2E3B38">
        <w:rPr>
          <w:rFonts w:ascii="Browallia New" w:hAnsi="Browallia New" w:cs="Browallia New"/>
          <w:sz w:val="28"/>
          <w:lang w:eastAsia="th-TH"/>
        </w:rPr>
        <w:t xml:space="preserve"> 12 </w:t>
      </w:r>
      <w:r w:rsidRPr="002E3B38">
        <w:rPr>
          <w:rFonts w:ascii="Browallia New" w:hAnsi="Browallia New" w:cs="Browallia New"/>
          <w:sz w:val="28"/>
          <w:cs/>
          <w:lang w:eastAsia="th-TH"/>
        </w:rPr>
        <w:t>เดือนภายหลังรอบระยะเวลารายงาน</w:t>
      </w:r>
      <w:r w:rsidRPr="002E3B38">
        <w:rPr>
          <w:rFonts w:ascii="Browallia New" w:hAnsi="Browallia New" w:cs="Browallia New"/>
          <w:sz w:val="28"/>
          <w:lang w:eastAsia="th-TH"/>
        </w:rPr>
        <w:t xml:space="preserve"> </w:t>
      </w:r>
      <w:r w:rsidRPr="002E3B38">
        <w:rPr>
          <w:rFonts w:ascii="Browallia New" w:hAnsi="Browallia New" w:cs="Browallia New"/>
          <w:sz w:val="28"/>
          <w:cs/>
          <w:lang w:eastAsia="th-TH"/>
        </w:rPr>
        <w:t>ข้อมูลที่ต้องเปิดเผยรวมถึง</w:t>
      </w:r>
    </w:p>
    <w:p w14:paraId="61B08E0A" w14:textId="77777777" w:rsidR="006D0B8C" w:rsidRPr="002E3B38" w:rsidRDefault="006D0B8C" w:rsidP="008638E4">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58" w:hanging="392"/>
        <w:jc w:val="thaiDistribute"/>
        <w:textAlignment w:val="baseline"/>
        <w:rPr>
          <w:rFonts w:ascii="Browallia New" w:hAnsi="Browallia New" w:cs="Browallia New"/>
          <w:sz w:val="28"/>
          <w:szCs w:val="28"/>
          <w:lang w:eastAsia="th-TH" w:bidi="ar-SA"/>
        </w:rPr>
      </w:pPr>
      <w:r w:rsidRPr="002E3B38">
        <w:rPr>
          <w:rFonts w:ascii="Browallia New" w:hAnsi="Browallia New" w:cs="Browallia New"/>
          <w:sz w:val="28"/>
          <w:szCs w:val="28"/>
          <w:cs/>
          <w:lang w:eastAsia="th-TH"/>
        </w:rPr>
        <w:t>มูลค่าตามบัญชีของหนี้สิน</w:t>
      </w:r>
    </w:p>
    <w:p w14:paraId="4D460CEB" w14:textId="77777777" w:rsidR="006D0B8C" w:rsidRPr="002E3B38" w:rsidRDefault="006D0B8C" w:rsidP="008638E4">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58" w:hanging="392"/>
        <w:jc w:val="thaiDistribute"/>
        <w:textAlignment w:val="baseline"/>
        <w:rPr>
          <w:rFonts w:ascii="Browallia New" w:hAnsi="Browallia New" w:cs="Browallia New"/>
          <w:sz w:val="28"/>
          <w:szCs w:val="28"/>
          <w:lang w:eastAsia="th-TH"/>
        </w:rPr>
      </w:pPr>
      <w:r w:rsidRPr="002E3B38">
        <w:rPr>
          <w:rFonts w:ascii="Browallia New" w:hAnsi="Browallia New" w:cs="Browallia New"/>
          <w:sz w:val="28"/>
          <w:szCs w:val="28"/>
          <w:cs/>
          <w:lang w:eastAsia="th-TH"/>
        </w:rPr>
        <w:t>ข้อมูลเกี่ยวกับการดำรงสถานะ</w:t>
      </w:r>
    </w:p>
    <w:p w14:paraId="136A73CF" w14:textId="77777777" w:rsidR="006D0B8C" w:rsidRPr="002E3B38" w:rsidRDefault="006D0B8C" w:rsidP="008638E4">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58" w:hanging="392"/>
        <w:jc w:val="thaiDistribute"/>
        <w:textAlignment w:val="baseline"/>
        <w:rPr>
          <w:rFonts w:ascii="Browallia New" w:hAnsi="Browallia New" w:cs="Browallia New"/>
          <w:sz w:val="28"/>
          <w:szCs w:val="28"/>
          <w:lang w:eastAsia="th-TH"/>
        </w:rPr>
      </w:pPr>
      <w:r w:rsidRPr="002E3B38">
        <w:rPr>
          <w:rFonts w:ascii="Browallia New" w:hAnsi="Browallia New" w:cs="Browallia New"/>
          <w:sz w:val="28"/>
          <w:szCs w:val="28"/>
          <w:cs/>
          <w:lang w:eastAsia="th-TH"/>
        </w:rPr>
        <w:t>ข้อเท็จจริงและสถานการณ์ (ถ้ามี) ที่บ่งชี้ว่ากิจการอาจจะมีความยากลำบากในการปฏิบัติตามการดำรงสถานะ</w:t>
      </w:r>
    </w:p>
    <w:p w14:paraId="75E976E8" w14:textId="77777777" w:rsidR="006D0B8C" w:rsidRPr="002E3B38" w:rsidRDefault="006D0B8C" w:rsidP="00D93954">
      <w:pPr>
        <w:pStyle w:val="ListParagraph"/>
        <w:shd w:val="clear" w:color="auto" w:fill="FFFFFF"/>
        <w:spacing w:after="160" w:line="235" w:lineRule="atLeast"/>
        <w:ind w:left="1232" w:firstLine="14"/>
        <w:jc w:val="thaiDistribute"/>
        <w:rPr>
          <w:rFonts w:ascii="Browallia New" w:hAnsi="Browallia New" w:cs="Browallia New"/>
          <w:sz w:val="28"/>
          <w:lang w:eastAsia="th-TH"/>
        </w:rPr>
      </w:pPr>
    </w:p>
    <w:p w14:paraId="188390A7" w14:textId="63A94345" w:rsidR="006D0B8C" w:rsidRPr="002E3B38" w:rsidRDefault="006D0B8C" w:rsidP="00D93954">
      <w:pPr>
        <w:pStyle w:val="ListParagraph"/>
        <w:shd w:val="clear" w:color="auto" w:fill="FFFFFF"/>
        <w:spacing w:after="160" w:line="235" w:lineRule="atLeast"/>
        <w:ind w:left="1232" w:firstLine="14"/>
        <w:jc w:val="thaiDistribute"/>
        <w:rPr>
          <w:rFonts w:ascii="Browallia New" w:hAnsi="Browallia New" w:cs="Browallia New"/>
          <w:spacing w:val="-4"/>
          <w:sz w:val="28"/>
          <w:lang w:eastAsia="th-TH"/>
        </w:rPr>
      </w:pPr>
      <w:r w:rsidRPr="002E3B38">
        <w:rPr>
          <w:rFonts w:ascii="Browallia New" w:hAnsi="Browallia New" w:cs="Browallia New"/>
          <w:spacing w:val="-6"/>
          <w:sz w:val="28"/>
          <w:cs/>
          <w:lang w:eastAsia="th-TH"/>
        </w:rPr>
        <w:t>การปรับปรุงยังชี้แจงความหมายของ</w:t>
      </w:r>
      <w:r w:rsidRPr="002E3B38">
        <w:rPr>
          <w:rFonts w:ascii="Browallia New" w:hAnsi="Browallia New" w:cs="Browallia New"/>
          <w:spacing w:val="-6"/>
          <w:sz w:val="28"/>
          <w:lang w:eastAsia="th-TH"/>
        </w:rPr>
        <w:t xml:space="preserve"> ‘</w:t>
      </w:r>
      <w:r w:rsidRPr="002E3B38">
        <w:rPr>
          <w:rFonts w:ascii="Browallia New" w:hAnsi="Browallia New" w:cs="Browallia New"/>
          <w:spacing w:val="-6"/>
          <w:sz w:val="28"/>
          <w:cs/>
          <w:lang w:eastAsia="th-TH"/>
        </w:rPr>
        <w:t>การชำระ</w:t>
      </w:r>
      <w:r w:rsidRPr="002E3B38">
        <w:rPr>
          <w:rFonts w:ascii="Browallia New" w:hAnsi="Browallia New" w:cs="Browallia New"/>
          <w:spacing w:val="-6"/>
          <w:sz w:val="28"/>
          <w:lang w:eastAsia="th-TH"/>
        </w:rPr>
        <w:t xml:space="preserve">' </w:t>
      </w:r>
      <w:r w:rsidRPr="002E3B38">
        <w:rPr>
          <w:rFonts w:ascii="Browallia New" w:hAnsi="Browallia New" w:cs="Browallia New"/>
          <w:spacing w:val="-6"/>
          <w:sz w:val="28"/>
          <w:cs/>
          <w:lang w:eastAsia="th-TH"/>
        </w:rPr>
        <w:t>หนี้สินตามมาตรฐานการบัญชีฉบับที่</w:t>
      </w:r>
      <w:r w:rsidRPr="002E3B38">
        <w:rPr>
          <w:rFonts w:ascii="Browallia New" w:hAnsi="Browallia New" w:cs="Browallia New"/>
          <w:spacing w:val="-6"/>
          <w:sz w:val="28"/>
          <w:lang w:eastAsia="th-TH"/>
        </w:rPr>
        <w:t xml:space="preserve"> 1 </w:t>
      </w:r>
      <w:r w:rsidRPr="002E3B38">
        <w:rPr>
          <w:rFonts w:ascii="Browallia New" w:hAnsi="Browallia New" w:cs="Browallia New"/>
          <w:spacing w:val="-6"/>
          <w:sz w:val="28"/>
          <w:cs/>
          <w:lang w:eastAsia="th-TH"/>
        </w:rPr>
        <w:t>เมื่อคู่สัญญามีสิทธิเลือก</w:t>
      </w:r>
      <w:r w:rsidRPr="002E3B38">
        <w:rPr>
          <w:rFonts w:ascii="Browallia New" w:hAnsi="Browallia New" w:cs="Browallia New"/>
          <w:spacing w:val="-4"/>
          <w:sz w:val="28"/>
          <w:lang w:eastAsia="th-TH"/>
        </w:rPr>
        <w:t xml:space="preserve"> </w:t>
      </w:r>
      <w:r w:rsidRPr="002E3B38">
        <w:rPr>
          <w:rFonts w:ascii="Browallia New" w:hAnsi="Browallia New" w:cs="Browallia New"/>
          <w:spacing w:val="-4"/>
          <w:sz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2E3B38">
        <w:rPr>
          <w:rFonts w:ascii="Browallia New" w:hAnsi="Browallia New" w:cs="Browallia New"/>
          <w:spacing w:val="-4"/>
          <w:sz w:val="28"/>
          <w:lang w:eastAsia="th-TH"/>
        </w:rPr>
        <w:t xml:space="preserve"> </w:t>
      </w:r>
      <w:r w:rsidRPr="002E3B38">
        <w:rPr>
          <w:rFonts w:ascii="Browallia New" w:hAnsi="Browallia New" w:cs="Browallia New"/>
          <w:spacing w:val="-4"/>
          <w:sz w:val="28"/>
          <w:cs/>
          <w:lang w:eastAsia="th-TH"/>
        </w:rPr>
        <w:t>หากกิจการจัดประเภทสิทธิเลือกนั้นเป็นตราสารทุน</w:t>
      </w:r>
    </w:p>
    <w:p w14:paraId="0A511F94" w14:textId="77777777" w:rsidR="006D0B8C" w:rsidRPr="002E3B38" w:rsidRDefault="006D0B8C" w:rsidP="006D0B8C">
      <w:pPr>
        <w:pStyle w:val="ListParagraph"/>
        <w:shd w:val="clear" w:color="auto" w:fill="FFFFFF"/>
        <w:spacing w:after="160" w:line="235" w:lineRule="atLeast"/>
        <w:ind w:left="2002"/>
        <w:jc w:val="thaiDistribute"/>
        <w:rPr>
          <w:rFonts w:ascii="Browallia New" w:hAnsi="Browallia New" w:cs="Browallia New"/>
          <w:sz w:val="28"/>
          <w:lang w:eastAsia="th-TH"/>
        </w:rPr>
      </w:pPr>
    </w:p>
    <w:p w14:paraId="65351A20" w14:textId="7C02492C" w:rsidR="006D0B8C" w:rsidRPr="002E3B38" w:rsidRDefault="006D0B8C" w:rsidP="00D93954">
      <w:pPr>
        <w:pStyle w:val="ListParagraph"/>
        <w:shd w:val="clear" w:color="auto" w:fill="FFFFFF"/>
        <w:spacing w:after="160" w:line="235" w:lineRule="atLeast"/>
        <w:ind w:left="1232" w:firstLine="14"/>
        <w:jc w:val="thaiDistribute"/>
        <w:rPr>
          <w:rFonts w:ascii="Browallia New" w:hAnsi="Browallia New" w:cs="Browallia New"/>
          <w:sz w:val="28"/>
          <w:lang w:eastAsia="th-TH"/>
        </w:rPr>
      </w:pPr>
      <w:r w:rsidRPr="002E3B38">
        <w:rPr>
          <w:rFonts w:ascii="Browallia New" w:hAnsi="Browallia New" w:cs="Browallia New"/>
          <w:sz w:val="28"/>
          <w:cs/>
          <w:lang w:eastAsia="th-TH"/>
        </w:rPr>
        <w:t>การปรับปรุงต้องถูกนำมาถือปฏิบัติย้อนหลังตามข้อกำหนดปกติในมาตรฐานการบัญชีฉบับที่</w:t>
      </w:r>
      <w:r w:rsidRPr="002E3B38">
        <w:rPr>
          <w:rFonts w:ascii="Browallia New" w:hAnsi="Browallia New" w:cs="Browallia New"/>
          <w:sz w:val="28"/>
          <w:lang w:eastAsia="th-TH"/>
        </w:rPr>
        <w:t xml:space="preserve"> 8 </w:t>
      </w:r>
      <w:r w:rsidR="00D93954" w:rsidRPr="002E3B38">
        <w:rPr>
          <w:rFonts w:ascii="Browallia New" w:hAnsi="Browallia New" w:cs="Browallia New"/>
          <w:sz w:val="28"/>
          <w:lang w:eastAsia="th-TH"/>
        </w:rPr>
        <w:br/>
      </w:r>
      <w:r w:rsidRPr="002E3B38">
        <w:rPr>
          <w:rFonts w:ascii="Browallia New" w:hAnsi="Browallia New" w:cs="Browallia New"/>
          <w:sz w:val="28"/>
          <w:cs/>
          <w:lang w:eastAsia="th-TH"/>
        </w:rPr>
        <w:t>เรื่องนโยบายการบัญชีการเปลี่ยนแปลงประมาณการทางบัญชีและข้อผิดพลาด</w:t>
      </w:r>
      <w:r w:rsidRPr="002E3B38">
        <w:rPr>
          <w:rFonts w:ascii="Browallia New" w:hAnsi="Browallia New" w:cs="Browallia New"/>
          <w:sz w:val="28"/>
          <w:lang w:eastAsia="th-TH"/>
        </w:rPr>
        <w:t xml:space="preserve"> </w:t>
      </w:r>
    </w:p>
    <w:p w14:paraId="7FC52660" w14:textId="77777777" w:rsidR="00701813" w:rsidRPr="002E3B38" w:rsidRDefault="00701813" w:rsidP="00D93954">
      <w:pPr>
        <w:pStyle w:val="ListParagraph"/>
        <w:shd w:val="clear" w:color="auto" w:fill="FFFFFF"/>
        <w:spacing w:after="160" w:line="235" w:lineRule="atLeast"/>
        <w:ind w:left="1232" w:firstLine="14"/>
        <w:jc w:val="thaiDistribute"/>
        <w:rPr>
          <w:rFonts w:ascii="Browallia New" w:hAnsi="Browallia New" w:cs="Browallia New"/>
          <w:sz w:val="28"/>
          <w:lang w:eastAsia="th-TH"/>
        </w:rPr>
      </w:pPr>
    </w:p>
    <w:p w14:paraId="413821A8" w14:textId="77777777" w:rsidR="006D0B8C" w:rsidRPr="002E3B38" w:rsidRDefault="006D0B8C" w:rsidP="006D0B8C">
      <w:pPr>
        <w:pStyle w:val="ListParagraph"/>
        <w:shd w:val="clear" w:color="auto" w:fill="FFFFFF"/>
        <w:spacing w:after="160" w:line="235" w:lineRule="atLeast"/>
        <w:ind w:left="1287"/>
        <w:jc w:val="thaiDistribute"/>
        <w:rPr>
          <w:rFonts w:ascii="Browallia New" w:hAnsi="Browallia New" w:cs="Browallia New"/>
          <w:sz w:val="28"/>
          <w:lang w:eastAsia="th-TH"/>
        </w:rPr>
      </w:pPr>
    </w:p>
    <w:p w14:paraId="216FF051" w14:textId="77777777" w:rsidR="006D0B8C" w:rsidRPr="002E3B38" w:rsidRDefault="006D0B8C" w:rsidP="008638E4">
      <w:pPr>
        <w:pStyle w:val="ListParagraph"/>
        <w:numPr>
          <w:ilvl w:val="0"/>
          <w:numId w:val="40"/>
        </w:numPr>
        <w:shd w:val="clear" w:color="auto" w:fill="FFFFFF"/>
        <w:spacing w:after="160" w:line="235" w:lineRule="atLeast"/>
        <w:ind w:left="1232" w:hanging="350"/>
        <w:jc w:val="thaiDistribute"/>
        <w:rPr>
          <w:rFonts w:ascii="Browallia New" w:hAnsi="Browallia New" w:cs="Browallia New"/>
          <w:sz w:val="28"/>
          <w:lang w:eastAsia="th-TH" w:bidi="ar-SA"/>
        </w:rPr>
      </w:pPr>
      <w:r w:rsidRPr="002E3B38">
        <w:rPr>
          <w:rFonts w:ascii="Browallia New" w:eastAsia="Arial" w:hAnsi="Browallia New" w:cs="Browallia New"/>
          <w:b/>
          <w:bCs/>
          <w:sz w:val="28"/>
          <w:cs/>
          <w:lang w:eastAsia="th-TH"/>
        </w:rPr>
        <w:lastRenderedPageBreak/>
        <w:t>การ</w:t>
      </w:r>
      <w:r w:rsidRPr="002E3B38">
        <w:rPr>
          <w:rFonts w:ascii="Browallia New" w:hAnsi="Browallia New" w:cs="Browallia New"/>
          <w:b/>
          <w:bCs/>
          <w:sz w:val="28"/>
          <w:cs/>
          <w:lang w:eastAsia="th-TH"/>
        </w:rPr>
        <w:t>ปรับปรุง</w:t>
      </w:r>
      <w:r w:rsidRPr="002E3B38">
        <w:rPr>
          <w:rFonts w:ascii="Browallia New" w:eastAsia="Arial" w:hAnsi="Browallia New" w:cs="Browallia New"/>
          <w:b/>
          <w:bCs/>
          <w:sz w:val="28"/>
          <w:cs/>
          <w:lang w:eastAsia="th-TH"/>
        </w:rPr>
        <w:t>มาตรฐานการรายงานทางการเงินฉบับที่</w:t>
      </w:r>
      <w:r w:rsidRPr="002E3B38">
        <w:rPr>
          <w:rFonts w:ascii="Browallia New" w:eastAsia="Arial" w:hAnsi="Browallia New" w:cs="Browallia New"/>
          <w:b/>
          <w:bCs/>
          <w:sz w:val="28"/>
          <w:lang w:eastAsia="th-TH" w:bidi="ar-SA"/>
        </w:rPr>
        <w:t xml:space="preserve"> 16 </w:t>
      </w:r>
      <w:r w:rsidRPr="002E3B38">
        <w:rPr>
          <w:rFonts w:ascii="Browallia New" w:eastAsia="Arial" w:hAnsi="Browallia New" w:cs="Browallia New"/>
          <w:b/>
          <w:bCs/>
          <w:sz w:val="28"/>
          <w:cs/>
          <w:lang w:eastAsia="th-TH"/>
        </w:rPr>
        <w:t>เรื่องสัญญาเช่า</w:t>
      </w:r>
      <w:r w:rsidRPr="002E3B38">
        <w:rPr>
          <w:rFonts w:ascii="Browallia New" w:eastAsia="Arial" w:hAnsi="Browallia New" w:cs="Browallia New"/>
          <w:sz w:val="28"/>
          <w:lang w:eastAsia="th-TH" w:bidi="ar-SA"/>
        </w:rPr>
        <w:t xml:space="preserve"> </w:t>
      </w:r>
      <w:r w:rsidRPr="002E3B38">
        <w:rPr>
          <w:rFonts w:ascii="Browallia New" w:hAnsi="Browallia New" w:cs="Browallia New"/>
          <w:sz w:val="28"/>
          <w:cs/>
          <w:lang w:eastAsia="th-TH"/>
        </w:rPr>
        <w:t>ได้ให้หลักเกณฑ์เกี่ยวกับข้อกำหนดสำหรับรายการขายและเช่ากลับคืน</w:t>
      </w:r>
      <w:r w:rsidRPr="002E3B38">
        <w:rPr>
          <w:rFonts w:ascii="Browallia New" w:hAnsi="Browallia New" w:cs="Browallia New"/>
          <w:sz w:val="28"/>
          <w:lang w:eastAsia="th-TH" w:bidi="ar-SA"/>
        </w:rPr>
        <w:t xml:space="preserve"> </w:t>
      </w:r>
      <w:r w:rsidRPr="002E3B38">
        <w:rPr>
          <w:rFonts w:ascii="Browallia New" w:hAnsi="Browallia New" w:cs="Browallia New"/>
          <w:sz w:val="28"/>
          <w:cs/>
          <w:lang w:eastAsia="th-TH"/>
        </w:rPr>
        <w:t>โดยอธิบายวิธีที่กิจการจะบันทึกบัญชีสำหรับการขายและเช่ากลับคืนหลังจากวันที่เกิดรายการ</w:t>
      </w:r>
    </w:p>
    <w:p w14:paraId="1F3C77EE" w14:textId="77777777" w:rsidR="006507E6" w:rsidRPr="002E3B38" w:rsidRDefault="006507E6" w:rsidP="006507E6">
      <w:pPr>
        <w:pStyle w:val="ListParagraph"/>
        <w:shd w:val="clear" w:color="auto" w:fill="FFFFFF"/>
        <w:spacing w:after="160" w:line="235" w:lineRule="atLeast"/>
        <w:ind w:left="1232"/>
        <w:jc w:val="thaiDistribute"/>
        <w:rPr>
          <w:rFonts w:ascii="Browallia New" w:hAnsi="Browallia New" w:cs="Browallia New"/>
          <w:sz w:val="28"/>
          <w:lang w:eastAsia="th-TH" w:bidi="ar-SA"/>
        </w:rPr>
      </w:pPr>
    </w:p>
    <w:p w14:paraId="1A3A4481" w14:textId="2DE78B19" w:rsidR="006D0B8C" w:rsidRPr="002E3B38" w:rsidRDefault="006D0B8C" w:rsidP="008A004E">
      <w:pPr>
        <w:pStyle w:val="ListParagraph"/>
        <w:shd w:val="clear" w:color="auto" w:fill="FFFFFF"/>
        <w:spacing w:after="160" w:line="235" w:lineRule="atLeast"/>
        <w:ind w:left="1232" w:firstLine="14"/>
        <w:jc w:val="thaiDistribute"/>
        <w:rPr>
          <w:rFonts w:ascii="Browallia New" w:hAnsi="Browallia New" w:cs="Browallia New"/>
          <w:sz w:val="28"/>
          <w:lang w:eastAsia="th-TH"/>
        </w:rPr>
      </w:pPr>
      <w:r w:rsidRPr="002E3B38">
        <w:rPr>
          <w:rFonts w:ascii="Browallia New" w:hAnsi="Browallia New" w:cs="Browallia New"/>
          <w:sz w:val="28"/>
          <w:cs/>
          <w:lang w:eastAsia="th-TH"/>
        </w:rPr>
        <w:t>การปรับปรุงระบุว่า ในการวัดมูลค่าหนี้สินจากสัญญาเช่าหลังจากการขายและเช่ากลับคืน</w:t>
      </w:r>
      <w:r w:rsidRPr="002E3B38">
        <w:rPr>
          <w:rFonts w:ascii="Browallia New" w:hAnsi="Browallia New" w:cs="Browallia New"/>
          <w:sz w:val="28"/>
          <w:lang w:eastAsia="th-TH"/>
        </w:rPr>
        <w:t xml:space="preserve"> </w:t>
      </w:r>
      <w:r w:rsidRPr="002E3B38">
        <w:rPr>
          <w:rFonts w:ascii="Browallia New" w:hAnsi="Browallia New" w:cs="Browallia New"/>
          <w:sz w:val="28"/>
          <w:cs/>
          <w:lang w:eastAsia="th-TH"/>
        </w:rPr>
        <w:t>ผู้ขาย-ผู้เช่าต้องกำหนด ‘การจ่ายชำระตามสัญญาเช่า’ หรือ</w:t>
      </w:r>
      <w:r w:rsidRPr="002E3B38">
        <w:rPr>
          <w:rFonts w:ascii="Browallia New" w:hAnsi="Browallia New" w:cs="Browallia New"/>
          <w:sz w:val="28"/>
          <w:lang w:eastAsia="th-TH"/>
        </w:rPr>
        <w:t xml:space="preserve"> ‘</w:t>
      </w:r>
      <w:r w:rsidRPr="002E3B38">
        <w:rPr>
          <w:rFonts w:ascii="Browallia New" w:hAnsi="Browallia New" w:cs="Browallia New"/>
          <w:sz w:val="28"/>
          <w:cs/>
          <w:lang w:eastAsia="th-TH"/>
        </w:rPr>
        <w:t>การจ่ายชำระตามสัญญาเช่าที่ปรับปรุง’</w:t>
      </w:r>
      <w:r w:rsidRPr="002E3B38">
        <w:rPr>
          <w:rFonts w:ascii="Browallia New" w:hAnsi="Browallia New" w:cs="Browallia New"/>
          <w:sz w:val="28"/>
          <w:lang w:eastAsia="th-TH"/>
        </w:rPr>
        <w:t xml:space="preserve"> </w:t>
      </w:r>
      <w:r w:rsidRPr="002E3B38">
        <w:rPr>
          <w:rFonts w:ascii="Browallia New" w:hAnsi="Browallia New" w:cs="Browallia New"/>
          <w:sz w:val="28"/>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2E3B38">
        <w:rPr>
          <w:rFonts w:ascii="Browallia New" w:hAnsi="Browallia New" w:cs="Browallia New"/>
          <w:sz w:val="28"/>
          <w:lang w:eastAsia="th-TH"/>
        </w:rPr>
        <w:t xml:space="preserve"> </w:t>
      </w:r>
      <w:r w:rsidRPr="002E3B38">
        <w:rPr>
          <w:rFonts w:ascii="Browallia New" w:hAnsi="Browallia New" w:cs="Browallia New"/>
          <w:sz w:val="28"/>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4862C209" w14:textId="77777777" w:rsidR="006D0B8C" w:rsidRPr="002E3B38" w:rsidRDefault="006D0B8C" w:rsidP="006D0B8C">
      <w:pPr>
        <w:pStyle w:val="ListParagraph"/>
        <w:shd w:val="clear" w:color="auto" w:fill="FFFFFF"/>
        <w:spacing w:after="160" w:line="235" w:lineRule="atLeast"/>
        <w:ind w:left="1287"/>
        <w:jc w:val="thaiDistribute"/>
        <w:rPr>
          <w:rFonts w:ascii="Browallia New" w:eastAsia="Arial" w:hAnsi="Browallia New" w:cs="Browallia New"/>
          <w:sz w:val="28"/>
          <w:lang w:eastAsia="th-TH" w:bidi="ar-SA"/>
        </w:rPr>
      </w:pPr>
    </w:p>
    <w:p w14:paraId="0FBA9D74" w14:textId="77777777" w:rsidR="006D0B8C" w:rsidRPr="002E3B38" w:rsidRDefault="006D0B8C" w:rsidP="008638E4">
      <w:pPr>
        <w:pStyle w:val="ListParagraph"/>
        <w:numPr>
          <w:ilvl w:val="0"/>
          <w:numId w:val="40"/>
        </w:numPr>
        <w:shd w:val="clear" w:color="auto" w:fill="FFFFFF"/>
        <w:spacing w:after="160" w:line="235" w:lineRule="atLeast"/>
        <w:ind w:left="1232" w:hanging="350"/>
        <w:jc w:val="thaiDistribute"/>
        <w:rPr>
          <w:rFonts w:ascii="Browallia New" w:eastAsia="Arial" w:hAnsi="Browallia New" w:cs="Browallia New"/>
          <w:sz w:val="28"/>
          <w:lang w:eastAsia="th-TH"/>
        </w:rPr>
      </w:pPr>
      <w:r w:rsidRPr="002E3B38">
        <w:rPr>
          <w:rFonts w:ascii="Browallia New" w:eastAsia="Arial" w:hAnsi="Browallia New" w:cs="Browallia New"/>
          <w:b/>
          <w:bCs/>
          <w:sz w:val="28"/>
          <w:cs/>
          <w:lang w:eastAsia="th-TH"/>
        </w:rPr>
        <w:t>การ</w:t>
      </w:r>
      <w:r w:rsidRPr="002E3B38">
        <w:rPr>
          <w:rFonts w:ascii="Browallia New" w:hAnsi="Browallia New" w:cs="Browallia New"/>
          <w:b/>
          <w:bCs/>
          <w:sz w:val="28"/>
          <w:cs/>
          <w:lang w:eastAsia="th-TH"/>
        </w:rPr>
        <w:t>ปรับปรุง</w:t>
      </w:r>
      <w:r w:rsidRPr="002E3B38">
        <w:rPr>
          <w:rFonts w:ascii="Browallia New" w:eastAsia="Arial" w:hAnsi="Browallia New" w:cs="Browallia New"/>
          <w:b/>
          <w:bCs/>
          <w:sz w:val="28"/>
          <w:cs/>
          <w:lang w:eastAsia="th-TH"/>
        </w:rPr>
        <w:t>มาตรฐานการบัญชีฉบับที่</w:t>
      </w:r>
      <w:r w:rsidRPr="002E3B38">
        <w:rPr>
          <w:rFonts w:ascii="Browallia New" w:eastAsia="Arial" w:hAnsi="Browallia New" w:cs="Browallia New"/>
          <w:b/>
          <w:bCs/>
          <w:sz w:val="28"/>
          <w:lang w:eastAsia="th-TH"/>
        </w:rPr>
        <w:t xml:space="preserve"> 7 </w:t>
      </w:r>
      <w:r w:rsidRPr="002E3B38">
        <w:rPr>
          <w:rFonts w:ascii="Browallia New" w:eastAsia="Arial" w:hAnsi="Browallia New" w:cs="Browallia New"/>
          <w:b/>
          <w:bCs/>
          <w:sz w:val="28"/>
          <w:cs/>
          <w:lang w:eastAsia="th-TH"/>
        </w:rPr>
        <w:t>เรื่องงบกระแสเงินสด</w:t>
      </w:r>
      <w:r w:rsidRPr="002E3B38">
        <w:rPr>
          <w:rFonts w:ascii="Browallia New" w:eastAsia="Arial" w:hAnsi="Browallia New" w:cs="Browallia New"/>
          <w:b/>
          <w:bCs/>
          <w:sz w:val="28"/>
          <w:lang w:eastAsia="th-TH"/>
        </w:rPr>
        <w:t xml:space="preserve"> </w:t>
      </w:r>
      <w:r w:rsidRPr="002E3B38">
        <w:rPr>
          <w:rFonts w:ascii="Browallia New" w:eastAsia="Arial" w:hAnsi="Browallia New" w:cs="Browallia New"/>
          <w:b/>
          <w:bCs/>
          <w:sz w:val="28"/>
          <w:cs/>
          <w:lang w:eastAsia="th-TH"/>
        </w:rPr>
        <w:t>และมาตรฐานการรายงานทางการเงินฉบับที่</w:t>
      </w:r>
      <w:r w:rsidRPr="002E3B38">
        <w:rPr>
          <w:rFonts w:ascii="Browallia New" w:eastAsia="Arial" w:hAnsi="Browallia New" w:cs="Browallia New"/>
          <w:b/>
          <w:bCs/>
          <w:sz w:val="28"/>
          <w:lang w:eastAsia="th-TH"/>
        </w:rPr>
        <w:t xml:space="preserve"> 7 </w:t>
      </w:r>
      <w:r w:rsidRPr="002E3B38">
        <w:rPr>
          <w:rFonts w:ascii="Browallia New" w:eastAsia="Arial" w:hAnsi="Browallia New" w:cs="Browallia New"/>
          <w:b/>
          <w:bCs/>
          <w:sz w:val="28"/>
          <w:cs/>
          <w:lang w:eastAsia="th-TH"/>
        </w:rPr>
        <w:t>เรื่องการเปิดเผยข้อมูลเครื่องมือทางการเงิน</w:t>
      </w:r>
      <w:r w:rsidRPr="002E3B38">
        <w:rPr>
          <w:rFonts w:ascii="Browallia New" w:eastAsia="Arial" w:hAnsi="Browallia New" w:cs="Browallia New"/>
          <w:sz w:val="28"/>
          <w:lang w:eastAsia="th-TH"/>
        </w:rPr>
        <w:t xml:space="preserve"> </w:t>
      </w:r>
      <w:r w:rsidRPr="002E3B38">
        <w:rPr>
          <w:rFonts w:ascii="Browallia New" w:eastAsia="Arial" w:hAnsi="Browallia New" w:cs="Browallia New"/>
          <w:sz w:val="28"/>
          <w:cs/>
          <w:lang w:eastAsia="th-TH"/>
        </w:rPr>
        <w:t>กำหนดให้มีการเปิดเผยข้อมูลที่เกี่ยวกับข้อตกลงจัดหาเงินทุนเพื่อจ่ายผู้ขาย</w:t>
      </w:r>
      <w:r w:rsidRPr="002E3B38">
        <w:rPr>
          <w:rFonts w:ascii="Browallia New" w:eastAsia="Arial" w:hAnsi="Browallia New" w:cs="Browallia New"/>
          <w:sz w:val="28"/>
          <w:lang w:eastAsia="th-TH"/>
        </w:rPr>
        <w:t xml:space="preserve"> (Supplier Finance Arrangements </w:t>
      </w:r>
      <w:r w:rsidRPr="002E3B38">
        <w:rPr>
          <w:rFonts w:ascii="Browallia New" w:eastAsia="Arial" w:hAnsi="Browallia New" w:cs="Browallia New"/>
          <w:sz w:val="28"/>
          <w:cs/>
          <w:lang w:eastAsia="th-TH"/>
        </w:rPr>
        <w:t>หรือ</w:t>
      </w:r>
      <w:r w:rsidRPr="002E3B38">
        <w:rPr>
          <w:rFonts w:ascii="Browallia New" w:eastAsia="Arial" w:hAnsi="Browallia New" w:cs="Browallia New"/>
          <w:sz w:val="28"/>
          <w:lang w:eastAsia="th-TH"/>
        </w:rPr>
        <w:t xml:space="preserve"> SFAs) </w:t>
      </w:r>
      <w:r w:rsidRPr="002E3B38">
        <w:rPr>
          <w:rFonts w:ascii="Browallia New" w:eastAsia="Arial" w:hAnsi="Browallia New" w:cs="Browallia New"/>
          <w:sz w:val="28"/>
          <w:cs/>
          <w:lang w:eastAsia="th-TH"/>
        </w:rPr>
        <w:t>การแก้ไขนี้ตอบสนองต่อความต้องการเร่งด่วนของนักลงทุนที่ต้องการข้อมูลเพิ่มเติมเกี่ยวกับ</w:t>
      </w:r>
      <w:r w:rsidRPr="002E3B38">
        <w:rPr>
          <w:rFonts w:ascii="Browallia New" w:eastAsia="Arial" w:hAnsi="Browallia New" w:cs="Browallia New"/>
          <w:sz w:val="28"/>
          <w:lang w:eastAsia="th-TH"/>
        </w:rPr>
        <w:t xml:space="preserve"> SFAs </w:t>
      </w:r>
      <w:r w:rsidRPr="002E3B38">
        <w:rPr>
          <w:rFonts w:ascii="Browallia New" w:eastAsia="Arial" w:hAnsi="Browallia New" w:cs="Browallia New"/>
          <w:sz w:val="28"/>
          <w:cs/>
          <w:lang w:eastAsia="th-TH"/>
        </w:rPr>
        <w:t>เพื่อประเมินว่าข้อตกลงเหล่านี้มีผลต่อหนี้สิน กระแสเงินสด</w:t>
      </w:r>
      <w:r w:rsidRPr="002E3B38">
        <w:rPr>
          <w:rFonts w:ascii="Browallia New" w:eastAsia="Arial" w:hAnsi="Browallia New" w:cs="Browallia New"/>
          <w:sz w:val="28"/>
          <w:lang w:eastAsia="th-TH"/>
        </w:rPr>
        <w:t xml:space="preserve"> </w:t>
      </w:r>
      <w:r w:rsidRPr="002E3B38">
        <w:rPr>
          <w:rFonts w:ascii="Browallia New" w:eastAsia="Arial" w:hAnsi="Browallia New" w:cs="Browallia New"/>
          <w:sz w:val="28"/>
          <w:cs/>
          <w:lang w:eastAsia="th-TH"/>
        </w:rPr>
        <w:t>และความเสี่ยงด้านสภาพคล่องของกิจการอย่างไร</w:t>
      </w:r>
    </w:p>
    <w:p w14:paraId="053717E0" w14:textId="77777777" w:rsidR="006D0B8C" w:rsidRPr="002E3B38" w:rsidRDefault="006D0B8C" w:rsidP="006D0B8C">
      <w:pPr>
        <w:pStyle w:val="ListParagraph"/>
        <w:shd w:val="clear" w:color="auto" w:fill="FFFFFF"/>
        <w:spacing w:after="160" w:line="235" w:lineRule="atLeast"/>
        <w:ind w:left="1287"/>
        <w:jc w:val="thaiDistribute"/>
        <w:rPr>
          <w:rFonts w:ascii="Browallia New" w:eastAsia="Arial" w:hAnsi="Browallia New" w:cs="Browallia New"/>
          <w:sz w:val="28"/>
          <w:lang w:eastAsia="th-TH"/>
        </w:rPr>
      </w:pPr>
    </w:p>
    <w:p w14:paraId="2D9BB0B6" w14:textId="77777777" w:rsidR="006D0B8C" w:rsidRPr="002E3B38" w:rsidRDefault="006D0B8C" w:rsidP="00AF12CB">
      <w:pPr>
        <w:pStyle w:val="ListParagraph"/>
        <w:shd w:val="clear" w:color="auto" w:fill="FFFFFF"/>
        <w:spacing w:after="160" w:line="235" w:lineRule="atLeast"/>
        <w:ind w:left="2030" w:hanging="770"/>
        <w:jc w:val="thaiDistribute"/>
        <w:rPr>
          <w:rFonts w:ascii="Browallia New" w:eastAsia="Arial" w:hAnsi="Browallia New" w:cs="Browallia New"/>
          <w:sz w:val="28"/>
          <w:lang w:eastAsia="th-TH" w:bidi="ar-SA"/>
        </w:rPr>
      </w:pPr>
      <w:r w:rsidRPr="002E3B38">
        <w:rPr>
          <w:rFonts w:ascii="Browallia New" w:eastAsia="Arial" w:hAnsi="Browallia New" w:cs="Browallia New"/>
          <w:sz w:val="28"/>
          <w:cs/>
          <w:lang w:eastAsia="th-TH"/>
        </w:rPr>
        <w:t>เพื่อ</w:t>
      </w:r>
      <w:r w:rsidRPr="002E3B38">
        <w:rPr>
          <w:rFonts w:ascii="Browallia New" w:hAnsi="Browallia New" w:cs="Browallia New"/>
          <w:sz w:val="28"/>
          <w:cs/>
        </w:rPr>
        <w:t>ตอบสนอง</w:t>
      </w:r>
      <w:r w:rsidRPr="002E3B38">
        <w:rPr>
          <w:rFonts w:ascii="Browallia New" w:eastAsia="Arial" w:hAnsi="Browallia New" w:cs="Browallia New"/>
          <w:sz w:val="28"/>
          <w:cs/>
          <w:lang w:eastAsia="th-TH"/>
        </w:rPr>
        <w:t>ความ</w:t>
      </w:r>
      <w:r w:rsidRPr="002E3B38">
        <w:rPr>
          <w:rFonts w:ascii="Browallia New" w:eastAsia="Arial" w:hAnsi="Browallia New" w:cs="Browallia New"/>
          <w:sz w:val="28"/>
          <w:cs/>
        </w:rPr>
        <w:t>ต้องการ</w:t>
      </w:r>
      <w:r w:rsidRPr="002E3B38">
        <w:rPr>
          <w:rFonts w:ascii="Browallia New" w:eastAsia="Arial" w:hAnsi="Browallia New" w:cs="Browallia New"/>
          <w:sz w:val="28"/>
          <w:cs/>
          <w:lang w:eastAsia="th-TH"/>
        </w:rPr>
        <w:t>ของนักลงทุน</w:t>
      </w:r>
      <w:r w:rsidRPr="002E3B38">
        <w:rPr>
          <w:rFonts w:ascii="Browallia New" w:eastAsia="Arial" w:hAnsi="Browallia New" w:cs="Browallia New"/>
          <w:sz w:val="28"/>
          <w:lang w:eastAsia="th-TH" w:bidi="ar-SA"/>
        </w:rPr>
        <w:t xml:space="preserve"> </w:t>
      </w:r>
      <w:r w:rsidRPr="002E3B38">
        <w:rPr>
          <w:rFonts w:ascii="Browallia New" w:eastAsia="Arial" w:hAnsi="Browallia New" w:cs="Browallia New"/>
          <w:sz w:val="28"/>
          <w:cs/>
          <w:lang w:eastAsia="th-TH"/>
        </w:rPr>
        <w:t>การเปิดเผยข้อมูลแบบใหม่จะให้ข้อมูลเกี่ยวกับ</w:t>
      </w:r>
    </w:p>
    <w:p w14:paraId="48D702C5"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bidi="ar-SA"/>
        </w:rPr>
      </w:pPr>
      <w:r w:rsidRPr="002E3B38">
        <w:rPr>
          <w:rFonts w:ascii="Browallia New" w:eastAsia="Arial" w:hAnsi="Browallia New" w:cs="Browallia New"/>
          <w:sz w:val="28"/>
          <w:cs/>
          <w:lang w:eastAsia="th-TH"/>
        </w:rPr>
        <w:t xml:space="preserve">ข้อกำหนดและเงื่อนไขของ </w:t>
      </w:r>
      <w:r w:rsidRPr="002E3B38">
        <w:rPr>
          <w:rFonts w:ascii="Browallia New" w:eastAsia="Arial" w:hAnsi="Browallia New" w:cs="Browallia New"/>
          <w:sz w:val="28"/>
          <w:lang w:eastAsia="th-TH" w:bidi="ar-SA"/>
        </w:rPr>
        <w:t>SFAs</w:t>
      </w:r>
    </w:p>
    <w:p w14:paraId="7B92126F"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rPr>
      </w:pPr>
      <w:r w:rsidRPr="002E3B38">
        <w:rPr>
          <w:rFonts w:ascii="Browallia New" w:eastAsia="Arial" w:hAnsi="Browallia New" w:cs="Browallia New"/>
          <w:sz w:val="28"/>
          <w:cs/>
          <w:lang w:eastAsia="th-TH"/>
        </w:rPr>
        <w:t>มูลค่าตามบัญชีของหนี้สินทางการเงินที่เป็นส่วนหนึ่งของ</w:t>
      </w:r>
      <w:r w:rsidRPr="002E3B38">
        <w:rPr>
          <w:rFonts w:ascii="Browallia New" w:eastAsia="Arial" w:hAnsi="Browallia New" w:cs="Browallia New"/>
          <w:sz w:val="28"/>
          <w:lang w:eastAsia="th-TH"/>
        </w:rPr>
        <w:t xml:space="preserve"> SFAs </w:t>
      </w:r>
      <w:r w:rsidRPr="002E3B38">
        <w:rPr>
          <w:rFonts w:ascii="Browallia New" w:eastAsia="Arial" w:hAnsi="Browallia New" w:cs="Browallia New"/>
          <w:sz w:val="28"/>
          <w:cs/>
          <w:lang w:eastAsia="th-TH"/>
        </w:rPr>
        <w:t>และรายการรายบรรทัดที่แสดงหนี้สินเหล่านั้น</w:t>
      </w:r>
    </w:p>
    <w:p w14:paraId="2DDA287B"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rPr>
      </w:pPr>
      <w:r w:rsidRPr="002E3B38">
        <w:rPr>
          <w:rFonts w:ascii="Browallia New" w:eastAsia="Arial" w:hAnsi="Browallia New" w:cs="Browallia New"/>
          <w:sz w:val="28"/>
          <w:cs/>
          <w:lang w:eastAsia="th-TH"/>
        </w:rPr>
        <w:t>มูลค่าตามบัญชีของหนี้สินทางการเงินใน (</w:t>
      </w:r>
      <w:r w:rsidRPr="002E3B38">
        <w:rPr>
          <w:rFonts w:ascii="Browallia New" w:eastAsia="Arial" w:hAnsi="Browallia New" w:cs="Browallia New"/>
          <w:sz w:val="28"/>
          <w:lang w:eastAsia="th-TH"/>
        </w:rPr>
        <w:t xml:space="preserve">2) </w:t>
      </w:r>
      <w:r w:rsidRPr="002E3B38">
        <w:rPr>
          <w:rFonts w:ascii="Browallia New" w:eastAsia="Arial" w:hAnsi="Browallia New" w:cs="Browallia New"/>
          <w:sz w:val="28"/>
          <w:cs/>
          <w:lang w:eastAsia="th-TH"/>
        </w:rPr>
        <w:t>ที่ผู้ขายได้รับการชำระเงินเรียบร้อยแล้วจากผู้ให้เงินทุน</w:t>
      </w:r>
    </w:p>
    <w:p w14:paraId="254FCFC6"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rPr>
      </w:pPr>
      <w:r w:rsidRPr="002E3B38">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2E3B38">
        <w:rPr>
          <w:rFonts w:ascii="Browallia New" w:eastAsia="Arial" w:hAnsi="Browallia New" w:cs="Browallia New"/>
          <w:sz w:val="28"/>
          <w:lang w:eastAsia="th-TH"/>
        </w:rPr>
        <w:t xml:space="preserve"> SFAs </w:t>
      </w:r>
      <w:r w:rsidRPr="002E3B38">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01E2B7A6"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rPr>
      </w:pPr>
      <w:r w:rsidRPr="002E3B38">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2E3B38">
        <w:rPr>
          <w:rFonts w:ascii="Browallia New" w:eastAsia="Arial" w:hAnsi="Browallia New" w:cs="Browallia New"/>
          <w:sz w:val="28"/>
          <w:lang w:eastAsia="th-TH"/>
        </w:rPr>
        <w:t xml:space="preserve"> (2)</w:t>
      </w:r>
    </w:p>
    <w:p w14:paraId="71AC112D" w14:textId="77777777" w:rsidR="006D0B8C" w:rsidRPr="002E3B38" w:rsidRDefault="006D0B8C" w:rsidP="008638E4">
      <w:pPr>
        <w:pStyle w:val="ListParagraph"/>
        <w:numPr>
          <w:ilvl w:val="0"/>
          <w:numId w:val="42"/>
        </w:numPr>
        <w:shd w:val="clear" w:color="auto" w:fill="FFFFFF"/>
        <w:spacing w:after="160" w:line="235" w:lineRule="atLeast"/>
        <w:ind w:left="1750" w:hanging="490"/>
        <w:jc w:val="thaiDistribute"/>
        <w:rPr>
          <w:rFonts w:ascii="Browallia New" w:eastAsia="Arial" w:hAnsi="Browallia New" w:cs="Browallia New"/>
          <w:sz w:val="28"/>
          <w:lang w:eastAsia="th-TH"/>
        </w:rPr>
      </w:pPr>
      <w:r w:rsidRPr="002E3B38">
        <w:rPr>
          <w:rFonts w:ascii="Browallia New" w:eastAsia="Arial" w:hAnsi="Browallia New" w:cs="Browallia New"/>
          <w:sz w:val="28"/>
          <w:cs/>
          <w:lang w:eastAsia="th-TH"/>
        </w:rPr>
        <w:t>การเข้าถึงวงเงินของ</w:t>
      </w:r>
      <w:r w:rsidRPr="002E3B38">
        <w:rPr>
          <w:rFonts w:ascii="Browallia New" w:eastAsia="Arial" w:hAnsi="Browallia New" w:cs="Browallia New"/>
          <w:sz w:val="28"/>
          <w:lang w:eastAsia="th-TH"/>
        </w:rPr>
        <w:t xml:space="preserve"> SFAs </w:t>
      </w:r>
      <w:r w:rsidRPr="002E3B38">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711BDC30" w14:textId="77777777" w:rsidR="006D0B8C" w:rsidRPr="002E3B38" w:rsidRDefault="006D0B8C" w:rsidP="006D0B8C">
      <w:pPr>
        <w:pStyle w:val="ListParagraph"/>
        <w:shd w:val="clear" w:color="auto" w:fill="FFFFFF"/>
        <w:spacing w:after="160" w:line="235" w:lineRule="atLeast"/>
        <w:ind w:left="1287"/>
        <w:jc w:val="thaiDistribute"/>
        <w:rPr>
          <w:rFonts w:ascii="Browallia New" w:eastAsia="Arial" w:hAnsi="Browallia New" w:cs="Browallia New"/>
          <w:sz w:val="28"/>
          <w:rtl/>
          <w:lang w:eastAsia="th-TH"/>
        </w:rPr>
      </w:pPr>
    </w:p>
    <w:p w14:paraId="1458F1DF" w14:textId="6815370C" w:rsidR="00D66EB9" w:rsidRPr="002E3B38" w:rsidRDefault="006D0B8C" w:rsidP="00A97832">
      <w:pPr>
        <w:pStyle w:val="ListParagraph"/>
        <w:shd w:val="clear" w:color="auto" w:fill="FFFFFF"/>
        <w:spacing w:line="235" w:lineRule="atLeast"/>
        <w:ind w:left="882"/>
        <w:jc w:val="thaiDistribute"/>
        <w:rPr>
          <w:rFonts w:ascii="Browallia New" w:eastAsia="Arial" w:hAnsi="Browallia New" w:cs="Browallia New"/>
          <w:sz w:val="28"/>
        </w:rPr>
      </w:pPr>
      <w:r w:rsidRPr="002E3B38">
        <w:rPr>
          <w:rFonts w:ascii="Browallia New" w:eastAsia="Arial" w:hAnsi="Browallia New" w:cs="Browallia New"/>
          <w:sz w:val="28"/>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CA075E7" w14:textId="77777777" w:rsidR="006D0B8C" w:rsidRPr="002E3B38" w:rsidRDefault="006D0B8C" w:rsidP="006D0B8C">
      <w:pPr>
        <w:pStyle w:val="ListParagraph"/>
        <w:shd w:val="clear" w:color="auto" w:fill="FFFFFF"/>
        <w:spacing w:line="235" w:lineRule="atLeast"/>
        <w:ind w:left="1666"/>
        <w:jc w:val="thaiDistribute"/>
        <w:rPr>
          <w:rFonts w:ascii="Browallia New" w:eastAsia="Arial" w:hAnsi="Browallia New" w:cs="Browallia New"/>
          <w:sz w:val="28"/>
        </w:rPr>
      </w:pPr>
    </w:p>
    <w:p w14:paraId="5B20B890"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10F52662"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2F095DBD"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4C41D37B"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7E592838"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7F3E920C" w14:textId="77777777" w:rsidR="006507E6" w:rsidRPr="002E3B38" w:rsidRDefault="006507E6" w:rsidP="006D0B8C">
      <w:pPr>
        <w:pStyle w:val="ListParagraph"/>
        <w:shd w:val="clear" w:color="auto" w:fill="FFFFFF"/>
        <w:spacing w:line="235" w:lineRule="atLeast"/>
        <w:ind w:left="1666"/>
        <w:jc w:val="thaiDistribute"/>
        <w:rPr>
          <w:rFonts w:ascii="Browallia New" w:eastAsia="Arial" w:hAnsi="Browallia New" w:cs="Browallia New"/>
          <w:sz w:val="28"/>
        </w:rPr>
      </w:pPr>
    </w:p>
    <w:p w14:paraId="3CE93D8A" w14:textId="11F4FABE" w:rsidR="001868A3" w:rsidRPr="002E3B38" w:rsidRDefault="00CD70F7" w:rsidP="00CC11A6">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2E3B38">
        <w:rPr>
          <w:rFonts w:ascii="Browallia New" w:hAnsi="Browallia New" w:cs="Browallia New"/>
          <w:b/>
          <w:bCs/>
          <w:color w:val="000000" w:themeColor="text1"/>
          <w:sz w:val="28"/>
          <w:szCs w:val="28"/>
          <w:cs/>
          <w:lang w:val="th-TH"/>
        </w:rPr>
        <w:lastRenderedPageBreak/>
        <w:t>นโยบายการบัญชี</w:t>
      </w:r>
    </w:p>
    <w:p w14:paraId="21F185AF" w14:textId="77777777" w:rsidR="00F718B1" w:rsidRPr="002E3B38" w:rsidRDefault="00F718B1" w:rsidP="00CC11A6">
      <w:pPr>
        <w:spacing w:line="240" w:lineRule="auto"/>
        <w:rPr>
          <w:rFonts w:ascii="Browallia New" w:hAnsi="Browallia New" w:cs="Browallia New"/>
          <w:b/>
          <w:bCs/>
          <w:color w:val="000000" w:themeColor="text1"/>
          <w:sz w:val="28"/>
        </w:rPr>
      </w:pPr>
    </w:p>
    <w:p w14:paraId="5832055D" w14:textId="77777777" w:rsidR="002C73E1" w:rsidRPr="002E3B38" w:rsidRDefault="002C73E1" w:rsidP="008638E4">
      <w:pPr>
        <w:pStyle w:val="ListParagraph"/>
        <w:numPr>
          <w:ilvl w:val="0"/>
          <w:numId w:val="19"/>
        </w:numPr>
        <w:tabs>
          <w:tab w:val="left" w:pos="851"/>
        </w:tabs>
        <w:spacing w:after="0" w:line="240" w:lineRule="auto"/>
        <w:ind w:left="851" w:hanging="417"/>
        <w:jc w:val="thaiDistribute"/>
        <w:rPr>
          <w:rFonts w:ascii="Browallia New" w:eastAsia="Arial Unicode MS" w:hAnsi="Browallia New" w:cs="Browallia New"/>
          <w:color w:val="000000" w:themeColor="text1"/>
          <w:sz w:val="28"/>
          <w:lang w:val="en-GB"/>
        </w:rPr>
      </w:pPr>
      <w:r w:rsidRPr="002E3B38">
        <w:rPr>
          <w:rFonts w:ascii="Browallia New" w:eastAsia="Arial Unicode MS" w:hAnsi="Browallia New" w:cs="Browallia New"/>
          <w:color w:val="000000" w:themeColor="text1"/>
          <w:sz w:val="28"/>
          <w:cs/>
          <w:lang w:val="en-GB"/>
        </w:rPr>
        <w:t>การบัญชีสำหรับงบการเงินรวม</w:t>
      </w:r>
    </w:p>
    <w:p w14:paraId="2EB4882A" w14:textId="77777777" w:rsidR="007F36AE" w:rsidRPr="002E3B38" w:rsidRDefault="007F36AE" w:rsidP="00CC11A6">
      <w:pPr>
        <w:pStyle w:val="ListParagraph"/>
        <w:spacing w:after="0" w:line="240" w:lineRule="auto"/>
        <w:ind w:left="851"/>
        <w:jc w:val="thaiDistribute"/>
        <w:rPr>
          <w:rFonts w:ascii="Browallia New" w:eastAsia="Arial Unicode MS" w:hAnsi="Browallia New" w:cs="Browallia New"/>
          <w:b/>
          <w:bCs/>
          <w:color w:val="000000" w:themeColor="text1"/>
          <w:sz w:val="28"/>
          <w:cs/>
          <w:lang w:val="en-GB"/>
        </w:rPr>
      </w:pPr>
    </w:p>
    <w:p w14:paraId="65A0290C" w14:textId="77777777"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2E3B38">
        <w:rPr>
          <w:rFonts w:ascii="Browallia New" w:eastAsia="Arial Unicode MS" w:hAnsi="Browallia New" w:cs="Browallia New"/>
          <w:i/>
          <w:iCs/>
          <w:sz w:val="28"/>
          <w:u w:val="single"/>
          <w:cs/>
        </w:rPr>
        <w:t>บริษัทย่อย</w:t>
      </w:r>
    </w:p>
    <w:p w14:paraId="4C539BFB"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3E93D83B" w14:textId="77777777"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 xml:space="preserve">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 </w:t>
      </w:r>
    </w:p>
    <w:p w14:paraId="48DB266D"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1A5DF905" w14:textId="71F9B5F6"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ในงบการเงินเฉพาะ</w:t>
      </w:r>
      <w:r w:rsidR="00D9382F" w:rsidRPr="002E3B38">
        <w:rPr>
          <w:rFonts w:ascii="Browallia New" w:eastAsia="Arial Unicode MS" w:hAnsi="Browallia New" w:cs="Browallia New"/>
          <w:sz w:val="28"/>
          <w:cs/>
        </w:rPr>
        <w:t>บริษัท</w:t>
      </w:r>
      <w:r w:rsidRPr="002E3B38">
        <w:rPr>
          <w:rFonts w:ascii="Browallia New" w:eastAsia="Arial Unicode MS" w:hAnsi="Browallia New" w:cs="Browallia New"/>
          <w:sz w:val="28"/>
          <w:cs/>
        </w:rPr>
        <w:t xml:space="preserve"> เงินลงทุนในบริษัทย่อยบันทึกด้วยวิธีราคาทุน</w:t>
      </w:r>
    </w:p>
    <w:p w14:paraId="2414D9CC" w14:textId="77777777" w:rsidR="00381FC7" w:rsidRPr="002E3B38" w:rsidRDefault="00381FC7" w:rsidP="00CC11A6">
      <w:pPr>
        <w:pStyle w:val="ListParagraph"/>
        <w:tabs>
          <w:tab w:val="left" w:pos="1350"/>
        </w:tabs>
        <w:spacing w:after="0" w:line="240" w:lineRule="auto"/>
        <w:ind w:left="851"/>
        <w:jc w:val="thaiDistribute"/>
        <w:rPr>
          <w:rFonts w:ascii="Browallia New" w:eastAsia="Arial Unicode MS" w:hAnsi="Browallia New" w:cs="Browallia New"/>
          <w:sz w:val="28"/>
        </w:rPr>
      </w:pPr>
    </w:p>
    <w:p w14:paraId="4A11D243" w14:textId="016EFCFA"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2E3B38">
        <w:rPr>
          <w:rFonts w:ascii="Browallia New" w:eastAsia="Arial Unicode MS" w:hAnsi="Browallia New" w:cs="Browallia New"/>
          <w:i/>
          <w:iCs/>
          <w:sz w:val="28"/>
          <w:u w:val="single"/>
          <w:cs/>
        </w:rPr>
        <w:t>บริษัทร่วม</w:t>
      </w:r>
    </w:p>
    <w:p w14:paraId="28BC32D3"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4F0C6A36" w14:textId="4A703C38"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บริษัทร่วมเป็นกิจการที่กลุ่มบริษัทมีอิทธิพลอย่างเป็นสาระสำคัญแต่ไม่ถึงกับมีอำนาจควบคุมหรือมีการควบคุมร่วมเงินลงทุนในบริษัทร่วมรับรู้โดยใช้วิธีส่วนได้เสียในการแสดงในงบการเงินรวม</w:t>
      </w:r>
    </w:p>
    <w:p w14:paraId="2A537F12"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603EAD21" w14:textId="45F4B667"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ในงบการเงินเฉพาะ</w:t>
      </w:r>
      <w:r w:rsidR="00D9382F" w:rsidRPr="002E3B38">
        <w:rPr>
          <w:rFonts w:ascii="Browallia New" w:eastAsia="Arial Unicode MS" w:hAnsi="Browallia New" w:cs="Browallia New"/>
          <w:sz w:val="28"/>
          <w:cs/>
        </w:rPr>
        <w:t>บริษัท</w:t>
      </w:r>
      <w:r w:rsidRPr="002E3B38">
        <w:rPr>
          <w:rFonts w:ascii="Browallia New" w:eastAsia="Arial Unicode MS" w:hAnsi="Browallia New" w:cs="Browallia New"/>
          <w:sz w:val="28"/>
          <w:cs/>
        </w:rPr>
        <w:t xml:space="preserve"> เงินลงทุนในบริษัทร่วมบันทึกด้วยวิธีส่วนได้เสีย</w:t>
      </w:r>
    </w:p>
    <w:p w14:paraId="5F84B1CA"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00A57451" w14:textId="544E45AF" w:rsidR="007F36AE"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2E3B38">
        <w:rPr>
          <w:rFonts w:ascii="Browallia New" w:eastAsia="Arial Unicode MS" w:hAnsi="Browallia New" w:cs="Browallia New"/>
          <w:i/>
          <w:iCs/>
          <w:sz w:val="28"/>
          <w:u w:val="single"/>
          <w:cs/>
        </w:rPr>
        <w:t>การร่วมการงาน</w:t>
      </w:r>
    </w:p>
    <w:p w14:paraId="666C0A69" w14:textId="77777777" w:rsidR="007F36AE" w:rsidRPr="002E3B38" w:rsidRDefault="007F36AE" w:rsidP="00CC11A6">
      <w:pPr>
        <w:pStyle w:val="ListParagraph"/>
        <w:tabs>
          <w:tab w:val="left" w:pos="1350"/>
        </w:tabs>
        <w:spacing w:after="0" w:line="240" w:lineRule="auto"/>
        <w:ind w:left="1152"/>
        <w:jc w:val="thaiDistribute"/>
        <w:rPr>
          <w:rFonts w:ascii="Browallia New" w:eastAsia="Arial Unicode MS" w:hAnsi="Browallia New" w:cs="Browallia New"/>
          <w:sz w:val="28"/>
        </w:rPr>
      </w:pPr>
    </w:p>
    <w:p w14:paraId="1C43EB13" w14:textId="77777777" w:rsidR="00E23153" w:rsidRPr="002E3B38" w:rsidRDefault="007F36AE"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6B4463EC" w14:textId="77777777" w:rsidR="00E23153" w:rsidRPr="002E3B38" w:rsidRDefault="00E23153" w:rsidP="00CC11A6">
      <w:pPr>
        <w:pStyle w:val="ListParagraph"/>
        <w:tabs>
          <w:tab w:val="left" w:pos="1350"/>
        </w:tabs>
        <w:spacing w:after="0" w:line="240" w:lineRule="auto"/>
        <w:ind w:left="851"/>
        <w:jc w:val="thaiDistribute"/>
        <w:rPr>
          <w:rFonts w:ascii="Browallia New" w:eastAsia="Arial Unicode MS" w:hAnsi="Browallia New" w:cs="Browallia New"/>
          <w:sz w:val="28"/>
        </w:rPr>
      </w:pPr>
    </w:p>
    <w:p w14:paraId="41B9E6D7" w14:textId="77777777" w:rsidR="00210EF8" w:rsidRPr="002E3B38" w:rsidRDefault="00210EF8" w:rsidP="00210EF8">
      <w:pPr>
        <w:pStyle w:val="ListParagraph"/>
        <w:tabs>
          <w:tab w:val="left" w:pos="1350"/>
        </w:tabs>
        <w:spacing w:line="240" w:lineRule="auto"/>
        <w:ind w:left="851"/>
        <w:jc w:val="thaiDistribute"/>
        <w:rPr>
          <w:rFonts w:ascii="Browallia New" w:eastAsia="Arial Unicode MS" w:hAnsi="Browallia New" w:cs="Browallia New"/>
          <w:i/>
          <w:iCs/>
          <w:sz w:val="28"/>
        </w:rPr>
      </w:pPr>
      <w:r w:rsidRPr="002E3B38">
        <w:rPr>
          <w:rFonts w:ascii="Browallia New" w:eastAsia="Arial Unicode MS" w:hAnsi="Browallia New" w:cs="Browallia New"/>
          <w:i/>
          <w:iCs/>
          <w:sz w:val="28"/>
          <w:cs/>
        </w:rPr>
        <w:t>การดำเนินงานร่วมกัน</w:t>
      </w:r>
    </w:p>
    <w:p w14:paraId="1862DCB8" w14:textId="063E5C32" w:rsidR="00210EF8" w:rsidRPr="002E3B38" w:rsidRDefault="00210EF8" w:rsidP="00210EF8">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การร่วมการงานจัดประเภทเป็นการดำเนินงานร่วมกันเมื่อกลุ่มบริษัทมีสิทธิในสินทรัพย์และมีภาระผูกพัน       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3759AC93" w14:textId="77777777" w:rsidR="00210EF8" w:rsidRPr="002E3B38" w:rsidRDefault="00210EF8" w:rsidP="00210EF8">
      <w:pPr>
        <w:pStyle w:val="ListParagraph"/>
        <w:tabs>
          <w:tab w:val="left" w:pos="1350"/>
        </w:tabs>
        <w:spacing w:after="0" w:line="240" w:lineRule="auto"/>
        <w:ind w:left="851"/>
        <w:jc w:val="thaiDistribute"/>
        <w:rPr>
          <w:rFonts w:ascii="Browallia New" w:eastAsia="Arial Unicode MS" w:hAnsi="Browallia New" w:cs="Browallia New"/>
          <w:sz w:val="28"/>
        </w:rPr>
      </w:pPr>
    </w:p>
    <w:p w14:paraId="6087ECEC" w14:textId="749DF81D" w:rsidR="00E23153" w:rsidRPr="002E3B38" w:rsidRDefault="00E23153" w:rsidP="00CC11A6">
      <w:pPr>
        <w:pStyle w:val="ListParagraph"/>
        <w:tabs>
          <w:tab w:val="left" w:pos="1350"/>
        </w:tabs>
        <w:spacing w:after="0" w:line="240" w:lineRule="auto"/>
        <w:ind w:left="851"/>
        <w:jc w:val="thaiDistribute"/>
        <w:rPr>
          <w:rFonts w:ascii="Browallia New" w:eastAsia="Arial Unicode MS" w:hAnsi="Browallia New" w:cs="Browallia New"/>
          <w:i/>
          <w:iCs/>
          <w:sz w:val="28"/>
          <w:u w:val="single"/>
        </w:rPr>
      </w:pPr>
      <w:r w:rsidRPr="002E3B38">
        <w:rPr>
          <w:rFonts w:ascii="Browallia New" w:hAnsi="Browallia New" w:cs="Browallia New"/>
          <w:i/>
          <w:iCs/>
          <w:sz w:val="28"/>
          <w:u w:val="single"/>
          <w:cs/>
        </w:rPr>
        <w:t>การบันทึกเงินลงทุนตามวิธีส่วนได้เสีย</w:t>
      </w:r>
    </w:p>
    <w:p w14:paraId="5998FE23"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D5A6DD6" w14:textId="03612DE3"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rPr>
        <w:t>กลุ่มบริษัทรับรู้เงินลงทุนเมื่อเริ่มแรกด้วยราคาทุน ซึ่งประกอบด้วยเงินที่จ่ายซื้อรวมกับต้นทุนทางตรงของ</w:t>
      </w:r>
      <w:r w:rsidR="008D3897" w:rsidRPr="002E3B38">
        <w:rPr>
          <w:rFonts w:ascii="Browallia New" w:hAnsi="Browallia New" w:cs="Browallia New"/>
          <w:sz w:val="28"/>
        </w:rPr>
        <w:br/>
      </w:r>
      <w:r w:rsidRPr="002E3B38">
        <w:rPr>
          <w:rFonts w:ascii="Browallia New" w:hAnsi="Browallia New" w:cs="Browallia New"/>
          <w:sz w:val="28"/>
          <w:cs/>
        </w:rPr>
        <w:t>เงินลงทุน</w:t>
      </w:r>
    </w:p>
    <w:p w14:paraId="7134A4DF"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BA60211" w14:textId="7777777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rPr>
        <w:lastRenderedPageBreak/>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40338468" w14:textId="77777777" w:rsidR="00195B46" w:rsidRPr="002E3B38" w:rsidRDefault="00195B46"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641521C5" w14:textId="7777777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นั้นและการร่วมค้า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เว้นแต่กลุ่มบริษัทมีภาระผูกพันหรือได้จ่ายเงินเพื่อชำระภาระผูกพันแทนบริษัทร่วมและการร่วมค้า</w:t>
      </w:r>
    </w:p>
    <w:p w14:paraId="51722586" w14:textId="77777777" w:rsidR="005349F4" w:rsidRPr="002E3B38" w:rsidRDefault="005349F4" w:rsidP="00CC11A6">
      <w:pPr>
        <w:pStyle w:val="ListParagraph"/>
        <w:tabs>
          <w:tab w:val="left" w:pos="1350"/>
        </w:tabs>
        <w:spacing w:after="0" w:line="240" w:lineRule="auto"/>
        <w:ind w:left="851"/>
        <w:jc w:val="thaiDistribute"/>
        <w:rPr>
          <w:rFonts w:ascii="Browallia New" w:hAnsi="Browallia New" w:cs="Browallia New"/>
          <w:sz w:val="24"/>
          <w:szCs w:val="24"/>
          <w:lang w:val="en-GB"/>
        </w:rPr>
      </w:pPr>
    </w:p>
    <w:p w14:paraId="161513D4" w14:textId="06EDE850"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rPr>
        <w:t>การเปลี่ยนแปลงสัดส่วนการถือครองกิจการ</w:t>
      </w:r>
    </w:p>
    <w:p w14:paraId="41A664BD"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27736D65" w14:textId="7777777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2388127"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1CBF7742" w14:textId="7777777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rPr>
        <w:t>ถ้าสัดส่วนการถือครองในบริษัทร่วมและการร่วมค้าลดลง แต่กลุ่มบริษัทยังคงมีอิทธิพลอย่างมีนัยสำคัญ กำไรหรือขาดทุนที่เคยบันทึกไว้ในกำไรขาดทุนเบ็ดเสร็จอื่นเฉพาะส่วนที่ลดลงจะถูกโอนไปยังกำไรหรือขาดทุน</w:t>
      </w:r>
      <w:r w:rsidRPr="002E3B38">
        <w:rPr>
          <w:rFonts w:ascii="Browallia New" w:hAnsi="Browallia New" w:cs="Browallia New"/>
          <w:sz w:val="28"/>
          <w:lang w:val="en-GB"/>
        </w:rPr>
        <w:t xml:space="preserve"> </w:t>
      </w:r>
      <w:r w:rsidRPr="002E3B38">
        <w:rPr>
          <w:rFonts w:ascii="Browallia New" w:hAnsi="Browallia New" w:cs="Browallia New"/>
          <w:sz w:val="28"/>
          <w:cs/>
        </w:rPr>
        <w:t>หรือกำไรสะสมตามความเหมาะสม กำไรหรือขาดทุนจากการลดสัดส่วนการถือครองในบริษัทร่วมและการร่วมค้าจะถูกรับรู้ในกำไรขาดทุน</w:t>
      </w:r>
    </w:p>
    <w:p w14:paraId="784EDA64"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041D301C" w14:textId="7777777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rPr>
        <w:t>เมื่อกลุ่มบริษัทสูญเสียอำนาจควบคุม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และการร่วมค้าหรือสินทรัพย์ทางการเงิน</w:t>
      </w:r>
    </w:p>
    <w:p w14:paraId="6ECB465C"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07572D5D" w14:textId="01481197" w:rsidR="00E23153" w:rsidRPr="002E3B38" w:rsidRDefault="00E23153"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rPr>
        <w:t>รายการระหว่างกันในงบการเงินรวม</w:t>
      </w:r>
    </w:p>
    <w:p w14:paraId="3673F8AA" w14:textId="77777777" w:rsidR="00E23153" w:rsidRPr="002E3B38" w:rsidRDefault="00E2315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501C575B" w14:textId="77777777" w:rsidR="00117E21" w:rsidRPr="002E3B38" w:rsidRDefault="00E23153"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rPr>
        <w:t>รายการยอดคงเหลือ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จะถูกตัดออกตามสัดส่วนที่กลุ่มบริษัทมีส่วนได้เสียในบริษัทร่วม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1D97D0DB" w14:textId="77777777" w:rsidR="00117E21" w:rsidRPr="002E3B38" w:rsidRDefault="00117E21" w:rsidP="00CC11A6">
      <w:pPr>
        <w:pStyle w:val="ListParagraph"/>
        <w:tabs>
          <w:tab w:val="left" w:pos="1350"/>
        </w:tabs>
        <w:spacing w:after="0" w:line="240" w:lineRule="auto"/>
        <w:ind w:left="851"/>
        <w:jc w:val="thaiDistribute"/>
        <w:rPr>
          <w:rFonts w:ascii="Browallia New" w:hAnsi="Browallia New" w:cs="Browallia New"/>
          <w:sz w:val="24"/>
          <w:szCs w:val="24"/>
        </w:rPr>
      </w:pPr>
    </w:p>
    <w:p w14:paraId="2299FFD8" w14:textId="6A501739"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t>การ</w:t>
      </w:r>
      <w:r w:rsidRPr="002E3B38">
        <w:rPr>
          <w:rFonts w:ascii="Browallia New" w:eastAsia="Arial Unicode MS" w:hAnsi="Browallia New" w:cs="Browallia New"/>
          <w:color w:val="000000" w:themeColor="text1"/>
          <w:sz w:val="28"/>
          <w:cs/>
          <w:lang w:val="en-GB"/>
        </w:rPr>
        <w:t>รวม</w:t>
      </w:r>
      <w:r w:rsidRPr="002E3B38">
        <w:rPr>
          <w:rFonts w:ascii="Browallia New" w:hAnsi="Browallia New" w:cs="Browallia New"/>
          <w:sz w:val="28"/>
          <w:cs/>
          <w:lang w:val="en-GB"/>
        </w:rPr>
        <w:t>ธุรกิจ</w:t>
      </w:r>
    </w:p>
    <w:p w14:paraId="08F8CC07"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4BB7D1C1"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5F6AF34"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16"/>
          <w:szCs w:val="16"/>
          <w:lang w:val="en-GB"/>
        </w:rPr>
      </w:pPr>
    </w:p>
    <w:p w14:paraId="43AC52C7" w14:textId="77777777" w:rsidR="00746223" w:rsidRPr="002E3B38" w:rsidRDefault="00746223" w:rsidP="008638E4">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lastRenderedPageBreak/>
        <w:t>มูลค่ายุติธรรมของสินทรัพย์ที่โอนไป</w:t>
      </w:r>
    </w:p>
    <w:p w14:paraId="44F083EB" w14:textId="77777777" w:rsidR="00746223" w:rsidRPr="002E3B38" w:rsidRDefault="00746223" w:rsidP="008638E4">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หนี้สินที่ก่อขึ้นเพื่อจ่ายชำระให้แก่เจ้าของเดิม</w:t>
      </w:r>
    </w:p>
    <w:p w14:paraId="5A01B03A" w14:textId="77777777" w:rsidR="00746223" w:rsidRPr="002E3B38" w:rsidRDefault="00746223" w:rsidP="008638E4">
      <w:pPr>
        <w:numPr>
          <w:ilvl w:val="0"/>
          <w:numId w:val="20"/>
        </w:numPr>
        <w:tabs>
          <w:tab w:val="clear" w:pos="907"/>
          <w:tab w:val="left" w:pos="1134"/>
        </w:tabs>
        <w:spacing w:line="240" w:lineRule="auto"/>
        <w:ind w:firstLine="131"/>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ส่วนได้เสียในส่วนของเจ้าของที่ออกโดยกลุ่มบริษัท</w:t>
      </w:r>
    </w:p>
    <w:p w14:paraId="596C2235" w14:textId="77777777" w:rsidR="00E876E1" w:rsidRPr="002E3B38" w:rsidRDefault="00E876E1"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6009BF92" w14:textId="7478CD62"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1073A59"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D566144"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ในการรวมธุรกิจแต่ละครั้ง กลุ่มบริษัท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ตามสัดส่วนของส่วนได้เสียที่ไม่มีอำนาจควบคุม</w:t>
      </w:r>
    </w:p>
    <w:p w14:paraId="35DE4E23"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C6865CA" w14:textId="5384E6CA"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ของส่วนได้เสียในผู้ได้รับการลงทุนซึ่งถืออยู่ก่อนการรวมธุรกิจ (ในกรณีที่เป็นการรวมธุรกิจจากการทยอยซื้อ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C15BE64"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2935CB29" w14:textId="6B91DDE9"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t>การ</w:t>
      </w:r>
      <w:r w:rsidRPr="002E3B38">
        <w:rPr>
          <w:rFonts w:ascii="Browallia New" w:eastAsia="Arial Unicode MS" w:hAnsi="Browallia New" w:cs="Browallia New"/>
          <w:color w:val="000000" w:themeColor="text1"/>
          <w:sz w:val="28"/>
          <w:cs/>
          <w:lang w:val="en-GB"/>
        </w:rPr>
        <w:t>แปลง</w:t>
      </w:r>
      <w:r w:rsidRPr="002E3B38">
        <w:rPr>
          <w:rFonts w:ascii="Browallia New" w:hAnsi="Browallia New" w:cs="Browallia New"/>
          <w:sz w:val="28"/>
          <w:cs/>
          <w:lang w:val="en-GB"/>
        </w:rPr>
        <w:t>ค่าเงินตราต่างประเทศ</w:t>
      </w:r>
    </w:p>
    <w:p w14:paraId="0FBFACA7"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74F4474" w14:textId="47C2F9CD"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i/>
          <w:iCs/>
          <w:sz w:val="28"/>
          <w:lang w:val="en-GB"/>
        </w:rPr>
      </w:pPr>
      <w:r w:rsidRPr="002E3B38">
        <w:rPr>
          <w:rFonts w:ascii="Browallia New" w:hAnsi="Browallia New" w:cs="Browallia New"/>
          <w:i/>
          <w:iCs/>
          <w:sz w:val="28"/>
          <w:cs/>
          <w:lang w:val="en-GB"/>
        </w:rPr>
        <w:t>สกุลเงินที่ใช้ในการดำเนินงานและสกุลเงินที่ใช้นำเสนองบการเงิน</w:t>
      </w:r>
    </w:p>
    <w:p w14:paraId="47020269"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3323620B"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กลุ่มบริษัท</w:t>
      </w:r>
    </w:p>
    <w:p w14:paraId="6F75090C"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7E91561" w14:textId="400C140D"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i/>
          <w:iCs/>
          <w:sz w:val="28"/>
          <w:lang w:val="en-GB"/>
        </w:rPr>
      </w:pPr>
      <w:r w:rsidRPr="002E3B38">
        <w:rPr>
          <w:rFonts w:ascii="Browallia New" w:hAnsi="Browallia New" w:cs="Browallia New"/>
          <w:i/>
          <w:iCs/>
          <w:sz w:val="28"/>
          <w:cs/>
          <w:lang w:val="en-GB"/>
        </w:rPr>
        <w:t>รายการและยอดคงเหลือ</w:t>
      </w:r>
    </w:p>
    <w:p w14:paraId="43E62C8A"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0477F2C"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x-none"/>
        </w:rPr>
      </w:pPr>
      <w:r w:rsidRPr="002E3B38">
        <w:rPr>
          <w:rFonts w:ascii="Browallia New" w:hAnsi="Browallia New" w:cs="Browallia New"/>
          <w:sz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2E3B38">
        <w:rPr>
          <w:rFonts w:ascii="Browallia New" w:hAnsi="Browallia New" w:cs="Browallia New"/>
          <w:sz w:val="28"/>
          <w:lang w:val="x-none"/>
        </w:rPr>
        <w:t xml:space="preserve"> </w:t>
      </w:r>
    </w:p>
    <w:p w14:paraId="01E6C169"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0C968787"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x-none"/>
        </w:rPr>
      </w:pPr>
      <w:r w:rsidRPr="002E3B38">
        <w:rPr>
          <w:rFonts w:ascii="Browallia New" w:hAnsi="Browallia New" w:cs="Browallia New"/>
          <w:sz w:val="28"/>
          <w:cs/>
          <w:lang w:val="en-GB"/>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และที่เกิดจากการแปลงค่าสินทรัพย์และหนี้สินทางการเงินโดยใช้อัตราแลกเปลี่ยน ณ สิ้นรอบระยะเวลารายงาน</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ได้บันทึกไว้ในกำไรหรือขาดทุน</w:t>
      </w:r>
    </w:p>
    <w:p w14:paraId="05DA0A3C"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x-none"/>
        </w:rPr>
      </w:pPr>
    </w:p>
    <w:p w14:paraId="18C74F25" w14:textId="24D742D6"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t>เงิน</w:t>
      </w:r>
      <w:r w:rsidRPr="002E3B38">
        <w:rPr>
          <w:rFonts w:ascii="Browallia New" w:eastAsia="Arial Unicode MS" w:hAnsi="Browallia New" w:cs="Browallia New"/>
          <w:color w:val="000000" w:themeColor="text1"/>
          <w:sz w:val="28"/>
          <w:cs/>
          <w:lang w:val="en-GB"/>
        </w:rPr>
        <w:t>สด</w:t>
      </w:r>
      <w:r w:rsidRPr="002E3B38">
        <w:rPr>
          <w:rFonts w:ascii="Browallia New" w:hAnsi="Browallia New" w:cs="Browallia New"/>
          <w:sz w:val="28"/>
          <w:cs/>
          <w:lang w:val="en-GB"/>
        </w:rPr>
        <w:t>และรายการเทียบเท่าเงินสด</w:t>
      </w:r>
    </w:p>
    <w:p w14:paraId="3134013B"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3200F9F" w14:textId="345D84A5"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ในงบกระแสเงินสดรวมและเฉพาะ</w:t>
      </w:r>
      <w:r w:rsidR="00D9382F" w:rsidRPr="002E3B38">
        <w:rPr>
          <w:rFonts w:ascii="Browallia New" w:hAnsi="Browallia New" w:cs="Browallia New"/>
          <w:sz w:val="28"/>
          <w:cs/>
          <w:lang w:val="en-GB"/>
        </w:rPr>
        <w:t>บริษัท</w:t>
      </w:r>
      <w:r w:rsidRPr="002E3B38">
        <w:rPr>
          <w:rFonts w:ascii="Browallia New" w:hAnsi="Browallia New" w:cs="Browallia New"/>
          <w:sz w:val="28"/>
          <w:cs/>
          <w:lang w:val="en-GB"/>
        </w:rPr>
        <w:t xml:space="preserve"> เงินสดและรายการเทียบเท่าเงินสดรวมถึงเงินสดในมือ</w:t>
      </w:r>
      <w:r w:rsidRPr="002E3B38">
        <w:rPr>
          <w:rFonts w:ascii="Browallia New" w:hAnsi="Browallia New" w:cs="Browallia New"/>
          <w:sz w:val="28"/>
        </w:rPr>
        <w:t xml:space="preserve"> </w:t>
      </w:r>
      <w:r w:rsidRPr="002E3B38">
        <w:rPr>
          <w:rFonts w:ascii="Browallia New" w:hAnsi="Browallia New" w:cs="Browallia New"/>
          <w:sz w:val="28"/>
          <w:cs/>
          <w:lang w:val="en-GB"/>
        </w:rPr>
        <w:t xml:space="preserve">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700422C5"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br w:type="page"/>
      </w:r>
    </w:p>
    <w:p w14:paraId="69B6E1DD" w14:textId="52A4FEE9"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lastRenderedPageBreak/>
        <w:t>ลูกหนี้</w:t>
      </w:r>
      <w:r w:rsidRPr="002E3B38">
        <w:rPr>
          <w:rFonts w:ascii="Browallia New" w:eastAsia="Arial Unicode MS" w:hAnsi="Browallia New" w:cs="Browallia New"/>
          <w:color w:val="000000" w:themeColor="text1"/>
          <w:sz w:val="28"/>
          <w:cs/>
          <w:lang w:val="en-GB"/>
        </w:rPr>
        <w:t>การค้า</w:t>
      </w:r>
    </w:p>
    <w:p w14:paraId="2803D6B2"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650245C" w14:textId="77777777" w:rsidR="00746223" w:rsidRPr="002E3B38" w:rsidRDefault="00746223" w:rsidP="00CC11A6">
      <w:pPr>
        <w:pStyle w:val="ListParagraph"/>
        <w:tabs>
          <w:tab w:val="left" w:pos="1350"/>
        </w:tabs>
        <w:spacing w:after="0" w:line="240" w:lineRule="auto"/>
        <w:ind w:left="851"/>
        <w:jc w:val="thaiDistribute"/>
        <w:rPr>
          <w:rFonts w:ascii="Browallia New" w:eastAsia="Arial Unicode MS" w:hAnsi="Browallia New" w:cs="Browallia New"/>
          <w:sz w:val="28"/>
          <w:cs/>
          <w:lang w:val="en-GB"/>
        </w:rPr>
      </w:pPr>
      <w:r w:rsidRPr="002E3B38">
        <w:rPr>
          <w:rFonts w:ascii="Browallia New" w:eastAsia="Arial Unicode MS" w:hAnsi="Browallia New" w:cs="Browallia New"/>
          <w:sz w:val="28"/>
          <w:cs/>
          <w:lang w:val="en-GB"/>
        </w:rPr>
        <w:t>ลูกหนี้การค้าแสดงถึงจำนวนเงินที่ลูกค้าจะต้องชำระสำหรับการขายสินค้าและการให้บริการตามปกติธุรกิจ</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en-GB"/>
        </w:rPr>
        <w:t xml:space="preserve">ซึ่งลูกหนี้โดยส่วนใหญ่จะมีระยะเวลาสินเชื่อ </w:t>
      </w:r>
      <w:r w:rsidRPr="002E3B38">
        <w:rPr>
          <w:rFonts w:ascii="Browallia New" w:eastAsia="Arial Unicode MS" w:hAnsi="Browallia New" w:cs="Browallia New"/>
          <w:sz w:val="28"/>
          <w:lang w:val="en-GB"/>
        </w:rPr>
        <w:t xml:space="preserve">7 </w:t>
      </w:r>
      <w:r w:rsidRPr="002E3B38">
        <w:rPr>
          <w:rFonts w:ascii="Browallia New" w:eastAsia="Arial Unicode MS" w:hAnsi="Browallia New" w:cs="Browallia New"/>
          <w:sz w:val="28"/>
          <w:cs/>
          <w:lang w:val="en-GB"/>
        </w:rPr>
        <w:t>วันถึง</w:t>
      </w:r>
      <w:r w:rsidRPr="002E3B38">
        <w:rPr>
          <w:rFonts w:ascii="Browallia New" w:eastAsia="Arial Unicode MS" w:hAnsi="Browallia New" w:cs="Browallia New"/>
          <w:sz w:val="28"/>
          <w:lang w:val="en-GB"/>
        </w:rPr>
        <w:t xml:space="preserve"> 90 </w:t>
      </w:r>
      <w:r w:rsidRPr="002E3B38">
        <w:rPr>
          <w:rFonts w:ascii="Browallia New" w:eastAsia="Arial Unicode MS" w:hAnsi="Browallia New" w:cs="Browallia New"/>
          <w:sz w:val="28"/>
          <w:cs/>
          <w:lang w:val="en-GB"/>
        </w:rPr>
        <w:t>วัน ดังนั้นลูกหนี้การค้าจึงแสดงอยู่ในรายการหมุนเวียน</w:t>
      </w:r>
    </w:p>
    <w:p w14:paraId="3B8FB204"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2AD2011" w14:textId="77777777" w:rsidR="00746223" w:rsidRPr="002E3B38" w:rsidRDefault="00746223"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กลุ่มบริษัทรับรู้ลูกหนี้การค้าเมื่อเริ่มแรกด้วยจำนวนเงินของสิ่งตอบแทนที่ปราศจากเงื่อนไขในการได้รับชำระ ยกเว้นในกรณีที่มีส่วนประกอบด้านการจัดหาเงินที่มีนัยสำคัญ</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en-GB"/>
        </w:rPr>
        <w:t>กลุ่มบริษัทจะรับรู้ด้วยมูลค่าปัจจุบันของสิ่งตอบแทน และวัดมูลค่าในภายหลังด้วยราคาทุนตัดจำหน่ายเนื่องจากกลุ่มบริษัทตั้งใจที่จะรับชำระกระแสเงินสดตามสัญญา</w:t>
      </w:r>
    </w:p>
    <w:p w14:paraId="16B3F323"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08339B8" w14:textId="12447E7D"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eastAsia="Arial Unicode MS" w:hAnsi="Browallia New" w:cs="Browallia New"/>
          <w:sz w:val="28"/>
          <w:cs/>
          <w:lang w:val="en-GB"/>
        </w:rPr>
        <w:t>ทั้งนี้</w:t>
      </w:r>
      <w:r w:rsidRPr="002E3B38">
        <w:rPr>
          <w:rFonts w:ascii="Browallia New" w:hAnsi="Browallia New" w:cs="Browallia New"/>
          <w:sz w:val="28"/>
          <w:cs/>
          <w:lang w:val="en-GB"/>
        </w:rPr>
        <w:t xml:space="preserve">การพิจารณาการด้อยค่าของลูกหนี้การค้าได้เปิดเผยในหมายเหตุข้อ </w:t>
      </w:r>
      <w:r w:rsidRPr="002E3B38">
        <w:rPr>
          <w:rFonts w:ascii="Browallia New" w:hAnsi="Browallia New" w:cs="Browallia New"/>
          <w:sz w:val="28"/>
          <w:lang w:val="en-GB"/>
        </w:rPr>
        <w:t>4</w:t>
      </w:r>
      <w:r w:rsidRPr="002E3B38">
        <w:rPr>
          <w:rFonts w:ascii="Browallia New" w:hAnsi="Browallia New" w:cs="Browallia New"/>
          <w:sz w:val="28"/>
          <w:cs/>
          <w:lang w:val="en-GB"/>
        </w:rPr>
        <w:t>.</w:t>
      </w:r>
      <w:r w:rsidRPr="002E3B38">
        <w:rPr>
          <w:rFonts w:ascii="Browallia New" w:hAnsi="Browallia New" w:cs="Browallia New"/>
          <w:sz w:val="28"/>
          <w:lang w:val="en-GB"/>
        </w:rPr>
        <w:t>7</w:t>
      </w:r>
    </w:p>
    <w:p w14:paraId="1549FD92"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2918695" w14:textId="60D5F3F4"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eastAsia="Arial Unicode MS" w:hAnsi="Browallia New" w:cs="Browallia New"/>
          <w:color w:val="000000" w:themeColor="text1"/>
          <w:sz w:val="28"/>
          <w:cs/>
          <w:lang w:val="en-GB"/>
        </w:rPr>
        <w:t>สินค้า</w:t>
      </w:r>
      <w:r w:rsidRPr="002E3B38">
        <w:rPr>
          <w:rFonts w:ascii="Browallia New" w:hAnsi="Browallia New" w:cs="Browallia New"/>
          <w:sz w:val="28"/>
          <w:cs/>
          <w:lang w:val="en-GB"/>
        </w:rPr>
        <w:t>คงเหลือ</w:t>
      </w:r>
    </w:p>
    <w:p w14:paraId="33E4D2FA"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C7E9A48" w14:textId="336295D6" w:rsidR="00746223" w:rsidRPr="002E3B38" w:rsidRDefault="00746223" w:rsidP="00CC11A6">
      <w:pPr>
        <w:tabs>
          <w:tab w:val="clear" w:pos="907"/>
          <w:tab w:val="left" w:pos="1350"/>
        </w:tabs>
        <w:spacing w:line="240" w:lineRule="auto"/>
        <w:ind w:left="851"/>
        <w:jc w:val="thaiDistribute"/>
        <w:rPr>
          <w:rFonts w:ascii="Browallia New" w:eastAsia="Arial Unicode MS" w:hAnsi="Browallia New" w:cs="Browallia New"/>
          <w:i/>
          <w:iCs/>
          <w:sz w:val="28"/>
          <w:szCs w:val="28"/>
          <w:lang w:val="en-GB"/>
        </w:rPr>
      </w:pPr>
      <w:r w:rsidRPr="002E3B38">
        <w:rPr>
          <w:rFonts w:ascii="Browallia New" w:eastAsia="Arial Unicode MS" w:hAnsi="Browallia New" w:cs="Browallia New"/>
          <w:i/>
          <w:iCs/>
          <w:sz w:val="28"/>
          <w:szCs w:val="28"/>
          <w:cs/>
          <w:lang w:val="en-GB"/>
        </w:rPr>
        <w:t>สินค้าสำเร็จรูปและบรรจุภัณฑ์</w:t>
      </w:r>
    </w:p>
    <w:p w14:paraId="4FF1B7B6"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0721AF31" w14:textId="13A47DFE"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นค้าสินค้าสำเร็จรูปและบรรจุภัณฑ์แสดงในงบฐานะการเงินด้วยราคาทุนหรือมูลค่าสุทธิที่จะได้รับแล้วแต่ราคาใดจะต่ำกว่า ราคาทุนของสินค้าคงเหลือคำนวณโดยวิธีเข้าก่อนออกก่อนและวิธีถัวเฉลี่ยถ่วงน้ำหนัก ต้นทุนในการซื้อประกอบด้วยราคาซื้อ และค่าใช้จ่ายทางตรงที่เกี่ยวข้องกับการซื้อสินค้า หักด้วยส่วนลดที่เกี่ยวข้องทั้งหมดของสินค้าสำเร็จรูป มูลค่าสุทธิที่จะได้รับประมาณจากราคาที่คาดว่าจะขายได้ตามปกติของธุรกิจหักด้วยค่าใช้จ่ายที่จำเป็นเพื่อให้สินค้านั้นสำเร็จรูปและเพื่อให้สินค้านั้นขายได้รวมถึงค่าใช้จ่ายในการขาย กลุ่มบริษัทจะบันทึกบัญชีค่าเผื่อลดมูลค่าสินค้าเมื่อพบว่ามีสินค้าเก่า ล้าสมัย เสื่อมคุณภาพเท่าที่จำเป็น</w:t>
      </w:r>
    </w:p>
    <w:p w14:paraId="324A97C2"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2ACC6B7" w14:textId="769CEE76" w:rsidR="00746223" w:rsidRPr="002E3B38" w:rsidRDefault="00746223" w:rsidP="00CC11A6">
      <w:pPr>
        <w:tabs>
          <w:tab w:val="clear" w:pos="907"/>
          <w:tab w:val="left" w:pos="1350"/>
        </w:tabs>
        <w:spacing w:line="240" w:lineRule="auto"/>
        <w:ind w:left="851"/>
        <w:jc w:val="thaiDistribute"/>
        <w:rPr>
          <w:rFonts w:ascii="Browallia New" w:eastAsia="Arial Unicode MS" w:hAnsi="Browallia New" w:cs="Browallia New"/>
          <w:i/>
          <w:iCs/>
          <w:sz w:val="28"/>
          <w:szCs w:val="28"/>
          <w:cs/>
          <w:lang w:val="en-GB"/>
        </w:rPr>
      </w:pPr>
      <w:r w:rsidRPr="002E3B38">
        <w:rPr>
          <w:rFonts w:ascii="Browallia New" w:eastAsia="Arial Unicode MS" w:hAnsi="Browallia New" w:cs="Browallia New"/>
          <w:i/>
          <w:iCs/>
          <w:sz w:val="28"/>
          <w:szCs w:val="28"/>
          <w:cs/>
          <w:lang w:val="en-GB"/>
        </w:rPr>
        <w:t>งานระหว่างทำ</w:t>
      </w:r>
    </w:p>
    <w:p w14:paraId="69504121"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6DF897F"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ผลิตภัณฑ์รายการทีวี ผลิตภัณฑ์เพลง คอนเสิร์ต</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และกิจกรรมรับจ้างผลิตแสดงมูลค่าต้นทุนของรายการทั้งที่อยู่ระหว่างการผลิตและที่ผลิตเสร็จพร้อมที่จะออกอากาศ หรือแสดง ต้นทุนของรายการซึ่งประกอบด้วยค่าใช้จ่ายต่างๆ ที่เกี่ยวข้องโดยตรงกับการผลิตซึ่งรับรู้เป็นต้นทุนในงบกำไรขาดทุนเบ็ดเสร็จเมื่อรายการได้ออกอากาศ ผลิตภัณฑ์เพลงได้ขาย คอนเสิร์ต</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และกิจกรรมรับจ้างผลิตได้จัดแสดงแล้ว</w:t>
      </w:r>
    </w:p>
    <w:p w14:paraId="20CCE266" w14:textId="77777777" w:rsidR="002414EC" w:rsidRPr="002E3B38" w:rsidRDefault="002414EC"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E31AC29"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87FE74E"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93D7EDC"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E2927C9"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09284AE"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3E26653"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36908E4" w14:textId="77777777" w:rsidR="003C5F99" w:rsidRPr="002E3B38" w:rsidRDefault="003C5F99"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5BAB7A9" w14:textId="489A0925" w:rsidR="00746223" w:rsidRPr="002E3B38" w:rsidRDefault="00746223"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r w:rsidRPr="002E3B38">
        <w:rPr>
          <w:rFonts w:ascii="Browallia New" w:eastAsia="Arial Unicode MS" w:hAnsi="Browallia New" w:cs="Browallia New"/>
          <w:color w:val="000000" w:themeColor="text1"/>
          <w:sz w:val="28"/>
          <w:cs/>
          <w:lang w:val="en-GB"/>
        </w:rPr>
        <w:lastRenderedPageBreak/>
        <w:t>สินทรัพย์</w:t>
      </w:r>
      <w:r w:rsidRPr="002E3B38">
        <w:rPr>
          <w:rFonts w:ascii="Browallia New" w:hAnsi="Browallia New" w:cs="Browallia New"/>
          <w:sz w:val="28"/>
          <w:cs/>
          <w:lang w:val="en-GB"/>
        </w:rPr>
        <w:t>ทางการเงิน</w:t>
      </w:r>
    </w:p>
    <w:p w14:paraId="37248026"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E54FCA9" w14:textId="1333D201"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การจัดประเภท</w:t>
      </w:r>
    </w:p>
    <w:p w14:paraId="6D6DA47A"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b/>
          <w:bCs/>
          <w:sz w:val="28"/>
          <w:szCs w:val="28"/>
          <w:lang w:val="en-GB"/>
        </w:rPr>
      </w:pPr>
    </w:p>
    <w:p w14:paraId="224BC84B" w14:textId="77777777"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กลุ่มบริษัทจัดประเภทสินทรัพย์ทางการเงินประเภทตราสารหนี้ตามลักษณะการวัดมูลค่า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2E3B38">
        <w:rPr>
          <w:rFonts w:ascii="Browallia New" w:hAnsi="Browallia New" w:cs="Browallia New"/>
          <w:sz w:val="28"/>
          <w:lang w:val="en-GB"/>
        </w:rPr>
        <w:t xml:space="preserve">(SPPI) </w:t>
      </w:r>
      <w:r w:rsidRPr="002E3B38">
        <w:rPr>
          <w:rFonts w:ascii="Browallia New" w:hAnsi="Browallia New" w:cs="Browallia New"/>
          <w:sz w:val="28"/>
          <w:cs/>
          <w:lang w:val="en-GB"/>
        </w:rPr>
        <w:t>หรือไม่ ดังนี้</w:t>
      </w:r>
    </w:p>
    <w:p w14:paraId="2FE5D459" w14:textId="77777777" w:rsidR="00986A50" w:rsidRPr="002E3B38" w:rsidRDefault="00986A50" w:rsidP="00CC11A6">
      <w:pPr>
        <w:pStyle w:val="ListParagraph"/>
        <w:tabs>
          <w:tab w:val="left" w:pos="1350"/>
        </w:tabs>
        <w:spacing w:after="0" w:line="240" w:lineRule="auto"/>
        <w:ind w:left="851"/>
        <w:jc w:val="thaiDistribute"/>
        <w:rPr>
          <w:rFonts w:ascii="Browallia New" w:hAnsi="Browallia New" w:cs="Browallia New"/>
          <w:sz w:val="28"/>
        </w:rPr>
      </w:pPr>
    </w:p>
    <w:p w14:paraId="1CECD17B" w14:textId="4E1F9F9E" w:rsidR="00746223" w:rsidRPr="002E3B38" w:rsidRDefault="00746223" w:rsidP="008638E4">
      <w:pPr>
        <w:pStyle w:val="ListParagraph"/>
        <w:numPr>
          <w:ilvl w:val="0"/>
          <w:numId w:val="21"/>
        </w:numPr>
        <w:tabs>
          <w:tab w:val="left" w:pos="1350"/>
          <w:tab w:val="left" w:pos="1418"/>
        </w:tabs>
        <w:spacing w:after="0" w:line="240" w:lineRule="auto"/>
        <w:ind w:left="1276" w:hanging="425"/>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รายการที่วัดมูลค่าภายหลังด้วยมูลค่ายุติธรรม (ผ่านกำไรขาดทุนเบ็ดเสร็จอื่นหรือผ่านกำไรหรือขาดทุนและ</w:t>
      </w:r>
    </w:p>
    <w:p w14:paraId="442D0D5C" w14:textId="77777777" w:rsidR="00746223" w:rsidRPr="002E3B38" w:rsidRDefault="00746223" w:rsidP="008638E4">
      <w:pPr>
        <w:pStyle w:val="ListParagraph"/>
        <w:numPr>
          <w:ilvl w:val="0"/>
          <w:numId w:val="21"/>
        </w:numPr>
        <w:tabs>
          <w:tab w:val="left" w:pos="1350"/>
          <w:tab w:val="left" w:pos="1418"/>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รายการที่วัดมูลค่าด้วยราคาทุนตัดจำหน่าย</w:t>
      </w:r>
    </w:p>
    <w:p w14:paraId="0F666CAC" w14:textId="77777777" w:rsidR="00746223" w:rsidRPr="002E3B38" w:rsidRDefault="00746223"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763CBB0" w14:textId="4E0CCB38" w:rsidR="00746223" w:rsidRPr="002E3B38" w:rsidRDefault="00746223"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จะสามารถจัดประเภทเงินลงทุนในตราสารหนี้ใหม่ก็ต่อเมื่อมีการเปลี่ยนแปลงในโมเดลธุรกิจใน</w:t>
      </w:r>
      <w:r w:rsidR="00A25C49" w:rsidRPr="002E3B38">
        <w:rPr>
          <w:rFonts w:ascii="Browallia New" w:hAnsi="Browallia New" w:cs="Browallia New"/>
          <w:sz w:val="28"/>
          <w:cs/>
          <w:lang w:val="en-GB"/>
        </w:rPr>
        <w:br/>
      </w:r>
      <w:r w:rsidRPr="002E3B38">
        <w:rPr>
          <w:rFonts w:ascii="Browallia New" w:hAnsi="Browallia New" w:cs="Browallia New"/>
          <w:sz w:val="28"/>
          <w:cs/>
          <w:lang w:val="en-GB"/>
        </w:rPr>
        <w:t>กา</w:t>
      </w:r>
      <w:r w:rsidR="00A25C49" w:rsidRPr="002E3B38">
        <w:rPr>
          <w:rFonts w:ascii="Browallia New" w:hAnsi="Browallia New" w:cs="Browallia New"/>
          <w:sz w:val="28"/>
          <w:cs/>
          <w:lang w:val="en-GB"/>
        </w:rPr>
        <w:t>ร</w:t>
      </w:r>
      <w:r w:rsidRPr="002E3B38">
        <w:rPr>
          <w:rFonts w:ascii="Browallia New" w:hAnsi="Browallia New" w:cs="Browallia New"/>
          <w:sz w:val="28"/>
          <w:cs/>
          <w:lang w:val="en-GB"/>
        </w:rPr>
        <w:t>บริหารสินทรัพย์เท่านั้น</w:t>
      </w:r>
    </w:p>
    <w:p w14:paraId="3DB02A73" w14:textId="77777777" w:rsidR="00C17E6A" w:rsidRPr="002E3B38" w:rsidRDefault="00C17E6A"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5275B1F9" w14:textId="2A59445D"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สำหรับเงินลงทุนในตราสารทุน กลุ่มบริษัทสามารถเลือก ที่จะวัดมูลค่าเงินลงทุนในตราสารทุน ณ วันที่รับรู้เริ่มแรกด้วยมูลค่ายุติธรรมผ่านกำไรขาดทุน </w:t>
      </w:r>
      <w:r w:rsidRPr="002E3B38">
        <w:rPr>
          <w:rFonts w:ascii="Browallia New" w:hAnsi="Browallia New" w:cs="Browallia New"/>
          <w:sz w:val="28"/>
          <w:lang w:val="en-GB"/>
        </w:rPr>
        <w:t xml:space="preserve">(FVPL) </w:t>
      </w:r>
      <w:r w:rsidRPr="002E3B38">
        <w:rPr>
          <w:rFonts w:ascii="Browallia New" w:hAnsi="Browallia New" w:cs="Browallia New"/>
          <w:sz w:val="28"/>
          <w:cs/>
          <w:lang w:val="en-GB"/>
        </w:rPr>
        <w:t xml:space="preserve">หรือด้วยมูลค่ายุติธรรมผ่านกำไรขาดทุนเบ็ดเสร็จอื่น </w:t>
      </w:r>
      <w:r w:rsidRPr="002E3B38">
        <w:rPr>
          <w:rFonts w:ascii="Browallia New" w:hAnsi="Browallia New" w:cs="Browallia New"/>
          <w:sz w:val="28"/>
          <w:lang w:val="en-GB"/>
        </w:rPr>
        <w:t xml:space="preserve">(FVOCI) </w:t>
      </w:r>
      <w:r w:rsidRPr="002E3B38">
        <w:rPr>
          <w:rFonts w:ascii="Browallia New" w:hAnsi="Browallia New" w:cs="Browallia New"/>
          <w:sz w:val="28"/>
          <w:cs/>
          <w:lang w:val="en-GB"/>
        </w:rPr>
        <w:t xml:space="preserve">ยกเว้นเงินลงทุนในตราสารทุนที่ถือไว้เพื่อค้าจะวัดมูลค่าด้วย </w:t>
      </w:r>
      <w:r w:rsidRPr="002E3B38">
        <w:rPr>
          <w:rFonts w:ascii="Browallia New" w:hAnsi="Browallia New" w:cs="Browallia New"/>
          <w:sz w:val="28"/>
          <w:lang w:val="en-GB"/>
        </w:rPr>
        <w:t>FVPL</w:t>
      </w:r>
      <w:r w:rsidRPr="002E3B38">
        <w:rPr>
          <w:rFonts w:ascii="Browallia New" w:hAnsi="Browallia New" w:cs="Browallia New"/>
          <w:sz w:val="28"/>
          <w:cs/>
          <w:lang w:val="en-GB"/>
        </w:rPr>
        <w:t xml:space="preserve"> เท่านั้น </w:t>
      </w:r>
    </w:p>
    <w:p w14:paraId="0839828A"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1519CE2" w14:textId="45FCDD93"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การรับรู้รายการและการตัดรายการ</w:t>
      </w:r>
    </w:p>
    <w:p w14:paraId="52FC5F2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6DAEE80"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ในการซื้อหรือได้มาหรือขายสินทรัพย์ทางการเงินโดยปกติ</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กลุ่มบริษัทจะรับรู้รายการ</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ณ</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วันที่ทำรายการค้า</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ซึ่งเป็นวันที่กลุ่มบริษัทเข้าทำรายการซื้อหรือขายสินทรัพย์นั้น</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โดย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07FC7919"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7BBE6A54" w14:textId="4148AEF0"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การวัดมูลค่า</w:t>
      </w:r>
    </w:p>
    <w:p w14:paraId="530205D6"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FA6BD2F" w14:textId="09C5F6B5"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 xml:space="preserve">สำหรับสินทรัพย์ทางการเงินที่วัดมูลค่าด้วย </w:t>
      </w:r>
      <w:r w:rsidRPr="002E3B38">
        <w:rPr>
          <w:rFonts w:ascii="Browallia New" w:hAnsi="Browallia New" w:cs="Browallia New"/>
          <w:sz w:val="28"/>
          <w:lang w:val="en-GB"/>
        </w:rPr>
        <w:t xml:space="preserve">FVPL </w:t>
      </w:r>
      <w:r w:rsidRPr="002E3B38">
        <w:rPr>
          <w:rFonts w:ascii="Browallia New" w:hAnsi="Browallia New" w:cs="Browallia New"/>
          <w:sz w:val="28"/>
          <w:cs/>
          <w:lang w:val="en-GB"/>
        </w:rPr>
        <w:t>กลุ่มบริษัทจะรับรู้ต้นทุนการทำรายการที่เกี่ยวข้องเป็นค่าใช้จ่ายในกำไรหรือขาดทุน</w:t>
      </w:r>
    </w:p>
    <w:p w14:paraId="0AB470C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DE20941" w14:textId="77777777" w:rsidR="00C17E6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จะพิจารณาสินทรัพย์ทางการเงินซึ่งมีอนุพันธ์แฝงในภาพรวมว่าลักษณะกระแสเงินสดตามสัญญาว่า</w:t>
      </w:r>
      <w:r w:rsidRPr="002E3B38">
        <w:rPr>
          <w:rFonts w:ascii="Browallia New" w:hAnsi="Browallia New" w:cs="Browallia New"/>
          <w:sz w:val="28"/>
          <w:lang w:val="en-GB"/>
        </w:rPr>
        <w:br/>
      </w:r>
      <w:r w:rsidRPr="002E3B38">
        <w:rPr>
          <w:rFonts w:ascii="Browallia New" w:hAnsi="Browallia New" w:cs="Browallia New"/>
          <w:sz w:val="28"/>
          <w:cs/>
          <w:lang w:val="en-GB"/>
        </w:rPr>
        <w:t xml:space="preserve">เข้าเงื่อนไขของการเป็นเงินต้นและดอกเบี้ย </w:t>
      </w:r>
      <w:r w:rsidRPr="002E3B38">
        <w:rPr>
          <w:rFonts w:ascii="Browallia New" w:hAnsi="Browallia New" w:cs="Browallia New"/>
          <w:sz w:val="28"/>
          <w:lang w:val="en-GB"/>
        </w:rPr>
        <w:t xml:space="preserve">(SPPI) </w:t>
      </w:r>
      <w:r w:rsidRPr="002E3B38">
        <w:rPr>
          <w:rFonts w:ascii="Browallia New" w:hAnsi="Browallia New" w:cs="Browallia New"/>
          <w:sz w:val="28"/>
          <w:cs/>
          <w:lang w:val="en-GB"/>
        </w:rPr>
        <w:t>หรือไม่</w:t>
      </w:r>
    </w:p>
    <w:p w14:paraId="7CDAC8CA" w14:textId="77777777" w:rsidR="00C17E6A" w:rsidRPr="002E3B38" w:rsidRDefault="00C17E6A"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1AFF750C" w14:textId="77777777" w:rsidR="005A76C2" w:rsidRPr="002E3B38" w:rsidRDefault="005A76C2"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2C532E05" w14:textId="77777777" w:rsidR="005A76C2" w:rsidRPr="002E3B38" w:rsidRDefault="005A76C2"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7AE6BF26" w14:textId="77777777" w:rsidR="005A76C2" w:rsidRPr="002E3B38" w:rsidRDefault="005A76C2"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077AF24C" w14:textId="2389E9CB"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lastRenderedPageBreak/>
        <w:t>ตราสารหนี้</w:t>
      </w:r>
    </w:p>
    <w:p w14:paraId="12AE0E47"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A6663E7"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การวัดมูลค่าในภายหลังของตราสารหนี้ขึ้นอยู่กับโมเดลธุรกิจของกลุ่มบริษัทในการจัดการสินทรัพย์ทางการเงิน</w:t>
      </w:r>
      <w:r w:rsidRPr="002E3B38">
        <w:rPr>
          <w:rFonts w:ascii="Browallia New" w:eastAsia="Arial Unicode MS" w:hAnsi="Browallia New" w:cs="Browallia New"/>
          <w:sz w:val="28"/>
          <w:lang w:val="en-GB"/>
        </w:rPr>
        <w:t xml:space="preserve"> </w:t>
      </w:r>
      <w:r w:rsidRPr="002E3B38">
        <w:rPr>
          <w:rFonts w:ascii="Browallia New" w:eastAsia="Arial Unicode MS" w:hAnsi="Browallia New" w:cs="Browallia New"/>
          <w:sz w:val="28"/>
          <w:cs/>
          <w:lang w:val="en-GB"/>
        </w:rPr>
        <w:t>และลักษณะของกระแสเงินสดตามสัญญาของสินทรัพย์ทางการเงิน</w:t>
      </w:r>
      <w:r w:rsidRPr="002E3B38">
        <w:rPr>
          <w:rFonts w:ascii="Browallia New" w:eastAsia="Arial Unicode MS" w:hAnsi="Browallia New" w:cs="Browallia New"/>
          <w:sz w:val="28"/>
          <w:lang w:val="en-GB"/>
        </w:rPr>
        <w:t xml:space="preserve"> </w:t>
      </w:r>
    </w:p>
    <w:p w14:paraId="051371E8"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60594B7" w14:textId="060BF956" w:rsidR="00E26EFA" w:rsidRPr="002E3B38" w:rsidRDefault="00E26EFA" w:rsidP="008638E4">
      <w:pPr>
        <w:numPr>
          <w:ilvl w:val="0"/>
          <w:numId w:val="24"/>
        </w:numPr>
        <w:tabs>
          <w:tab w:val="clear" w:pos="907"/>
          <w:tab w:val="clear" w:pos="2580"/>
          <w:tab w:val="left" w:pos="1350"/>
          <w:tab w:val="left" w:pos="3261"/>
        </w:tabs>
        <w:spacing w:line="240" w:lineRule="auto"/>
        <w:ind w:left="1276" w:hanging="425"/>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ราคาทุนตัดจำหน่าย</w:t>
      </w:r>
      <w:r w:rsidRPr="002E3B38">
        <w:rPr>
          <w:rFonts w:ascii="Browallia New" w:eastAsia="Arial Unicode MS" w:hAnsi="Browallia New" w:cs="Browallia New"/>
          <w:sz w:val="28"/>
          <w:szCs w:val="28"/>
          <w:lang w:val="en-GB"/>
        </w:rPr>
        <w:t xml:space="preserve"> - </w:t>
      </w:r>
      <w:r w:rsidRPr="002E3B38">
        <w:rPr>
          <w:rFonts w:ascii="Browallia New" w:eastAsia="Arial Unicode MS" w:hAnsi="Browallia New" w:cs="Browallia New"/>
          <w:sz w:val="28"/>
          <w:szCs w:val="28"/>
          <w:cs/>
          <w:lang w:val="en-GB"/>
        </w:rPr>
        <w:t>สินทรัพย์ทางการเงินที่กลุ่มบริษัทถือไว้เพื่อรับชำระกระแสเงินสดตามสัญญาซึ่งประกอบด้วยเงินต้นและดอกเบี้ยเท่านั้น</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 รายได้อื่น</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กำไรหรือขาดทุนที่เกิดขึ้นจากการตัดรายการจะรับรู้โดยตรงในกำไรหรือขาดทุน</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และแสดงรายการในกำไรหรือขาดทุนอื่นพร้อมกับกำไรขาดทุนจากอัตราแลกเปลี่ยน รายการขาดทุนจากการด้อยค่าแสดงเป็นรายการแยกต่างหากใน งบกำไรขาดทุนเบ็ดเสร็จ</w:t>
      </w:r>
    </w:p>
    <w:p w14:paraId="52355AA8" w14:textId="77777777" w:rsidR="005A76C2" w:rsidRPr="002E3B38" w:rsidRDefault="005A76C2" w:rsidP="005A76C2">
      <w:pPr>
        <w:tabs>
          <w:tab w:val="clear" w:pos="907"/>
          <w:tab w:val="clear" w:pos="2580"/>
          <w:tab w:val="left" w:pos="1350"/>
          <w:tab w:val="left" w:pos="3261"/>
        </w:tabs>
        <w:spacing w:line="240" w:lineRule="auto"/>
        <w:ind w:left="851"/>
        <w:jc w:val="thaiDistribute"/>
        <w:rPr>
          <w:rFonts w:ascii="Browallia New" w:eastAsia="Arial Unicode MS" w:hAnsi="Browallia New" w:cs="Browallia New"/>
          <w:sz w:val="28"/>
          <w:szCs w:val="28"/>
          <w:lang w:val="en-GB"/>
        </w:rPr>
      </w:pPr>
    </w:p>
    <w:p w14:paraId="0A811DE9" w14:textId="67054435"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การด้อยค่า</w:t>
      </w:r>
    </w:p>
    <w:p w14:paraId="16651E9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ADBB94F" w14:textId="2B41E0A8" w:rsidR="00C17E6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กลุ่มบริษัทใช้วิธีอย่างง่าย (</w:t>
      </w:r>
      <w:r w:rsidRPr="002E3B38">
        <w:rPr>
          <w:rFonts w:ascii="Browallia New" w:hAnsi="Browallia New" w:cs="Browallia New"/>
          <w:sz w:val="28"/>
        </w:rPr>
        <w:t xml:space="preserve">Simplified approach) </w:t>
      </w:r>
      <w:r w:rsidRPr="002E3B38">
        <w:rPr>
          <w:rFonts w:ascii="Browallia New" w:hAnsi="Browallia New" w:cs="Browallia New"/>
          <w:sz w:val="28"/>
          <w:cs/>
          <w:lang w:val="en-GB"/>
        </w:rPr>
        <w:t xml:space="preserve">ตามมาตรฐานการรายงานทางการเงินฉบับที่ </w:t>
      </w:r>
      <w:r w:rsidRPr="002E3B38">
        <w:rPr>
          <w:rFonts w:ascii="Browallia New" w:hAnsi="Browallia New" w:cs="Browallia New"/>
          <w:sz w:val="28"/>
          <w:lang w:val="en-GB"/>
        </w:rPr>
        <w:t>9</w:t>
      </w:r>
      <w:r w:rsidRPr="002E3B38">
        <w:rPr>
          <w:rFonts w:ascii="Browallia New" w:hAnsi="Browallia New" w:cs="Browallia New"/>
          <w:sz w:val="28"/>
          <w:cs/>
          <w:lang w:val="en-GB"/>
        </w:rPr>
        <w:t xml:space="preserve"> เรื่อง เครื่องมือทางการเงิน ในการรับรู้การด้อยค่าของลูกหนี้การค้า รายได้ค้างรับ และสินทรัพย์ที่เกิดจากสัญญา ตามประมาณการผลขาดทุนด้านเครดิตตลอดอายุของสินทรัพย์ดังกล่าวตั้งแต่วันที่กลุ่มบริษัทเริ่มรับรู้ ลูกหนี้การค้า รายได้</w:t>
      </w:r>
      <w:r w:rsidR="00E44884" w:rsidRPr="002E3B38">
        <w:rPr>
          <w:rFonts w:ascii="Browallia New" w:hAnsi="Browallia New" w:cs="Browallia New"/>
          <w:sz w:val="28"/>
          <w:lang w:val="en-GB"/>
        </w:rPr>
        <w:br/>
      </w:r>
      <w:r w:rsidRPr="002E3B38">
        <w:rPr>
          <w:rFonts w:ascii="Browallia New" w:hAnsi="Browallia New" w:cs="Browallia New"/>
          <w:sz w:val="28"/>
          <w:cs/>
          <w:lang w:val="en-GB"/>
        </w:rPr>
        <w:t xml:space="preserve">ค้างรับ และสินทรัพย์ที่เกิดจากสัญญา </w:t>
      </w:r>
    </w:p>
    <w:p w14:paraId="1121FE84" w14:textId="77777777" w:rsidR="00C17E6A" w:rsidRPr="002E3B38" w:rsidRDefault="00C17E6A"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07488018" w14:textId="1A60DD99"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ในการพิจารณาผลขาดทุนด้านเครดิตที่คาดว่าจะเกิดขึ้น ผู้บริหารได้จัดกลุ่มลูกหนี้</w:t>
      </w:r>
      <w:r w:rsidRPr="002E3B38">
        <w:rPr>
          <w:rFonts w:ascii="Browallia New" w:hAnsi="Browallia New" w:cs="Browallia New"/>
          <w:sz w:val="28"/>
        </w:rPr>
        <w:t xml:space="preserve"> </w:t>
      </w:r>
      <w:r w:rsidRPr="002E3B38">
        <w:rPr>
          <w:rFonts w:ascii="Browallia New" w:hAnsi="Browallia New" w:cs="Browallia New"/>
          <w:sz w:val="28"/>
          <w:cs/>
          <w:lang w:val="en-GB"/>
        </w:rPr>
        <w:t>รายได้ค้างรับ 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w:t>
      </w:r>
      <w:r w:rsidRPr="002E3B38">
        <w:rPr>
          <w:rFonts w:ascii="Browallia New" w:hAnsi="Browallia New" w:cs="Browallia New"/>
          <w:sz w:val="28"/>
        </w:rPr>
        <w:t xml:space="preserve"> </w:t>
      </w:r>
      <w:r w:rsidRPr="002E3B38">
        <w:rPr>
          <w:rFonts w:ascii="Browallia New" w:hAnsi="Browallia New" w:cs="Browallia New"/>
          <w:sz w:val="28"/>
          <w:cs/>
          <w:lang w:val="en-GB"/>
        </w:rPr>
        <w:t>รายได้ค้างรับ และสินทรัพย์ที่เกิดจากสัญญาที่เกี่ยวข้องด้วย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4A2F3C08" w14:textId="77777777" w:rsidR="00C17E6A" w:rsidRPr="002E3B38" w:rsidRDefault="00C17E6A"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1A44255F" w14:textId="6ED92C35"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Pr="002E3B38">
        <w:rPr>
          <w:rFonts w:ascii="Browallia New" w:hAnsi="Browallia New" w:cs="Browallia New"/>
          <w:sz w:val="28"/>
          <w:lang w:val="en-GB"/>
        </w:rPr>
        <w:t>36</w:t>
      </w:r>
      <w:r w:rsidRPr="002E3B38">
        <w:rPr>
          <w:rFonts w:ascii="Browallia New" w:hAnsi="Browallia New" w:cs="Browallia New"/>
          <w:sz w:val="28"/>
          <w:cs/>
          <w:lang w:val="en-GB"/>
        </w:rPr>
        <w:t xml:space="preserve"> เดือนก่อนวันที่ </w:t>
      </w:r>
      <w:r w:rsidRPr="002E3B38">
        <w:rPr>
          <w:rFonts w:ascii="Browallia New" w:hAnsi="Browallia New" w:cs="Browallia New"/>
          <w:sz w:val="28"/>
          <w:lang w:val="en-GB"/>
        </w:rPr>
        <w:t>1</w:t>
      </w:r>
      <w:r w:rsidRPr="002E3B38">
        <w:rPr>
          <w:rFonts w:ascii="Browallia New" w:hAnsi="Browallia New" w:cs="Browallia New"/>
          <w:sz w:val="28"/>
          <w:cs/>
          <w:lang w:val="en-GB"/>
        </w:rPr>
        <w:t xml:space="preserve"> มกราคม </w:t>
      </w:r>
      <w:r w:rsidRPr="002E3B38">
        <w:rPr>
          <w:rFonts w:ascii="Browallia New" w:hAnsi="Browallia New" w:cs="Browallia New"/>
          <w:sz w:val="28"/>
          <w:lang w:val="en-GB"/>
        </w:rPr>
        <w:t>256</w:t>
      </w:r>
      <w:r w:rsidR="000C1EA4" w:rsidRPr="002E3B38">
        <w:rPr>
          <w:rFonts w:ascii="Browallia New" w:hAnsi="Browallia New" w:cs="Browallia New"/>
          <w:sz w:val="28"/>
          <w:lang w:val="en-GB"/>
        </w:rPr>
        <w:t>7</w:t>
      </w:r>
      <w:r w:rsidRPr="002E3B38">
        <w:rPr>
          <w:rFonts w:ascii="Browallia New" w:hAnsi="Browallia New" w:cs="Browallia New"/>
          <w:sz w:val="28"/>
          <w:cs/>
          <w:lang w:val="en-GB"/>
        </w:rPr>
        <w:t xml:space="preserve"> และประสบการณ์ผลขาดทุนด้านเครดิตที่เกิดขึ้นในช่วงระยะเวลาดังกล่าว </w:t>
      </w:r>
    </w:p>
    <w:p w14:paraId="435A78AA"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4099322" w14:textId="77777777" w:rsidR="00627572"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สำหรับสินทรัพย์ทางการเงินอื่นที่วัดมูลค่าด้วยราคาทุนตัดจำหน่าย กลุ่มบริษัทใช้วิธีการทั่วไป (</w:t>
      </w:r>
      <w:r w:rsidRPr="002E3B38">
        <w:rPr>
          <w:rFonts w:ascii="Browallia New" w:hAnsi="Browallia New" w:cs="Browallia New"/>
          <w:sz w:val="28"/>
        </w:rPr>
        <w:t xml:space="preserve">General approach) </w:t>
      </w:r>
      <w:r w:rsidRPr="002E3B38">
        <w:rPr>
          <w:rFonts w:ascii="Browallia New" w:hAnsi="Browallia New" w:cs="Browallia New"/>
          <w:sz w:val="28"/>
          <w:cs/>
          <w:lang w:val="en-GB"/>
        </w:rPr>
        <w:t xml:space="preserve">ตามมาตรฐานการรายงานทางการเงินฉบับที่ </w:t>
      </w:r>
      <w:r w:rsidRPr="002E3B38">
        <w:rPr>
          <w:rFonts w:ascii="Browallia New" w:hAnsi="Browallia New" w:cs="Browallia New"/>
          <w:sz w:val="28"/>
          <w:lang w:val="en-GB"/>
        </w:rPr>
        <w:t>9</w:t>
      </w:r>
      <w:r w:rsidRPr="002E3B38">
        <w:rPr>
          <w:rFonts w:ascii="Browallia New" w:hAnsi="Browallia New" w:cs="Browallia New"/>
          <w:sz w:val="28"/>
        </w:rPr>
        <w:t xml:space="preserve"> </w:t>
      </w:r>
      <w:r w:rsidRPr="002E3B38">
        <w:rPr>
          <w:rFonts w:ascii="Browallia New" w:hAnsi="Browallia New" w:cs="Browallia New"/>
          <w:sz w:val="28"/>
          <w:cs/>
          <w:lang w:val="en-GB"/>
        </w:rPr>
        <w:t xml:space="preserve">เรื่อง เครื่องมือทางการเงิน ในการวัดมูลค่าผลขาดทุนด้านเครดิตที่คาดว่าจะเกิดขึ้น ซึ่งกำหนดให้พิจารณาผลขาดทุนที่คาดว่าจะเกิดขึ้นภายใน </w:t>
      </w:r>
      <w:r w:rsidRPr="002E3B38">
        <w:rPr>
          <w:rFonts w:ascii="Browallia New" w:hAnsi="Browallia New" w:cs="Browallia New"/>
          <w:sz w:val="28"/>
          <w:lang w:val="en-GB"/>
        </w:rPr>
        <w:t>12</w:t>
      </w:r>
      <w:r w:rsidRPr="002E3B38">
        <w:rPr>
          <w:rFonts w:ascii="Browallia New" w:hAnsi="Browallia New" w:cs="Browallia New"/>
          <w:sz w:val="28"/>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84111A1" w14:textId="1849A83E" w:rsidR="00627572"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lastRenderedPageBreak/>
        <w:t>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43680B51" w14:textId="77777777" w:rsidR="00627572" w:rsidRPr="002E3B38" w:rsidRDefault="00627572" w:rsidP="00CC11A6">
      <w:pPr>
        <w:pStyle w:val="ListParagraph"/>
        <w:tabs>
          <w:tab w:val="left" w:pos="1350"/>
        </w:tabs>
        <w:spacing w:after="0" w:line="240" w:lineRule="auto"/>
        <w:ind w:left="851"/>
        <w:jc w:val="thaiDistribute"/>
        <w:rPr>
          <w:rFonts w:ascii="Browallia New" w:hAnsi="Browallia New" w:cs="Browallia New"/>
          <w:sz w:val="24"/>
          <w:szCs w:val="24"/>
          <w:lang w:val="en-GB"/>
        </w:rPr>
      </w:pPr>
    </w:p>
    <w:p w14:paraId="07250E54" w14:textId="77777777" w:rsidR="00627572"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w:t>
      </w:r>
      <w:proofErr w:type="spellStart"/>
      <w:r w:rsidRPr="002E3B38">
        <w:rPr>
          <w:rFonts w:ascii="Browallia New" w:hAnsi="Browallia New" w:cs="Browallia New"/>
          <w:sz w:val="28"/>
          <w:cs/>
          <w:lang w:val="en-GB"/>
        </w:rPr>
        <w:t>นํ้า</w:t>
      </w:r>
      <w:proofErr w:type="spellEnd"/>
      <w:r w:rsidRPr="002E3B38">
        <w:rPr>
          <w:rFonts w:ascii="Browallia New" w:hAnsi="Browallia New" w:cs="Browallia New"/>
          <w:sz w:val="28"/>
          <w:cs/>
          <w:lang w:val="en-GB"/>
        </w:rPr>
        <w:t xml:space="preserve">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หมายถึงผลต่างระหว่างกระแสเงินสดตามสัญญาทั้งหมดและกระแสเงินสดซึ่งกลุ่มบริษัทคาดว่าจะได้รับ คิดลดด้วยอัตราดอกเบี้ยที่แท้จริงเมื่อแรกเริ่มของสัญญา </w:t>
      </w:r>
    </w:p>
    <w:p w14:paraId="1B929CE0" w14:textId="77777777" w:rsidR="00627572" w:rsidRPr="002E3B38" w:rsidRDefault="00627572" w:rsidP="00CC11A6">
      <w:pPr>
        <w:pStyle w:val="ListParagraph"/>
        <w:tabs>
          <w:tab w:val="left" w:pos="1350"/>
        </w:tabs>
        <w:spacing w:after="0" w:line="240" w:lineRule="auto"/>
        <w:ind w:left="851"/>
        <w:jc w:val="thaiDistribute"/>
        <w:rPr>
          <w:rFonts w:ascii="Browallia New" w:hAnsi="Browallia New" w:cs="Browallia New"/>
          <w:sz w:val="24"/>
          <w:szCs w:val="24"/>
          <w:lang w:val="en-GB"/>
        </w:rPr>
      </w:pPr>
    </w:p>
    <w:p w14:paraId="67C077C1" w14:textId="33A35221"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กลุ่มบริษัทวัดมูลค่าผลขาดทุนด้านเครดิตที่คาดว่าจะเกิดขึ้นโดยสะท้อนถึงปัจจัยต่อไปนี้</w:t>
      </w:r>
    </w:p>
    <w:p w14:paraId="5DBF04FF"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16"/>
          <w:szCs w:val="16"/>
          <w:lang w:val="en-GB"/>
        </w:rPr>
      </w:pPr>
    </w:p>
    <w:p w14:paraId="042F9B55" w14:textId="77777777" w:rsidR="00E26EFA" w:rsidRPr="002E3B38" w:rsidRDefault="00E26EFA" w:rsidP="008638E4">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จำนวนเงินที่คาดว่าจะไม่ได้รับถ่วงน้ำหนักตามประมาณการความน่าจะเป็น</w:t>
      </w:r>
    </w:p>
    <w:p w14:paraId="3166C68D" w14:textId="77777777" w:rsidR="00E26EFA" w:rsidRPr="002E3B38" w:rsidRDefault="00E26EFA" w:rsidP="008638E4">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มูลค่าเงินตามเวลา</w:t>
      </w:r>
    </w:p>
    <w:p w14:paraId="4EDBCB51" w14:textId="0950403B" w:rsidR="00E26EFA" w:rsidRPr="002E3B38" w:rsidRDefault="00E26EFA" w:rsidP="008638E4">
      <w:pPr>
        <w:numPr>
          <w:ilvl w:val="1"/>
          <w:numId w:val="25"/>
        </w:numPr>
        <w:tabs>
          <w:tab w:val="clear" w:pos="227"/>
          <w:tab w:val="clear" w:pos="454"/>
          <w:tab w:val="clear" w:pos="680"/>
          <w:tab w:val="clear" w:pos="907"/>
          <w:tab w:val="clear" w:pos="1644"/>
          <w:tab w:val="clear" w:pos="1871"/>
          <w:tab w:val="left" w:pos="3261"/>
          <w:tab w:val="left" w:pos="3544"/>
          <w:tab w:val="left" w:pos="3686"/>
          <w:tab w:val="left" w:pos="3969"/>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6113AFD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4"/>
          <w:szCs w:val="24"/>
        </w:rPr>
      </w:pPr>
    </w:p>
    <w:p w14:paraId="4B4D23D8"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ผลขาดทุนและการกลับรายการผลขาดทุนจากการด้อยค่าบันทึกในกำไรหรือขาดทุน และแสดงรวมอยู่ในรายการค่าใช้จ่ายในการบริหาร</w:t>
      </w:r>
    </w:p>
    <w:p w14:paraId="63BBF25F" w14:textId="77777777" w:rsidR="00C17E6A" w:rsidRPr="002E3B38" w:rsidRDefault="00C17E6A" w:rsidP="00CC11A6">
      <w:pPr>
        <w:pStyle w:val="ListParagraph"/>
        <w:tabs>
          <w:tab w:val="left" w:pos="1350"/>
        </w:tabs>
        <w:spacing w:after="0" w:line="240" w:lineRule="auto"/>
        <w:ind w:left="851"/>
        <w:jc w:val="thaiDistribute"/>
        <w:rPr>
          <w:rFonts w:ascii="Browallia New" w:hAnsi="Browallia New" w:cs="Browallia New"/>
          <w:sz w:val="24"/>
          <w:szCs w:val="24"/>
          <w:cs/>
          <w:lang w:val="en-GB"/>
        </w:rPr>
      </w:pPr>
    </w:p>
    <w:p w14:paraId="5C4ABDD2" w14:textId="77777777" w:rsidR="009572DB"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eastAsia="Arial Unicode MS" w:hAnsi="Browallia New" w:cs="Browallia New"/>
          <w:color w:val="000000" w:themeColor="text1"/>
          <w:sz w:val="28"/>
          <w:cs/>
          <w:lang w:val="en-GB"/>
        </w:rPr>
        <w:t>อุปกรณ์</w:t>
      </w:r>
      <w:r w:rsidRPr="002E3B38">
        <w:rPr>
          <w:rFonts w:ascii="Browallia New" w:hAnsi="Browallia New" w:cs="Browallia New"/>
          <w:sz w:val="28"/>
          <w:cs/>
          <w:lang w:val="en-GB"/>
        </w:rPr>
        <w:t xml:space="preserve"> </w:t>
      </w:r>
    </w:p>
    <w:p w14:paraId="37693D52" w14:textId="77777777" w:rsidR="009572DB" w:rsidRPr="002E3B38" w:rsidRDefault="009572DB" w:rsidP="00CC11A6">
      <w:pPr>
        <w:pStyle w:val="ListParagraph"/>
        <w:spacing w:after="0" w:line="240" w:lineRule="auto"/>
        <w:ind w:left="851"/>
        <w:jc w:val="thaiDistribute"/>
        <w:rPr>
          <w:rFonts w:ascii="Browallia New" w:hAnsi="Browallia New" w:cs="Browallia New"/>
          <w:b/>
          <w:bCs/>
          <w:sz w:val="24"/>
          <w:szCs w:val="24"/>
        </w:rPr>
      </w:pPr>
    </w:p>
    <w:p w14:paraId="02CBCD7E" w14:textId="3A61077E" w:rsidR="00E26EFA" w:rsidRPr="002E3B38" w:rsidRDefault="00E26EFA" w:rsidP="00CC11A6">
      <w:pPr>
        <w:pStyle w:val="ListParagraph"/>
        <w:spacing w:after="0" w:line="240" w:lineRule="auto"/>
        <w:ind w:left="851"/>
        <w:jc w:val="thaiDistribute"/>
        <w:rPr>
          <w:rFonts w:ascii="Browallia New" w:hAnsi="Browallia New" w:cs="Browallia New"/>
          <w:b/>
          <w:bCs/>
          <w:sz w:val="28"/>
        </w:rPr>
      </w:pPr>
      <w:r w:rsidRPr="002E3B38">
        <w:rPr>
          <w:rFonts w:ascii="Browallia New" w:eastAsia="Arial Unicode MS" w:hAnsi="Browallia New" w:cs="Browallia New"/>
          <w:sz w:val="28"/>
          <w:cs/>
          <w:lang w:val="en-GB"/>
        </w:rPr>
        <w:t>อุปกรณ์แสดงรายการด้วยราคาทุนหักค่าเสื่อมราคาสะสมและค่าเผื่อการด้อยค่า ต้นทุนเริ่มแรกจะรวมต้นทุนทางตรงอื่นๆ ที่เกี่ยวข้องกับการซื้อสินทรัพย์นั้น</w:t>
      </w:r>
    </w:p>
    <w:p w14:paraId="77D3D759" w14:textId="77777777" w:rsidR="009572DB" w:rsidRPr="002E3B38" w:rsidRDefault="009572DB" w:rsidP="00CC11A6">
      <w:pPr>
        <w:pStyle w:val="ListParagraph"/>
        <w:tabs>
          <w:tab w:val="left" w:pos="1350"/>
        </w:tabs>
        <w:spacing w:after="0" w:line="240" w:lineRule="auto"/>
        <w:ind w:left="851"/>
        <w:jc w:val="thaiDistribute"/>
        <w:rPr>
          <w:rFonts w:ascii="Browallia New" w:hAnsi="Browallia New" w:cs="Browallia New"/>
          <w:sz w:val="24"/>
          <w:szCs w:val="24"/>
        </w:rPr>
      </w:pPr>
    </w:p>
    <w:p w14:paraId="417D79C0" w14:textId="54B17E5F"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ต้นทุนที่เกิดขึ้นใ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เมื่อต้นทุนนั้นเกิดขึ้นและคาดว่าจะให้ประโยชน์เชิงเศรษฐกิจในอนาคตแก่กลุ่มบริษัท และต้นทุนดังกล่าวสามารถวัดมูลค่าได้อย่างน่าเชื่อถือ มูลค่าตามบัญชีของชิ้นส่วนที่ถูกเปลี่ยนแทนจะถูกตัดรายการออก สำหรับค่าซ่อมแซมและบำรุงรักษาอื่นๆ กลุ่มบริษัทจะรับรู้ต้นทุนดังกล่าวเป็นค่าใช้จ่ายในกำไรหรือขาดทุน</w:t>
      </w:r>
      <w:r w:rsidR="00E44884" w:rsidRPr="002E3B38">
        <w:rPr>
          <w:rFonts w:ascii="Browallia New" w:hAnsi="Browallia New" w:cs="Browallia New"/>
          <w:sz w:val="28"/>
          <w:lang w:val="en-GB"/>
        </w:rPr>
        <w:br/>
      </w:r>
      <w:r w:rsidRPr="002E3B38">
        <w:rPr>
          <w:rFonts w:ascii="Browallia New" w:hAnsi="Browallia New" w:cs="Browallia New"/>
          <w:sz w:val="28"/>
          <w:cs/>
          <w:lang w:val="en-GB"/>
        </w:rPr>
        <w:t>เมื่อเกิดขึ้น</w:t>
      </w:r>
    </w:p>
    <w:p w14:paraId="5980133A" w14:textId="77777777" w:rsidR="00E44884" w:rsidRPr="002E3B38" w:rsidRDefault="00E44884" w:rsidP="00CC11A6">
      <w:pPr>
        <w:pStyle w:val="ListParagraph"/>
        <w:tabs>
          <w:tab w:val="left" w:pos="1350"/>
        </w:tabs>
        <w:spacing w:after="0" w:line="240" w:lineRule="auto"/>
        <w:ind w:left="851"/>
        <w:jc w:val="thaiDistribute"/>
        <w:rPr>
          <w:rFonts w:ascii="Browallia New" w:hAnsi="Browallia New" w:cs="Browallia New"/>
          <w:sz w:val="24"/>
          <w:szCs w:val="24"/>
        </w:rPr>
      </w:pPr>
    </w:p>
    <w:p w14:paraId="7D618341" w14:textId="20A95102"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ค่าเสื่อมราคาของสินทรัพย์คำนวณด้วยวิธีเส้นตรงเพื่อลดราคาตามบัญชีให้เท่ากับมูลค่าคงเหลือของสินทรัพย์</w:t>
      </w:r>
      <w:r w:rsidR="00E44884" w:rsidRPr="002E3B38">
        <w:rPr>
          <w:rFonts w:ascii="Browallia New" w:hAnsi="Browallia New" w:cs="Browallia New"/>
          <w:sz w:val="28"/>
          <w:lang w:val="en-GB"/>
        </w:rPr>
        <w:br/>
      </w:r>
      <w:r w:rsidRPr="002E3B38">
        <w:rPr>
          <w:rFonts w:ascii="Browallia New" w:hAnsi="Browallia New" w:cs="Browallia New"/>
          <w:sz w:val="28"/>
          <w:cs/>
          <w:lang w:val="en-GB"/>
        </w:rPr>
        <w:t>แต่ละชนิด ตามอายุการให้ประโยชน์ของสินทรัพย์ที่ประมาณไว้ดังต่อไปนี้</w:t>
      </w:r>
    </w:p>
    <w:p w14:paraId="20F5542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0"/>
          <w:szCs w:val="20"/>
        </w:rPr>
      </w:pPr>
    </w:p>
    <w:tbl>
      <w:tblPr>
        <w:tblStyle w:val="TableGrid"/>
        <w:tblW w:w="0" w:type="auto"/>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080"/>
        <w:gridCol w:w="1080"/>
      </w:tblGrid>
      <w:tr w:rsidR="00E44884" w:rsidRPr="002E3B38" w14:paraId="57EE648C" w14:textId="32428A60">
        <w:tc>
          <w:tcPr>
            <w:tcW w:w="4410" w:type="dxa"/>
          </w:tcPr>
          <w:p w14:paraId="32C76746" w14:textId="58696267" w:rsidR="00E44884" w:rsidRPr="002E3B38" w:rsidRDefault="00E44884" w:rsidP="00CC11A6">
            <w:pPr>
              <w:tabs>
                <w:tab w:val="clear" w:pos="907"/>
                <w:tab w:val="left" w:pos="1350"/>
              </w:tabs>
              <w:spacing w:line="240" w:lineRule="auto"/>
              <w:ind w:left="-104"/>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ส่วนปรับปรุงอาคาร</w:t>
            </w:r>
          </w:p>
        </w:tc>
        <w:tc>
          <w:tcPr>
            <w:tcW w:w="1080" w:type="dxa"/>
          </w:tcPr>
          <w:p w14:paraId="26D1C139" w14:textId="61FE3FB6" w:rsidR="00E44884" w:rsidRPr="002E3B38" w:rsidRDefault="00E44884" w:rsidP="00E44884">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20 </w:t>
            </w:r>
          </w:p>
        </w:tc>
        <w:tc>
          <w:tcPr>
            <w:tcW w:w="1080" w:type="dxa"/>
          </w:tcPr>
          <w:p w14:paraId="3DC35EF0" w14:textId="71DF26D8" w:rsidR="00E44884" w:rsidRPr="002E3B38" w:rsidRDefault="00E44884" w:rsidP="00E44884">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ปี</w:t>
            </w:r>
          </w:p>
        </w:tc>
      </w:tr>
      <w:tr w:rsidR="00E44884" w:rsidRPr="002E3B38" w14:paraId="3D77F5EC" w14:textId="5BB6FDC8">
        <w:tc>
          <w:tcPr>
            <w:tcW w:w="4410" w:type="dxa"/>
          </w:tcPr>
          <w:p w14:paraId="57CB7915" w14:textId="1284BCFF" w:rsidR="00E44884" w:rsidRPr="002E3B38" w:rsidRDefault="00E44884" w:rsidP="00CC11A6">
            <w:pPr>
              <w:tabs>
                <w:tab w:val="clear" w:pos="907"/>
                <w:tab w:val="left" w:pos="1350"/>
              </w:tabs>
              <w:spacing w:line="240" w:lineRule="auto"/>
              <w:ind w:left="-104"/>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อุปกรณ์</w:t>
            </w:r>
          </w:p>
        </w:tc>
        <w:tc>
          <w:tcPr>
            <w:tcW w:w="1080" w:type="dxa"/>
          </w:tcPr>
          <w:p w14:paraId="33F0F1C6" w14:textId="2B8F5FEE" w:rsidR="00E44884" w:rsidRPr="002E3B38" w:rsidRDefault="00E44884" w:rsidP="00E44884">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ab/>
            </w:r>
            <w:r w:rsidRPr="002E3B38">
              <w:rPr>
                <w:rFonts w:ascii="Browallia New" w:eastAsia="Arial Unicode MS" w:hAnsi="Browallia New" w:cs="Browallia New"/>
                <w:sz w:val="28"/>
                <w:szCs w:val="28"/>
                <w:lang w:val="en-GB"/>
              </w:rPr>
              <w:t>5 - 10</w:t>
            </w:r>
            <w:r w:rsidRPr="002E3B38">
              <w:rPr>
                <w:rFonts w:ascii="Browallia New" w:eastAsia="Arial Unicode MS" w:hAnsi="Browallia New" w:cs="Browallia New"/>
                <w:sz w:val="28"/>
                <w:szCs w:val="28"/>
                <w:cs/>
                <w:lang w:val="en-GB"/>
              </w:rPr>
              <w:t xml:space="preserve"> </w:t>
            </w:r>
          </w:p>
        </w:tc>
        <w:tc>
          <w:tcPr>
            <w:tcW w:w="1080" w:type="dxa"/>
          </w:tcPr>
          <w:p w14:paraId="1632C936" w14:textId="365FE8F4" w:rsidR="00E44884" w:rsidRPr="002E3B38" w:rsidRDefault="00E44884" w:rsidP="00E44884">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ปี</w:t>
            </w:r>
          </w:p>
        </w:tc>
      </w:tr>
      <w:tr w:rsidR="00E44884" w:rsidRPr="002E3B38" w14:paraId="4C7856D5" w14:textId="40E07230">
        <w:tc>
          <w:tcPr>
            <w:tcW w:w="4410" w:type="dxa"/>
          </w:tcPr>
          <w:p w14:paraId="4D4067AE" w14:textId="60E56814" w:rsidR="00E44884" w:rsidRPr="002E3B38" w:rsidRDefault="00E44884" w:rsidP="00CC11A6">
            <w:pPr>
              <w:tabs>
                <w:tab w:val="clear" w:pos="907"/>
                <w:tab w:val="left" w:pos="1350"/>
              </w:tabs>
              <w:spacing w:line="240" w:lineRule="auto"/>
              <w:ind w:left="-104"/>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เครื่องตกแต่ง ติดตั้งและอุปกรณ์สำนักงาน</w:t>
            </w:r>
            <w:r w:rsidRPr="002E3B38">
              <w:rPr>
                <w:rFonts w:ascii="Browallia New" w:eastAsia="Arial Unicode MS" w:hAnsi="Browallia New" w:cs="Browallia New"/>
                <w:sz w:val="28"/>
                <w:szCs w:val="28"/>
              </w:rPr>
              <w:tab/>
            </w:r>
          </w:p>
        </w:tc>
        <w:tc>
          <w:tcPr>
            <w:tcW w:w="1080" w:type="dxa"/>
          </w:tcPr>
          <w:p w14:paraId="3AD65B46" w14:textId="09C4B4D3" w:rsidR="00E44884" w:rsidRPr="002E3B38" w:rsidRDefault="00E44884" w:rsidP="00E44884">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2 - 10</w:t>
            </w:r>
            <w:r w:rsidRPr="002E3B38">
              <w:rPr>
                <w:rFonts w:ascii="Browallia New" w:eastAsia="Arial Unicode MS" w:hAnsi="Browallia New" w:cs="Browallia New"/>
                <w:sz w:val="28"/>
                <w:szCs w:val="28"/>
                <w:cs/>
                <w:lang w:val="en-GB"/>
              </w:rPr>
              <w:t xml:space="preserve"> </w:t>
            </w:r>
          </w:p>
        </w:tc>
        <w:tc>
          <w:tcPr>
            <w:tcW w:w="1080" w:type="dxa"/>
          </w:tcPr>
          <w:p w14:paraId="7D896EFB" w14:textId="5A59C381" w:rsidR="00E44884" w:rsidRPr="002E3B38" w:rsidRDefault="00E44884" w:rsidP="00E44884">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ปี</w:t>
            </w:r>
          </w:p>
        </w:tc>
      </w:tr>
      <w:tr w:rsidR="00E44884" w:rsidRPr="002E3B38" w14:paraId="0B0D484F" w14:textId="15FC6CB3">
        <w:tc>
          <w:tcPr>
            <w:tcW w:w="4410" w:type="dxa"/>
          </w:tcPr>
          <w:p w14:paraId="4B451D2A" w14:textId="7C36CE64" w:rsidR="00E44884" w:rsidRPr="002E3B38" w:rsidRDefault="00E44884" w:rsidP="00CC11A6">
            <w:pPr>
              <w:tabs>
                <w:tab w:val="clear" w:pos="907"/>
                <w:tab w:val="left" w:pos="1350"/>
              </w:tabs>
              <w:spacing w:line="240" w:lineRule="auto"/>
              <w:ind w:left="-104"/>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ยานพาหนะ</w:t>
            </w:r>
          </w:p>
        </w:tc>
        <w:tc>
          <w:tcPr>
            <w:tcW w:w="1080" w:type="dxa"/>
          </w:tcPr>
          <w:p w14:paraId="357CAD33" w14:textId="24953AF2" w:rsidR="00E44884" w:rsidRPr="002E3B38" w:rsidRDefault="00E44884" w:rsidP="00E44884">
            <w:pPr>
              <w:tabs>
                <w:tab w:val="clear" w:pos="454"/>
                <w:tab w:val="clear" w:pos="680"/>
                <w:tab w:val="clear" w:pos="907"/>
                <w:tab w:val="left" w:pos="702"/>
                <w:tab w:val="left" w:pos="1350"/>
              </w:tabs>
              <w:spacing w:line="240" w:lineRule="auto"/>
              <w:ind w:left="-27"/>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ab/>
            </w:r>
            <w:r w:rsidRPr="002E3B38">
              <w:rPr>
                <w:rFonts w:ascii="Browallia New" w:eastAsia="Arial Unicode MS" w:hAnsi="Browallia New" w:cs="Browallia New"/>
                <w:sz w:val="28"/>
                <w:szCs w:val="28"/>
                <w:lang w:val="en-GB"/>
              </w:rPr>
              <w:t>5</w:t>
            </w:r>
            <w:r w:rsidRPr="002E3B38">
              <w:rPr>
                <w:rFonts w:ascii="Browallia New" w:eastAsia="Arial Unicode MS" w:hAnsi="Browallia New" w:cs="Browallia New"/>
                <w:sz w:val="28"/>
                <w:szCs w:val="28"/>
                <w:cs/>
                <w:lang w:val="en-GB"/>
              </w:rPr>
              <w:t xml:space="preserve"> </w:t>
            </w:r>
          </w:p>
        </w:tc>
        <w:tc>
          <w:tcPr>
            <w:tcW w:w="1080" w:type="dxa"/>
          </w:tcPr>
          <w:p w14:paraId="0FE2C774" w14:textId="0C031DB3" w:rsidR="00E44884" w:rsidRPr="002E3B38" w:rsidRDefault="00E44884" w:rsidP="00E44884">
            <w:pPr>
              <w:tabs>
                <w:tab w:val="clear" w:pos="454"/>
                <w:tab w:val="clear" w:pos="680"/>
                <w:tab w:val="clear" w:pos="907"/>
                <w:tab w:val="left" w:pos="702"/>
                <w:tab w:val="left" w:pos="1350"/>
              </w:tabs>
              <w:spacing w:line="240" w:lineRule="auto"/>
              <w:ind w:left="-72"/>
              <w:jc w:val="both"/>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ปี</w:t>
            </w:r>
          </w:p>
        </w:tc>
      </w:tr>
    </w:tbl>
    <w:p w14:paraId="266BA2A8" w14:textId="77777777" w:rsidR="009572DB"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lastRenderedPageBreak/>
        <w:t>ทุกสิ้นรอบระยะเวลารายงานกลุ่มบริษัทได้มีการทบทวนและปรับปรุงมูลค่าคงเหลือ และอายุการให้ประโยชน์ของสินทรัพย์ให้เหมาะสม</w:t>
      </w:r>
    </w:p>
    <w:p w14:paraId="1ABF8B0B" w14:textId="77777777" w:rsidR="009572DB" w:rsidRPr="002E3B38" w:rsidRDefault="009572DB"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3F363F58" w14:textId="0A4BD88F"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รายการกำไรและรายการขาดทุนจากการจำหน่ายอุปกรณ์ คำนวณโดยการเปรียบเทียบสิ่งตอบแทนสุทธิที่ได้รับจากการจำหน่ายสินทรัพย์กับมูลค่าตามบัญชีของสินทรัพย์ และได้รวมอยู่ในรายได้อื่นหรือค่าใช้จ่ายอื่น</w:t>
      </w:r>
    </w:p>
    <w:p w14:paraId="3978DA77" w14:textId="77777777" w:rsidR="00CC11A6" w:rsidRPr="002E3B38" w:rsidRDefault="00CC11A6"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1E2E9FA" w14:textId="77777777" w:rsidR="00627572"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eastAsia="Arial Unicode MS" w:hAnsi="Browallia New" w:cs="Browallia New"/>
          <w:color w:val="000000" w:themeColor="text1"/>
          <w:sz w:val="28"/>
          <w:cs/>
          <w:lang w:val="en-GB"/>
        </w:rPr>
        <w:t>ใบอนุญาต</w:t>
      </w:r>
      <w:r w:rsidRPr="002E3B38">
        <w:rPr>
          <w:rFonts w:ascii="Browallia New" w:hAnsi="Browallia New" w:cs="Browallia New"/>
          <w:sz w:val="28"/>
          <w:cs/>
          <w:lang w:val="en-GB"/>
        </w:rPr>
        <w:t>ให้ใช้คลื่นความถี่และประกอบกิจการโทรทัศน์</w:t>
      </w:r>
    </w:p>
    <w:p w14:paraId="1E191372" w14:textId="77777777" w:rsidR="00627572" w:rsidRPr="002E3B38" w:rsidRDefault="00627572" w:rsidP="00CC11A6">
      <w:pPr>
        <w:pStyle w:val="ListParagraph"/>
        <w:spacing w:after="0" w:line="240" w:lineRule="auto"/>
        <w:ind w:left="851"/>
        <w:jc w:val="thaiDistribute"/>
        <w:rPr>
          <w:rFonts w:ascii="Browallia New" w:hAnsi="Browallia New" w:cs="Browallia New"/>
          <w:b/>
          <w:bCs/>
          <w:sz w:val="28"/>
          <w:lang w:val="en-GB"/>
        </w:rPr>
      </w:pPr>
    </w:p>
    <w:p w14:paraId="41A7C2A6" w14:textId="09370074" w:rsidR="00E26EFA" w:rsidRPr="002E3B38" w:rsidRDefault="00E26EFA" w:rsidP="00CC11A6">
      <w:pPr>
        <w:pStyle w:val="ListParagraph"/>
        <w:spacing w:after="0" w:line="240" w:lineRule="auto"/>
        <w:ind w:left="851"/>
        <w:jc w:val="thaiDistribute"/>
        <w:rPr>
          <w:rFonts w:ascii="Browallia New" w:hAnsi="Browallia New" w:cs="Browallia New"/>
          <w:b/>
          <w:bCs/>
          <w:sz w:val="28"/>
          <w:lang w:val="en-GB"/>
        </w:rPr>
      </w:pPr>
      <w:r w:rsidRPr="002E3B38">
        <w:rPr>
          <w:rFonts w:ascii="Browallia New" w:eastAsia="Arial Unicode MS" w:hAnsi="Browallia New" w:cs="Browallia New"/>
          <w:sz w:val="28"/>
          <w:cs/>
          <w:lang w:val="en-GB"/>
        </w:rPr>
        <w:t>ใบอนุญาตให้ใช้คลื่นความถี่และประกอบกิจการโทรทัศน์ ประกอบด้วย ต้นทุนทางตรงที่เกี่ยวข้องกับการได้มาซึ่งใบอนุญาตให้ใช้คลื่นความถี่และประกอบกิจการโทรทัศน์ภาคพื้นดินในระบบดิจิทัล ประเภทบริการทางธุรกิจระดับชาติ ในหมวดหมู่ทั่วไป</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en-GB"/>
        </w:rPr>
        <w:t>แบบความคมชัดปกติ แสดงด้วยมูลค่าเทียบเท่าเงินสดโดยวิธีคิดลดจำนวนเงินที่ต้องจ่ายชำระเพื่อให้เป็นมูลค่าปัจจุบันโดยใช้อัตราคิดลดตามที่ธนาคารกำหนดสำหรับสินเชื่อเพื่อการดังกล่าวหักค่าตัดจำหน่ายสะสมและขาดทุนจากการด้อยค่า</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en-GB"/>
        </w:rPr>
        <w:t xml:space="preserve">(ถ้ามี) ผลต่างระหว่างราคาเทียบเท่าเงินสดกับจำนวนเงินทั้งหมดที่ต้องจ่ายชำระบันทึกเป็นต้นทุนทางการเงินตลอดอายุการจ่ายชำระค่าธรรมเนียมการได้รับใบอนุญาตให้ใช้คลื่นความถี่และประกอบกิจการโทรทัศน์ โดยจะเริ่มตัดจำหน่ายเมื่อพร้อมที่จะให้บริการ กลุ่มบริษัทตัดจำหน่ายใบอนุญาตให้ใช้คลื่นความถี่และประกอบกิจการโทรทัศน์โดยวิธีเส้นตรงตามอายุของใบอนุญาต </w:t>
      </w:r>
      <w:r w:rsidRPr="002E3B38">
        <w:rPr>
          <w:rFonts w:ascii="Browallia New" w:eastAsia="Arial Unicode MS" w:hAnsi="Browallia New" w:cs="Browallia New"/>
          <w:sz w:val="28"/>
          <w:lang w:val="en-GB"/>
        </w:rPr>
        <w:t>15</w:t>
      </w:r>
      <w:r w:rsidRPr="002E3B38">
        <w:rPr>
          <w:rFonts w:ascii="Browallia New" w:eastAsia="Arial Unicode MS" w:hAnsi="Browallia New" w:cs="Browallia New"/>
          <w:sz w:val="28"/>
          <w:cs/>
          <w:lang w:val="en-GB"/>
        </w:rPr>
        <w:t xml:space="preserve"> ปี</w:t>
      </w:r>
    </w:p>
    <w:p w14:paraId="5BE33980"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5FED20B" w14:textId="154A304B"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bookmarkStart w:id="1" w:name="_Toc86937161"/>
      <w:r w:rsidRPr="002E3B38">
        <w:rPr>
          <w:rFonts w:ascii="Browallia New" w:hAnsi="Browallia New" w:cs="Browallia New"/>
          <w:sz w:val="28"/>
          <w:cs/>
          <w:lang w:val="en-GB"/>
        </w:rPr>
        <w:t>ค่า</w:t>
      </w:r>
      <w:r w:rsidRPr="002E3B38">
        <w:rPr>
          <w:rFonts w:ascii="Browallia New" w:eastAsia="Arial Unicode MS" w:hAnsi="Browallia New" w:cs="Browallia New"/>
          <w:color w:val="000000" w:themeColor="text1"/>
          <w:sz w:val="28"/>
          <w:cs/>
          <w:lang w:val="en-GB"/>
        </w:rPr>
        <w:t>ความ</w:t>
      </w:r>
      <w:r w:rsidRPr="002E3B38">
        <w:rPr>
          <w:rFonts w:ascii="Browallia New" w:hAnsi="Browallia New" w:cs="Browallia New"/>
          <w:sz w:val="28"/>
          <w:cs/>
          <w:lang w:val="en-GB"/>
        </w:rPr>
        <w:t>นิยม</w:t>
      </w:r>
      <w:bookmarkEnd w:id="1"/>
    </w:p>
    <w:p w14:paraId="508BA3F3" w14:textId="77777777" w:rsidR="00627572" w:rsidRPr="002E3B38" w:rsidRDefault="00627572" w:rsidP="00CC11A6">
      <w:pPr>
        <w:pStyle w:val="ListParagraph"/>
        <w:tabs>
          <w:tab w:val="left" w:pos="851"/>
        </w:tabs>
        <w:spacing w:after="0" w:line="240" w:lineRule="auto"/>
        <w:ind w:left="426"/>
        <w:jc w:val="thaiDistribute"/>
        <w:rPr>
          <w:rFonts w:ascii="Browallia New" w:hAnsi="Browallia New" w:cs="Browallia New"/>
          <w:b/>
          <w:bCs/>
          <w:sz w:val="28"/>
          <w:lang w:val="en-GB"/>
        </w:rPr>
      </w:pPr>
    </w:p>
    <w:p w14:paraId="2BB01C22" w14:textId="77777777" w:rsidR="00627572"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w:t>
      </w:r>
    </w:p>
    <w:p w14:paraId="4EDEE1D6" w14:textId="77777777" w:rsidR="00627572" w:rsidRPr="002E3B38" w:rsidRDefault="00627572"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5B0482C1" w14:textId="1E34138E"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rPr>
      </w:pPr>
      <w:r w:rsidRPr="002E3B38">
        <w:rPr>
          <w:rFonts w:ascii="Browallia New" w:hAnsi="Browallia New" w:cs="Browallia New"/>
          <w:sz w:val="28"/>
          <w:cs/>
          <w:lang w:val="en-GB"/>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w:t>
      </w:r>
    </w:p>
    <w:p w14:paraId="700D3E28" w14:textId="77777777" w:rsidR="009572DB" w:rsidRPr="002E3B38" w:rsidRDefault="009572DB"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74960B84" w14:textId="5B01AF7A"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bookmarkStart w:id="2" w:name="_Hlk62500927"/>
      <w:r w:rsidRPr="002E3B38">
        <w:rPr>
          <w:rFonts w:ascii="Browallia New" w:eastAsia="Arial Unicode MS" w:hAnsi="Browallia New" w:cs="Browallia New"/>
          <w:color w:val="000000" w:themeColor="text1"/>
          <w:sz w:val="28"/>
          <w:cs/>
          <w:lang w:val="en-GB"/>
        </w:rPr>
        <w:t>สินทรัพย์</w:t>
      </w:r>
      <w:r w:rsidRPr="002E3B38">
        <w:rPr>
          <w:rFonts w:ascii="Browallia New" w:hAnsi="Browallia New" w:cs="Browallia New"/>
          <w:sz w:val="28"/>
          <w:cs/>
          <w:lang w:val="en-GB"/>
        </w:rPr>
        <w:t>ไม่มีตัวตน</w:t>
      </w:r>
      <w:bookmarkEnd w:id="2"/>
    </w:p>
    <w:p w14:paraId="3B44CCB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96DD1B5" w14:textId="0BB52A1D"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cs/>
          <w:lang w:val="en-GB"/>
        </w:rPr>
      </w:pPr>
      <w:r w:rsidRPr="002E3B38">
        <w:rPr>
          <w:rFonts w:ascii="Browallia New" w:hAnsi="Browallia New" w:cs="Browallia New"/>
          <w:i/>
          <w:iCs/>
          <w:sz w:val="28"/>
          <w:u w:val="single"/>
          <w:cs/>
          <w:lang w:val="en-GB"/>
        </w:rPr>
        <w:t>ต้นทุนการผลิตละคร</w:t>
      </w:r>
    </w:p>
    <w:p w14:paraId="6512EF0F"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269F847"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 xml:space="preserve">ต้นทุนการผลิตละคร แสดงมูลค่าตามราคาทุนหักค่าตัดจำหน่ายสะสมและค่าเผื่อการด้อยค่า (ถ้ามี) ซึ่งกลุ่มบริษัทแบ่งสัดส่วนต้นทุนการผลิตละครออกเป็น </w:t>
      </w:r>
      <w:r w:rsidRPr="002E3B38">
        <w:rPr>
          <w:rFonts w:ascii="Browallia New" w:hAnsi="Browallia New" w:cs="Browallia New"/>
          <w:sz w:val="28"/>
          <w:lang w:val="en-GB"/>
        </w:rPr>
        <w:t>2</w:t>
      </w:r>
      <w:r w:rsidRPr="002E3B38">
        <w:rPr>
          <w:rFonts w:ascii="Browallia New" w:hAnsi="Browallia New" w:cs="Browallia New"/>
          <w:sz w:val="28"/>
          <w:cs/>
          <w:lang w:val="en-GB"/>
        </w:rPr>
        <w:t xml:space="preserve"> ส่วนกล่าวคือ ส่วนแรกของต้นทุนการผลิตละคร จะตัดจำหน่ายตามจำนวนตอนในแต่ละครั้งที่คาดการณ์ว่าจะออกอากาศทางโทรทัศน์ ส่วนที่เหลือของต้นทุนการผลิตละครจะตัดจำหน่ายด้วยวิธีเส้นตรงตามจำนวนปีที่คาดว่าจะขายลิขสิทธิ์ละครได้หลังจากออกอากาศทางโทรทัศน์</w:t>
      </w:r>
    </w:p>
    <w:p w14:paraId="56668FDD"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CF5B7B4" w14:textId="77777777" w:rsidR="00BC2F5A" w:rsidRPr="002E3B38" w:rsidRDefault="00BC2F5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7A9E37B" w14:textId="36CD6E45"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cs/>
          <w:lang w:val="en-GB"/>
        </w:rPr>
      </w:pPr>
      <w:r w:rsidRPr="002E3B38">
        <w:rPr>
          <w:rFonts w:ascii="Browallia New" w:hAnsi="Browallia New" w:cs="Browallia New"/>
          <w:i/>
          <w:iCs/>
          <w:sz w:val="28"/>
          <w:u w:val="single"/>
          <w:cs/>
          <w:lang w:val="en-GB"/>
        </w:rPr>
        <w:lastRenderedPageBreak/>
        <w:t>ลิขสิทธิ์อื่น</w:t>
      </w:r>
    </w:p>
    <w:p w14:paraId="0B88C97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9A69827"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 xml:space="preserve">ลิขสิทธิ์อื่น แสดงมูลค่าตามราคาทุนหักค่าตัดจำหน่ายสะสมและค่าเผื่อการด้อยค่า </w:t>
      </w:r>
      <w:r w:rsidRPr="002E3B38">
        <w:rPr>
          <w:rFonts w:ascii="Browallia New" w:hAnsi="Browallia New" w:cs="Browallia New"/>
          <w:sz w:val="28"/>
        </w:rPr>
        <w:t>(</w:t>
      </w:r>
      <w:r w:rsidRPr="002E3B38">
        <w:rPr>
          <w:rFonts w:ascii="Browallia New" w:hAnsi="Browallia New" w:cs="Browallia New"/>
          <w:sz w:val="28"/>
          <w:cs/>
          <w:lang w:val="en-GB"/>
        </w:rPr>
        <w:t>ถ้ามี</w:t>
      </w:r>
      <w:r w:rsidRPr="002E3B38">
        <w:rPr>
          <w:rFonts w:ascii="Browallia New" w:hAnsi="Browallia New" w:cs="Browallia New"/>
          <w:sz w:val="28"/>
        </w:rPr>
        <w:t xml:space="preserve">) </w:t>
      </w:r>
      <w:r w:rsidRPr="002E3B38">
        <w:rPr>
          <w:rFonts w:ascii="Browallia New" w:hAnsi="Browallia New" w:cs="Browallia New"/>
          <w:sz w:val="28"/>
          <w:cs/>
          <w:lang w:val="en-GB"/>
        </w:rPr>
        <w:t>กลุ่มบริษัทตัดจำหน่ายเป็นค่าใช้จ่ายโดยวิธีเส้นตรงตามอายุสัญญาที่เกี่ยวข้อง</w:t>
      </w:r>
    </w:p>
    <w:p w14:paraId="0A21D4FF" w14:textId="77777777" w:rsidR="00CC11A6" w:rsidRPr="002E3B38" w:rsidRDefault="00CC11A6"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F915430" w14:textId="61A3019F"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rPr>
      </w:pPr>
      <w:r w:rsidRPr="002E3B38">
        <w:rPr>
          <w:rFonts w:ascii="Browallia New" w:hAnsi="Browallia New" w:cs="Browallia New"/>
          <w:i/>
          <w:iCs/>
          <w:sz w:val="28"/>
          <w:u w:val="single"/>
          <w:cs/>
          <w:lang w:val="en-GB"/>
        </w:rPr>
        <w:t>ลิขสิทธิ์มาสเตอร์เทปเพลง</w:t>
      </w:r>
    </w:p>
    <w:p w14:paraId="4557792C"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7D06E9E" w14:textId="590E055E"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 xml:space="preserve">ลิขสิทธิ์มาสเตอร์เทปเพลง แสดงมูลค่าตามราคาทุนหักค่าตัดจำหน่ายสะสมและค่าเผื่อการด้อยค่า (ถ้ามี) </w:t>
      </w:r>
      <w:r w:rsidR="004F6F70" w:rsidRPr="002E3B38">
        <w:rPr>
          <w:rFonts w:ascii="Browallia New" w:hAnsi="Browallia New" w:cs="Browallia New"/>
          <w:sz w:val="28"/>
          <w:lang w:val="en-GB"/>
        </w:rPr>
        <w:br/>
      </w:r>
      <w:r w:rsidRPr="002E3B38">
        <w:rPr>
          <w:rFonts w:ascii="Browallia New" w:hAnsi="Browallia New" w:cs="Browallia New"/>
          <w:sz w:val="28"/>
          <w:cs/>
          <w:lang w:val="en-GB"/>
        </w:rPr>
        <w:t xml:space="preserve">กลุ่มบริษัทตัดจำหน่ายเป็นค่าใช้จ่ายโดยวิธีเส้นตรงตามอายุการให้ประโยชน์โดยประมาณ </w:t>
      </w:r>
      <w:r w:rsidRPr="002E3B38">
        <w:rPr>
          <w:rFonts w:ascii="Browallia New" w:hAnsi="Browallia New" w:cs="Browallia New"/>
          <w:sz w:val="28"/>
          <w:lang w:val="en-GB"/>
        </w:rPr>
        <w:t>20</w:t>
      </w:r>
      <w:r w:rsidRPr="002E3B38">
        <w:rPr>
          <w:rFonts w:ascii="Browallia New" w:hAnsi="Browallia New" w:cs="Browallia New"/>
          <w:sz w:val="28"/>
          <w:cs/>
          <w:lang w:val="en-GB"/>
        </w:rPr>
        <w:t xml:space="preserve"> ปี</w:t>
      </w:r>
      <w:r w:rsidRPr="002E3B38">
        <w:rPr>
          <w:rFonts w:ascii="Browallia New" w:hAnsi="Browallia New" w:cs="Browallia New"/>
          <w:sz w:val="28"/>
        </w:rPr>
        <w:t xml:space="preserve"> </w:t>
      </w:r>
    </w:p>
    <w:p w14:paraId="223070E0"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767142C" w14:textId="46BED0C9"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cs/>
          <w:lang w:val="en-GB"/>
        </w:rPr>
      </w:pPr>
      <w:bookmarkStart w:id="3" w:name="_Hlk62500933"/>
      <w:r w:rsidRPr="002E3B38">
        <w:rPr>
          <w:rFonts w:ascii="Browallia New" w:hAnsi="Browallia New" w:cs="Browallia New"/>
          <w:i/>
          <w:iCs/>
          <w:sz w:val="28"/>
          <w:u w:val="single"/>
          <w:cs/>
          <w:lang w:val="en-GB"/>
        </w:rPr>
        <w:t>เครื่องหมายการค้า</w:t>
      </w:r>
    </w:p>
    <w:p w14:paraId="087DAAD0"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80EA455"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 xml:space="preserve">เครื่องหมายการค้า แสดงมูลค่าตามราคาทุนหักค่าตัดจำหน่ายสะสมและค่าเผื่อการด้อยค่า </w:t>
      </w:r>
      <w:r w:rsidRPr="002E3B38">
        <w:rPr>
          <w:rFonts w:ascii="Browallia New" w:hAnsi="Browallia New" w:cs="Browallia New"/>
          <w:sz w:val="28"/>
        </w:rPr>
        <w:t>(</w:t>
      </w:r>
      <w:r w:rsidRPr="002E3B38">
        <w:rPr>
          <w:rFonts w:ascii="Browallia New" w:hAnsi="Browallia New" w:cs="Browallia New"/>
          <w:sz w:val="28"/>
          <w:cs/>
          <w:lang w:val="en-GB"/>
        </w:rPr>
        <w:t>ถ้ามี</w:t>
      </w:r>
      <w:r w:rsidRPr="002E3B38">
        <w:rPr>
          <w:rFonts w:ascii="Browallia New" w:hAnsi="Browallia New" w:cs="Browallia New"/>
          <w:sz w:val="28"/>
        </w:rPr>
        <w:t xml:space="preserve">) </w:t>
      </w:r>
      <w:r w:rsidRPr="002E3B38">
        <w:rPr>
          <w:rFonts w:ascii="Browallia New" w:hAnsi="Browallia New" w:cs="Browallia New"/>
          <w:sz w:val="28"/>
          <w:cs/>
          <w:lang w:val="en-GB"/>
        </w:rPr>
        <w:t>กลุ่มบริษัท</w:t>
      </w:r>
      <w:r w:rsidRPr="002E3B38">
        <w:rPr>
          <w:rFonts w:ascii="Browallia New" w:hAnsi="Browallia New" w:cs="Browallia New"/>
          <w:sz w:val="28"/>
          <w:lang w:val="en-GB"/>
        </w:rPr>
        <w:br/>
      </w:r>
      <w:r w:rsidRPr="002E3B38">
        <w:rPr>
          <w:rFonts w:ascii="Browallia New" w:hAnsi="Browallia New" w:cs="Browallia New"/>
          <w:sz w:val="28"/>
          <w:cs/>
          <w:lang w:val="en-GB"/>
        </w:rPr>
        <w:t xml:space="preserve">ตัดจำหน่ายเป็นค่าใช้จ่ายโดยวิธีเส้นตรง </w:t>
      </w:r>
      <w:r w:rsidRPr="002E3B38">
        <w:rPr>
          <w:rFonts w:ascii="Browallia New" w:hAnsi="Browallia New" w:cs="Browallia New"/>
          <w:sz w:val="28"/>
          <w:lang w:val="en-GB"/>
        </w:rPr>
        <w:t xml:space="preserve">10 </w:t>
      </w:r>
      <w:r w:rsidRPr="002E3B38">
        <w:rPr>
          <w:rFonts w:ascii="Browallia New" w:hAnsi="Browallia New" w:cs="Browallia New"/>
          <w:sz w:val="28"/>
          <w:cs/>
          <w:lang w:val="en-GB"/>
        </w:rPr>
        <w:t>ปี</w:t>
      </w:r>
      <w:bookmarkEnd w:id="3"/>
    </w:p>
    <w:p w14:paraId="44C3489D"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12C592EB" w14:textId="25A30C9A"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rPr>
      </w:pPr>
      <w:r w:rsidRPr="002E3B38">
        <w:rPr>
          <w:rFonts w:ascii="Browallia New" w:hAnsi="Browallia New" w:cs="Browallia New"/>
          <w:i/>
          <w:iCs/>
          <w:sz w:val="28"/>
          <w:u w:val="single"/>
          <w:cs/>
          <w:lang w:val="en-GB"/>
        </w:rPr>
        <w:t>โปรแกรมคอมพิวเตอร์</w:t>
      </w:r>
    </w:p>
    <w:p w14:paraId="40A1F9B8"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0F5D21A"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ต้นทุนที่ใช้ในการบำรุงรักษาโปรแกรมคอมพิวเตอร์ให้บันทึกเป็นค่าใช้จ่ายเมื่อเกิดขึ้น ค่าใช้จ่ายที่เกิดจากการพัฒนาที่เกี่ยวข้องโดยตรงในการออกแบบและทดสอบโปรแกรมคอมพิวเตอร์ที่มีลักษณะเฉพาะเจาะจงซึ่งกลุ่มบริษัทเป็นผู้ดูแล จะรับรู้เป็นสินทรัพย์ไม่มีตัวตนเมื่อเป็นไปตามข้อกำหนดทุกข้อดังนี้</w:t>
      </w:r>
    </w:p>
    <w:p w14:paraId="1189E326"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1DBE904"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มีความเป็นไปได้ทางเทคนิคที่กิจการจะทำโปรแกรมคอมพิวเตอร์ให้เสร็จสมบูรณ์เพื่อนำมาใช้ประโยชน์หรือขายได้</w:t>
      </w:r>
    </w:p>
    <w:p w14:paraId="1C8731D8"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ผู้บริหารมีความตั้งใจที่จะทำโปรแกรมคอมพิวเตอร์ให้เสร็จสมบูรณ์และนำมาใช้ประโยชน์หรือขาย</w:t>
      </w:r>
    </w:p>
    <w:p w14:paraId="098FFAD2"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บริษัทมีความสามารถที่จะนำโปรแกรมคอมพิวเตอร์นั้นมาใช้ประโยชน์หรือขาย</w:t>
      </w:r>
    </w:p>
    <w:p w14:paraId="73960B79"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สามารถแสดงว่าโปรแกรมคอมพิวเตอร์นั้นให้ผลประโยชน์ทางเศรษฐกิจในอนาคตอย่างไร</w:t>
      </w:r>
    </w:p>
    <w:p w14:paraId="5E432235" w14:textId="67735599"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มีความสามารถในการจัดหาทรัพยากรด้านเทคนิค ด้านการเงิน และด้านอื่นได้เพียงพอที่จะนำมาใช้เพื่อทำให้การพัฒนาเสร็จสิ้นสมบูรณ์ และนำโปรแกรมคอมพิวเตอร์มาใช้ประโยชน์หรือนำมาขายได้</w:t>
      </w:r>
    </w:p>
    <w:p w14:paraId="508431D4" w14:textId="4EA7BFCC"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บริษัทมีความสามารถที่จะวัดมูลค่าของรายจ่ายที่เกี่ยวข้องกับโปรแกรมคอมพิวเตอร์ที่เกิดขึ้นในระหว่างการพัฒนาได้อย่างน่าเชื่อถือ</w:t>
      </w:r>
    </w:p>
    <w:p w14:paraId="7A788567" w14:textId="1475E08F"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CA2B620"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ต้นทุนโดยตรงที่รับรู้เป็นส่วนหนึ่งของโปรแกรมคอมพิวเตอร์ จะรวมถึงต้นทุนพนักงานที่ทำงานในทีมพัฒนาโปรแกรมคอมพิวเตอร์และค่าใช้จ่ายที่เกี่ยวข้องในจำนวนเงินที่เหมาะสม</w:t>
      </w:r>
    </w:p>
    <w:p w14:paraId="0931F79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CF523F7"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ต้นทุนการพัฒนาอื่นที่ไม่เข้าเงื่อนไขเหล่านี้จะรับรู้เป็นค่าใช้จ่ายเมื่อเกิดขึ้น ค่าใช้จ่ายในการพัฒนาหากก่อนหน้านี้รับรู้เป็นค่าใช้จ่ายไปแล้ว จะไม่รับรู้เป็นสินทรัพย์ไม่มีตัวตนในเวลาภายหลัง</w:t>
      </w:r>
    </w:p>
    <w:p w14:paraId="4371A414"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9B07BF0"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lastRenderedPageBreak/>
        <w:t xml:space="preserve">ต้นทุนในการพัฒนาโปรแกรมคอมพิวเตอร์จะรับรู้เป็นสินทรัพย์ไม่มีตัวตนและตัดจำหน่ายโดยใช้วิธีเส้นตรงตลอดอายุประมาณการให้ประโยชน์ในระยะเวลาไม่เกิน </w:t>
      </w:r>
      <w:r w:rsidRPr="002E3B38">
        <w:rPr>
          <w:rFonts w:ascii="Browallia New" w:hAnsi="Browallia New" w:cs="Browallia New"/>
          <w:sz w:val="28"/>
          <w:lang w:val="en-GB"/>
        </w:rPr>
        <w:t>10</w:t>
      </w:r>
      <w:r w:rsidRPr="002E3B38">
        <w:rPr>
          <w:rFonts w:ascii="Browallia New" w:hAnsi="Browallia New" w:cs="Browallia New"/>
          <w:sz w:val="28"/>
        </w:rPr>
        <w:t xml:space="preserve"> </w:t>
      </w:r>
      <w:r w:rsidRPr="002E3B38">
        <w:rPr>
          <w:rFonts w:ascii="Browallia New" w:hAnsi="Browallia New" w:cs="Browallia New"/>
          <w:sz w:val="28"/>
          <w:cs/>
          <w:lang w:val="en-GB"/>
        </w:rPr>
        <w:t>ปี</w:t>
      </w:r>
    </w:p>
    <w:p w14:paraId="028F9CE1"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A820C6C"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ได้มีการทบทวนและปรับปรุงมูลค่าคงเหลือและอายุการให้ประโยชน์ของสินทรัพย์ไม่มีตัวตนให้เหมาะสมทุกสิ้นรอบระยะเวลารายงาน</w:t>
      </w:r>
    </w:p>
    <w:p w14:paraId="1FE53415" w14:textId="77777777" w:rsidR="00512441" w:rsidRPr="002E3B38" w:rsidRDefault="00512441" w:rsidP="00CC11A6">
      <w:pPr>
        <w:pStyle w:val="ListParagraph"/>
        <w:tabs>
          <w:tab w:val="left" w:pos="1350"/>
        </w:tabs>
        <w:spacing w:after="0" w:line="240" w:lineRule="auto"/>
        <w:ind w:left="851"/>
        <w:jc w:val="thaiDistribute"/>
        <w:rPr>
          <w:rFonts w:ascii="Browallia New" w:hAnsi="Browallia New" w:cs="Browallia New"/>
          <w:sz w:val="28"/>
        </w:rPr>
      </w:pPr>
    </w:p>
    <w:p w14:paraId="4E89E8CE" w14:textId="582A0346"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t>การด้อยค่าของสินทรัพย์</w:t>
      </w:r>
    </w:p>
    <w:p w14:paraId="1BB502C7"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bookmarkStart w:id="4" w:name="_Toc249339978"/>
      <w:bookmarkStart w:id="5" w:name="_Toc249341475"/>
    </w:p>
    <w:p w14:paraId="0A383AE7" w14:textId="13C4532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สินทรัพย์ที่มีอายุการให้ประโยชน์ไม่ทราบแน่ชัดเช่น ลิขสิทธิ์มาสเตอร์เทปเพลง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 xml:space="preserve">รายการขาดทุนจากการด้อยค่าจะรับรู้เมื่อราคาตามบัญชีของสินทรัพย์สูงกว่ามูลค่า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w:t>
      </w:r>
      <w:bookmarkEnd w:id="4"/>
      <w:bookmarkEnd w:id="5"/>
      <w:r w:rsidRPr="002E3B38">
        <w:rPr>
          <w:rFonts w:ascii="Browallia New" w:hAnsi="Browallia New" w:cs="Browallia New"/>
          <w:sz w:val="28"/>
          <w:cs/>
          <w:lang w:val="en-GB"/>
        </w:rPr>
        <w:t>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0BD89C8F" w14:textId="77777777" w:rsidR="002D0B55" w:rsidRPr="002E3B38" w:rsidRDefault="002D0B55"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02D2CA8" w14:textId="13CDDC1E"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t>สัญญาเช่า</w:t>
      </w:r>
    </w:p>
    <w:p w14:paraId="029AEBBA" w14:textId="77777777" w:rsidR="002D0B55" w:rsidRPr="002E3B38" w:rsidRDefault="002D0B55" w:rsidP="00CC11A6">
      <w:pPr>
        <w:pStyle w:val="ListParagraph"/>
        <w:tabs>
          <w:tab w:val="left" w:pos="1350"/>
        </w:tabs>
        <w:spacing w:after="0" w:line="240" w:lineRule="auto"/>
        <w:ind w:left="851"/>
        <w:jc w:val="thaiDistribute"/>
        <w:rPr>
          <w:rFonts w:ascii="Browallia New" w:eastAsia="Arial Unicode MS" w:hAnsi="Browallia New" w:cs="Browallia New"/>
          <w:b/>
          <w:bCs/>
          <w:sz w:val="28"/>
          <w:lang w:val="en-GB"/>
        </w:rPr>
      </w:pPr>
    </w:p>
    <w:p w14:paraId="3E31F28C" w14:textId="572A08A8"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i/>
          <w:iCs/>
          <w:sz w:val="28"/>
        </w:rPr>
      </w:pPr>
      <w:r w:rsidRPr="002E3B38">
        <w:rPr>
          <w:rFonts w:ascii="Browallia New" w:eastAsia="Arial Unicode MS" w:hAnsi="Browallia New" w:cs="Browallia New"/>
          <w:i/>
          <w:iCs/>
          <w:sz w:val="28"/>
          <w:cs/>
          <w:lang w:val="en-GB"/>
        </w:rPr>
        <w:t>สัญญาเช่า - กรณีที่กลุ่มบริษัทเป็นผู้เช่า</w:t>
      </w:r>
    </w:p>
    <w:p w14:paraId="1D32AD9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C3B4830" w14:textId="0C51F81E"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494D1F58"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EB85EDE" w14:textId="610F8EB8"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 xml:space="preserve">กลุ่มบริษัท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ยกเว้นสัญญาเช่าอสังหาริมทรัพย์ซึ่งกลุ่มบริษัทเป็นผู้เช่า โดยกลุ่มบริษัทเลือกที่จะไม่แยกส่วนประกอบของสัญญา และรวมแต่ละส่วนประกอบเป็นส่วนประกอบที่เป็นการเช่าเท่านั้น </w:t>
      </w:r>
    </w:p>
    <w:p w14:paraId="721C33B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1706FFBA" w14:textId="77777777" w:rsidR="00D56F08" w:rsidRPr="002E3B38" w:rsidRDefault="00D56F08"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00FA2989" w14:textId="77777777" w:rsidR="00D56F08" w:rsidRPr="002E3B38" w:rsidRDefault="00D56F08"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6D6DEE16" w14:textId="77777777" w:rsidR="00D56F08" w:rsidRPr="002E3B38" w:rsidRDefault="00D56F08"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EF85E0D"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593CF4A9"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1282CC5E"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ค่าเช่าคงที่ (รวมถึงการจ่ายชำระคงที่โดยเนื้อหา) สุทธิด้วยเงินจูงใจค้างรับ</w:t>
      </w:r>
    </w:p>
    <w:p w14:paraId="3EE6E4E0"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ค่าเช่าผันแปรที่อ้างอิงจากอัตราหรือดัชนี </w:t>
      </w:r>
    </w:p>
    <w:p w14:paraId="3AE73E17"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มูลค่าที่คาดว่าจะต้องจ่ายจากการรับประกันมูลค่าคงเหลือ</w:t>
      </w:r>
    </w:p>
    <w:p w14:paraId="5445D497"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ราคาสิทธิเลือกซื้อหากมีความแน่นอนอย่างสมเหตุสมผลที่กลุ่มบริษัทจะใช้สิทธิ และ</w:t>
      </w:r>
    </w:p>
    <w:p w14:paraId="15F995B3" w14:textId="77777777" w:rsidR="00E26EFA" w:rsidRPr="002E3B38" w:rsidRDefault="00E26EFA" w:rsidP="008638E4">
      <w:pPr>
        <w:numPr>
          <w:ilvl w:val="0"/>
          <w:numId w:val="22"/>
        </w:numPr>
        <w:tabs>
          <w:tab w:val="clear" w:pos="227"/>
          <w:tab w:val="clear" w:pos="454"/>
          <w:tab w:val="clear" w:pos="680"/>
          <w:tab w:val="clear" w:pos="907"/>
          <w:tab w:val="left" w:pos="1350"/>
          <w:tab w:val="left" w:pos="3544"/>
          <w:tab w:val="left" w:pos="4253"/>
          <w:tab w:val="left" w:pos="4536"/>
          <w:tab w:val="left" w:pos="4962"/>
        </w:tabs>
        <w:spacing w:line="240" w:lineRule="auto"/>
        <w:ind w:left="1276" w:hanging="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ค่าปรับจากการยกเลิกสัญญา หากอายุของสัญญาเช่าสะท้อนถึงการที่กลุ่มบริษัทคาดว่าจะยกเลิกสัญญานั้น</w:t>
      </w:r>
    </w:p>
    <w:p w14:paraId="22F0BCA3" w14:textId="4C34577F"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08816D12"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 xml:space="preserve">การจ่ายชำระตามสัญญาเช่าในช่วงการต่ออายุสัญญาเช่าได้รวมอยู่ในการคำนวณหนี้สินตามสัญญาเช่า หากกลุ่มบริษัทมีความแน่นอนอย่างสมเหตุสมผลในการใช้สิทธิต่ออายุสัญญาเช่า </w:t>
      </w:r>
    </w:p>
    <w:p w14:paraId="6841F35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520A24D"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กลุ่มบริษัทจะคิดลดค่าเช่าจ่ายข้างต้นด้วยอัตราดอกเบี้ยโดยนัยตามสัญญา หากไม่สามารถหาอัตราดอกเบี้ยโดยนัยได้ 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FFF341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4C7D770C" w14:textId="0B777FE9"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 xml:space="preserve">กลุ่มบริษัทมีสัญญาเช่าซึ่งกำหนดค่าเช่าจ่ายผันแปรตามดัชนีหรืออัตรา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บริษัทปรับปรุงหนี้สินตามสัญญาเช่าไปยังสินทรัพย์สิทธิการใช้ที่เกี่ยวข้องเมื่อการจ่ายชำระค่าเช่าดังกล่าวเปลี่ยนแปลงไป </w:t>
      </w:r>
    </w:p>
    <w:p w14:paraId="044CDF67"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1423364E"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สินทรัพย์สิทธิการใช้จะรับรู้ด้วยราคาทุน ซึ่งประกอบด้วย</w:t>
      </w:r>
    </w:p>
    <w:p w14:paraId="25E7178B"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D7EF4BB" w14:textId="77777777"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จำนวนที่รับรู้เริ่มแรกของหนี้สินตามสัญญาเช่า </w:t>
      </w:r>
    </w:p>
    <w:p w14:paraId="7A7F7D7A" w14:textId="77777777"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ค่าเช่าจ่ายที่ได้ชำระก่อนเริ่ม หรือ ณ วันทำสัญญา สุทธิจากเงินจูงใจที่ได้รับตามสัญญาเช่า </w:t>
      </w:r>
    </w:p>
    <w:p w14:paraId="07FD9F78" w14:textId="77777777"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ต้นทุนทางตรงเริ่มแรก </w:t>
      </w:r>
    </w:p>
    <w:p w14:paraId="27DB72AC" w14:textId="77777777"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ต้นทุนการปรับสภาพสินทรัพย์ </w:t>
      </w:r>
    </w:p>
    <w:p w14:paraId="28CAED2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F9B623" w14:textId="77777777" w:rsidR="00E26EFA" w:rsidRPr="002E3B38" w:rsidRDefault="00E26EFA" w:rsidP="00CC11A6">
      <w:pPr>
        <w:pStyle w:val="ListParagraph"/>
        <w:tabs>
          <w:tab w:val="left" w:pos="1350"/>
        </w:tabs>
        <w:spacing w:after="0" w:line="240" w:lineRule="auto"/>
        <w:ind w:left="851"/>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2E3B38">
        <w:rPr>
          <w:rFonts w:ascii="Browallia New" w:eastAsia="Arial Unicode MS" w:hAnsi="Browallia New" w:cs="Browallia New"/>
          <w:sz w:val="28"/>
          <w:lang w:val="en-GB"/>
        </w:rPr>
        <w:t>12</w:t>
      </w:r>
      <w:r w:rsidRPr="002E3B38">
        <w:rPr>
          <w:rFonts w:ascii="Browallia New" w:eastAsia="Arial Unicode MS" w:hAnsi="Browallia New" w:cs="Browallia New"/>
          <w:sz w:val="28"/>
          <w:cs/>
          <w:lang w:val="en-GB"/>
        </w:rPr>
        <w:t xml:space="preserve"> เดือน สินทรัพย์ที่มีมูลค่าต่ำประกอบด้วย เครื่องถ่ายเอกสาร</w:t>
      </w:r>
    </w:p>
    <w:p w14:paraId="05CD0794"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7F4612B"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A9A07C4"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0605E9D"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11E5D8A"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26F1ED6"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4C307FE6" w14:textId="77777777" w:rsidR="006B6DCE" w:rsidRPr="002E3B38" w:rsidRDefault="006B6DCE"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5A86859" w14:textId="060BF2C1"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bookmarkStart w:id="6" w:name="_Toc48681815"/>
      <w:r w:rsidRPr="002E3B38">
        <w:rPr>
          <w:rFonts w:ascii="Browallia New" w:hAnsi="Browallia New" w:cs="Browallia New"/>
          <w:sz w:val="28"/>
          <w:cs/>
          <w:lang w:val="en-GB"/>
        </w:rPr>
        <w:lastRenderedPageBreak/>
        <w:t>หนี้สินทางการเงิน</w:t>
      </w:r>
      <w:bookmarkEnd w:id="6"/>
    </w:p>
    <w:p w14:paraId="48B7DEEC"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0EFCD3D" w14:textId="22FFD5EC"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การจัดประเภท</w:t>
      </w:r>
    </w:p>
    <w:p w14:paraId="1AA17E4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075E021"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05241B46"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536F244" w14:textId="77777777"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หากกลุ่มบริษัทมีภาระผูกพันตามสัญญาที่จะต้องส่งมอบเงินสดหรือสินทรัพย์ทางการเงินอื่นให้กับกิจการอื่น </w:t>
      </w:r>
      <w:r w:rsidRPr="002E3B38">
        <w:rPr>
          <w:rFonts w:ascii="Browallia New" w:eastAsia="Arial Unicode MS" w:hAnsi="Browallia New" w:cs="Browallia New"/>
          <w:sz w:val="28"/>
          <w:szCs w:val="28"/>
          <w:lang w:val="en-GB"/>
        </w:rPr>
        <w:br/>
      </w:r>
      <w:r w:rsidRPr="002E3B38">
        <w:rPr>
          <w:rFonts w:ascii="Browallia New" w:eastAsia="Arial Unicode MS" w:hAnsi="Browallia New" w:cs="Browallia New"/>
          <w:sz w:val="28"/>
          <w:szCs w:val="28"/>
          <w:cs/>
          <w:lang w:val="en-GB"/>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37F9107E" w14:textId="65DA0148" w:rsidR="00E26EFA" w:rsidRPr="002E3B38" w:rsidRDefault="00E26EFA" w:rsidP="008638E4">
      <w:pPr>
        <w:numPr>
          <w:ilvl w:val="0"/>
          <w:numId w:val="23"/>
        </w:numPr>
        <w:tabs>
          <w:tab w:val="clear" w:pos="907"/>
          <w:tab w:val="left" w:pos="135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68FA79ED"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C24763A"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2E3B38">
        <w:rPr>
          <w:rFonts w:ascii="Browallia New" w:hAnsi="Browallia New" w:cs="Browallia New"/>
          <w:sz w:val="28"/>
          <w:lang w:val="en-GB"/>
        </w:rPr>
        <w:t>12</w:t>
      </w:r>
      <w:r w:rsidRPr="002E3B38">
        <w:rPr>
          <w:rFonts w:ascii="Browallia New" w:hAnsi="Browallia New" w:cs="Browallia New"/>
          <w:sz w:val="28"/>
          <w:cs/>
          <w:lang w:val="en-GB"/>
        </w:rPr>
        <w:t xml:space="preserve"> เดือน นับจากวันสิ้นรอบระยะเวลารายงาน</w:t>
      </w:r>
    </w:p>
    <w:p w14:paraId="4DD875F2"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31ADE4" w14:textId="790723EE"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การวัดมูลค่า</w:t>
      </w:r>
    </w:p>
    <w:p w14:paraId="00E8C9AA"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D8D3D52"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2E766655" w14:textId="6E424341"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F408D58" w14:textId="3E622ECB"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การตัดรายการและการเปลี่ยนแปลงเงื่อนไขของสัญญา</w:t>
      </w:r>
    </w:p>
    <w:p w14:paraId="3A7B20D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0A8AB75"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1C673EF"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55A55CA"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659A088A"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1468506"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 xml:space="preserve">หากกลุ่มบริษัทพิจารณาแล้วว่าการต่อรองเงื่อนไขดังกล่าวไม่เข้าเงื่อนไขของการตัดรายการ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2E3B38">
        <w:rPr>
          <w:rFonts w:ascii="Browallia New" w:hAnsi="Browallia New" w:cs="Browallia New"/>
          <w:sz w:val="28"/>
          <w:lang w:val="en-GB"/>
        </w:rPr>
        <w:t xml:space="preserve">(Original effective interest rate) </w:t>
      </w:r>
      <w:r w:rsidRPr="002E3B38">
        <w:rPr>
          <w:rFonts w:ascii="Browallia New" w:hAnsi="Browallia New" w:cs="Browallia New"/>
          <w:sz w:val="28"/>
          <w:cs/>
          <w:lang w:val="en-GB"/>
        </w:rPr>
        <w:t>ของหนี้สินทางการเงินนั้น และรับรู้ส่วนต่างในรายการกำไรหรือขาดทุนอื่นในกำไรหรือขาดทุน</w:t>
      </w:r>
    </w:p>
    <w:p w14:paraId="696A30C9"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bookmarkStart w:id="7" w:name="_Toc48681819"/>
    </w:p>
    <w:p w14:paraId="29DE87A8" w14:textId="7C66E0CA"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lastRenderedPageBreak/>
        <w:t>ภาษีเงินได้งวดปัจจุบันและภาษีเงินได้รอการตัดบัญชี</w:t>
      </w:r>
      <w:bookmarkEnd w:id="7"/>
    </w:p>
    <w:p w14:paraId="5906FC71"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7C0F4EAB" w14:textId="5AB6F2CC"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7249EB3B"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18D2330B"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rPr>
      </w:pPr>
      <w:r w:rsidRPr="002E3B38">
        <w:rPr>
          <w:rFonts w:ascii="Browallia New" w:hAnsi="Browallia New" w:cs="Browallia New"/>
          <w:i/>
          <w:iCs/>
          <w:sz w:val="28"/>
          <w:cs/>
          <w:lang w:val="en-GB"/>
        </w:rPr>
        <w:t>ภาษีเงินได้ของงวดปัจจุบัน</w:t>
      </w:r>
    </w:p>
    <w:p w14:paraId="4AA3CEF9"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บริษัทจะตั้งประมาณการค่าใช้จ่ายภาษีที่เหมาะสมจากจำนวนที่คาดว่าจะต้องจ่ายชำระแก่หน่วยงานจัดเก็บภาษี</w:t>
      </w:r>
    </w:p>
    <w:p w14:paraId="094804F2"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AF26D44"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rPr>
      </w:pPr>
      <w:r w:rsidRPr="002E3B38">
        <w:rPr>
          <w:rFonts w:ascii="Browallia New" w:hAnsi="Browallia New" w:cs="Browallia New"/>
          <w:i/>
          <w:iCs/>
          <w:sz w:val="28"/>
          <w:cs/>
          <w:lang w:val="en-GB"/>
        </w:rPr>
        <w:t>ภาษีเงินได้รอการตัดบัญชี</w:t>
      </w:r>
    </w:p>
    <w:p w14:paraId="5FF009A8"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2E3B38">
        <w:rPr>
          <w:rFonts w:ascii="Browallia New" w:hAnsi="Browallia New" w:cs="Browallia New"/>
          <w:sz w:val="28"/>
        </w:rPr>
        <w:t xml:space="preserve"> </w:t>
      </w:r>
      <w:r w:rsidRPr="002E3B38">
        <w:rPr>
          <w:rFonts w:ascii="Browallia New" w:hAnsi="Browallia New" w:cs="Browallia New"/>
          <w:sz w:val="28"/>
          <w:cs/>
          <w:lang w:val="en-GB"/>
        </w:rPr>
        <w:t>กลุ่มบริษัทจะไม่รับรู้ภาษีเงินได้รอการตัดบัญชีสำหรับผลต่างชั่วคราวที่เกิดจากเหตุการณ์ต่อไปนี้</w:t>
      </w:r>
    </w:p>
    <w:p w14:paraId="16AF49A0"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5DA83F90" w14:textId="73E2960A" w:rsidR="00E26EFA" w:rsidRPr="002E3B38" w:rsidRDefault="00E26EFA" w:rsidP="008638E4">
      <w:pPr>
        <w:pStyle w:val="ListParagraph"/>
        <w:numPr>
          <w:ilvl w:val="0"/>
          <w:numId w:val="26"/>
        </w:numPr>
        <w:tabs>
          <w:tab w:val="left" w:pos="2410"/>
        </w:tabs>
        <w:spacing w:after="0" w:line="240" w:lineRule="auto"/>
        <w:ind w:left="1276" w:hanging="425"/>
        <w:jc w:val="thaiDistribute"/>
        <w:rPr>
          <w:rFonts w:ascii="Browallia New" w:hAnsi="Browallia New" w:cs="Browallia New"/>
          <w:sz w:val="28"/>
        </w:rPr>
      </w:pPr>
      <w:r w:rsidRPr="002E3B38">
        <w:rPr>
          <w:rFonts w:ascii="Browallia New" w:hAnsi="Browallia New" w:cs="Browallia New"/>
          <w:sz w:val="28"/>
          <w:cs/>
          <w:lang w:val="en-GB"/>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1A9B593F" w14:textId="77777777" w:rsidR="00E26EFA" w:rsidRPr="002E3B38" w:rsidRDefault="00E26EFA" w:rsidP="008638E4">
      <w:pPr>
        <w:pStyle w:val="ListParagraph"/>
        <w:numPr>
          <w:ilvl w:val="0"/>
          <w:numId w:val="26"/>
        </w:numPr>
        <w:tabs>
          <w:tab w:val="left" w:pos="2410"/>
        </w:tabs>
        <w:spacing w:after="0" w:line="240" w:lineRule="auto"/>
        <w:ind w:left="1276" w:hanging="425"/>
        <w:jc w:val="thaiDistribute"/>
        <w:rPr>
          <w:rFonts w:ascii="Browallia New" w:hAnsi="Browallia New" w:cs="Browallia New"/>
          <w:sz w:val="28"/>
        </w:rPr>
      </w:pPr>
      <w:r w:rsidRPr="002E3B38">
        <w:rPr>
          <w:rFonts w:ascii="Browallia New" w:hAnsi="Browallia New" w:cs="Browallia New"/>
          <w:sz w:val="28"/>
          <w:cs/>
          <w:lang w:val="en-GB"/>
        </w:rPr>
        <w:t>ผลต่างชั่วคราวของเงินลงทุนในบริษัทย่อยและบริษัทร่วม ที่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54BB88DF"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397EBBB0"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DF31F43" w14:textId="4AE4C5ED"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3031C65"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 xml:space="preserve">สินทรัพย์ภาษีเงินได้รอการ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 </w:t>
      </w:r>
    </w:p>
    <w:p w14:paraId="2964F402"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rPr>
      </w:pPr>
    </w:p>
    <w:p w14:paraId="20F1B5BD" w14:textId="1A37FE2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592A80D2" w14:textId="77777777" w:rsidR="00984FA4" w:rsidRPr="002E3B38" w:rsidRDefault="00984FA4"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728C29BB" w14:textId="77777777" w:rsidR="00984FA4" w:rsidRPr="002E3B38" w:rsidRDefault="00984FA4" w:rsidP="00CC11A6">
      <w:pPr>
        <w:pStyle w:val="ListParagraph"/>
        <w:tabs>
          <w:tab w:val="left" w:pos="1350"/>
        </w:tabs>
        <w:spacing w:after="0" w:line="240" w:lineRule="auto"/>
        <w:ind w:left="851"/>
        <w:jc w:val="thaiDistribute"/>
        <w:rPr>
          <w:rFonts w:ascii="Browallia New" w:hAnsi="Browallia New" w:cs="Browallia New"/>
          <w:sz w:val="28"/>
        </w:rPr>
      </w:pPr>
    </w:p>
    <w:p w14:paraId="70642069" w14:textId="4F64786F"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cs/>
          <w:lang w:val="en-GB"/>
        </w:rPr>
      </w:pPr>
      <w:r w:rsidRPr="002E3B38">
        <w:rPr>
          <w:rFonts w:ascii="Browallia New" w:hAnsi="Browallia New" w:cs="Browallia New"/>
          <w:sz w:val="28"/>
          <w:cs/>
          <w:lang w:val="en-GB"/>
        </w:rPr>
        <w:lastRenderedPageBreak/>
        <w:t>ผลประโยชน์พนักงาน</w:t>
      </w:r>
    </w:p>
    <w:p w14:paraId="4C3C5CA5"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2BB1390"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กลุ่มบริษัทได้กำหนดโครงการผลประโยชน์เมื่อเกษียณอายุในหลายรูปแบบ กลุ่มบริษัทมีทั้งโครงการสมทบเงินและโครงการผลประโยชน์</w:t>
      </w:r>
    </w:p>
    <w:p w14:paraId="1DEA4B30"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0533C0A"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สำหรับโครงการสมทบเงินกลุ่มบริษัทจะจ่ายเงินสมทบให้กองทุนในจำนวนเงินที่คงที่ กลุ่มบริษัทไม่มีภาระผูกพันทางกฎหมายหรือภาระผูกพันจากการอนุมานที่จะต้องจ่ายเงินเพิ่ม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การให้บริการจากพนักงานทั้งในอดีตและปัจจุบัน กลุ่มบริษัทจะจ่ายสมทบให้กับกองทุนสำรองเลี้ยงชีพ ซึ่งบริหารโดยผู้จัดการกองทุนภายนอกตามเกณฑ์และข้อกำหนดของ พระราชบัญญัติกองทุนสำรองเลี้ยงชีพ พ.ศ. </w:t>
      </w:r>
      <w:r w:rsidRPr="002E3B38">
        <w:rPr>
          <w:rFonts w:ascii="Browallia New" w:hAnsi="Browallia New" w:cs="Browallia New"/>
          <w:sz w:val="28"/>
          <w:lang w:val="en-GB"/>
        </w:rPr>
        <w:t>2530</w:t>
      </w:r>
      <w:r w:rsidRPr="002E3B38">
        <w:rPr>
          <w:rFonts w:ascii="Browallia New" w:hAnsi="Browallia New" w:cs="Browallia New"/>
          <w:sz w:val="28"/>
          <w:cs/>
          <w:lang w:val="en-GB"/>
        </w:rPr>
        <w:t xml:space="preserve"> กลุ่มบริษัทไม่มีภาระผูกพันที่จะจ่ายเงินเพิ่มอีกเมื่อได้จ่ายเงินสมทบไปแล้ว เงินสมทบจะถูกรับรู้เป็นค่าใช้จ่ายผลประโยชน์พนักงานเมื่อถึงกำหนดชำระ สำหรับเงินสมทบจ่ายล่วงหน้าจะถูกรับรู้เป็นสินทรัพย์จนกว่าจะมีการได้รับเงินคืนหรือหักออกเมื่อครบกำหนดจ่าย</w:t>
      </w:r>
    </w:p>
    <w:p w14:paraId="4AC6B265" w14:textId="20B88F25"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สำหรับโครงการผลประโยชน์คือโครงการบำเหน็จบำนาญที่ไม่ใช่โครงการสมทบเงิน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เช่น อายุ จำนวนปีที่ให้บริการ และค่าตอบแทน</w:t>
      </w:r>
    </w:p>
    <w:p w14:paraId="38EF9AA6" w14:textId="77777777" w:rsidR="00645431" w:rsidRPr="002E3B38" w:rsidRDefault="00645431"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036AB8E"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 ซึ่งเป็นสกุลเงินเดียวกับสกุลเงินที่จะจ่ายภาระผูกพัน และวันครบกำหนดของพันธบัตรรัฐบาลใกล้เคียงกับระยะเวลาที่ต้องชำระภาระผูกพันกองทุนบำเหน็จบำนาญ </w:t>
      </w:r>
    </w:p>
    <w:p w14:paraId="5C60348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1CB5BD4"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ำไรและขาดทุนจากการวัดมูลค่าใหม่ที่เกิดขึ้นจากการปรับปรุงจากประสบการณ์หรือการเปลี่ยนแปลงในข้อสมมติฐานจะต้องรับรู้ในส่วนของเจ้าของผ่านกำไรขาดทุนเบ็ดเสร็จอื่นในงวดที่เกิดขึ้น</w:t>
      </w:r>
    </w:p>
    <w:p w14:paraId="218ED6D8"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FD4D5A3"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ต้นทุนบริการในอดีตจะถูกรับรู้ทันทีในกำไรหรือขาดทุน </w:t>
      </w:r>
    </w:p>
    <w:p w14:paraId="2314BEC2"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DE6EBB8" w14:textId="51DDD578"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t>ประมาณการหนี้สิน</w:t>
      </w:r>
    </w:p>
    <w:p w14:paraId="4EEDEA7A"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849353F" w14:textId="204DBB2B"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 xml:space="preserve">ประมาณการหนี้สินจะรับรู้ก็ต่อเมื่อ กลุ่มบริษัทมีภาระผูกพันในปัจจุบันตามกฎหมายหรือตามข้อตกลงซึ่งจัดทำไว้อันเป็นผลสืบเนื่องมาจากเหตุการณ์ในอดีต ซึ่งการชำระภาระผูกพันนั้นมีความเป็นไปได้ค่อนข้างแน่ว่าจะส่งผลให้กลุ่มบริษัทต้องสูญเสียทรัพยากรออกไปและสามารถประมาณการจำนวนที่ต้องจ่ายได้อย่างน่าเชื่อถือ </w:t>
      </w:r>
    </w:p>
    <w:p w14:paraId="4B8C6D14"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5418522"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กลุ่มบริษัทจะวัดมูลค่าของจำนวนประมาณการหนี้สิน 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 จะรับรู้เป็นดอกเบี้ยจ่าย</w:t>
      </w:r>
    </w:p>
    <w:p w14:paraId="1D9D66A2" w14:textId="08143558"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A77234D" w14:textId="0273F7C7"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lastRenderedPageBreak/>
        <w:t>ทุนเรือนหุ้น</w:t>
      </w:r>
    </w:p>
    <w:p w14:paraId="079221A2"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C210378" w14:textId="6304BD9E"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หุ้นสามัญที่กลุ่มบริษัทสามารถกำหนดการจ่ายเงินปันผลได้อย่างอิสระจะจัดประเภทไว้เป็นส่วนของเจ้าของ หุ้นประเภทอื่นซึ่งรวมถึงหุ้นบุริมสิทธิชนิดบังคับไถ่ถอนจะจัดประเภทไว้เป็นหนี้สิน</w:t>
      </w:r>
    </w:p>
    <w:p w14:paraId="698ECE3C"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68AC41E"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2537E3FC" w14:textId="77777777" w:rsidR="000D6BC0" w:rsidRPr="002E3B38" w:rsidRDefault="000D6BC0"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109500D"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lang w:val="en-GB"/>
        </w:rPr>
      </w:pPr>
      <w:r w:rsidRPr="002E3B38">
        <w:rPr>
          <w:rFonts w:ascii="Browallia New" w:hAnsi="Browallia New" w:cs="Browallia New"/>
          <w:i/>
          <w:iCs/>
          <w:sz w:val="28"/>
          <w:cs/>
          <w:lang w:val="en-GB"/>
        </w:rPr>
        <w:t>หุ้นทุนซื้อคืน</w:t>
      </w:r>
    </w:p>
    <w:p w14:paraId="0D50F49E"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5C50878"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กรณีที่บริษัทใดก็ตามในกลุ่มบริษัทซื้อคืนหุ้นสามัญของบริษัทกลับคืน สิ่งตอบแทนที่จ่ายไปรวมถึงต้นทุนเพิ่มเติมที่เกี่ยวข้องโดยตรง</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(สุทธิจากภาษีเงินได้</w:t>
      </w:r>
      <w:r w:rsidRPr="002E3B38">
        <w:rPr>
          <w:rFonts w:ascii="Browallia New" w:hAnsi="Browallia New" w:cs="Browallia New"/>
          <w:sz w:val="28"/>
          <w:lang w:val="en-GB"/>
        </w:rPr>
        <w:t>)</w:t>
      </w:r>
      <w:r w:rsidRPr="002E3B38">
        <w:rPr>
          <w:rFonts w:ascii="Browallia New" w:hAnsi="Browallia New" w:cs="Browallia New"/>
          <w:sz w:val="28"/>
          <w:cs/>
          <w:lang w:val="en-GB"/>
        </w:rPr>
        <w:t xml:space="preserve">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เกี่ยวข้องโดยตรงสุทธิจากภาษีเงินได้ที่เกี่ยวข้อง จะแสดงรวมไว้ในส่วนของเจ้าของ</w:t>
      </w:r>
    </w:p>
    <w:p w14:paraId="22E2D0D7"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72729BA6" w14:textId="6AD7A7A5"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t>การรับรู้รายได้</w:t>
      </w:r>
      <w:r w:rsidRPr="002E3B38" w:rsidDel="00CC30F9">
        <w:rPr>
          <w:rFonts w:ascii="Browallia New" w:hAnsi="Browallia New" w:cs="Browallia New"/>
          <w:sz w:val="28"/>
          <w:lang w:val="en-GB"/>
        </w:rPr>
        <w:t xml:space="preserve"> </w:t>
      </w:r>
    </w:p>
    <w:p w14:paraId="31CA1D73"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1D89F38"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รายได้หลักรวมถึงรายได้ที่เกิดจากกิจกรรมปกติทางธุรกิจทุกประเภท รวมถึงรายได้อื่น ๆ ที่กลุ่มบริษัทได้รับจากการขนส่งสินค้าและให้บริการในกิจกรรมตามปกติธุรกิจ</w:t>
      </w:r>
    </w:p>
    <w:p w14:paraId="5E60E409"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6190C0E"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กลุ่มบริษัทรับรู้รายได้สุทธิจากภาษีมูลค่าเพิ่มซึ่งกลุ่มบริษัทจะรับรู้รายได้เมื่อคาดว่ามีความเป็นไปได้ค่อนข้างแน่ที่จะได้รับชำระเมื่อส่งมอบสินค้าหรือให้บริการ</w:t>
      </w:r>
    </w:p>
    <w:p w14:paraId="49F0464F"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1C61AA5"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สำหรับสัญญาที่มีหลายองค์ประกอบที่กลุ่มบริษัทจะต้องส่งมอบสินค้าหรือให้บริการหลายประเภท กลุ่มบริษัทต้องแยกเป็นแต่ละภาระที่ต้องปฏิบัติที่แยกต่างหากจากกัน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บริษัทจะรับรู้รายได้ของแต่ละภาระที่ต้องปฏิบัติแยกต่างหากจากกันเมื่อกลุ่มบริษัทได้ปฏิบัติตามภาระนั้นแล้ว</w:t>
      </w:r>
    </w:p>
    <w:p w14:paraId="47F8EC88"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396E6E9" w14:textId="5AF975E8"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t>รายได้จากการขายสินค้า</w:t>
      </w:r>
    </w:p>
    <w:p w14:paraId="3F2559C1"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6F1042D"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รายได้จากการขายสินค้ารับรู้เมื่อคาดว่ามีความเป็นไปได้ค่อนข้างแน่ที่จะได้รับชำระเมื่อส่งมอบสินค้า</w:t>
      </w:r>
    </w:p>
    <w:p w14:paraId="3739FBA1"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FCD183B" w14:textId="77777777" w:rsidR="0092243D" w:rsidRPr="002E3B38" w:rsidRDefault="0092243D"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3AFCE6" w14:textId="77777777" w:rsidR="0092243D" w:rsidRPr="002E3B38" w:rsidRDefault="0092243D"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F9DAC2D" w14:textId="77777777" w:rsidR="0092243D" w:rsidRPr="002E3B38" w:rsidRDefault="0092243D"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2D920D2C" w14:textId="77777777" w:rsidR="0092243D" w:rsidRPr="002E3B38" w:rsidRDefault="0092243D"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6771BB1" w14:textId="107FE6C1"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lang w:val="en-GB"/>
        </w:rPr>
      </w:pPr>
      <w:r w:rsidRPr="002E3B38">
        <w:rPr>
          <w:rFonts w:ascii="Browallia New" w:hAnsi="Browallia New" w:cs="Browallia New"/>
          <w:i/>
          <w:iCs/>
          <w:sz w:val="28"/>
          <w:u w:val="single"/>
          <w:cs/>
          <w:lang w:val="en-GB"/>
        </w:rPr>
        <w:lastRenderedPageBreak/>
        <w:t>รายได้จากการให้บริการ</w:t>
      </w:r>
    </w:p>
    <w:p w14:paraId="626E24B9" w14:textId="77777777" w:rsidR="00E26EFA" w:rsidRPr="002E3B38" w:rsidRDefault="00E26EFA" w:rsidP="00CC11A6">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683BBBA" w14:textId="5E74DCCD"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 xml:space="preserve">รายได้จากการบริการโฆษณาและการประชาสัมพันธ์จะรับรู้เป็นรายได้เมื่อได้ให้บริการแล้วทางสื่อโทรทัศน์และสื่อวิทยุ </w:t>
      </w:r>
    </w:p>
    <w:p w14:paraId="76C5A556" w14:textId="05DADBCB"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รายได้จากการรับจ้าง รับรู้เป็นรายได้เมื่อมีการส่งมอบงาน</w:t>
      </w:r>
    </w:p>
    <w:p w14:paraId="1764BB1F" w14:textId="7E4BCFFF"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รายได้จากการผลิตกิจกรรมรับรู้เป็นรายได้ตามสัดส่วนงานที่ให้บริการเสร็จ</w:t>
      </w:r>
    </w:p>
    <w:p w14:paraId="0E6B56E0" w14:textId="3D49BCF4"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รายได้จากการจัดคอนเสิร์ตรับรู้เป็นรายได้เมื่อมีการแสดงแล้ว</w:t>
      </w:r>
    </w:p>
    <w:p w14:paraId="46F09535" w14:textId="7EE9BE6F"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รายได้ค่าบริหารศิลปินรับรู้เป็นรายได้เมื่อได้ให้บริการแล้ว</w:t>
      </w:r>
    </w:p>
    <w:p w14:paraId="1698F72F" w14:textId="199850D4"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รายได้ธุรกิจดิจิทัลรับรู้เมื่อมีการให้บริการดาวน์โหลดเพลงแล้ว</w:t>
      </w:r>
    </w:p>
    <w:p w14:paraId="58D0DB89" w14:textId="75DF69A6"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hAnsi="Browallia New" w:cs="Browallia New"/>
          <w:sz w:val="28"/>
          <w:lang w:val="en-GB"/>
        </w:rPr>
      </w:pPr>
      <w:r w:rsidRPr="002E3B38">
        <w:rPr>
          <w:rFonts w:ascii="Browallia New" w:hAnsi="Browallia New" w:cs="Browallia New"/>
          <w:sz w:val="28"/>
          <w:cs/>
          <w:lang w:val="en-GB"/>
        </w:rPr>
        <w:t>รายได้จากการบริหารจัดการรับรู้เป็นรายได้เมื่อได้ให้บริการแล้ว</w:t>
      </w:r>
    </w:p>
    <w:p w14:paraId="688A5B25" w14:textId="77777777" w:rsidR="0092243D" w:rsidRPr="002E3B38" w:rsidRDefault="0092243D" w:rsidP="0092243D">
      <w:pPr>
        <w:tabs>
          <w:tab w:val="left" w:pos="1350"/>
        </w:tabs>
        <w:spacing w:line="240" w:lineRule="auto"/>
        <w:ind w:left="851"/>
        <w:jc w:val="thaiDistribute"/>
        <w:rPr>
          <w:rFonts w:ascii="Browallia New" w:eastAsia="Calibri" w:hAnsi="Browallia New" w:cs="Browallia New"/>
          <w:sz w:val="28"/>
          <w:lang w:val="en-GB"/>
        </w:rPr>
      </w:pPr>
    </w:p>
    <w:p w14:paraId="5F82F614" w14:textId="3513094C"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rPr>
      </w:pPr>
      <w:r w:rsidRPr="002E3B38">
        <w:rPr>
          <w:rFonts w:ascii="Browallia New" w:hAnsi="Browallia New" w:cs="Browallia New"/>
          <w:i/>
          <w:iCs/>
          <w:sz w:val="28"/>
          <w:u w:val="single"/>
          <w:cs/>
          <w:lang w:val="en-GB"/>
        </w:rPr>
        <w:t>รายได้ค่าลิขสิทธิ์</w:t>
      </w:r>
    </w:p>
    <w:p w14:paraId="3E2738E7"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01BED561" w14:textId="0996CEAF"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cs/>
          <w:lang w:val="en-GB"/>
        </w:rPr>
      </w:pPr>
      <w:r w:rsidRPr="002E3B38">
        <w:rPr>
          <w:rFonts w:ascii="Browallia New" w:eastAsia="Arial Unicode MS" w:hAnsi="Browallia New" w:cs="Browallia New"/>
          <w:sz w:val="28"/>
          <w:cs/>
          <w:lang w:val="en-GB"/>
        </w:rPr>
        <w:t>รายได้จากค่าลิขสิทธิ์เพลงรับรู้เป็นรายได้เมื่อลูกค้าได้รับสิทธิ์</w:t>
      </w:r>
    </w:p>
    <w:p w14:paraId="110CAD74" w14:textId="6E0C1ECE" w:rsidR="00E26EFA" w:rsidRPr="002E3B38" w:rsidRDefault="00E26EFA" w:rsidP="008638E4">
      <w:pPr>
        <w:pStyle w:val="ListParagraph"/>
        <w:numPr>
          <w:ilvl w:val="0"/>
          <w:numId w:val="27"/>
        </w:numPr>
        <w:tabs>
          <w:tab w:val="left" w:pos="1350"/>
        </w:tabs>
        <w:spacing w:after="0" w:line="240" w:lineRule="auto"/>
        <w:ind w:left="1276" w:hanging="425"/>
        <w:jc w:val="thaiDistribute"/>
        <w:rPr>
          <w:rFonts w:ascii="Browallia New" w:eastAsia="Arial Unicode MS" w:hAnsi="Browallia New" w:cs="Browallia New"/>
          <w:sz w:val="28"/>
          <w:cs/>
          <w:lang w:val="en-GB"/>
        </w:rPr>
      </w:pPr>
      <w:r w:rsidRPr="002E3B38">
        <w:rPr>
          <w:rFonts w:ascii="Browallia New" w:eastAsia="Arial Unicode MS" w:hAnsi="Browallia New" w:cs="Browallia New"/>
          <w:sz w:val="28"/>
          <w:cs/>
          <w:lang w:val="en-GB"/>
        </w:rPr>
        <w:t>รายได้จากการขายลิขสิทธิ์ภาพยนตร์รับรู้เป็นรายได้เมื่อลูกค้าได้รับสิทธิ์</w:t>
      </w:r>
    </w:p>
    <w:p w14:paraId="2E66EBFF"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3D78709A" w14:textId="481ED903"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rPr>
      </w:pPr>
      <w:r w:rsidRPr="002E3B38">
        <w:rPr>
          <w:rFonts w:ascii="Browallia New" w:hAnsi="Browallia New" w:cs="Browallia New"/>
          <w:i/>
          <w:iCs/>
          <w:sz w:val="28"/>
          <w:u w:val="single"/>
          <w:cs/>
          <w:lang w:val="en-GB"/>
        </w:rPr>
        <w:t>รายได้ดอกเบี้ย</w:t>
      </w:r>
    </w:p>
    <w:p w14:paraId="50848B0D"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6BA56C06" w14:textId="40FA52A9"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eastAsia="Arial Unicode MS" w:hAnsi="Browallia New" w:cs="Browallia New"/>
          <w:sz w:val="28"/>
          <w:cs/>
          <w:lang w:val="en-GB"/>
        </w:rPr>
        <w:t>รายได้</w:t>
      </w:r>
      <w:r w:rsidRPr="002E3B38">
        <w:rPr>
          <w:rFonts w:ascii="Browallia New" w:hAnsi="Browallia New" w:cs="Browallia New"/>
          <w:sz w:val="28"/>
          <w:cs/>
          <w:lang w:val="en-GB"/>
        </w:rPr>
        <w:t>ดอกเบี้ยรับรู้ตามเกณฑ์สัดส่วนของเวลาโดยคำนึงถึงอัตราดอกเบี้ยที่แท้จริงของช่วงเวลาจนถึงวันครบอายุและพิจารณาจากจำนวนเงินต้นที่เป็นยอดคงเหลือในบัญชีสำหรับการบันทึกค้างรับของกลุ่มบริษัท</w:t>
      </w:r>
    </w:p>
    <w:p w14:paraId="7B18F1B5" w14:textId="77777777" w:rsidR="005303F7" w:rsidRPr="002E3B38" w:rsidRDefault="005303F7" w:rsidP="00CC11A6">
      <w:pPr>
        <w:pStyle w:val="ListParagraph"/>
        <w:tabs>
          <w:tab w:val="left" w:pos="1350"/>
        </w:tabs>
        <w:spacing w:after="0" w:line="240" w:lineRule="auto"/>
        <w:ind w:left="851"/>
        <w:jc w:val="thaiDistribute"/>
        <w:rPr>
          <w:rFonts w:ascii="Browallia New" w:hAnsi="Browallia New" w:cs="Browallia New"/>
          <w:sz w:val="28"/>
        </w:rPr>
      </w:pPr>
    </w:p>
    <w:p w14:paraId="442E05D6" w14:textId="3EE148C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i/>
          <w:iCs/>
          <w:sz w:val="28"/>
          <w:u w:val="single"/>
        </w:rPr>
      </w:pPr>
      <w:r w:rsidRPr="002E3B38">
        <w:rPr>
          <w:rFonts w:ascii="Browallia New" w:hAnsi="Browallia New" w:cs="Browallia New"/>
          <w:i/>
          <w:iCs/>
          <w:sz w:val="28"/>
          <w:u w:val="single"/>
          <w:cs/>
          <w:lang w:val="en-GB"/>
        </w:rPr>
        <w:t>เงินปันผลรับ</w:t>
      </w:r>
    </w:p>
    <w:p w14:paraId="34A2ACB3"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5FC80D37"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rPr>
      </w:pPr>
      <w:r w:rsidRPr="002E3B38">
        <w:rPr>
          <w:rFonts w:ascii="Browallia New" w:hAnsi="Browallia New" w:cs="Browallia New"/>
          <w:sz w:val="28"/>
          <w:cs/>
          <w:lang w:val="en-GB"/>
        </w:rPr>
        <w:t>เงินปันผลรับถือเป็นรายได้เมื่อบริษัทมีสิทธิในการรับเงินปันผล</w:t>
      </w:r>
    </w:p>
    <w:p w14:paraId="18AFEE0B"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6AFDDD1D" w14:textId="5861CE08"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lang w:val="en-GB"/>
        </w:rPr>
      </w:pPr>
      <w:r w:rsidRPr="002E3B38">
        <w:rPr>
          <w:rFonts w:ascii="Browallia New" w:hAnsi="Browallia New" w:cs="Browallia New"/>
          <w:sz w:val="28"/>
          <w:cs/>
          <w:lang w:val="en-GB"/>
        </w:rPr>
        <w:t>ต้นทุนทางการเงิน</w:t>
      </w:r>
    </w:p>
    <w:p w14:paraId="6FBA986F" w14:textId="77777777" w:rsidR="00C53972" w:rsidRPr="002E3B38" w:rsidRDefault="00C53972" w:rsidP="00CC11A6">
      <w:pPr>
        <w:pStyle w:val="ListParagraph"/>
        <w:tabs>
          <w:tab w:val="left" w:pos="851"/>
        </w:tabs>
        <w:spacing w:after="0" w:line="240" w:lineRule="auto"/>
        <w:ind w:left="426"/>
        <w:jc w:val="thaiDistribute"/>
        <w:rPr>
          <w:rFonts w:ascii="Browallia New" w:hAnsi="Browallia New" w:cs="Browallia New"/>
          <w:b/>
          <w:bCs/>
          <w:sz w:val="28"/>
          <w:lang w:val="en-GB"/>
        </w:rPr>
      </w:pPr>
    </w:p>
    <w:p w14:paraId="28188EC8" w14:textId="7777777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ต้นทุนทางการเงินประกอบด้วย ดอกเบี้ยจ่ายและค่าธรรมเนียมจากเงินกู้ยืมระยะสั้นจากสถาบันการเงิน และจากบริษัทย่อย และดอกเบี้ยจ่ายจากหนี้สินตามสัญญาเช่าการเงินและหนี้สินตามสัญญาเช่า</w:t>
      </w:r>
    </w:p>
    <w:p w14:paraId="512A6233"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0752093D" w14:textId="0A1A7909" w:rsidR="00C53972"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t>การจ่ายเงินปันผล</w:t>
      </w:r>
    </w:p>
    <w:p w14:paraId="7D91C3B6" w14:textId="77777777" w:rsidR="00C53972" w:rsidRPr="002E3B38" w:rsidRDefault="00C53972" w:rsidP="00CC11A6">
      <w:pPr>
        <w:pStyle w:val="ListParagraph"/>
        <w:tabs>
          <w:tab w:val="left" w:pos="851"/>
        </w:tabs>
        <w:spacing w:after="0" w:line="240" w:lineRule="auto"/>
        <w:ind w:left="425"/>
        <w:jc w:val="thaiDistribute"/>
        <w:rPr>
          <w:rFonts w:ascii="Browallia New" w:hAnsi="Browallia New" w:cs="Browallia New"/>
          <w:b/>
          <w:bCs/>
          <w:sz w:val="28"/>
        </w:rPr>
      </w:pPr>
    </w:p>
    <w:p w14:paraId="0D472D0D" w14:textId="6D145F50"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เงินปันผลและเงินปันผลระหว่างกาลที่จ่ายบันทึกในงบการเงินรวมและเฉพาะ</w:t>
      </w:r>
      <w:r w:rsidR="00D9382F" w:rsidRPr="002E3B38">
        <w:rPr>
          <w:rFonts w:ascii="Browallia New" w:hAnsi="Browallia New" w:cs="Browallia New"/>
          <w:sz w:val="28"/>
          <w:cs/>
          <w:lang w:val="en-GB"/>
        </w:rPr>
        <w:t>บริษัท</w:t>
      </w:r>
      <w:r w:rsidRPr="002E3B38">
        <w:rPr>
          <w:rFonts w:ascii="Browallia New" w:hAnsi="Browallia New" w:cs="Browallia New"/>
          <w:sz w:val="28"/>
          <w:cs/>
          <w:lang w:val="en-GB"/>
        </w:rPr>
        <w:t>ในรอบระยะเวลาบัญชี ซึ่งที่ประชุมผู้ถือหุ้นและกรรมการของกลุ่มบริษัทที่เกี่ยวข้องได้อนุมัติการจ่ายเงินปันผลตามลำดับ</w:t>
      </w:r>
    </w:p>
    <w:p w14:paraId="7E980C62"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37DCEE87" w14:textId="77777777" w:rsidR="0092243D" w:rsidRPr="002E3B38" w:rsidRDefault="0092243D"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668C11F9" w14:textId="77777777" w:rsidR="0092243D" w:rsidRPr="002E3B38" w:rsidRDefault="0092243D"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2A200271" w14:textId="6D2331A4" w:rsidR="00E26EFA" w:rsidRPr="002E3B38" w:rsidRDefault="00E26EFA" w:rsidP="008638E4">
      <w:pPr>
        <w:pStyle w:val="ListParagraph"/>
        <w:numPr>
          <w:ilvl w:val="0"/>
          <w:numId w:val="19"/>
        </w:numPr>
        <w:tabs>
          <w:tab w:val="left" w:pos="851"/>
        </w:tabs>
        <w:spacing w:after="0" w:line="240" w:lineRule="auto"/>
        <w:ind w:left="851" w:hanging="417"/>
        <w:jc w:val="thaiDistribute"/>
        <w:rPr>
          <w:rFonts w:ascii="Browallia New" w:hAnsi="Browallia New" w:cs="Browallia New"/>
          <w:sz w:val="28"/>
        </w:rPr>
      </w:pPr>
      <w:r w:rsidRPr="002E3B38">
        <w:rPr>
          <w:rFonts w:ascii="Browallia New" w:hAnsi="Browallia New" w:cs="Browallia New"/>
          <w:sz w:val="28"/>
          <w:cs/>
          <w:lang w:val="en-GB"/>
        </w:rPr>
        <w:lastRenderedPageBreak/>
        <w:t>ข้อมูลจำแนกตามส่วนงาน</w:t>
      </w:r>
    </w:p>
    <w:p w14:paraId="290A5FD3" w14:textId="77777777" w:rsidR="00E26EFA" w:rsidRPr="002E3B38" w:rsidRDefault="00E26EFA" w:rsidP="00CC11A6">
      <w:pPr>
        <w:tabs>
          <w:tab w:val="clear" w:pos="907"/>
          <w:tab w:val="left" w:pos="1350"/>
        </w:tabs>
        <w:spacing w:line="240" w:lineRule="auto"/>
        <w:ind w:left="720"/>
        <w:jc w:val="thaiDistribute"/>
        <w:rPr>
          <w:rFonts w:ascii="Browallia New" w:eastAsia="Arial Unicode MS" w:hAnsi="Browallia New" w:cs="Browallia New"/>
          <w:sz w:val="28"/>
          <w:szCs w:val="28"/>
          <w:lang w:val="en-GB"/>
        </w:rPr>
      </w:pPr>
    </w:p>
    <w:p w14:paraId="0E0AF307" w14:textId="2101DDC7" w:rsidR="00E26EFA" w:rsidRPr="002E3B38" w:rsidRDefault="00E26EFA" w:rsidP="00CC11A6">
      <w:pPr>
        <w:pStyle w:val="ListParagraph"/>
        <w:tabs>
          <w:tab w:val="left" w:pos="1350"/>
        </w:tabs>
        <w:spacing w:after="0" w:line="240" w:lineRule="auto"/>
        <w:ind w:left="851"/>
        <w:jc w:val="thaiDistribute"/>
        <w:rPr>
          <w:rFonts w:ascii="Browallia New" w:hAnsi="Browallia New" w:cs="Browallia New"/>
          <w:sz w:val="28"/>
          <w:lang w:val="en-GB"/>
        </w:rPr>
      </w:pPr>
      <w:r w:rsidRPr="002E3B38">
        <w:rPr>
          <w:rFonts w:ascii="Browallia New" w:hAnsi="Browallia New" w:cs="Browallia New"/>
          <w:sz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คณะกรรมการบริษัทที่ทำการตัดสินใจเชิงกลยุทธ์</w:t>
      </w:r>
    </w:p>
    <w:p w14:paraId="58AC5FA1" w14:textId="77777777" w:rsidR="002C244A" w:rsidRPr="002E3B38" w:rsidRDefault="002C244A" w:rsidP="00CC11A6">
      <w:pPr>
        <w:pStyle w:val="ListParagraph"/>
        <w:tabs>
          <w:tab w:val="left" w:pos="1350"/>
        </w:tabs>
        <w:spacing w:after="0" w:line="240" w:lineRule="auto"/>
        <w:ind w:left="851"/>
        <w:jc w:val="thaiDistribute"/>
        <w:rPr>
          <w:rFonts w:ascii="Browallia New" w:hAnsi="Browallia New" w:cs="Browallia New"/>
          <w:sz w:val="28"/>
          <w:lang w:val="en-GB"/>
        </w:rPr>
      </w:pPr>
    </w:p>
    <w:p w14:paraId="4629F6E6" w14:textId="7EB6AF24" w:rsidR="00B6299F" w:rsidRPr="002E3B38" w:rsidRDefault="00706EF5" w:rsidP="00C9006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b/>
          <w:bCs/>
          <w:sz w:val="28"/>
          <w:szCs w:val="28"/>
          <w:cs/>
          <w:lang w:val="en-GB"/>
        </w:rPr>
        <w:t>การจัดการความเสี่ยงทางการเงิน</w:t>
      </w:r>
    </w:p>
    <w:p w14:paraId="42FA6E27" w14:textId="77777777"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7511F4E" w14:textId="77777777" w:rsidR="002C244A" w:rsidRPr="002E3B38" w:rsidRDefault="00B6299F" w:rsidP="008638E4">
      <w:pPr>
        <w:pStyle w:val="ListParagraph"/>
        <w:numPr>
          <w:ilvl w:val="0"/>
          <w:numId w:val="28"/>
        </w:numPr>
        <w:tabs>
          <w:tab w:val="left" w:pos="2127"/>
        </w:tabs>
        <w:spacing w:after="0" w:line="240" w:lineRule="auto"/>
        <w:ind w:left="851" w:hanging="417"/>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en-GB"/>
        </w:rPr>
        <w:t>ปัจจัยความเสี่ยงทางการเงิน</w:t>
      </w:r>
    </w:p>
    <w:p w14:paraId="18B2642E" w14:textId="77777777" w:rsidR="002C244A" w:rsidRPr="002E3B38" w:rsidRDefault="002C244A" w:rsidP="00C9006D">
      <w:pPr>
        <w:pStyle w:val="ListParagraph"/>
        <w:tabs>
          <w:tab w:val="left" w:pos="2127"/>
        </w:tabs>
        <w:spacing w:after="0" w:line="240" w:lineRule="auto"/>
        <w:ind w:left="851"/>
        <w:jc w:val="thaiDistribute"/>
        <w:rPr>
          <w:rFonts w:ascii="Browallia New" w:eastAsia="Arial Unicode MS" w:hAnsi="Browallia New" w:cs="Browallia New"/>
          <w:b/>
          <w:bCs/>
          <w:sz w:val="28"/>
        </w:rPr>
      </w:pPr>
    </w:p>
    <w:p w14:paraId="1C8AB8A1" w14:textId="0E2ABD72" w:rsidR="00B6299F" w:rsidRPr="002E3B38" w:rsidRDefault="00B6299F" w:rsidP="00C9006D">
      <w:pPr>
        <w:pStyle w:val="ListParagraph"/>
        <w:tabs>
          <w:tab w:val="left" w:pos="2127"/>
        </w:tabs>
        <w:spacing w:after="0" w:line="240" w:lineRule="auto"/>
        <w:ind w:left="851"/>
        <w:jc w:val="thaiDistribute"/>
        <w:rPr>
          <w:rFonts w:ascii="Browallia New" w:eastAsia="Arial Unicode MS" w:hAnsi="Browallia New" w:cs="Browallia New"/>
          <w:b/>
          <w:bCs/>
          <w:sz w:val="28"/>
        </w:rPr>
      </w:pPr>
      <w:r w:rsidRPr="002E3B38">
        <w:rPr>
          <w:rFonts w:ascii="Browallia New" w:eastAsia="Arial Unicode MS" w:hAnsi="Browallia New" w:cs="Browallia New"/>
          <w:sz w:val="28"/>
          <w:cs/>
          <w:lang w:val="en-GB"/>
        </w:rPr>
        <w:t xml:space="preserve">กิจกรรมของกลุ่มบริษัทมีความเสี่ยงทางการเงิน ซึ่งได้แก่ ความเสี่ยงจากตลาด </w:t>
      </w:r>
      <w:r w:rsidRPr="002E3B38">
        <w:rPr>
          <w:rFonts w:ascii="Browallia New" w:eastAsia="Arial Unicode MS" w:hAnsi="Browallia New" w:cs="Browallia New"/>
          <w:sz w:val="28"/>
          <w:lang w:val="en-GB"/>
        </w:rPr>
        <w:t>(</w:t>
      </w:r>
      <w:r w:rsidRPr="002E3B38">
        <w:rPr>
          <w:rFonts w:ascii="Browallia New" w:eastAsia="Arial Unicode MS" w:hAnsi="Browallia New" w:cs="Browallia New"/>
          <w:sz w:val="28"/>
          <w:cs/>
          <w:lang w:val="en-GB"/>
        </w:rPr>
        <w:t>รวมถึงความเสี่ยงจากอัตราแลกเปลี่ยนและความเสี่ยงจากอัตราดอกเบี้ย</w:t>
      </w:r>
      <w:r w:rsidRPr="002E3B38">
        <w:rPr>
          <w:rFonts w:ascii="Browallia New" w:eastAsia="Arial Unicode MS" w:hAnsi="Browallia New" w:cs="Browallia New"/>
          <w:sz w:val="28"/>
          <w:lang w:val="en-GB"/>
        </w:rPr>
        <w:t xml:space="preserve">) </w:t>
      </w:r>
      <w:r w:rsidRPr="002E3B38">
        <w:rPr>
          <w:rFonts w:ascii="Browallia New" w:eastAsia="Arial Unicode MS" w:hAnsi="Browallia New" w:cs="Browallia New"/>
          <w:sz w:val="28"/>
          <w:cs/>
          <w:lang w:val="en-GB"/>
        </w:rPr>
        <w:t>ความเสี่ยงด้านการให้สินเชื่อ และความเสี่ยงด้านสภาพคล่อง แผนการจัดการความเสี่ยงของกลุ่ม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10D9B5A2" w14:textId="77777777"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19C3B9" w14:textId="77777777" w:rsidR="00B6299F" w:rsidRPr="002E3B38" w:rsidRDefault="00B6299F" w:rsidP="00C9006D">
      <w:pPr>
        <w:pStyle w:val="ListParagraph"/>
        <w:tabs>
          <w:tab w:val="left" w:pos="2127"/>
        </w:tabs>
        <w:spacing w:after="0" w:line="240" w:lineRule="auto"/>
        <w:ind w:left="851"/>
        <w:jc w:val="thaiDistribute"/>
        <w:rPr>
          <w:rFonts w:ascii="Browallia New" w:hAnsi="Browallia New" w:cs="Browallia New"/>
          <w:sz w:val="28"/>
          <w:cs/>
          <w:lang w:val="en-GB"/>
        </w:rPr>
      </w:pPr>
      <w:r w:rsidRPr="002E3B38">
        <w:rPr>
          <w:rFonts w:ascii="Browallia New" w:hAnsi="Browallia New" w:cs="Browallia New"/>
          <w:sz w:val="28"/>
          <w:cs/>
          <w:lang w:val="en-GB"/>
        </w:rPr>
        <w:t xml:space="preserve">กลุ่มบริษัทมีส่วนงานบริหารการเงินในการจัดการความเสี่ยง โดยนโยบายของกลุ่มบริษัทรวมถึงนโยบายความเสี่ยงในด้านต่างๆ ได้แก่ ความเสี่ยงจากตลาด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เพื่อสื่อสารและใช้เป็นเครื่องมือในการควบคุมส่วนงานบริหารการเงินในทุกกิจการของกลุ่มบริษัท </w:t>
      </w:r>
    </w:p>
    <w:p w14:paraId="767648B3" w14:textId="1053880D"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2CFF995" w14:textId="52E362AF" w:rsidR="00B6299F" w:rsidRPr="002E3B38" w:rsidRDefault="00B6299F" w:rsidP="008638E4">
      <w:pPr>
        <w:pStyle w:val="ListParagraph"/>
        <w:numPr>
          <w:ilvl w:val="0"/>
          <w:numId w:val="29"/>
        </w:numPr>
        <w:tabs>
          <w:tab w:val="left" w:pos="1350"/>
        </w:tabs>
        <w:spacing w:after="0" w:line="240" w:lineRule="auto"/>
        <w:ind w:hanging="284"/>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ความเสี่ยงจากตลาด</w:t>
      </w:r>
    </w:p>
    <w:p w14:paraId="6FA69B06" w14:textId="77777777"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5962379" w14:textId="6D912A11" w:rsidR="00B6299F" w:rsidRPr="002E3B38" w:rsidRDefault="00B6299F" w:rsidP="008638E4">
      <w:pPr>
        <w:pStyle w:val="ListParagraph"/>
        <w:numPr>
          <w:ilvl w:val="0"/>
          <w:numId w:val="44"/>
        </w:numPr>
        <w:tabs>
          <w:tab w:val="left" w:pos="1276"/>
          <w:tab w:val="left" w:pos="4536"/>
          <w:tab w:val="left" w:pos="5103"/>
        </w:tabs>
        <w:spacing w:after="0" w:line="240" w:lineRule="auto"/>
        <w:ind w:left="1719"/>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eastAsia="th-TH"/>
        </w:rPr>
        <w:t>ความเสี่ยงจากอัตราแลกเปลี่ยน</w:t>
      </w:r>
    </w:p>
    <w:p w14:paraId="4BDBC12F" w14:textId="77777777" w:rsidR="00B6299F" w:rsidRPr="002E3B38" w:rsidRDefault="00B6299F" w:rsidP="00A802E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88EF4F3" w14:textId="2A0560DD" w:rsidR="00B6299F" w:rsidRPr="002E3B38" w:rsidRDefault="00B6299F" w:rsidP="00A802EF">
      <w:pPr>
        <w:pStyle w:val="ListParagraph"/>
        <w:tabs>
          <w:tab w:val="left" w:pos="2127"/>
        </w:tabs>
        <w:spacing w:after="0" w:line="240" w:lineRule="auto"/>
        <w:ind w:left="1701"/>
        <w:jc w:val="thaiDistribute"/>
        <w:rPr>
          <w:rFonts w:ascii="Browallia New" w:hAnsi="Browallia New" w:cs="Browallia New"/>
          <w:sz w:val="28"/>
          <w:lang w:val="en-GB"/>
        </w:rPr>
      </w:pPr>
      <w:r w:rsidRPr="002E3B38">
        <w:rPr>
          <w:rFonts w:ascii="Browallia New" w:hAnsi="Browallia New" w:cs="Browallia New"/>
          <w:sz w:val="28"/>
          <w:cs/>
          <w:lang w:val="en-GB" w:eastAsia="th-TH"/>
        </w:rPr>
        <w:t xml:space="preserve">เนื่องจากกลุ่มบริษัทไม่มีการดำเนินงานระหว่างประเทศจึงไม่มีความเสี่ยงจากอัตราแลกเปลี่ยนเงินตราต่างประเทศ อันเกี่ยวเนื่องมาจากรายการซื้อขายสินค้า และการกู้ยืมเงินในสกุลเงินต่างประเทศ </w:t>
      </w:r>
      <w:r w:rsidR="00A802EF" w:rsidRPr="002E3B38">
        <w:rPr>
          <w:rFonts w:ascii="Browallia New" w:hAnsi="Browallia New" w:cs="Browallia New"/>
          <w:sz w:val="28"/>
          <w:cs/>
          <w:lang w:val="en-GB" w:eastAsia="th-TH"/>
        </w:rPr>
        <w:br/>
      </w:r>
      <w:r w:rsidRPr="002E3B38">
        <w:rPr>
          <w:rFonts w:ascii="Browallia New" w:hAnsi="Browallia New" w:cs="Browallia New"/>
          <w:sz w:val="28"/>
          <w:cs/>
          <w:lang w:val="en-GB" w:eastAsia="th-TH"/>
        </w:rPr>
        <w:t>กลุ่มบริษัทมีแนวทางบริหารความเสี่ยงโดยพิจารณาการเข้าทำสัญญาแลกเปลี่ยนเงินตราต่างประเทศล่วงหน้าตามความเหมาะสม</w:t>
      </w:r>
    </w:p>
    <w:p w14:paraId="2F57F60E" w14:textId="77777777" w:rsidR="00B6299F" w:rsidRPr="002E3B38" w:rsidRDefault="00B6299F" w:rsidP="00A802E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C874084" w14:textId="102C166D" w:rsidR="00B6299F" w:rsidRPr="002E3B38" w:rsidRDefault="00B6299F" w:rsidP="00A802EF">
      <w:pPr>
        <w:pStyle w:val="ListParagraph"/>
        <w:tabs>
          <w:tab w:val="left" w:pos="2127"/>
        </w:tabs>
        <w:spacing w:after="0" w:line="240" w:lineRule="auto"/>
        <w:ind w:left="1701"/>
        <w:jc w:val="thaiDistribute"/>
        <w:rPr>
          <w:rFonts w:ascii="Browallia New" w:hAnsi="Browallia New" w:cs="Browallia New"/>
          <w:sz w:val="28"/>
          <w:lang w:val="en-GB"/>
        </w:rPr>
      </w:pPr>
      <w:r w:rsidRPr="002E3B38">
        <w:rPr>
          <w:rFonts w:ascii="Browallia New" w:hAnsi="Browallia New" w:cs="Browallia New"/>
          <w:sz w:val="28"/>
          <w:cs/>
          <w:lang w:val="en-GB"/>
        </w:rPr>
        <w:t xml:space="preserve">อย่างไรก็ตาม ณ วันที่ </w:t>
      </w:r>
      <w:r w:rsidRPr="002E3B38">
        <w:rPr>
          <w:rFonts w:ascii="Browallia New" w:hAnsi="Browallia New" w:cs="Browallia New"/>
          <w:sz w:val="28"/>
          <w:lang w:val="en-GB"/>
        </w:rPr>
        <w:t xml:space="preserve">31 </w:t>
      </w:r>
      <w:r w:rsidRPr="002E3B38">
        <w:rPr>
          <w:rFonts w:ascii="Browallia New" w:hAnsi="Browallia New" w:cs="Browallia New"/>
          <w:sz w:val="28"/>
          <w:cs/>
          <w:lang w:val="en-GB"/>
        </w:rPr>
        <w:t xml:space="preserve">ธันวาคม </w:t>
      </w:r>
      <w:r w:rsidRPr="002E3B38">
        <w:rPr>
          <w:rFonts w:ascii="Browallia New" w:hAnsi="Browallia New" w:cs="Browallia New"/>
          <w:sz w:val="28"/>
          <w:lang w:val="en-GB"/>
        </w:rPr>
        <w:t>256</w:t>
      </w:r>
      <w:r w:rsidR="00103CCC" w:rsidRPr="002E3B38">
        <w:rPr>
          <w:rFonts w:ascii="Browallia New" w:hAnsi="Browallia New" w:cs="Browallia New"/>
          <w:sz w:val="28"/>
          <w:lang w:val="en-GB"/>
        </w:rPr>
        <w:t>7</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 xml:space="preserve">และ </w:t>
      </w:r>
      <w:r w:rsidRPr="002E3B38">
        <w:rPr>
          <w:rFonts w:ascii="Browallia New" w:hAnsi="Browallia New" w:cs="Browallia New"/>
          <w:sz w:val="28"/>
          <w:lang w:val="en-GB"/>
        </w:rPr>
        <w:t>256</w:t>
      </w:r>
      <w:r w:rsidR="00103CCC" w:rsidRPr="002E3B38">
        <w:rPr>
          <w:rFonts w:ascii="Browallia New" w:hAnsi="Browallia New" w:cs="Browallia New"/>
          <w:sz w:val="28"/>
          <w:lang w:val="en-GB"/>
        </w:rPr>
        <w:t>6</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กลุ่มบริษัทไม่มีสัญญาซื้อขายเงินตราต่างประเทศล่วงหน้าคงเหลือ</w:t>
      </w:r>
    </w:p>
    <w:p w14:paraId="4BC2E217" w14:textId="77777777"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0FD9046" w14:textId="77777777" w:rsidR="00150439" w:rsidRPr="002E3B38" w:rsidRDefault="00150439"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11C84BED" w14:textId="77777777" w:rsidR="00150439" w:rsidRPr="002E3B38" w:rsidRDefault="00150439"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6EE2D207" w14:textId="77777777" w:rsidR="00150439" w:rsidRPr="002E3B38" w:rsidRDefault="00150439"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7049C61" w14:textId="77777777" w:rsidR="00150439" w:rsidRPr="002E3B38" w:rsidRDefault="00150439" w:rsidP="00C9006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E6879E7" w14:textId="3CD57C92" w:rsidR="00B6299F" w:rsidRPr="002E3B38" w:rsidRDefault="00B6299F" w:rsidP="008638E4">
      <w:pPr>
        <w:pStyle w:val="ListParagraph"/>
        <w:numPr>
          <w:ilvl w:val="0"/>
          <w:numId w:val="44"/>
        </w:numPr>
        <w:tabs>
          <w:tab w:val="left" w:pos="1276"/>
          <w:tab w:val="left" w:pos="4536"/>
          <w:tab w:val="left" w:pos="5103"/>
        </w:tabs>
        <w:spacing w:after="0" w:line="240" w:lineRule="auto"/>
        <w:ind w:left="1719"/>
        <w:jc w:val="thaiDistribute"/>
        <w:rPr>
          <w:rFonts w:ascii="Browallia New" w:eastAsia="Arial Unicode MS" w:hAnsi="Browallia New" w:cs="Browallia New"/>
          <w:b/>
          <w:bCs/>
          <w:sz w:val="28"/>
          <w:lang w:val="en-GB"/>
        </w:rPr>
      </w:pPr>
      <w:r w:rsidRPr="002E3B38">
        <w:rPr>
          <w:rFonts w:ascii="Browallia New" w:eastAsia="Arial Unicode MS" w:hAnsi="Browallia New" w:cs="Browallia New"/>
          <w:sz w:val="28"/>
          <w:cs/>
          <w:lang w:val="en-GB" w:eastAsia="th-TH"/>
        </w:rPr>
        <w:lastRenderedPageBreak/>
        <w:t>ความ</w:t>
      </w:r>
      <w:r w:rsidRPr="002E3B38">
        <w:rPr>
          <w:rFonts w:ascii="Browallia New" w:eastAsia="Arial Unicode MS" w:hAnsi="Browallia New" w:cs="Browallia New"/>
          <w:sz w:val="28"/>
          <w:cs/>
          <w:lang w:val="en-GB"/>
        </w:rPr>
        <w:t>เสี่ยง</w:t>
      </w:r>
      <w:r w:rsidRPr="002E3B38">
        <w:rPr>
          <w:rFonts w:ascii="Browallia New" w:eastAsia="Arial Unicode MS" w:hAnsi="Browallia New" w:cs="Browallia New"/>
          <w:sz w:val="28"/>
          <w:cs/>
          <w:lang w:val="en-GB" w:eastAsia="th-TH"/>
        </w:rPr>
        <w:t>จากอัตราดอกเบี้ย</w:t>
      </w:r>
    </w:p>
    <w:p w14:paraId="59195BD2" w14:textId="77777777" w:rsidR="00B6299F" w:rsidRPr="002E3B38" w:rsidRDefault="00B6299F" w:rsidP="00C9006D">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3CE47D60" w14:textId="0E99E110" w:rsidR="00B6299F" w:rsidRPr="002E3B38" w:rsidRDefault="00B6299F" w:rsidP="00D60394">
      <w:pPr>
        <w:pStyle w:val="ListParagraph"/>
        <w:tabs>
          <w:tab w:val="left" w:pos="2127"/>
        </w:tabs>
        <w:spacing w:after="0" w:line="240" w:lineRule="auto"/>
        <w:ind w:left="1728"/>
        <w:jc w:val="thaiDistribute"/>
        <w:rPr>
          <w:rFonts w:ascii="Browallia New" w:hAnsi="Browallia New" w:cs="Browallia New"/>
          <w:sz w:val="28"/>
          <w:lang w:val="en-GB"/>
        </w:rPr>
      </w:pPr>
      <w:r w:rsidRPr="002E3B38">
        <w:rPr>
          <w:rFonts w:ascii="Browallia New" w:hAnsi="Browallia New" w:cs="Browallia New"/>
          <w:sz w:val="28"/>
          <w:cs/>
          <w:lang w:val="en-GB"/>
        </w:rPr>
        <w:t>รายได้และกระแสเงินสดจากการดำเนินงานของกลุ่มบริษัทส่วนใหญ่ไม่ขึ้นกับการเปลี่ยนแปลงของอัตราดอกเบี้ยในตลาด กลุ่มบริษัทมีความเสี่ยงจากอัตราดอกเบี้ยจากเงินฝากสถาบันการเงิน เงินให้กู้ยืมแก่</w:t>
      </w:r>
      <w:r w:rsidR="00775B9A" w:rsidRPr="002E3B38">
        <w:rPr>
          <w:rFonts w:ascii="Browallia New" w:hAnsi="Browallia New" w:cs="Browallia New"/>
          <w:sz w:val="28"/>
          <w:cs/>
          <w:lang w:val="en-GB"/>
        </w:rPr>
        <w:t>บริษัทที่เกี่ยวข้องกัน</w:t>
      </w:r>
      <w:r w:rsidRPr="002E3B38">
        <w:rPr>
          <w:rFonts w:ascii="Browallia New" w:hAnsi="Browallia New" w:cs="Browallia New"/>
          <w:sz w:val="28"/>
          <w:cs/>
          <w:lang w:val="en-GB"/>
        </w:rPr>
        <w:t xml:space="preserve"> เงินกู้ยืมระยะสั้น และเงินกู้ยืมระยาวจากสถาบันการเงิน สินทรัพย์และหนี้สินทางการเงินส่วนใหญ่ของกลุ่มบริษัทมีอัตราดอกเบี้ยลอยตัวหรืออัตราดอกเบี้ยคงที่ซึ่งใกล้เคียงกับอัตราตลาดในปัจจุบัน กลุ่มบริษัท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 ทั้งนี้ กลุ่มบริษัทจะเข้าทำสัญญาแลกเปลี่ยนอัตราดอกเบี้ยเพื่อบริหารความเสี่ยงเมื่อจำเป็น</w:t>
      </w:r>
    </w:p>
    <w:p w14:paraId="5FDE6F51" w14:textId="77777777" w:rsidR="00C9006D" w:rsidRPr="002E3B38" w:rsidRDefault="00C9006D" w:rsidP="00D60394">
      <w:pPr>
        <w:pStyle w:val="ListParagraph"/>
        <w:tabs>
          <w:tab w:val="left" w:pos="2127"/>
        </w:tabs>
        <w:spacing w:after="0" w:line="240" w:lineRule="auto"/>
        <w:ind w:left="1728"/>
        <w:jc w:val="thaiDistribute"/>
        <w:rPr>
          <w:rFonts w:ascii="Browallia New" w:hAnsi="Browallia New" w:cs="Browallia New"/>
          <w:sz w:val="24"/>
          <w:szCs w:val="24"/>
        </w:rPr>
      </w:pPr>
    </w:p>
    <w:p w14:paraId="432B1D90" w14:textId="375EB503" w:rsidR="00B6299F" w:rsidRPr="002E3B38" w:rsidRDefault="00B6299F" w:rsidP="00D60394">
      <w:pPr>
        <w:pStyle w:val="ListParagraph"/>
        <w:tabs>
          <w:tab w:val="left" w:pos="2127"/>
        </w:tabs>
        <w:spacing w:after="0" w:line="240" w:lineRule="auto"/>
        <w:ind w:left="1728"/>
        <w:jc w:val="thaiDistribute"/>
        <w:rPr>
          <w:rFonts w:ascii="Browallia New" w:hAnsi="Browallia New" w:cs="Browallia New"/>
          <w:sz w:val="28"/>
        </w:rPr>
      </w:pPr>
      <w:r w:rsidRPr="002E3B38">
        <w:rPr>
          <w:rFonts w:ascii="Browallia New" w:hAnsi="Browallia New" w:cs="Browallia New"/>
          <w:sz w:val="28"/>
          <w:cs/>
          <w:lang w:val="en-GB"/>
        </w:rPr>
        <w:t>ในการทำสัญญาแลกเปลี่ยนอัตราดอกเบี้ย กลุ่มบริษัทจะตกลงกับคู่สัญญาเพื่อแลกเปลี่ยนผลต่างระหว่างจำนวนเงินที่คำนวณจากอัตราดอกเบี้ยคงที่และอัตราดอกเบี้ยลอยตัวในช่วงเวลาที่กำหนดไว้โดยอ้างอิงจากจำนวนฐานที่ใช้เป็นเกณฑ์คำนวณเงินต้นตามที่ตกลงกัน และรับรู้ส่วนต่างที่จะต้องจ่ายหรือจะได้รับตามสัญญาแลกเปลี่ยนอัตราดอกเบี้ยไว้เป็นส่วนประกอบของรายได้ดอกเบี้ยหรือค่าใช้จ่ายดอกเบี้ยตลอดระยะเวลาตามข้อตกลง</w:t>
      </w:r>
    </w:p>
    <w:p w14:paraId="681A05AF" w14:textId="77777777" w:rsidR="00B6299F" w:rsidRPr="002E3B38" w:rsidRDefault="00B6299F" w:rsidP="00D60394">
      <w:pPr>
        <w:tabs>
          <w:tab w:val="clear" w:pos="907"/>
          <w:tab w:val="left" w:pos="1350"/>
        </w:tabs>
        <w:spacing w:line="240" w:lineRule="auto"/>
        <w:ind w:left="1728"/>
        <w:jc w:val="thaiDistribute"/>
        <w:rPr>
          <w:rFonts w:ascii="Browallia New" w:eastAsia="Arial Unicode MS" w:hAnsi="Browallia New" w:cs="Browallia New"/>
          <w:sz w:val="24"/>
          <w:szCs w:val="24"/>
          <w:lang w:val="en-GB"/>
        </w:rPr>
      </w:pPr>
    </w:p>
    <w:p w14:paraId="49590BC0" w14:textId="77777777" w:rsidR="00B6299F" w:rsidRPr="002E3B38" w:rsidRDefault="00B6299F" w:rsidP="00D60394">
      <w:pPr>
        <w:pStyle w:val="ListParagraph"/>
        <w:tabs>
          <w:tab w:val="left" w:pos="2127"/>
        </w:tabs>
        <w:spacing w:after="0" w:line="240" w:lineRule="auto"/>
        <w:ind w:left="1728"/>
        <w:jc w:val="thaiDistribute"/>
        <w:rPr>
          <w:rFonts w:ascii="Browallia New" w:hAnsi="Browallia New" w:cs="Browallia New"/>
          <w:sz w:val="28"/>
        </w:rPr>
      </w:pPr>
      <w:r w:rsidRPr="002E3B38">
        <w:rPr>
          <w:rFonts w:ascii="Browallia New" w:hAnsi="Browallia New" w:cs="Browallia New"/>
          <w:sz w:val="28"/>
          <w:cs/>
          <w:lang w:val="en-GB"/>
        </w:rPr>
        <w:t>กลุ่มบริษัทไม่ได้นำการบัญชีป้องกันความเสี่ยงมาถือปฏิบัติ</w:t>
      </w:r>
    </w:p>
    <w:p w14:paraId="7824A448" w14:textId="77777777" w:rsidR="00B6299F" w:rsidRPr="002E3B38" w:rsidRDefault="00B6299F" w:rsidP="00D60394">
      <w:pPr>
        <w:tabs>
          <w:tab w:val="clear" w:pos="907"/>
          <w:tab w:val="left" w:pos="1350"/>
        </w:tabs>
        <w:spacing w:line="240" w:lineRule="auto"/>
        <w:ind w:left="1728"/>
        <w:jc w:val="thaiDistribute"/>
        <w:rPr>
          <w:rFonts w:ascii="Browallia New" w:eastAsia="Arial Unicode MS" w:hAnsi="Browallia New" w:cs="Browallia New"/>
          <w:sz w:val="24"/>
          <w:szCs w:val="24"/>
          <w:lang w:val="en-GB"/>
        </w:rPr>
      </w:pPr>
    </w:p>
    <w:p w14:paraId="30BF4EB3" w14:textId="20BC9903" w:rsidR="00B6299F" w:rsidRPr="002E3B38" w:rsidRDefault="00B6299F" w:rsidP="00D60394">
      <w:pPr>
        <w:pStyle w:val="ListParagraph"/>
        <w:tabs>
          <w:tab w:val="left" w:pos="2127"/>
        </w:tabs>
        <w:spacing w:after="0" w:line="240" w:lineRule="auto"/>
        <w:ind w:left="1728"/>
        <w:jc w:val="thaiDistribute"/>
        <w:rPr>
          <w:rFonts w:ascii="Browallia New" w:hAnsi="Browallia New" w:cs="Browallia New"/>
          <w:sz w:val="28"/>
        </w:rPr>
      </w:pPr>
      <w:r w:rsidRPr="002E3B38">
        <w:rPr>
          <w:rFonts w:ascii="Browallia New" w:hAnsi="Browallia New" w:cs="Browallia New"/>
          <w:sz w:val="28"/>
          <w:cs/>
          <w:lang w:val="en-GB"/>
        </w:rPr>
        <w:t xml:space="preserve">ยอดคงเหลือสินทรัพย์และหนี้สินทางการเงินที่สำคัญและอัตราดอกเบี้ย ณ วันที่ </w:t>
      </w:r>
      <w:r w:rsidRPr="002E3B38">
        <w:rPr>
          <w:rFonts w:ascii="Browallia New" w:hAnsi="Browallia New" w:cs="Browallia New"/>
          <w:sz w:val="28"/>
          <w:lang w:val="en-GB"/>
        </w:rPr>
        <w:t>31</w:t>
      </w:r>
      <w:r w:rsidRPr="002E3B38">
        <w:rPr>
          <w:rFonts w:ascii="Browallia New" w:hAnsi="Browallia New" w:cs="Browallia New"/>
          <w:sz w:val="28"/>
          <w:cs/>
          <w:lang w:val="en-GB"/>
        </w:rPr>
        <w:t xml:space="preserve"> ธันวาคม </w:t>
      </w:r>
      <w:r w:rsidRPr="002E3B38">
        <w:rPr>
          <w:rFonts w:ascii="Browallia New" w:hAnsi="Browallia New" w:cs="Browallia New"/>
          <w:sz w:val="28"/>
          <w:lang w:val="en-GB"/>
        </w:rPr>
        <w:t>256</w:t>
      </w:r>
      <w:r w:rsidR="00103CCC" w:rsidRPr="002E3B38">
        <w:rPr>
          <w:rFonts w:ascii="Browallia New" w:hAnsi="Browallia New" w:cs="Browallia New"/>
          <w:sz w:val="28"/>
          <w:lang w:val="en-GB"/>
        </w:rPr>
        <w:t>7</w:t>
      </w:r>
      <w:r w:rsidRPr="002E3B38">
        <w:rPr>
          <w:rFonts w:ascii="Browallia New" w:hAnsi="Browallia New" w:cs="Browallia New"/>
          <w:sz w:val="28"/>
          <w:cs/>
          <w:lang w:val="en-GB"/>
        </w:rPr>
        <w:t xml:space="preserve"> และ </w:t>
      </w:r>
      <w:r w:rsidRPr="002E3B38">
        <w:rPr>
          <w:rFonts w:ascii="Browallia New" w:hAnsi="Browallia New" w:cs="Browallia New"/>
          <w:sz w:val="28"/>
          <w:lang w:val="en-GB"/>
        </w:rPr>
        <w:t>256</w:t>
      </w:r>
      <w:r w:rsidR="00103CCC" w:rsidRPr="002E3B38">
        <w:rPr>
          <w:rFonts w:ascii="Browallia New" w:hAnsi="Browallia New" w:cs="Browallia New"/>
          <w:sz w:val="28"/>
          <w:lang w:val="en-GB"/>
        </w:rPr>
        <w:t>6</w:t>
      </w:r>
      <w:r w:rsidRPr="002E3B38">
        <w:rPr>
          <w:rFonts w:ascii="Browallia New" w:hAnsi="Browallia New" w:cs="Browallia New"/>
          <w:sz w:val="28"/>
          <w:cs/>
          <w:lang w:val="en-GB"/>
        </w:rPr>
        <w:t xml:space="preserve"> ได้เปิดเผยในหมายเหตุข้อ</w:t>
      </w:r>
      <w:r w:rsidRPr="002E3B38">
        <w:rPr>
          <w:rFonts w:ascii="Browallia New" w:hAnsi="Browallia New" w:cs="Browallia New"/>
          <w:sz w:val="28"/>
        </w:rPr>
        <w:t xml:space="preserve"> </w:t>
      </w:r>
      <w:r w:rsidRPr="002E3B38">
        <w:rPr>
          <w:rFonts w:ascii="Browallia New" w:hAnsi="Browallia New" w:cs="Browallia New"/>
          <w:sz w:val="28"/>
          <w:lang w:val="en-GB"/>
        </w:rPr>
        <w:t>11</w:t>
      </w:r>
    </w:p>
    <w:p w14:paraId="363AFC46" w14:textId="77777777" w:rsidR="00B6299F" w:rsidRPr="002E3B38" w:rsidRDefault="00B6299F" w:rsidP="00B6299F">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0FECDBB4" w14:textId="2DAA6643" w:rsidR="00B6299F" w:rsidRPr="002E3B38" w:rsidRDefault="00B6299F" w:rsidP="008638E4">
      <w:pPr>
        <w:pStyle w:val="ListParagraph"/>
        <w:numPr>
          <w:ilvl w:val="0"/>
          <w:numId w:val="30"/>
        </w:numPr>
        <w:tabs>
          <w:tab w:val="left" w:pos="1350"/>
        </w:tabs>
        <w:spacing w:line="240" w:lineRule="auto"/>
        <w:ind w:hanging="298"/>
        <w:jc w:val="thaiDistribute"/>
        <w:rPr>
          <w:rFonts w:ascii="Browallia New" w:hAnsi="Browallia New" w:cs="Browallia New"/>
          <w:sz w:val="28"/>
          <w:lang w:val="en-GB"/>
        </w:rPr>
      </w:pPr>
      <w:r w:rsidRPr="002E3B38">
        <w:rPr>
          <w:rFonts w:ascii="Browallia New" w:hAnsi="Browallia New" w:cs="Browallia New"/>
          <w:sz w:val="28"/>
          <w:cs/>
          <w:lang w:val="en-GB" w:eastAsia="th-TH"/>
        </w:rPr>
        <w:t>ความเสี่ยงด้านการให้สินเชื่อ</w:t>
      </w:r>
    </w:p>
    <w:p w14:paraId="250247D6" w14:textId="77777777" w:rsidR="00F857EF" w:rsidRPr="002E3B38" w:rsidRDefault="00F857EF" w:rsidP="00F857EF">
      <w:pPr>
        <w:pStyle w:val="ListParagraph"/>
        <w:tabs>
          <w:tab w:val="left" w:pos="1350"/>
        </w:tabs>
        <w:spacing w:line="240" w:lineRule="auto"/>
        <w:ind w:left="1152"/>
        <w:jc w:val="thaiDistribute"/>
        <w:rPr>
          <w:rFonts w:ascii="Browallia New" w:hAnsi="Browallia New" w:cs="Browallia New"/>
          <w:sz w:val="24"/>
          <w:szCs w:val="24"/>
          <w:lang w:val="en-GB"/>
        </w:rPr>
      </w:pPr>
    </w:p>
    <w:p w14:paraId="22502818" w14:textId="77777777"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8"/>
        </w:rPr>
      </w:pPr>
      <w:r w:rsidRPr="002E3B38">
        <w:rPr>
          <w:rFonts w:ascii="Browallia New" w:hAnsi="Browallia New" w:cs="Browallia New"/>
          <w:sz w:val="28"/>
          <w:cs/>
          <w:lang w:val="en-GB"/>
        </w:rPr>
        <w:t xml:space="preserve">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ที่ได้รับการจัดอันดับจากสถาบันจัดอันดับความน่าเชื่อถือที่เป็นอิสระ </w:t>
      </w:r>
    </w:p>
    <w:p w14:paraId="781EEF77" w14:textId="77777777"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4"/>
          <w:szCs w:val="24"/>
          <w:lang w:val="en-GB"/>
        </w:rPr>
      </w:pPr>
    </w:p>
    <w:p w14:paraId="55D5A4C3" w14:textId="2258F8D6"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8"/>
          <w:lang w:val="en-GB"/>
        </w:rPr>
      </w:pPr>
      <w:r w:rsidRPr="002E3B38">
        <w:rPr>
          <w:rFonts w:ascii="Browallia New" w:hAnsi="Browallia New" w:cs="Browallia New"/>
          <w:spacing w:val="-2"/>
          <w:sz w:val="28"/>
          <w:cs/>
          <w:lang w:val="en-GB"/>
        </w:rPr>
        <w:t>กลุ่มบริษัทจะยึดการจัดอันดับจากสถาบันจัดอันดับความน่าเชื่อถือที่เป็นอิสระ ในกรณีที่ไม่มีการจัดอันดับไว้</w:t>
      </w:r>
      <w:r w:rsidRPr="002E3B38">
        <w:rPr>
          <w:rFonts w:ascii="Browallia New" w:hAnsi="Browallia New" w:cs="Browallia New"/>
          <w:sz w:val="28"/>
          <w:cs/>
          <w:lang w:val="en-GB"/>
        </w:rPr>
        <w:t xml:space="preserve"> กลุ่มบริษัทจะประเมินความเสี่ยงจากคุณภาพเครดิตของลูกค้า โดยพิจารณาจากฐานะทางการเงิน ประสบการณ์ที่ผ่านมา และปัจจัยอื่นๆ และกำหนดการให้วงเงินสินเชื่อจากผลการประเมินดังกล่าวซึ่งเป็นไปตามข้อกำหนดของคณะกรรมการบริษัท ทั้งนี้ ฝ่ายบริหารในสายงานที่เกี่ยวข้องจะทำการตรวจสอบการปฏิบัติตามข้อกำหนดด้านวงเงินเครดิตของลูกค้าอย่างสม่ำเสมอ</w:t>
      </w:r>
    </w:p>
    <w:p w14:paraId="001EA27D" w14:textId="77777777"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4"/>
          <w:szCs w:val="24"/>
          <w:lang w:val="en-GB"/>
        </w:rPr>
      </w:pPr>
    </w:p>
    <w:p w14:paraId="324C3A20" w14:textId="77777777"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8"/>
          <w:lang w:val="en-GB"/>
        </w:rPr>
      </w:pPr>
      <w:r w:rsidRPr="002E3B38">
        <w:rPr>
          <w:rFonts w:ascii="Browallia New" w:hAnsi="Browallia New" w:cs="Browallia New"/>
          <w:sz w:val="28"/>
          <w:cs/>
          <w:lang w:val="en-GB"/>
        </w:rPr>
        <w:t xml:space="preserve">การขายให้กับลูกค้ารายย่อยจะชำระด้วยเงินสดเพื่อลดความเสี่ยงด้านเครดิต กลุ่มบริษัทไม่มีการกระจุกตัวของความเสี่ยงด้านเครดิตที่เป็นสาระสำคัญ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w:t>
      </w:r>
    </w:p>
    <w:p w14:paraId="315EB79E" w14:textId="77777777" w:rsidR="00B6299F" w:rsidRPr="002E3B38" w:rsidRDefault="00B6299F" w:rsidP="008354C7">
      <w:pPr>
        <w:tabs>
          <w:tab w:val="clear" w:pos="907"/>
          <w:tab w:val="left" w:pos="1350"/>
        </w:tabs>
        <w:spacing w:line="240" w:lineRule="auto"/>
        <w:ind w:left="1372" w:hanging="14"/>
        <w:jc w:val="thaiDistribute"/>
        <w:rPr>
          <w:rFonts w:ascii="Browallia New" w:eastAsia="Arial Unicode MS" w:hAnsi="Browallia New" w:cs="Browallia New"/>
          <w:sz w:val="24"/>
          <w:szCs w:val="24"/>
          <w:lang w:val="en-GB"/>
        </w:rPr>
      </w:pPr>
    </w:p>
    <w:p w14:paraId="19B6F008" w14:textId="77777777" w:rsidR="00B6299F" w:rsidRPr="002E3B38" w:rsidRDefault="00B6299F" w:rsidP="008354C7">
      <w:pPr>
        <w:pStyle w:val="ListParagraph"/>
        <w:tabs>
          <w:tab w:val="left" w:pos="2127"/>
        </w:tabs>
        <w:spacing w:after="0" w:line="240" w:lineRule="auto"/>
        <w:ind w:left="1372"/>
        <w:jc w:val="thaiDistribute"/>
        <w:rPr>
          <w:rFonts w:ascii="Browallia New" w:hAnsi="Browallia New" w:cs="Browallia New"/>
          <w:sz w:val="28"/>
        </w:rPr>
      </w:pPr>
      <w:r w:rsidRPr="002E3B38">
        <w:rPr>
          <w:rFonts w:ascii="Browallia New" w:hAnsi="Browallia New" w:cs="Browallia New"/>
          <w:sz w:val="28"/>
          <w:cs/>
          <w:lang w:val="en-GB"/>
        </w:rPr>
        <w:t xml:space="preserve">เงินลงทุนในตราสารหนี้ของกลุ่มบริษัทเป็นการลงทุนที่มีความเสี่ยงต่ำ </w:t>
      </w:r>
    </w:p>
    <w:p w14:paraId="52D8D456" w14:textId="3574133D" w:rsidR="00B6299F" w:rsidRPr="002E3B38" w:rsidRDefault="00B6299F" w:rsidP="008638E4">
      <w:pPr>
        <w:pStyle w:val="ListParagraph"/>
        <w:numPr>
          <w:ilvl w:val="0"/>
          <w:numId w:val="31"/>
        </w:numPr>
        <w:tabs>
          <w:tab w:val="left" w:pos="1350"/>
        </w:tabs>
        <w:spacing w:line="240" w:lineRule="auto"/>
        <w:ind w:hanging="270"/>
        <w:jc w:val="thaiDistribute"/>
        <w:rPr>
          <w:rFonts w:ascii="Browallia New" w:hAnsi="Browallia New" w:cs="Browallia New"/>
          <w:sz w:val="28"/>
          <w:lang w:val="en-GB"/>
        </w:rPr>
      </w:pPr>
      <w:r w:rsidRPr="002E3B38">
        <w:rPr>
          <w:rFonts w:ascii="Browallia New" w:hAnsi="Browallia New" w:cs="Browallia New"/>
          <w:sz w:val="28"/>
          <w:cs/>
          <w:lang w:val="en-GB" w:eastAsia="th-TH"/>
        </w:rPr>
        <w:lastRenderedPageBreak/>
        <w:t>ความเสี่ยงด้านสภาพคล่อง</w:t>
      </w:r>
    </w:p>
    <w:p w14:paraId="01AD5D2B" w14:textId="77777777" w:rsidR="00357F13" w:rsidRPr="002E3B38" w:rsidRDefault="00357F13" w:rsidP="004B4A99">
      <w:pPr>
        <w:pStyle w:val="ListParagraph"/>
        <w:tabs>
          <w:tab w:val="left" w:pos="2127"/>
        </w:tabs>
        <w:spacing w:after="0" w:line="240" w:lineRule="auto"/>
        <w:ind w:left="1418"/>
        <w:jc w:val="thaiDistribute"/>
        <w:rPr>
          <w:rFonts w:ascii="Browallia New" w:hAnsi="Browallia New" w:cs="Browallia New"/>
          <w:sz w:val="28"/>
          <w:lang w:val="en-GB"/>
        </w:rPr>
      </w:pPr>
    </w:p>
    <w:p w14:paraId="14173ED6" w14:textId="253B405F" w:rsidR="00B6299F" w:rsidRPr="002E3B38" w:rsidRDefault="00B6299F" w:rsidP="008D1C21">
      <w:pPr>
        <w:pStyle w:val="ListParagraph"/>
        <w:tabs>
          <w:tab w:val="left" w:pos="2127"/>
        </w:tabs>
        <w:spacing w:after="0" w:line="240" w:lineRule="auto"/>
        <w:ind w:left="1344"/>
        <w:jc w:val="thaiDistribute"/>
        <w:rPr>
          <w:rFonts w:ascii="Browallia New" w:hAnsi="Browallia New" w:cs="Browallia New"/>
          <w:sz w:val="28"/>
          <w:lang w:val="en-GB"/>
        </w:rPr>
      </w:pPr>
      <w:r w:rsidRPr="002E3B38">
        <w:rPr>
          <w:rFonts w:ascii="Browallia New" w:hAnsi="Browallia New" w:cs="Browallia New"/>
          <w:sz w:val="28"/>
          <w:cs/>
          <w:lang w:val="en-GB"/>
        </w:rPr>
        <w:t>การจัดการความเสี่ยงด้านสภาพคล่องอย่างรอบคอบคือการมีจำนวนเงินสด และ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กลุ่มบริษัทมีเงินสดและเงินฝากธนาคารที่สามารถเบิกใช้ได้ทันทีจำนวน</w:t>
      </w:r>
      <w:r w:rsidRPr="002E3B38">
        <w:rPr>
          <w:rFonts w:ascii="Browallia New" w:hAnsi="Browallia New" w:cs="Browallia New"/>
          <w:sz w:val="28"/>
          <w:lang w:val="en-GB"/>
        </w:rPr>
        <w:t xml:space="preserve"> </w:t>
      </w:r>
      <w:r w:rsidR="00485234" w:rsidRPr="002E3B38">
        <w:rPr>
          <w:rFonts w:ascii="Browallia New" w:hAnsi="Browallia New" w:cs="Browallia New"/>
          <w:sz w:val="28"/>
          <w:lang w:val="en-GB"/>
        </w:rPr>
        <w:t>84,289,021</w:t>
      </w:r>
      <w:r w:rsidRPr="002E3B38">
        <w:rPr>
          <w:rFonts w:ascii="Browallia New" w:hAnsi="Browallia New" w:cs="Browallia New"/>
          <w:sz w:val="28"/>
        </w:rPr>
        <w:t xml:space="preserve"> </w:t>
      </w:r>
      <w:r w:rsidRPr="002E3B38">
        <w:rPr>
          <w:rFonts w:ascii="Browallia New" w:hAnsi="Browallia New" w:cs="Browallia New"/>
          <w:sz w:val="28"/>
          <w:cs/>
          <w:lang w:val="en-GB"/>
        </w:rPr>
        <w:t>บาท</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w:t>
      </w:r>
      <w:r w:rsidRPr="002E3B38">
        <w:rPr>
          <w:rFonts w:ascii="Browallia New" w:hAnsi="Browallia New" w:cs="Browallia New"/>
          <w:sz w:val="28"/>
          <w:lang w:val="en-GB"/>
        </w:rPr>
        <w:t>256</w:t>
      </w:r>
      <w:r w:rsidR="00D80F8B" w:rsidRPr="002E3B38">
        <w:rPr>
          <w:rFonts w:ascii="Browallia New" w:hAnsi="Browallia New" w:cs="Browallia New"/>
          <w:sz w:val="28"/>
          <w:lang w:val="en-GB"/>
        </w:rPr>
        <w:t>6</w:t>
      </w:r>
      <w:r w:rsidRPr="002E3B38">
        <w:rPr>
          <w:rFonts w:ascii="Browallia New" w:hAnsi="Browallia New" w:cs="Browallia New"/>
          <w:sz w:val="28"/>
          <w:lang w:val="en-GB"/>
        </w:rPr>
        <w:t xml:space="preserve"> : </w:t>
      </w:r>
      <w:r w:rsidRPr="002E3B38">
        <w:rPr>
          <w:rFonts w:ascii="Browallia New" w:hAnsi="Browallia New" w:cs="Browallia New"/>
          <w:sz w:val="28"/>
          <w:cs/>
          <w:lang w:val="en-GB"/>
        </w:rPr>
        <w:t xml:space="preserve">จำนวน </w:t>
      </w:r>
      <w:r w:rsidR="001A5476" w:rsidRPr="002E3B38">
        <w:rPr>
          <w:rFonts w:ascii="Browallia New" w:hAnsi="Browallia New" w:cs="Browallia New"/>
          <w:sz w:val="28"/>
          <w:lang w:val="en-GB"/>
        </w:rPr>
        <w:t>175,232,321</w:t>
      </w:r>
      <w:r w:rsidR="00103CCC" w:rsidRPr="002E3B38">
        <w:rPr>
          <w:rFonts w:ascii="Browallia New" w:hAnsi="Browallia New" w:cs="Browallia New"/>
          <w:sz w:val="28"/>
          <w:lang w:val="en-GB"/>
        </w:rPr>
        <w:t xml:space="preserve"> </w:t>
      </w:r>
      <w:r w:rsidRPr="002E3B38">
        <w:rPr>
          <w:rFonts w:ascii="Browallia New" w:hAnsi="Browallia New" w:cs="Browallia New"/>
          <w:sz w:val="28"/>
          <w:cs/>
          <w:lang w:val="en-GB"/>
        </w:rPr>
        <w:t>บาท</w:t>
      </w:r>
      <w:r w:rsidRPr="002E3B38">
        <w:rPr>
          <w:rFonts w:ascii="Browallia New" w:hAnsi="Browallia New" w:cs="Browallia New"/>
          <w:sz w:val="28"/>
          <w:lang w:val="en-GB"/>
        </w:rPr>
        <w:t xml:space="preserve">) </w:t>
      </w:r>
      <w:r w:rsidRPr="002E3B38">
        <w:rPr>
          <w:rFonts w:ascii="Browallia New" w:hAnsi="Browallia New" w:cs="Browallia New"/>
          <w:sz w:val="28"/>
          <w:cs/>
          <w:lang w:val="en-GB"/>
        </w:rPr>
        <w:t>เพื่อวัตถุประสงค์ในการบริหารสภาพคล่องของกลุ่มบริษัท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คงไว้ซึ่งวงเงินสินเชื่อที่เพียงพอ</w:t>
      </w:r>
    </w:p>
    <w:p w14:paraId="5AD25136" w14:textId="77777777" w:rsidR="00B6299F" w:rsidRPr="002E3B38" w:rsidRDefault="00B6299F" w:rsidP="008D1C21">
      <w:pPr>
        <w:tabs>
          <w:tab w:val="clear" w:pos="907"/>
          <w:tab w:val="left" w:pos="1350"/>
        </w:tabs>
        <w:spacing w:line="240" w:lineRule="auto"/>
        <w:ind w:left="1344"/>
        <w:jc w:val="thaiDistribute"/>
        <w:rPr>
          <w:rFonts w:ascii="Browallia New" w:eastAsia="Arial Unicode MS" w:hAnsi="Browallia New" w:cs="Browallia New"/>
          <w:sz w:val="28"/>
          <w:szCs w:val="28"/>
          <w:lang w:val="en-GB"/>
        </w:rPr>
      </w:pPr>
    </w:p>
    <w:p w14:paraId="51826AAB" w14:textId="77777777" w:rsidR="00B6299F" w:rsidRPr="002E3B38" w:rsidRDefault="00B6299F" w:rsidP="008D1C21">
      <w:pPr>
        <w:pStyle w:val="ListParagraph"/>
        <w:tabs>
          <w:tab w:val="left" w:pos="2127"/>
        </w:tabs>
        <w:spacing w:after="0" w:line="240" w:lineRule="auto"/>
        <w:ind w:left="1344"/>
        <w:jc w:val="thaiDistribute"/>
        <w:rPr>
          <w:rFonts w:ascii="Browallia New" w:hAnsi="Browallia New" w:cs="Browallia New"/>
          <w:sz w:val="28"/>
          <w:cs/>
          <w:lang w:val="en-GB"/>
        </w:rPr>
      </w:pPr>
      <w:r w:rsidRPr="002E3B38">
        <w:rPr>
          <w:rFonts w:ascii="Browallia New" w:eastAsia="Arial Unicode MS" w:hAnsi="Browallia New" w:cs="Browallia New"/>
          <w:sz w:val="28"/>
          <w:cs/>
          <w:lang w:val="en-GB"/>
        </w:rPr>
        <w:t>ผู้บริหารได้พิจารณาประมาณการกระแสเงินสดของกลุ่มบริษัทอย่างสม่ำเสมอโดยพิจารณาจาก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กลุ่มบริษัทยังได้พิจารณาสินทรัพย์ที่มีสภาพคล่องสูงและอัตราส่วนสภาพคล่องตามข้อกำหนดต่าง ๆ และคงไว้ซึ่งแผนการจัดหาเงิน รายละเอียดวงเงินกู้ที่ยังไม่ได้เบิกใช้และวันครบกำหนดของหนี้สินทางการเงินได้เปิดเผยไว้ในหมายเหตุประกอบเงินการเงินตามรายละเอียดดังนี้</w:t>
      </w:r>
    </w:p>
    <w:p w14:paraId="13430B19" w14:textId="77777777" w:rsidR="00B6299F" w:rsidRPr="002E3B38" w:rsidRDefault="00B6299F" w:rsidP="00B6299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E0D83EB" w14:textId="77777777" w:rsidR="00B6299F" w:rsidRPr="002E3B38" w:rsidRDefault="00B6299F" w:rsidP="008D1C21">
      <w:pPr>
        <w:tabs>
          <w:tab w:val="clear" w:pos="227"/>
          <w:tab w:val="clear" w:pos="454"/>
          <w:tab w:val="clear" w:pos="680"/>
          <w:tab w:val="clear" w:pos="907"/>
          <w:tab w:val="left" w:pos="1350"/>
          <w:tab w:val="left" w:pos="4536"/>
          <w:tab w:val="left" w:pos="5103"/>
        </w:tabs>
        <w:spacing w:line="240" w:lineRule="auto"/>
        <w:ind w:left="1358"/>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eastAsia="th-TH"/>
        </w:rPr>
        <w:t>ก)</w:t>
      </w:r>
      <w:r w:rsidRPr="002E3B38">
        <w:rPr>
          <w:rFonts w:ascii="Browallia New" w:eastAsia="Arial Unicode MS" w:hAnsi="Browallia New" w:cs="Browallia New"/>
          <w:sz w:val="28"/>
          <w:szCs w:val="28"/>
          <w:cs/>
          <w:lang w:val="en-GB" w:eastAsia="th-TH"/>
        </w:rPr>
        <w:tab/>
        <w:t>การจัดการด้านการจัดหาเงิน</w:t>
      </w:r>
    </w:p>
    <w:p w14:paraId="378A8CF0" w14:textId="77777777" w:rsidR="00B6299F" w:rsidRPr="002E3B38" w:rsidRDefault="00B6299F" w:rsidP="00B6299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594DA05D" w14:textId="3D5DA0A8" w:rsidR="00B6299F" w:rsidRPr="002E3B38" w:rsidRDefault="00B6299F" w:rsidP="008D1C21">
      <w:pPr>
        <w:pStyle w:val="ListParagraph"/>
        <w:tabs>
          <w:tab w:val="left" w:pos="2127"/>
        </w:tabs>
        <w:spacing w:after="0" w:line="240" w:lineRule="auto"/>
        <w:ind w:left="1652" w:firstLine="14"/>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 xml:space="preserve">กลุ่มบริษัทมีวงเงินกู้ที่ยังไม่ได้เบิกใช้ ณ วันที่ </w:t>
      </w:r>
      <w:r w:rsidRPr="002E3B38">
        <w:rPr>
          <w:rFonts w:ascii="Browallia New" w:eastAsia="Arial Unicode MS" w:hAnsi="Browallia New" w:cs="Browallia New"/>
          <w:sz w:val="28"/>
          <w:lang w:val="en-GB"/>
        </w:rPr>
        <w:t>31</w:t>
      </w:r>
      <w:r w:rsidRPr="002E3B38">
        <w:rPr>
          <w:rFonts w:ascii="Browallia New" w:eastAsia="Arial Unicode MS" w:hAnsi="Browallia New" w:cs="Browallia New"/>
          <w:sz w:val="28"/>
          <w:cs/>
          <w:lang w:val="en-GB"/>
        </w:rPr>
        <w:t xml:space="preserve"> ธันวาคมม</w:t>
      </w:r>
      <w:r w:rsidR="00C851E6" w:rsidRPr="002E3B38">
        <w:rPr>
          <w:rFonts w:ascii="Browallia New" w:eastAsia="Arial Unicode MS" w:hAnsi="Browallia New" w:cs="Browallia New"/>
          <w:sz w:val="28"/>
          <w:cs/>
          <w:lang w:val="en-GB"/>
        </w:rPr>
        <w:t>ี</w:t>
      </w:r>
      <w:r w:rsidRPr="002E3B38">
        <w:rPr>
          <w:rFonts w:ascii="Browallia New" w:eastAsia="Arial Unicode MS" w:hAnsi="Browallia New" w:cs="Browallia New"/>
          <w:sz w:val="28"/>
          <w:cs/>
          <w:lang w:val="en-GB"/>
        </w:rPr>
        <w:t>ดังต่อไปนี้</w:t>
      </w:r>
    </w:p>
    <w:p w14:paraId="63451D76" w14:textId="77777777" w:rsidR="00C57312" w:rsidRPr="002E3B38" w:rsidRDefault="00C57312" w:rsidP="00DC103F">
      <w:pPr>
        <w:pStyle w:val="ListParagraph"/>
        <w:tabs>
          <w:tab w:val="left" w:pos="2127"/>
        </w:tabs>
        <w:spacing w:after="0" w:line="240" w:lineRule="auto"/>
        <w:ind w:left="1418"/>
        <w:jc w:val="thaiDistribute"/>
        <w:rPr>
          <w:rFonts w:ascii="Browallia New" w:eastAsia="Arial Unicode MS" w:hAnsi="Browallia New" w:cs="Browallia New"/>
          <w:sz w:val="28"/>
          <w:cs/>
          <w:lang w:val="en-GB"/>
        </w:rPr>
      </w:pPr>
    </w:p>
    <w:tbl>
      <w:tblPr>
        <w:tblW w:w="8161" w:type="dxa"/>
        <w:tblInd w:w="1418" w:type="dxa"/>
        <w:tblLayout w:type="fixed"/>
        <w:tblLook w:val="0000" w:firstRow="0" w:lastRow="0" w:firstColumn="0" w:lastColumn="0" w:noHBand="0" w:noVBand="0"/>
      </w:tblPr>
      <w:tblGrid>
        <w:gridCol w:w="2491"/>
        <w:gridCol w:w="1417"/>
        <w:gridCol w:w="1418"/>
        <w:gridCol w:w="1417"/>
        <w:gridCol w:w="1418"/>
      </w:tblGrid>
      <w:tr w:rsidR="00C851E6" w:rsidRPr="002E3B38" w14:paraId="50E4D878" w14:textId="77777777" w:rsidTr="00264BF2">
        <w:trPr>
          <w:trHeight w:val="20"/>
        </w:trPr>
        <w:tc>
          <w:tcPr>
            <w:tcW w:w="2491" w:type="dxa"/>
            <w:vAlign w:val="center"/>
          </w:tcPr>
          <w:p w14:paraId="5B59FBB6" w14:textId="77777777" w:rsidR="00C851E6" w:rsidRPr="002E3B38" w:rsidRDefault="00C851E6">
            <w:pPr>
              <w:tabs>
                <w:tab w:val="right" w:pos="10890"/>
              </w:tabs>
              <w:autoSpaceDE w:val="0"/>
              <w:autoSpaceDN w:val="0"/>
              <w:ind w:left="797"/>
              <w:rPr>
                <w:rFonts w:ascii="Browallia New" w:hAnsi="Browallia New" w:cs="Browallia New"/>
                <w:sz w:val="28"/>
                <w:szCs w:val="28"/>
              </w:rPr>
            </w:pPr>
          </w:p>
        </w:tc>
        <w:tc>
          <w:tcPr>
            <w:tcW w:w="5670" w:type="dxa"/>
            <w:gridSpan w:val="4"/>
            <w:vAlign w:val="center"/>
          </w:tcPr>
          <w:p w14:paraId="59B0060C" w14:textId="0B96B512" w:rsidR="00C851E6" w:rsidRPr="002E3B38" w:rsidRDefault="009D62D3" w:rsidP="00EC6FB2">
            <w:pPr>
              <w:autoSpaceDE w:val="0"/>
              <w:autoSpaceDN w:val="0"/>
              <w:ind w:right="-72"/>
              <w:jc w:val="right"/>
              <w:rPr>
                <w:rFonts w:ascii="Browallia New" w:hAnsi="Browallia New" w:cs="Browallia New"/>
                <w:sz w:val="28"/>
                <w:szCs w:val="28"/>
                <w:cs/>
              </w:rPr>
            </w:pPr>
            <w:r w:rsidRPr="002E3B38">
              <w:rPr>
                <w:rFonts w:ascii="Browallia New" w:hAnsi="Browallia New" w:cs="Browallia New"/>
                <w:sz w:val="28"/>
                <w:szCs w:val="28"/>
              </w:rPr>
              <w:t>(</w:t>
            </w:r>
            <w:proofErr w:type="gramStart"/>
            <w:r w:rsidR="00EC6FB2" w:rsidRPr="002E3B38">
              <w:rPr>
                <w:rFonts w:ascii="Browallia New" w:hAnsi="Browallia New" w:cs="Browallia New"/>
                <w:sz w:val="28"/>
                <w:szCs w:val="28"/>
                <w:cs/>
              </w:rPr>
              <w:t xml:space="preserve">หน่วย </w:t>
            </w:r>
            <w:r w:rsidR="00EC6FB2" w:rsidRPr="002E3B38">
              <w:rPr>
                <w:rFonts w:ascii="Browallia New" w:hAnsi="Browallia New" w:cs="Browallia New"/>
                <w:sz w:val="28"/>
                <w:szCs w:val="28"/>
              </w:rPr>
              <w:t>:</w:t>
            </w:r>
            <w:proofErr w:type="gramEnd"/>
            <w:r w:rsidR="00EC6FB2" w:rsidRPr="002E3B38">
              <w:rPr>
                <w:rFonts w:ascii="Browallia New" w:hAnsi="Browallia New" w:cs="Browallia New"/>
                <w:sz w:val="28"/>
                <w:szCs w:val="28"/>
              </w:rPr>
              <w:t xml:space="preserve"> </w:t>
            </w:r>
            <w:r w:rsidR="00EC6FB2" w:rsidRPr="002E3B38">
              <w:rPr>
                <w:rFonts w:ascii="Browallia New" w:hAnsi="Browallia New" w:cs="Browallia New"/>
                <w:sz w:val="28"/>
                <w:szCs w:val="28"/>
                <w:cs/>
              </w:rPr>
              <w:t>ล้านบาท</w:t>
            </w:r>
            <w:r w:rsidRPr="002E3B38">
              <w:rPr>
                <w:rFonts w:ascii="Browallia New" w:hAnsi="Browallia New" w:cs="Browallia New"/>
                <w:sz w:val="28"/>
                <w:szCs w:val="28"/>
              </w:rPr>
              <w:t>)</w:t>
            </w:r>
          </w:p>
        </w:tc>
      </w:tr>
      <w:tr w:rsidR="00C851E6" w:rsidRPr="002E3B38" w14:paraId="0B44AD41" w14:textId="77777777" w:rsidTr="00264BF2">
        <w:trPr>
          <w:trHeight w:val="20"/>
        </w:trPr>
        <w:tc>
          <w:tcPr>
            <w:tcW w:w="2491" w:type="dxa"/>
            <w:vAlign w:val="center"/>
          </w:tcPr>
          <w:p w14:paraId="7CC2B37B" w14:textId="77777777" w:rsidR="00C851E6" w:rsidRPr="002E3B38" w:rsidRDefault="00C851E6" w:rsidP="00C851E6">
            <w:pPr>
              <w:tabs>
                <w:tab w:val="right" w:pos="10890"/>
              </w:tabs>
              <w:autoSpaceDE w:val="0"/>
              <w:autoSpaceDN w:val="0"/>
              <w:ind w:left="797"/>
              <w:rPr>
                <w:rFonts w:ascii="Browallia New" w:hAnsi="Browallia New" w:cs="Browallia New"/>
                <w:sz w:val="28"/>
                <w:szCs w:val="28"/>
              </w:rPr>
            </w:pPr>
          </w:p>
        </w:tc>
        <w:tc>
          <w:tcPr>
            <w:tcW w:w="2835" w:type="dxa"/>
            <w:gridSpan w:val="2"/>
            <w:vAlign w:val="center"/>
          </w:tcPr>
          <w:p w14:paraId="546C80C0" w14:textId="6A93C4C9" w:rsidR="00C851E6" w:rsidRPr="002E3B38" w:rsidRDefault="00C851E6" w:rsidP="00264BF2">
            <w:pPr>
              <w:pBdr>
                <w:bottom w:val="single" w:sz="4" w:space="1" w:color="auto"/>
              </w:pBdr>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งบการเงินรวม</w:t>
            </w:r>
          </w:p>
        </w:tc>
        <w:tc>
          <w:tcPr>
            <w:tcW w:w="2835" w:type="dxa"/>
            <w:gridSpan w:val="2"/>
            <w:vAlign w:val="center"/>
          </w:tcPr>
          <w:p w14:paraId="61942462" w14:textId="4EC4A021" w:rsidR="00C851E6" w:rsidRPr="002E3B38" w:rsidRDefault="00C851E6" w:rsidP="00264BF2">
            <w:pPr>
              <w:pBdr>
                <w:bottom w:val="single" w:sz="4" w:space="1" w:color="auto"/>
              </w:pBdr>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งบการเงินเฉพาะ</w:t>
            </w:r>
            <w:r w:rsidR="00D9382F" w:rsidRPr="002E3B38">
              <w:rPr>
                <w:rFonts w:ascii="Browallia New" w:hAnsi="Browallia New" w:cs="Browallia New"/>
                <w:sz w:val="28"/>
                <w:szCs w:val="28"/>
                <w:cs/>
              </w:rPr>
              <w:t>บริษัท</w:t>
            </w:r>
          </w:p>
        </w:tc>
      </w:tr>
      <w:tr w:rsidR="00C851E6" w:rsidRPr="002E3B38" w14:paraId="4F4B9A6F" w14:textId="77777777" w:rsidTr="00264BF2">
        <w:trPr>
          <w:trHeight w:val="20"/>
        </w:trPr>
        <w:tc>
          <w:tcPr>
            <w:tcW w:w="2491" w:type="dxa"/>
            <w:vAlign w:val="center"/>
          </w:tcPr>
          <w:p w14:paraId="765152D3" w14:textId="77777777" w:rsidR="00C851E6" w:rsidRPr="002E3B38" w:rsidRDefault="00C851E6" w:rsidP="00C851E6">
            <w:pPr>
              <w:tabs>
                <w:tab w:val="right" w:pos="10890"/>
              </w:tabs>
              <w:autoSpaceDE w:val="0"/>
              <w:autoSpaceDN w:val="0"/>
              <w:ind w:left="797"/>
              <w:rPr>
                <w:rFonts w:ascii="Browallia New" w:hAnsi="Browallia New" w:cs="Browallia New"/>
                <w:sz w:val="28"/>
                <w:szCs w:val="28"/>
              </w:rPr>
            </w:pPr>
          </w:p>
        </w:tc>
        <w:tc>
          <w:tcPr>
            <w:tcW w:w="1417" w:type="dxa"/>
            <w:vAlign w:val="center"/>
          </w:tcPr>
          <w:p w14:paraId="28E363B0" w14:textId="106BF98B" w:rsidR="00C851E6" w:rsidRPr="002E3B38" w:rsidRDefault="00C851E6" w:rsidP="00264BF2">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lang w:val="en-GB"/>
              </w:rPr>
              <w:t>256</w:t>
            </w:r>
            <w:r w:rsidR="00103CCC" w:rsidRPr="002E3B38">
              <w:rPr>
                <w:rFonts w:ascii="Browallia New" w:hAnsi="Browallia New" w:cs="Browallia New"/>
                <w:sz w:val="28"/>
                <w:szCs w:val="28"/>
                <w:lang w:val="en-GB"/>
              </w:rPr>
              <w:t>7</w:t>
            </w:r>
          </w:p>
        </w:tc>
        <w:tc>
          <w:tcPr>
            <w:tcW w:w="1418" w:type="dxa"/>
          </w:tcPr>
          <w:p w14:paraId="3674144E" w14:textId="1950F688" w:rsidR="00C851E6" w:rsidRPr="002E3B38" w:rsidRDefault="00C851E6" w:rsidP="00264BF2">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lang w:val="en-GB"/>
              </w:rPr>
              <w:t>256</w:t>
            </w:r>
            <w:r w:rsidR="00103CCC" w:rsidRPr="002E3B38">
              <w:rPr>
                <w:rFonts w:ascii="Browallia New" w:hAnsi="Browallia New" w:cs="Browallia New"/>
                <w:sz w:val="28"/>
                <w:szCs w:val="28"/>
                <w:lang w:val="en-GB"/>
              </w:rPr>
              <w:t>6</w:t>
            </w:r>
          </w:p>
        </w:tc>
        <w:tc>
          <w:tcPr>
            <w:tcW w:w="1417" w:type="dxa"/>
            <w:vAlign w:val="center"/>
          </w:tcPr>
          <w:p w14:paraId="1E3BC51C" w14:textId="520E84C0" w:rsidR="00C851E6" w:rsidRPr="002E3B38" w:rsidRDefault="00C851E6" w:rsidP="00264BF2">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lang w:val="en-GB"/>
              </w:rPr>
              <w:t>256</w:t>
            </w:r>
            <w:r w:rsidR="00103CCC" w:rsidRPr="002E3B38">
              <w:rPr>
                <w:rFonts w:ascii="Browallia New" w:hAnsi="Browallia New" w:cs="Browallia New"/>
                <w:sz w:val="28"/>
                <w:szCs w:val="28"/>
                <w:lang w:val="en-GB"/>
              </w:rPr>
              <w:t>7</w:t>
            </w:r>
          </w:p>
        </w:tc>
        <w:tc>
          <w:tcPr>
            <w:tcW w:w="1418" w:type="dxa"/>
          </w:tcPr>
          <w:p w14:paraId="760595AA" w14:textId="5516324F" w:rsidR="00C851E6" w:rsidRPr="002E3B38" w:rsidRDefault="00C851E6" w:rsidP="00264BF2">
            <w:pPr>
              <w:pBdr>
                <w:bottom w:val="single" w:sz="4" w:space="1" w:color="auto"/>
              </w:pBdr>
              <w:tabs>
                <w:tab w:val="right" w:pos="1195"/>
              </w:tabs>
              <w:autoSpaceDE w:val="0"/>
              <w:autoSpaceDN w:val="0"/>
              <w:ind w:right="-72"/>
              <w:jc w:val="center"/>
              <w:rPr>
                <w:rFonts w:ascii="Browallia New" w:hAnsi="Browallia New" w:cs="Browallia New"/>
                <w:sz w:val="28"/>
                <w:szCs w:val="28"/>
                <w:cs/>
              </w:rPr>
            </w:pPr>
            <w:r w:rsidRPr="002E3B38">
              <w:rPr>
                <w:rFonts w:ascii="Browallia New" w:hAnsi="Browallia New" w:cs="Browallia New"/>
                <w:sz w:val="28"/>
                <w:szCs w:val="28"/>
                <w:lang w:val="en-GB"/>
              </w:rPr>
              <w:t>256</w:t>
            </w:r>
            <w:r w:rsidR="00103CCC" w:rsidRPr="002E3B38">
              <w:rPr>
                <w:rFonts w:ascii="Browallia New" w:hAnsi="Browallia New" w:cs="Browallia New"/>
                <w:sz w:val="28"/>
                <w:szCs w:val="28"/>
                <w:lang w:val="en-GB"/>
              </w:rPr>
              <w:t>6</w:t>
            </w:r>
          </w:p>
        </w:tc>
      </w:tr>
      <w:tr w:rsidR="00C851E6" w:rsidRPr="002E3B38" w14:paraId="64BCD8FF" w14:textId="77777777" w:rsidTr="00264BF2">
        <w:trPr>
          <w:trHeight w:val="20"/>
        </w:trPr>
        <w:tc>
          <w:tcPr>
            <w:tcW w:w="2491" w:type="dxa"/>
            <w:vAlign w:val="center"/>
          </w:tcPr>
          <w:p w14:paraId="03881321" w14:textId="77777777" w:rsidR="00C851E6" w:rsidRPr="002E3B38" w:rsidRDefault="00C851E6" w:rsidP="00C851E6">
            <w:pPr>
              <w:tabs>
                <w:tab w:val="right" w:pos="10890"/>
              </w:tabs>
              <w:autoSpaceDE w:val="0"/>
              <w:autoSpaceDN w:val="0"/>
              <w:ind w:left="797"/>
              <w:rPr>
                <w:rFonts w:ascii="Browallia New" w:hAnsi="Browallia New" w:cs="Browallia New"/>
                <w:sz w:val="28"/>
                <w:szCs w:val="28"/>
              </w:rPr>
            </w:pPr>
          </w:p>
        </w:tc>
        <w:tc>
          <w:tcPr>
            <w:tcW w:w="1417" w:type="dxa"/>
            <w:shd w:val="clear" w:color="auto" w:fill="auto"/>
            <w:vAlign w:val="center"/>
          </w:tcPr>
          <w:p w14:paraId="1652808E"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shd w:val="clear" w:color="auto" w:fill="auto"/>
          </w:tcPr>
          <w:p w14:paraId="761A7776"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7" w:type="dxa"/>
            <w:shd w:val="clear" w:color="auto" w:fill="auto"/>
            <w:vAlign w:val="center"/>
          </w:tcPr>
          <w:p w14:paraId="7065ECB0"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tcPr>
          <w:p w14:paraId="113621D6"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r>
      <w:tr w:rsidR="00C851E6" w:rsidRPr="002E3B38" w14:paraId="0FCBAEAC" w14:textId="77777777" w:rsidTr="00C8259D">
        <w:trPr>
          <w:trHeight w:val="20"/>
        </w:trPr>
        <w:tc>
          <w:tcPr>
            <w:tcW w:w="2491" w:type="dxa"/>
            <w:vAlign w:val="center"/>
          </w:tcPr>
          <w:p w14:paraId="3BDD88B3" w14:textId="77777777" w:rsidR="00C851E6" w:rsidRPr="002E3B38" w:rsidRDefault="00C851E6" w:rsidP="00C851E6">
            <w:pPr>
              <w:autoSpaceDE w:val="0"/>
              <w:autoSpaceDN w:val="0"/>
              <w:rPr>
                <w:rFonts w:ascii="Browallia New" w:hAnsi="Browallia New" w:cs="Browallia New"/>
                <w:b/>
                <w:bCs/>
                <w:sz w:val="28"/>
                <w:szCs w:val="28"/>
              </w:rPr>
            </w:pPr>
            <w:r w:rsidRPr="002E3B38">
              <w:rPr>
                <w:rFonts w:ascii="Browallia New" w:hAnsi="Browallia New" w:cs="Browallia New"/>
                <w:b/>
                <w:bCs/>
                <w:sz w:val="28"/>
                <w:szCs w:val="28"/>
                <w:cs/>
              </w:rPr>
              <w:t>อัตราดอกเบี้ยลอยตัว</w:t>
            </w:r>
          </w:p>
        </w:tc>
        <w:tc>
          <w:tcPr>
            <w:tcW w:w="1417" w:type="dxa"/>
            <w:shd w:val="clear" w:color="auto" w:fill="auto"/>
            <w:vAlign w:val="bottom"/>
          </w:tcPr>
          <w:p w14:paraId="3CD2219B"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shd w:val="clear" w:color="auto" w:fill="auto"/>
          </w:tcPr>
          <w:p w14:paraId="64600455"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7" w:type="dxa"/>
            <w:shd w:val="clear" w:color="auto" w:fill="auto"/>
            <w:vAlign w:val="bottom"/>
          </w:tcPr>
          <w:p w14:paraId="52932697"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tcPr>
          <w:p w14:paraId="723C5667"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r>
      <w:tr w:rsidR="00C851E6" w:rsidRPr="002E3B38" w14:paraId="1EF1B196" w14:textId="77777777" w:rsidTr="00C8259D">
        <w:trPr>
          <w:trHeight w:val="20"/>
        </w:trPr>
        <w:tc>
          <w:tcPr>
            <w:tcW w:w="2491" w:type="dxa"/>
            <w:vAlign w:val="center"/>
          </w:tcPr>
          <w:p w14:paraId="13F8BCB3" w14:textId="77777777" w:rsidR="00C851E6" w:rsidRPr="002E3B38" w:rsidRDefault="00C851E6" w:rsidP="00C851E6">
            <w:pPr>
              <w:autoSpaceDE w:val="0"/>
              <w:autoSpaceDN w:val="0"/>
              <w:rPr>
                <w:rFonts w:ascii="Browallia New" w:hAnsi="Browallia New" w:cs="Browallia New"/>
                <w:sz w:val="28"/>
                <w:szCs w:val="28"/>
              </w:rPr>
            </w:pPr>
            <w:r w:rsidRPr="002E3B38">
              <w:rPr>
                <w:rFonts w:ascii="Browallia New" w:hAnsi="Browallia New" w:cs="Browallia New"/>
                <w:sz w:val="28"/>
                <w:szCs w:val="28"/>
                <w:cs/>
              </w:rPr>
              <w:t>หมดอายุภายในหนึ่งปี</w:t>
            </w:r>
          </w:p>
        </w:tc>
        <w:tc>
          <w:tcPr>
            <w:tcW w:w="1417" w:type="dxa"/>
            <w:shd w:val="clear" w:color="auto" w:fill="auto"/>
            <w:vAlign w:val="bottom"/>
          </w:tcPr>
          <w:p w14:paraId="486BEC0E"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shd w:val="clear" w:color="auto" w:fill="auto"/>
          </w:tcPr>
          <w:p w14:paraId="6F4BA46F"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7" w:type="dxa"/>
            <w:shd w:val="clear" w:color="auto" w:fill="auto"/>
            <w:vAlign w:val="bottom"/>
          </w:tcPr>
          <w:p w14:paraId="43F01DE0"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c>
          <w:tcPr>
            <w:tcW w:w="1418" w:type="dxa"/>
          </w:tcPr>
          <w:p w14:paraId="6DB6F569" w14:textId="77777777" w:rsidR="00C851E6" w:rsidRPr="002E3B38" w:rsidRDefault="00C851E6" w:rsidP="00C851E6">
            <w:pPr>
              <w:tabs>
                <w:tab w:val="decimal" w:pos="1202"/>
              </w:tabs>
              <w:autoSpaceDE w:val="0"/>
              <w:autoSpaceDN w:val="0"/>
              <w:ind w:right="-72"/>
              <w:jc w:val="both"/>
              <w:rPr>
                <w:rFonts w:ascii="Browallia New" w:hAnsi="Browallia New" w:cs="Browallia New"/>
                <w:sz w:val="28"/>
                <w:szCs w:val="28"/>
              </w:rPr>
            </w:pPr>
          </w:p>
        </w:tc>
      </w:tr>
      <w:tr w:rsidR="00103CCC" w:rsidRPr="002E3B38" w14:paraId="69DCED63" w14:textId="77777777" w:rsidTr="00C8259D">
        <w:trPr>
          <w:trHeight w:val="20"/>
        </w:trPr>
        <w:tc>
          <w:tcPr>
            <w:tcW w:w="2491" w:type="dxa"/>
            <w:vAlign w:val="center"/>
          </w:tcPr>
          <w:p w14:paraId="39368575" w14:textId="735439FD" w:rsidR="00103CCC" w:rsidRPr="002E3B38" w:rsidRDefault="00103CCC" w:rsidP="00103CCC">
            <w:pPr>
              <w:autoSpaceDE w:val="0"/>
              <w:autoSpaceDN w:val="0"/>
              <w:rPr>
                <w:rFonts w:ascii="Browallia New" w:hAnsi="Browallia New" w:cs="Browallia New"/>
                <w:sz w:val="28"/>
                <w:szCs w:val="28"/>
              </w:rPr>
            </w:pPr>
            <w:r w:rsidRPr="002E3B38">
              <w:rPr>
                <w:rFonts w:ascii="Browallia New" w:hAnsi="Browallia New" w:cs="Browallia New"/>
                <w:sz w:val="28"/>
                <w:szCs w:val="28"/>
              </w:rPr>
              <w:t xml:space="preserve">  </w:t>
            </w:r>
            <w:r w:rsidRPr="002E3B38">
              <w:rPr>
                <w:rFonts w:ascii="Browallia New" w:hAnsi="Browallia New" w:cs="Browallia New"/>
                <w:sz w:val="28"/>
                <w:szCs w:val="28"/>
                <w:cs/>
              </w:rPr>
              <w:t>- วงเงินเบิกเกินบัญชี</w:t>
            </w:r>
          </w:p>
        </w:tc>
        <w:tc>
          <w:tcPr>
            <w:tcW w:w="1417" w:type="dxa"/>
            <w:shd w:val="clear" w:color="auto" w:fill="auto"/>
            <w:vAlign w:val="bottom"/>
          </w:tcPr>
          <w:p w14:paraId="7BAABBA8" w14:textId="67863901" w:rsidR="00103CCC" w:rsidRPr="002E3B38" w:rsidRDefault="00190E5A" w:rsidP="00103C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100</w:t>
            </w:r>
          </w:p>
        </w:tc>
        <w:tc>
          <w:tcPr>
            <w:tcW w:w="1418" w:type="dxa"/>
            <w:shd w:val="clear" w:color="auto" w:fill="auto"/>
            <w:vAlign w:val="bottom"/>
          </w:tcPr>
          <w:p w14:paraId="5FEE1A49" w14:textId="2AA853A3" w:rsidR="00103CCC" w:rsidRPr="002E3B38" w:rsidRDefault="00103CCC" w:rsidP="00103C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100</w:t>
            </w:r>
          </w:p>
        </w:tc>
        <w:tc>
          <w:tcPr>
            <w:tcW w:w="1417" w:type="dxa"/>
            <w:shd w:val="clear" w:color="auto" w:fill="auto"/>
            <w:vAlign w:val="bottom"/>
          </w:tcPr>
          <w:p w14:paraId="4C733EE8" w14:textId="4B306590" w:rsidR="00103CCC" w:rsidRPr="002E3B38" w:rsidRDefault="00190E5A" w:rsidP="00103C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40</w:t>
            </w:r>
          </w:p>
        </w:tc>
        <w:tc>
          <w:tcPr>
            <w:tcW w:w="1418" w:type="dxa"/>
            <w:vAlign w:val="bottom"/>
          </w:tcPr>
          <w:p w14:paraId="7C4122B1" w14:textId="2B2B270C" w:rsidR="00103CCC" w:rsidRPr="002E3B38" w:rsidRDefault="00103CCC" w:rsidP="00103C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40</w:t>
            </w:r>
          </w:p>
        </w:tc>
      </w:tr>
      <w:tr w:rsidR="00103CCC" w:rsidRPr="002E3B38" w14:paraId="622A2251" w14:textId="77777777" w:rsidTr="00264BF2">
        <w:trPr>
          <w:trHeight w:val="20"/>
        </w:trPr>
        <w:tc>
          <w:tcPr>
            <w:tcW w:w="2491" w:type="dxa"/>
            <w:vAlign w:val="center"/>
          </w:tcPr>
          <w:p w14:paraId="5B8BF05D" w14:textId="7A37E324" w:rsidR="00103CCC" w:rsidRPr="002E3B38" w:rsidRDefault="00103CCC" w:rsidP="00103CCC">
            <w:pPr>
              <w:autoSpaceDE w:val="0"/>
              <w:autoSpaceDN w:val="0"/>
              <w:rPr>
                <w:rFonts w:ascii="Browallia New" w:hAnsi="Browallia New" w:cs="Browallia New"/>
                <w:sz w:val="28"/>
                <w:szCs w:val="28"/>
              </w:rPr>
            </w:pPr>
            <w:r w:rsidRPr="002E3B38">
              <w:rPr>
                <w:rFonts w:ascii="Browallia New" w:hAnsi="Browallia New" w:cs="Browallia New"/>
                <w:sz w:val="28"/>
                <w:szCs w:val="28"/>
              </w:rPr>
              <w:t xml:space="preserve">  </w:t>
            </w:r>
            <w:r w:rsidRPr="002E3B38">
              <w:rPr>
                <w:rFonts w:ascii="Browallia New" w:hAnsi="Browallia New" w:cs="Browallia New"/>
                <w:sz w:val="28"/>
                <w:szCs w:val="28"/>
                <w:cs/>
              </w:rPr>
              <w:t>- วงเงินกู้ธนาคาร</w:t>
            </w:r>
          </w:p>
        </w:tc>
        <w:tc>
          <w:tcPr>
            <w:tcW w:w="1417" w:type="dxa"/>
            <w:shd w:val="clear" w:color="auto" w:fill="auto"/>
            <w:vAlign w:val="bottom"/>
          </w:tcPr>
          <w:p w14:paraId="2291143A" w14:textId="78A636A5" w:rsidR="00103CCC" w:rsidRPr="002E3B38" w:rsidRDefault="00190E5A" w:rsidP="005B4FF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374</w:t>
            </w:r>
          </w:p>
        </w:tc>
        <w:tc>
          <w:tcPr>
            <w:tcW w:w="1418" w:type="dxa"/>
            <w:shd w:val="clear" w:color="auto" w:fill="auto"/>
            <w:vAlign w:val="bottom"/>
          </w:tcPr>
          <w:p w14:paraId="32C1B2E3" w14:textId="169D5A93" w:rsidR="00103CCC" w:rsidRPr="002E3B38" w:rsidRDefault="00103CCC" w:rsidP="005B4FF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1,292</w:t>
            </w:r>
          </w:p>
        </w:tc>
        <w:tc>
          <w:tcPr>
            <w:tcW w:w="1417" w:type="dxa"/>
            <w:shd w:val="clear" w:color="auto" w:fill="auto"/>
            <w:vAlign w:val="bottom"/>
          </w:tcPr>
          <w:p w14:paraId="4BF882AF" w14:textId="28AF15A7" w:rsidR="00103CCC" w:rsidRPr="002E3B38" w:rsidRDefault="00FB2833" w:rsidP="005B4FF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200</w:t>
            </w:r>
          </w:p>
        </w:tc>
        <w:tc>
          <w:tcPr>
            <w:tcW w:w="1418" w:type="dxa"/>
            <w:vAlign w:val="bottom"/>
          </w:tcPr>
          <w:p w14:paraId="17BA53B6" w14:textId="3185CBE1" w:rsidR="00103CCC" w:rsidRPr="002E3B38" w:rsidRDefault="00103CCC" w:rsidP="005B4FF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965</w:t>
            </w:r>
          </w:p>
        </w:tc>
      </w:tr>
      <w:tr w:rsidR="00103CCC" w:rsidRPr="002E3B38" w14:paraId="1A46BA76" w14:textId="77777777" w:rsidTr="00264BF2">
        <w:trPr>
          <w:trHeight w:val="20"/>
        </w:trPr>
        <w:tc>
          <w:tcPr>
            <w:tcW w:w="2491" w:type="dxa"/>
            <w:vAlign w:val="center"/>
          </w:tcPr>
          <w:p w14:paraId="057355EC" w14:textId="77777777" w:rsidR="00103CCC" w:rsidRPr="002E3B38" w:rsidRDefault="00103CCC" w:rsidP="00103CCC">
            <w:pPr>
              <w:tabs>
                <w:tab w:val="right" w:pos="9990"/>
                <w:tab w:val="right" w:pos="10890"/>
              </w:tabs>
              <w:autoSpaceDE w:val="0"/>
              <w:autoSpaceDN w:val="0"/>
              <w:ind w:left="797"/>
              <w:rPr>
                <w:rFonts w:ascii="Browallia New" w:hAnsi="Browallia New" w:cs="Browallia New"/>
                <w:sz w:val="28"/>
                <w:szCs w:val="28"/>
              </w:rPr>
            </w:pPr>
          </w:p>
        </w:tc>
        <w:tc>
          <w:tcPr>
            <w:tcW w:w="1417" w:type="dxa"/>
            <w:shd w:val="clear" w:color="auto" w:fill="auto"/>
            <w:vAlign w:val="bottom"/>
          </w:tcPr>
          <w:p w14:paraId="34B3DFB4" w14:textId="6E3E81AA" w:rsidR="00103CCC" w:rsidRPr="002E3B38" w:rsidRDefault="00FB2833" w:rsidP="005B4FF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474</w:t>
            </w:r>
          </w:p>
        </w:tc>
        <w:tc>
          <w:tcPr>
            <w:tcW w:w="1418" w:type="dxa"/>
            <w:shd w:val="clear" w:color="auto" w:fill="auto"/>
            <w:vAlign w:val="bottom"/>
          </w:tcPr>
          <w:p w14:paraId="7399D33B" w14:textId="2DA88262" w:rsidR="00103CCC" w:rsidRPr="002E3B38" w:rsidRDefault="00103CCC" w:rsidP="005B4FF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1,392</w:t>
            </w:r>
          </w:p>
        </w:tc>
        <w:tc>
          <w:tcPr>
            <w:tcW w:w="1417" w:type="dxa"/>
            <w:shd w:val="clear" w:color="auto" w:fill="auto"/>
            <w:vAlign w:val="bottom"/>
          </w:tcPr>
          <w:p w14:paraId="6F496C47" w14:textId="20C9FBB0" w:rsidR="00103CCC" w:rsidRPr="002E3B38" w:rsidRDefault="00FB2833" w:rsidP="005B4FF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240</w:t>
            </w:r>
          </w:p>
        </w:tc>
        <w:tc>
          <w:tcPr>
            <w:tcW w:w="1418" w:type="dxa"/>
            <w:vAlign w:val="bottom"/>
          </w:tcPr>
          <w:p w14:paraId="6ECBC4B8" w14:textId="74EB4C61" w:rsidR="00103CCC" w:rsidRPr="002E3B38" w:rsidRDefault="00103CCC" w:rsidP="005B4FF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1,005</w:t>
            </w:r>
          </w:p>
        </w:tc>
      </w:tr>
    </w:tbl>
    <w:p w14:paraId="715D8E60" w14:textId="77777777" w:rsidR="00D2631C" w:rsidRPr="002E3B38" w:rsidRDefault="00D2631C" w:rsidP="00D2631C">
      <w:pPr>
        <w:tabs>
          <w:tab w:val="clear" w:pos="227"/>
          <w:tab w:val="clear" w:pos="454"/>
          <w:tab w:val="clear" w:pos="680"/>
          <w:tab w:val="clear" w:pos="907"/>
          <w:tab w:val="left" w:pos="1350"/>
          <w:tab w:val="left" w:pos="4536"/>
          <w:tab w:val="left" w:pos="5103"/>
        </w:tabs>
        <w:spacing w:line="240" w:lineRule="auto"/>
        <w:ind w:left="851"/>
        <w:jc w:val="thaiDistribute"/>
        <w:rPr>
          <w:rFonts w:ascii="Browallia New" w:eastAsia="Arial Unicode MS" w:hAnsi="Browallia New" w:cs="Browallia New"/>
          <w:b/>
          <w:bCs/>
          <w:sz w:val="28"/>
          <w:szCs w:val="28"/>
          <w:lang w:eastAsia="th-TH"/>
        </w:rPr>
      </w:pPr>
    </w:p>
    <w:p w14:paraId="01A54188" w14:textId="2FDAA0F4" w:rsidR="00D2631C" w:rsidRPr="002E3B38" w:rsidRDefault="00D2631C" w:rsidP="00D2631C">
      <w:pPr>
        <w:tabs>
          <w:tab w:val="clear" w:pos="227"/>
          <w:tab w:val="clear" w:pos="454"/>
          <w:tab w:val="clear" w:pos="680"/>
          <w:tab w:val="clear" w:pos="907"/>
          <w:tab w:val="left" w:pos="1350"/>
          <w:tab w:val="left" w:pos="4536"/>
          <w:tab w:val="left" w:pos="5103"/>
        </w:tabs>
        <w:spacing w:line="240" w:lineRule="auto"/>
        <w:ind w:left="851"/>
        <w:jc w:val="thaiDistribute"/>
        <w:rPr>
          <w:rFonts w:ascii="Browallia New" w:eastAsia="Arial Unicode MS" w:hAnsi="Browallia New" w:cs="Browallia New"/>
          <w:sz w:val="28"/>
          <w:szCs w:val="28"/>
          <w:lang w:val="en-GB" w:eastAsia="th-TH"/>
        </w:rPr>
      </w:pPr>
      <w:r w:rsidRPr="002E3B38">
        <w:rPr>
          <w:rFonts w:ascii="Browallia New" w:eastAsia="Arial Unicode MS" w:hAnsi="Browallia New" w:cs="Browallia New"/>
          <w:sz w:val="28"/>
          <w:szCs w:val="28"/>
          <w:cs/>
          <w:lang w:val="en-GB" w:eastAsia="th-TH"/>
        </w:rPr>
        <w:t>ข)</w:t>
      </w:r>
      <w:r w:rsidRPr="002E3B38">
        <w:rPr>
          <w:rFonts w:ascii="Browallia New" w:eastAsia="Arial Unicode MS" w:hAnsi="Browallia New" w:cs="Browallia New"/>
          <w:sz w:val="28"/>
          <w:szCs w:val="28"/>
          <w:cs/>
          <w:lang w:val="en-GB" w:eastAsia="th-TH"/>
        </w:rPr>
        <w:tab/>
        <w:t>วันครบกำหนดของหนี้สินทางการเงิน</w:t>
      </w:r>
    </w:p>
    <w:p w14:paraId="3BCFB375" w14:textId="77777777" w:rsidR="00D2631C" w:rsidRPr="002E3B38" w:rsidRDefault="00D2631C" w:rsidP="00D2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eastAsia="Arial Unicode MS" w:hAnsi="Browallia New" w:cs="Browallia New"/>
          <w:sz w:val="28"/>
          <w:szCs w:val="28"/>
          <w:lang w:val="en-GB" w:eastAsia="th-TH"/>
        </w:rPr>
      </w:pPr>
    </w:p>
    <w:p w14:paraId="40CD06EE" w14:textId="5EA332BF" w:rsidR="00660472" w:rsidRPr="002E3B38" w:rsidRDefault="00D2631C" w:rsidP="00AF09E8">
      <w:pPr>
        <w:pStyle w:val="ListParagraph"/>
        <w:tabs>
          <w:tab w:val="left" w:pos="2127"/>
        </w:tabs>
        <w:spacing w:after="0" w:line="240" w:lineRule="auto"/>
        <w:ind w:left="1418"/>
        <w:jc w:val="thaiDistribute"/>
        <w:rPr>
          <w:rFonts w:ascii="Browallia New" w:hAnsi="Browallia New" w:cs="Browallia New"/>
          <w:color w:val="000000" w:themeColor="text1"/>
          <w:sz w:val="28"/>
        </w:rPr>
      </w:pPr>
      <w:r w:rsidRPr="002E3B38">
        <w:rPr>
          <w:rFonts w:ascii="Browallia New" w:eastAsia="Arial Unicode MS" w:hAnsi="Browallia New" w:cs="Browallia New"/>
          <w:sz w:val="28"/>
          <w:cs/>
          <w:lang w:val="en-GB" w:eastAsia="th-TH"/>
        </w:rPr>
        <w:t xml:space="preserve">ตารางต่อไปนี้แสดงให้เห็นถึงหนี้สินทางการเงินที่จัดประเภทตามระยะเวลาการครบกำหนดตามสัญญา </w:t>
      </w:r>
      <w:r w:rsidR="006A197C" w:rsidRPr="002E3B38">
        <w:rPr>
          <w:rFonts w:ascii="Browallia New" w:eastAsia="Arial Unicode MS" w:hAnsi="Browallia New" w:cs="Browallia New"/>
          <w:sz w:val="28"/>
          <w:lang w:val="en-GB" w:eastAsia="th-TH"/>
        </w:rPr>
        <w:br/>
      </w:r>
      <w:r w:rsidRPr="002E3B38">
        <w:rPr>
          <w:rFonts w:ascii="Browallia New" w:eastAsia="Arial Unicode MS" w:hAnsi="Browallia New" w:cs="Browallia New"/>
          <w:sz w:val="28"/>
          <w:cs/>
          <w:lang w:val="en-GB" w:eastAsia="th-TH"/>
        </w:rPr>
        <w:t xml:space="preserve">ซึ่งแสดงด้วยจำนวนเงินตามสัญญาที่ไม่ได้มีการคิดลด ทั้งนี้ ยอดคงเหลือที่ครบกำหนดภายในระยะเวลา </w:t>
      </w:r>
      <w:r w:rsidR="004C2B40" w:rsidRPr="004C2B40">
        <w:rPr>
          <w:rFonts w:ascii="Browallia New" w:eastAsia="Arial Unicode MS" w:hAnsi="Browallia New" w:cs="Browallia New"/>
          <w:sz w:val="28"/>
          <w:lang w:eastAsia="th-TH"/>
        </w:rPr>
        <w:t>12</w:t>
      </w:r>
      <w:r w:rsidRPr="002E3B38">
        <w:rPr>
          <w:rFonts w:ascii="Browallia New" w:eastAsia="Arial Unicode MS" w:hAnsi="Browallia New" w:cs="Browallia New"/>
          <w:sz w:val="28"/>
          <w:cs/>
          <w:lang w:val="en-GB" w:eastAsia="th-TH"/>
        </w:rPr>
        <w:t xml:space="preserve"> เดือนจะเท่ากับมูลค่าตามบัญชีของหนี้สินที่เกี่ยวข้องเนื่องการการคิดลดไม่มีนัยสำคัญ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r w:rsidR="00660472" w:rsidRPr="002E3B38">
        <w:rPr>
          <w:rFonts w:ascii="Browallia New" w:hAnsi="Browallia New" w:cs="Browallia New"/>
          <w:color w:val="000000" w:themeColor="text1"/>
          <w:sz w:val="28"/>
          <w:cs/>
        </w:rPr>
        <w:t>การประมาณการ</w:t>
      </w:r>
      <w:r w:rsidR="00C12F62" w:rsidRPr="002E3B38">
        <w:rPr>
          <w:rFonts w:ascii="Browallia New" w:hAnsi="Browallia New" w:cs="Browallia New"/>
          <w:color w:val="000000" w:themeColor="text1"/>
          <w:sz w:val="28"/>
          <w:cs/>
        </w:rPr>
        <w:t>และ</w:t>
      </w:r>
      <w:r w:rsidR="00660C14" w:rsidRPr="002E3B38">
        <w:rPr>
          <w:rFonts w:ascii="Browallia New" w:hAnsi="Browallia New" w:cs="Browallia New"/>
          <w:color w:val="000000" w:themeColor="text1"/>
          <w:sz w:val="28"/>
          <w:cs/>
        </w:rPr>
        <w:t>การ</w:t>
      </w:r>
      <w:r w:rsidR="00C12F62" w:rsidRPr="002E3B38">
        <w:rPr>
          <w:rFonts w:ascii="Browallia New" w:hAnsi="Browallia New" w:cs="Browallia New"/>
          <w:color w:val="000000" w:themeColor="text1"/>
          <w:sz w:val="28"/>
          <w:cs/>
        </w:rPr>
        <w:t>ใช้ดุลยพินิจ</w:t>
      </w:r>
    </w:p>
    <w:p w14:paraId="3E325B3A" w14:textId="77777777" w:rsidR="00A0072E" w:rsidRPr="002E3B38" w:rsidRDefault="00A0072E" w:rsidP="00AF09E8">
      <w:pPr>
        <w:pStyle w:val="ListParagraph"/>
        <w:tabs>
          <w:tab w:val="left" w:pos="2127"/>
        </w:tabs>
        <w:spacing w:after="0" w:line="240" w:lineRule="auto"/>
        <w:ind w:left="1418"/>
        <w:jc w:val="thaiDistribute"/>
        <w:rPr>
          <w:rFonts w:ascii="Browallia New" w:hAnsi="Browallia New" w:cs="Browallia New"/>
          <w:color w:val="000000" w:themeColor="text1"/>
          <w:szCs w:val="22"/>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3229E1" w:rsidRPr="002E3B38" w14:paraId="0D7100DA" w14:textId="77777777" w:rsidTr="00075043">
        <w:tc>
          <w:tcPr>
            <w:tcW w:w="2552" w:type="dxa"/>
            <w:shd w:val="clear" w:color="auto" w:fill="auto"/>
            <w:vAlign w:val="bottom"/>
          </w:tcPr>
          <w:p w14:paraId="2934A712"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63FA1E80" w14:textId="5E204ED3" w:rsidR="003229E1" w:rsidRPr="002E3B38" w:rsidRDefault="009D62D3" w:rsidP="00A0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w:t>
            </w:r>
            <w:proofErr w:type="gramStart"/>
            <w:r w:rsidR="003229E1" w:rsidRPr="002E3B38">
              <w:rPr>
                <w:rFonts w:ascii="Browallia New" w:eastAsia="Arial Unicode MS" w:hAnsi="Browallia New" w:cs="Browallia New"/>
                <w:sz w:val="22"/>
                <w:szCs w:val="22"/>
                <w:cs/>
              </w:rPr>
              <w:t xml:space="preserve">หน่วย </w:t>
            </w:r>
            <w:r w:rsidR="003229E1" w:rsidRPr="002E3B38">
              <w:rPr>
                <w:rFonts w:ascii="Browallia New" w:eastAsia="Arial Unicode MS" w:hAnsi="Browallia New" w:cs="Browallia New"/>
                <w:sz w:val="22"/>
                <w:szCs w:val="22"/>
              </w:rPr>
              <w:t>:</w:t>
            </w:r>
            <w:proofErr w:type="gramEnd"/>
            <w:r w:rsidR="003229E1" w:rsidRPr="002E3B38">
              <w:rPr>
                <w:rFonts w:ascii="Browallia New" w:eastAsia="Arial Unicode MS" w:hAnsi="Browallia New" w:cs="Browallia New"/>
                <w:sz w:val="22"/>
                <w:szCs w:val="22"/>
              </w:rPr>
              <w:t xml:space="preserve"> </w:t>
            </w:r>
            <w:r w:rsidR="003229E1" w:rsidRPr="002E3B38">
              <w:rPr>
                <w:rFonts w:ascii="Browallia New" w:eastAsia="Arial Unicode MS" w:hAnsi="Browallia New" w:cs="Browallia New"/>
                <w:sz w:val="22"/>
                <w:szCs w:val="22"/>
                <w:cs/>
              </w:rPr>
              <w:t>พันบาท</w:t>
            </w:r>
            <w:r w:rsidRPr="002E3B38">
              <w:rPr>
                <w:rFonts w:ascii="Browallia New" w:eastAsia="Arial Unicode MS" w:hAnsi="Browallia New" w:cs="Browallia New"/>
                <w:sz w:val="22"/>
                <w:szCs w:val="22"/>
              </w:rPr>
              <w:t>)</w:t>
            </w:r>
          </w:p>
        </w:tc>
      </w:tr>
      <w:tr w:rsidR="003229E1" w:rsidRPr="002E3B38" w14:paraId="07EC3D63" w14:textId="77777777" w:rsidTr="00075043">
        <w:tc>
          <w:tcPr>
            <w:tcW w:w="2552" w:type="dxa"/>
            <w:shd w:val="clear" w:color="auto" w:fill="auto"/>
            <w:vAlign w:val="bottom"/>
          </w:tcPr>
          <w:p w14:paraId="433A5155"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2F4F152D"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งบการเงินรวม</w:t>
            </w:r>
          </w:p>
        </w:tc>
      </w:tr>
      <w:tr w:rsidR="003229E1" w:rsidRPr="002E3B38" w14:paraId="4D580505" w14:textId="77777777" w:rsidTr="00461FF7">
        <w:trPr>
          <w:trHeight w:val="678"/>
        </w:trPr>
        <w:tc>
          <w:tcPr>
            <w:tcW w:w="2552" w:type="dxa"/>
            <w:shd w:val="clear" w:color="auto" w:fill="auto"/>
            <w:vAlign w:val="bottom"/>
          </w:tcPr>
          <w:p w14:paraId="0CFBB0DF"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2EBD0D71"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25B964E5"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54606B8C"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120AC935"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ณ ปัจจุบัน</w:t>
            </w:r>
          </w:p>
        </w:tc>
        <w:tc>
          <w:tcPr>
            <w:tcW w:w="936" w:type="dxa"/>
            <w:shd w:val="clear" w:color="auto" w:fill="auto"/>
            <w:vAlign w:val="bottom"/>
          </w:tcPr>
          <w:p w14:paraId="42D5A695"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ภายใน </w:t>
            </w:r>
            <w:r w:rsidRPr="002E3B38">
              <w:rPr>
                <w:rFonts w:ascii="Browallia New" w:eastAsia="Arial Unicode MS" w:hAnsi="Browallia New" w:cs="Browallia New"/>
                <w:sz w:val="22"/>
                <w:szCs w:val="22"/>
              </w:rPr>
              <w:t xml:space="preserve">1 </w:t>
            </w:r>
            <w:r w:rsidRPr="002E3B38">
              <w:rPr>
                <w:rFonts w:ascii="Browallia New" w:eastAsia="Arial Unicode MS" w:hAnsi="Browallia New" w:cs="Browallia New"/>
                <w:sz w:val="22"/>
                <w:szCs w:val="22"/>
                <w:cs/>
              </w:rPr>
              <w:t>ปี</w:t>
            </w:r>
          </w:p>
        </w:tc>
        <w:tc>
          <w:tcPr>
            <w:tcW w:w="936" w:type="dxa"/>
            <w:shd w:val="clear" w:color="auto" w:fill="auto"/>
            <w:vAlign w:val="bottom"/>
          </w:tcPr>
          <w:p w14:paraId="1964820A"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1 - 5 </w:t>
            </w:r>
            <w:r w:rsidRPr="002E3B38">
              <w:rPr>
                <w:rFonts w:ascii="Browallia New" w:eastAsia="Arial Unicode MS" w:hAnsi="Browallia New" w:cs="Browallia New"/>
                <w:sz w:val="22"/>
                <w:szCs w:val="22"/>
                <w:cs/>
              </w:rPr>
              <w:t>ปี</w:t>
            </w:r>
          </w:p>
        </w:tc>
        <w:tc>
          <w:tcPr>
            <w:tcW w:w="1119" w:type="dxa"/>
            <w:shd w:val="clear" w:color="auto" w:fill="auto"/>
            <w:vAlign w:val="bottom"/>
          </w:tcPr>
          <w:p w14:paraId="3FDD804A"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มากกว่า </w:t>
            </w:r>
            <w:r w:rsidRPr="002E3B38">
              <w:rPr>
                <w:rFonts w:ascii="Browallia New" w:eastAsia="Arial Unicode MS" w:hAnsi="Browallia New" w:cs="Browallia New"/>
                <w:sz w:val="22"/>
                <w:szCs w:val="22"/>
              </w:rPr>
              <w:t xml:space="preserve">5 </w:t>
            </w:r>
            <w:r w:rsidRPr="002E3B38">
              <w:rPr>
                <w:rFonts w:ascii="Browallia New" w:eastAsia="Arial Unicode MS" w:hAnsi="Browallia New" w:cs="Browallia New"/>
                <w:sz w:val="22"/>
                <w:szCs w:val="22"/>
                <w:cs/>
              </w:rPr>
              <w:t>ปี</w:t>
            </w:r>
          </w:p>
        </w:tc>
        <w:tc>
          <w:tcPr>
            <w:tcW w:w="992" w:type="dxa"/>
            <w:vAlign w:val="bottom"/>
          </w:tcPr>
          <w:p w14:paraId="2F8F7BBD"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c>
          <w:tcPr>
            <w:tcW w:w="1276" w:type="dxa"/>
            <w:vAlign w:val="bottom"/>
          </w:tcPr>
          <w:p w14:paraId="2E8AC7DF"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มูลค่าตามบัญชี</w:t>
            </w:r>
          </w:p>
          <w:p w14:paraId="1D22710F" w14:textId="77777777" w:rsidR="003229E1" w:rsidRPr="002E3B38" w:rsidRDefault="003229E1" w:rsidP="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(สินทรัพย์)หนี้สิน</w:t>
            </w:r>
          </w:p>
        </w:tc>
      </w:tr>
      <w:tr w:rsidR="003229E1" w:rsidRPr="002E3B38" w14:paraId="08EE3E3B" w14:textId="77777777" w:rsidTr="00461FF7">
        <w:trPr>
          <w:trHeight w:val="60"/>
        </w:trPr>
        <w:tc>
          <w:tcPr>
            <w:tcW w:w="2552" w:type="dxa"/>
            <w:shd w:val="clear" w:color="auto" w:fill="auto"/>
            <w:vAlign w:val="bottom"/>
          </w:tcPr>
          <w:p w14:paraId="38D21DCD"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6FCE1564"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501787F3"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shd w:val="clear" w:color="auto" w:fill="auto"/>
            <w:vAlign w:val="bottom"/>
          </w:tcPr>
          <w:p w14:paraId="31C76166"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shd w:val="clear" w:color="auto" w:fill="auto"/>
            <w:vAlign w:val="bottom"/>
          </w:tcPr>
          <w:p w14:paraId="48F06404"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4939BEC0"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4757A8A9"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3229E1" w:rsidRPr="002E3B38" w14:paraId="77679A98" w14:textId="77777777" w:rsidTr="00461FF7">
        <w:tc>
          <w:tcPr>
            <w:tcW w:w="2552" w:type="dxa"/>
            <w:shd w:val="clear" w:color="auto" w:fill="auto"/>
            <w:vAlign w:val="bottom"/>
          </w:tcPr>
          <w:p w14:paraId="44C56FFA" w14:textId="6195FAE9"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 xml:space="preserve">31 </w:t>
            </w:r>
            <w:r w:rsidRPr="002E3B38">
              <w:rPr>
                <w:rFonts w:ascii="Browallia New" w:eastAsia="Arial Unicode MS" w:hAnsi="Browallia New" w:cs="Browallia New"/>
                <w:sz w:val="22"/>
                <w:szCs w:val="22"/>
                <w:cs/>
              </w:rPr>
              <w:t xml:space="preserve">ธันวาคม </w:t>
            </w:r>
            <w:r w:rsidRPr="002E3B38">
              <w:rPr>
                <w:rFonts w:ascii="Browallia New" w:eastAsia="Arial Unicode MS" w:hAnsi="Browallia New" w:cs="Browallia New"/>
                <w:sz w:val="22"/>
                <w:szCs w:val="22"/>
              </w:rPr>
              <w:t>256</w:t>
            </w:r>
            <w:r w:rsidR="00F15613" w:rsidRPr="002E3B38">
              <w:rPr>
                <w:rFonts w:ascii="Browallia New" w:eastAsia="Arial Unicode MS" w:hAnsi="Browallia New" w:cs="Browallia New"/>
                <w:sz w:val="22"/>
                <w:szCs w:val="22"/>
              </w:rPr>
              <w:t>7</w:t>
            </w:r>
          </w:p>
        </w:tc>
        <w:tc>
          <w:tcPr>
            <w:tcW w:w="978" w:type="dxa"/>
            <w:shd w:val="clear" w:color="auto" w:fill="auto"/>
            <w:vAlign w:val="bottom"/>
          </w:tcPr>
          <w:p w14:paraId="65659785"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0572B105"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1BFDCF48"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shd w:val="clear" w:color="auto" w:fill="auto"/>
            <w:vAlign w:val="bottom"/>
          </w:tcPr>
          <w:p w14:paraId="7305B50D"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shd w:val="clear" w:color="auto" w:fill="auto"/>
            <w:vAlign w:val="bottom"/>
          </w:tcPr>
          <w:p w14:paraId="3CFFA0E5"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shd w:val="clear" w:color="auto" w:fill="auto"/>
            <w:vAlign w:val="bottom"/>
          </w:tcPr>
          <w:p w14:paraId="35CC3DB2"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A16281" w:rsidRPr="002E3B38" w14:paraId="13044B44" w14:textId="77777777" w:rsidTr="00461FF7">
        <w:tc>
          <w:tcPr>
            <w:tcW w:w="2552" w:type="dxa"/>
            <w:shd w:val="clear" w:color="auto" w:fill="auto"/>
            <w:vAlign w:val="bottom"/>
          </w:tcPr>
          <w:p w14:paraId="5CA2BD9E"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เงินกู้ยืมระยะสั้นจากสถาบันการเงิน</w:t>
            </w:r>
          </w:p>
        </w:tc>
        <w:tc>
          <w:tcPr>
            <w:tcW w:w="978" w:type="dxa"/>
            <w:tcBorders>
              <w:top w:val="nil"/>
              <w:left w:val="nil"/>
              <w:bottom w:val="nil"/>
              <w:right w:val="nil"/>
            </w:tcBorders>
            <w:shd w:val="clear" w:color="auto" w:fill="auto"/>
            <w:vAlign w:val="bottom"/>
          </w:tcPr>
          <w:p w14:paraId="6A512EBD" w14:textId="4584155F"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936" w:type="dxa"/>
            <w:tcBorders>
              <w:top w:val="nil"/>
              <w:left w:val="nil"/>
              <w:bottom w:val="nil"/>
              <w:right w:val="nil"/>
            </w:tcBorders>
            <w:shd w:val="clear" w:color="auto" w:fill="auto"/>
            <w:vAlign w:val="bottom"/>
          </w:tcPr>
          <w:p w14:paraId="477AE86B" w14:textId="04197E6F"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858</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287</w:t>
            </w:r>
          </w:p>
        </w:tc>
        <w:tc>
          <w:tcPr>
            <w:tcW w:w="936" w:type="dxa"/>
            <w:tcBorders>
              <w:top w:val="nil"/>
              <w:left w:val="nil"/>
              <w:bottom w:val="nil"/>
              <w:right w:val="nil"/>
            </w:tcBorders>
            <w:shd w:val="clear" w:color="auto" w:fill="auto"/>
            <w:vAlign w:val="bottom"/>
          </w:tcPr>
          <w:p w14:paraId="51332FF4" w14:textId="62E984FE"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33C390BD" w14:textId="4DB60011"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vAlign w:val="bottom"/>
          </w:tcPr>
          <w:p w14:paraId="7094681E" w14:textId="146B08E5"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858</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287</w:t>
            </w:r>
          </w:p>
        </w:tc>
        <w:tc>
          <w:tcPr>
            <w:tcW w:w="1276" w:type="dxa"/>
            <w:tcBorders>
              <w:top w:val="nil"/>
              <w:left w:val="nil"/>
              <w:bottom w:val="nil"/>
              <w:right w:val="nil"/>
            </w:tcBorders>
            <w:shd w:val="clear" w:color="auto" w:fill="auto"/>
            <w:vAlign w:val="bottom"/>
          </w:tcPr>
          <w:p w14:paraId="086B2F5A" w14:textId="7B092AB0"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841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000</w:t>
            </w:r>
          </w:p>
        </w:tc>
      </w:tr>
      <w:tr w:rsidR="00A16281" w:rsidRPr="002E3B38" w14:paraId="71E5F521" w14:textId="77777777" w:rsidTr="00461FF7">
        <w:tc>
          <w:tcPr>
            <w:tcW w:w="2552" w:type="dxa"/>
            <w:shd w:val="clear" w:color="auto" w:fill="auto"/>
            <w:vAlign w:val="bottom"/>
          </w:tcPr>
          <w:p w14:paraId="26C832B1"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shd w:val="clear" w:color="auto" w:fill="auto"/>
            <w:vAlign w:val="bottom"/>
          </w:tcPr>
          <w:p w14:paraId="694D729C" w14:textId="03607D38"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118,440</w:t>
            </w:r>
          </w:p>
        </w:tc>
        <w:tc>
          <w:tcPr>
            <w:tcW w:w="936" w:type="dxa"/>
            <w:tcBorders>
              <w:top w:val="nil"/>
              <w:left w:val="nil"/>
              <w:bottom w:val="nil"/>
              <w:right w:val="nil"/>
            </w:tcBorders>
            <w:shd w:val="clear" w:color="auto" w:fill="auto"/>
            <w:vAlign w:val="bottom"/>
          </w:tcPr>
          <w:p w14:paraId="5B32C15B" w14:textId="20BB06C1"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199</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890</w:t>
            </w:r>
          </w:p>
        </w:tc>
        <w:tc>
          <w:tcPr>
            <w:tcW w:w="936" w:type="dxa"/>
            <w:tcBorders>
              <w:top w:val="nil"/>
              <w:left w:val="nil"/>
              <w:bottom w:val="nil"/>
              <w:right w:val="nil"/>
            </w:tcBorders>
            <w:shd w:val="clear" w:color="auto" w:fill="auto"/>
            <w:vAlign w:val="bottom"/>
          </w:tcPr>
          <w:p w14:paraId="4530B579" w14:textId="6A38F55B"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78AEAEA2" w14:textId="1B956EC8"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vAlign w:val="bottom"/>
          </w:tcPr>
          <w:p w14:paraId="606E6839" w14:textId="7B5B52F5"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318</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330</w:t>
            </w:r>
          </w:p>
        </w:tc>
        <w:tc>
          <w:tcPr>
            <w:tcW w:w="1276" w:type="dxa"/>
            <w:tcBorders>
              <w:top w:val="nil"/>
              <w:left w:val="nil"/>
              <w:bottom w:val="nil"/>
              <w:right w:val="nil"/>
            </w:tcBorders>
            <w:shd w:val="clear" w:color="auto" w:fill="auto"/>
            <w:vAlign w:val="bottom"/>
          </w:tcPr>
          <w:p w14:paraId="06A137CA" w14:textId="4F9D363E"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318</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330</w:t>
            </w:r>
          </w:p>
        </w:tc>
      </w:tr>
      <w:tr w:rsidR="00A16281" w:rsidRPr="002E3B38" w14:paraId="1A26C481" w14:textId="77777777" w:rsidTr="00461FF7">
        <w:tc>
          <w:tcPr>
            <w:tcW w:w="2552" w:type="dxa"/>
            <w:shd w:val="clear" w:color="auto" w:fill="auto"/>
            <w:vAlign w:val="bottom"/>
          </w:tcPr>
          <w:p w14:paraId="1DF9EE66"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shd w:val="clear" w:color="auto" w:fill="auto"/>
            <w:vAlign w:val="bottom"/>
          </w:tcPr>
          <w:p w14:paraId="183B78D4" w14:textId="03AB61FC"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161,490</w:t>
            </w:r>
          </w:p>
        </w:tc>
        <w:tc>
          <w:tcPr>
            <w:tcW w:w="936" w:type="dxa"/>
            <w:tcBorders>
              <w:top w:val="nil"/>
              <w:left w:val="nil"/>
              <w:bottom w:val="nil"/>
              <w:right w:val="nil"/>
            </w:tcBorders>
            <w:shd w:val="clear" w:color="auto" w:fill="auto"/>
          </w:tcPr>
          <w:p w14:paraId="3C971237" w14:textId="45B6B2BC"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178</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813</w:t>
            </w:r>
          </w:p>
        </w:tc>
        <w:tc>
          <w:tcPr>
            <w:tcW w:w="936" w:type="dxa"/>
            <w:tcBorders>
              <w:top w:val="nil"/>
              <w:left w:val="nil"/>
              <w:bottom w:val="nil"/>
              <w:right w:val="nil"/>
            </w:tcBorders>
            <w:shd w:val="clear" w:color="auto" w:fill="auto"/>
            <w:vAlign w:val="bottom"/>
          </w:tcPr>
          <w:p w14:paraId="0AA2A079" w14:textId="166F899D"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1BF3094B" w14:textId="6EEF40D0"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tcPr>
          <w:p w14:paraId="55B832B9" w14:textId="3C1346C8"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340</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303</w:t>
            </w:r>
          </w:p>
        </w:tc>
        <w:tc>
          <w:tcPr>
            <w:tcW w:w="1276" w:type="dxa"/>
            <w:tcBorders>
              <w:top w:val="nil"/>
              <w:left w:val="nil"/>
              <w:bottom w:val="nil"/>
              <w:right w:val="nil"/>
            </w:tcBorders>
            <w:shd w:val="clear" w:color="auto" w:fill="auto"/>
          </w:tcPr>
          <w:p w14:paraId="167ED10E" w14:textId="7137A182"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340</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303</w:t>
            </w:r>
          </w:p>
        </w:tc>
      </w:tr>
      <w:tr w:rsidR="00A16281" w:rsidRPr="002E3B38" w14:paraId="6504E657" w14:textId="77777777" w:rsidTr="00461FF7">
        <w:tc>
          <w:tcPr>
            <w:tcW w:w="2552" w:type="dxa"/>
            <w:shd w:val="clear" w:color="auto" w:fill="auto"/>
            <w:vAlign w:val="bottom"/>
          </w:tcPr>
          <w:p w14:paraId="5C4D481A"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shd w:val="clear" w:color="auto" w:fill="auto"/>
            <w:vAlign w:val="bottom"/>
          </w:tcPr>
          <w:p w14:paraId="1BD3F2FA" w14:textId="70C9B930"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936" w:type="dxa"/>
            <w:tcBorders>
              <w:top w:val="nil"/>
              <w:left w:val="nil"/>
              <w:bottom w:val="nil"/>
              <w:right w:val="nil"/>
            </w:tcBorders>
            <w:shd w:val="clear" w:color="auto" w:fill="auto"/>
          </w:tcPr>
          <w:p w14:paraId="2D1D1905" w14:textId="7C9EF60A"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135</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308</w:t>
            </w:r>
          </w:p>
        </w:tc>
        <w:tc>
          <w:tcPr>
            <w:tcW w:w="936" w:type="dxa"/>
            <w:tcBorders>
              <w:top w:val="nil"/>
              <w:left w:val="nil"/>
              <w:bottom w:val="nil"/>
              <w:right w:val="nil"/>
            </w:tcBorders>
            <w:shd w:val="clear" w:color="auto" w:fill="auto"/>
          </w:tcPr>
          <w:p w14:paraId="50559122" w14:textId="6A638605"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386</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592</w:t>
            </w:r>
          </w:p>
        </w:tc>
        <w:tc>
          <w:tcPr>
            <w:tcW w:w="1119" w:type="dxa"/>
            <w:tcBorders>
              <w:top w:val="nil"/>
              <w:left w:val="nil"/>
              <w:bottom w:val="nil"/>
              <w:right w:val="nil"/>
            </w:tcBorders>
            <w:shd w:val="clear" w:color="auto" w:fill="auto"/>
          </w:tcPr>
          <w:p w14:paraId="7DADA7A7" w14:textId="2B1E73EC"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2</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520</w:t>
            </w:r>
          </w:p>
        </w:tc>
        <w:tc>
          <w:tcPr>
            <w:tcW w:w="992" w:type="dxa"/>
            <w:tcBorders>
              <w:top w:val="nil"/>
              <w:left w:val="nil"/>
              <w:bottom w:val="nil"/>
              <w:right w:val="nil"/>
            </w:tcBorders>
            <w:shd w:val="clear" w:color="auto" w:fill="auto"/>
          </w:tcPr>
          <w:p w14:paraId="0A05BDDD" w14:textId="44FC71F5"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524</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420</w:t>
            </w:r>
          </w:p>
        </w:tc>
        <w:tc>
          <w:tcPr>
            <w:tcW w:w="1276" w:type="dxa"/>
            <w:tcBorders>
              <w:top w:val="nil"/>
              <w:left w:val="nil"/>
              <w:bottom w:val="nil"/>
              <w:right w:val="nil"/>
            </w:tcBorders>
            <w:shd w:val="clear" w:color="auto" w:fill="auto"/>
            <w:vAlign w:val="center"/>
          </w:tcPr>
          <w:p w14:paraId="19517512" w14:textId="36395554"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474</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263</w:t>
            </w:r>
          </w:p>
        </w:tc>
      </w:tr>
      <w:tr w:rsidR="00A16281" w:rsidRPr="002E3B38" w14:paraId="0A2B59C3" w14:textId="77777777" w:rsidTr="00461FF7">
        <w:tc>
          <w:tcPr>
            <w:tcW w:w="2552" w:type="dxa"/>
            <w:shd w:val="clear" w:color="auto" w:fill="auto"/>
            <w:vAlign w:val="bottom"/>
          </w:tcPr>
          <w:p w14:paraId="0805774B"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shd w:val="clear" w:color="auto" w:fill="auto"/>
            <w:vAlign w:val="bottom"/>
          </w:tcPr>
          <w:p w14:paraId="54BE29FF" w14:textId="71992BD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 xml:space="preserve">     -</w:t>
            </w:r>
          </w:p>
        </w:tc>
        <w:tc>
          <w:tcPr>
            <w:tcW w:w="936" w:type="dxa"/>
            <w:tcBorders>
              <w:top w:val="nil"/>
              <w:left w:val="nil"/>
              <w:right w:val="nil"/>
            </w:tcBorders>
            <w:shd w:val="clear" w:color="auto" w:fill="auto"/>
          </w:tcPr>
          <w:p w14:paraId="1E5E0CDB" w14:textId="7957EBAE"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582</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324</w:t>
            </w:r>
          </w:p>
        </w:tc>
        <w:tc>
          <w:tcPr>
            <w:tcW w:w="936" w:type="dxa"/>
            <w:tcBorders>
              <w:top w:val="nil"/>
              <w:left w:val="nil"/>
              <w:right w:val="nil"/>
            </w:tcBorders>
            <w:shd w:val="clear" w:color="auto" w:fill="auto"/>
          </w:tcPr>
          <w:p w14:paraId="191FF2A5" w14:textId="0B8C03EF"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275</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226</w:t>
            </w:r>
          </w:p>
        </w:tc>
        <w:tc>
          <w:tcPr>
            <w:tcW w:w="1119" w:type="dxa"/>
            <w:tcBorders>
              <w:top w:val="nil"/>
              <w:left w:val="nil"/>
              <w:right w:val="nil"/>
            </w:tcBorders>
            <w:shd w:val="clear" w:color="auto" w:fill="auto"/>
          </w:tcPr>
          <w:p w14:paraId="79AC698C" w14:textId="489B9EC6"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22</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864</w:t>
            </w:r>
          </w:p>
        </w:tc>
        <w:tc>
          <w:tcPr>
            <w:tcW w:w="992" w:type="dxa"/>
            <w:tcBorders>
              <w:top w:val="nil"/>
              <w:left w:val="nil"/>
              <w:right w:val="nil"/>
            </w:tcBorders>
            <w:shd w:val="clear" w:color="auto" w:fill="auto"/>
          </w:tcPr>
          <w:p w14:paraId="665A163E" w14:textId="136484E2"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880</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414</w:t>
            </w:r>
          </w:p>
        </w:tc>
        <w:tc>
          <w:tcPr>
            <w:tcW w:w="1276" w:type="dxa"/>
            <w:tcBorders>
              <w:top w:val="nil"/>
              <w:left w:val="nil"/>
              <w:right w:val="nil"/>
            </w:tcBorders>
            <w:shd w:val="clear" w:color="auto" w:fill="auto"/>
            <w:vAlign w:val="center"/>
          </w:tcPr>
          <w:p w14:paraId="2914486E" w14:textId="74AD1259" w:rsidR="00A16281" w:rsidRPr="002E3B38" w:rsidRDefault="004C2B40"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1</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709</w:t>
            </w:r>
            <w:r w:rsidR="00A16281"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634</w:t>
            </w:r>
          </w:p>
        </w:tc>
      </w:tr>
      <w:tr w:rsidR="00A16281" w:rsidRPr="002E3B38" w14:paraId="4E4315AB" w14:textId="77777777" w:rsidTr="00461FF7">
        <w:tc>
          <w:tcPr>
            <w:tcW w:w="2552" w:type="dxa"/>
            <w:shd w:val="clear" w:color="auto" w:fill="auto"/>
            <w:vAlign w:val="bottom"/>
          </w:tcPr>
          <w:p w14:paraId="3C1F515A"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shd w:val="clear" w:color="auto" w:fill="auto"/>
            <w:vAlign w:val="bottom"/>
          </w:tcPr>
          <w:p w14:paraId="1880B66D" w14:textId="1CED05EE" w:rsidR="00A16281" w:rsidRPr="002E3B38" w:rsidRDefault="004C2B40"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222</w:t>
            </w:r>
          </w:p>
        </w:tc>
        <w:tc>
          <w:tcPr>
            <w:tcW w:w="936" w:type="dxa"/>
            <w:tcBorders>
              <w:top w:val="nil"/>
              <w:left w:val="nil"/>
              <w:right w:val="nil"/>
            </w:tcBorders>
            <w:shd w:val="clear" w:color="auto" w:fill="auto"/>
          </w:tcPr>
          <w:p w14:paraId="1CE32713" w14:textId="45C8CDC4" w:rsidR="00A16281" w:rsidRPr="002E3B38" w:rsidRDefault="004C2B40"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225</w:t>
            </w:r>
          </w:p>
        </w:tc>
        <w:tc>
          <w:tcPr>
            <w:tcW w:w="936" w:type="dxa"/>
            <w:tcBorders>
              <w:top w:val="nil"/>
              <w:left w:val="nil"/>
              <w:right w:val="nil"/>
            </w:tcBorders>
            <w:shd w:val="clear" w:color="auto" w:fill="auto"/>
            <w:vAlign w:val="bottom"/>
          </w:tcPr>
          <w:p w14:paraId="515ED593" w14:textId="695C7A72"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right w:val="nil"/>
            </w:tcBorders>
            <w:shd w:val="clear" w:color="auto" w:fill="auto"/>
            <w:vAlign w:val="bottom"/>
          </w:tcPr>
          <w:p w14:paraId="3E3441CB" w14:textId="7220AD0F"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right w:val="nil"/>
            </w:tcBorders>
            <w:shd w:val="clear" w:color="auto" w:fill="auto"/>
          </w:tcPr>
          <w:p w14:paraId="75CCD6F8" w14:textId="5624A8D7" w:rsidR="00A16281" w:rsidRPr="002E3B38" w:rsidRDefault="004C2B40"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447</w:t>
            </w:r>
          </w:p>
        </w:tc>
        <w:tc>
          <w:tcPr>
            <w:tcW w:w="1276" w:type="dxa"/>
            <w:tcBorders>
              <w:top w:val="nil"/>
              <w:left w:val="nil"/>
              <w:right w:val="nil"/>
            </w:tcBorders>
            <w:shd w:val="clear" w:color="auto" w:fill="auto"/>
          </w:tcPr>
          <w:p w14:paraId="4E5FDA36" w14:textId="37EE732E" w:rsidR="00A16281" w:rsidRPr="002E3B38" w:rsidRDefault="004C2B40"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447</w:t>
            </w:r>
          </w:p>
        </w:tc>
      </w:tr>
      <w:tr w:rsidR="003229E1" w:rsidRPr="002E3B38" w14:paraId="107CE11E" w14:textId="77777777" w:rsidTr="00461FF7">
        <w:tc>
          <w:tcPr>
            <w:tcW w:w="2552" w:type="dxa"/>
            <w:shd w:val="clear" w:color="auto" w:fill="auto"/>
            <w:vAlign w:val="bottom"/>
          </w:tcPr>
          <w:p w14:paraId="7EA328F8" w14:textId="77777777" w:rsidR="003229E1" w:rsidRPr="002E3B38" w:rsidRDefault="0032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รวม</w:t>
            </w:r>
          </w:p>
        </w:tc>
        <w:tc>
          <w:tcPr>
            <w:tcW w:w="978" w:type="dxa"/>
            <w:tcBorders>
              <w:left w:val="nil"/>
              <w:right w:val="nil"/>
            </w:tcBorders>
            <w:shd w:val="clear" w:color="auto" w:fill="auto"/>
          </w:tcPr>
          <w:p w14:paraId="5467A8DB" w14:textId="3712C470" w:rsidR="003229E1" w:rsidRPr="002E3B38" w:rsidRDefault="00077C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280,152</w:t>
            </w:r>
          </w:p>
        </w:tc>
        <w:tc>
          <w:tcPr>
            <w:tcW w:w="936" w:type="dxa"/>
            <w:tcBorders>
              <w:left w:val="nil"/>
              <w:right w:val="nil"/>
            </w:tcBorders>
            <w:shd w:val="clear" w:color="auto" w:fill="auto"/>
          </w:tcPr>
          <w:p w14:paraId="27C5AFA7" w14:textId="53B16C54" w:rsidR="003229E1" w:rsidRPr="002E3B38" w:rsidRDefault="00077C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2,9</w:t>
            </w:r>
            <w:r w:rsidR="00287BFA" w:rsidRPr="002E3B38">
              <w:rPr>
                <w:rFonts w:ascii="Browallia New" w:eastAsia="Arial Unicode MS" w:hAnsi="Browallia New" w:cs="Browallia New"/>
                <w:sz w:val="22"/>
                <w:szCs w:val="22"/>
              </w:rPr>
              <w:t>54,847</w:t>
            </w:r>
          </w:p>
        </w:tc>
        <w:tc>
          <w:tcPr>
            <w:tcW w:w="936" w:type="dxa"/>
            <w:tcBorders>
              <w:left w:val="nil"/>
              <w:right w:val="nil"/>
            </w:tcBorders>
            <w:shd w:val="clear" w:color="auto" w:fill="auto"/>
          </w:tcPr>
          <w:p w14:paraId="65F06831" w14:textId="072859E5" w:rsidR="003229E1" w:rsidRPr="002E3B38" w:rsidRDefault="00287B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1,661,81</w:t>
            </w:r>
            <w:r w:rsidR="003E50E5" w:rsidRPr="002E3B38">
              <w:rPr>
                <w:rFonts w:ascii="Browallia New" w:eastAsia="Arial Unicode MS" w:hAnsi="Browallia New" w:cs="Browallia New"/>
                <w:sz w:val="22"/>
                <w:szCs w:val="22"/>
              </w:rPr>
              <w:t>8</w:t>
            </w:r>
          </w:p>
        </w:tc>
        <w:tc>
          <w:tcPr>
            <w:tcW w:w="1119" w:type="dxa"/>
            <w:tcBorders>
              <w:left w:val="nil"/>
              <w:right w:val="nil"/>
            </w:tcBorders>
            <w:shd w:val="clear" w:color="auto" w:fill="auto"/>
          </w:tcPr>
          <w:p w14:paraId="52DA076D" w14:textId="528B5290" w:rsidR="003229E1" w:rsidRPr="002E3B38" w:rsidRDefault="004C2B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4C2B40">
              <w:rPr>
                <w:rFonts w:ascii="Browallia New" w:eastAsia="Arial Unicode MS" w:hAnsi="Browallia New" w:cs="Browallia New"/>
                <w:sz w:val="22"/>
                <w:szCs w:val="22"/>
              </w:rPr>
              <w:t>25</w:t>
            </w:r>
            <w:r w:rsidR="00FB2833" w:rsidRPr="002E3B38">
              <w:rPr>
                <w:rFonts w:ascii="Browallia New" w:eastAsia="Arial Unicode MS" w:hAnsi="Browallia New" w:cs="Browallia New"/>
                <w:sz w:val="22"/>
                <w:szCs w:val="22"/>
              </w:rPr>
              <w:t>,</w:t>
            </w:r>
            <w:r w:rsidRPr="004C2B40">
              <w:rPr>
                <w:rFonts w:ascii="Browallia New" w:eastAsia="Arial Unicode MS" w:hAnsi="Browallia New" w:cs="Browallia New"/>
                <w:sz w:val="22"/>
                <w:szCs w:val="22"/>
              </w:rPr>
              <w:t>384</w:t>
            </w:r>
          </w:p>
        </w:tc>
        <w:tc>
          <w:tcPr>
            <w:tcW w:w="992" w:type="dxa"/>
            <w:tcBorders>
              <w:left w:val="nil"/>
              <w:right w:val="nil"/>
            </w:tcBorders>
            <w:shd w:val="clear" w:color="auto" w:fill="auto"/>
          </w:tcPr>
          <w:p w14:paraId="115BC275" w14:textId="404925CC" w:rsidR="003229E1" w:rsidRPr="002E3B38" w:rsidRDefault="005C09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4,922,201</w:t>
            </w:r>
          </w:p>
        </w:tc>
        <w:tc>
          <w:tcPr>
            <w:tcW w:w="1276" w:type="dxa"/>
            <w:tcBorders>
              <w:left w:val="nil"/>
              <w:right w:val="nil"/>
            </w:tcBorders>
            <w:shd w:val="clear" w:color="auto" w:fill="auto"/>
          </w:tcPr>
          <w:p w14:paraId="083FBE86" w14:textId="45FB6D68" w:rsidR="003229E1" w:rsidRPr="002E3B38" w:rsidRDefault="005C09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4,683,977</w:t>
            </w:r>
          </w:p>
        </w:tc>
      </w:tr>
    </w:tbl>
    <w:p w14:paraId="1E0E6CCE" w14:textId="77777777" w:rsidR="00180C7D" w:rsidRPr="002E3B38"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567" w:type="dxa"/>
        <w:tblLayout w:type="fixed"/>
        <w:tblLook w:val="04A0" w:firstRow="1" w:lastRow="0" w:firstColumn="1" w:lastColumn="0" w:noHBand="0" w:noVBand="1"/>
      </w:tblPr>
      <w:tblGrid>
        <w:gridCol w:w="2552"/>
        <w:gridCol w:w="978"/>
        <w:gridCol w:w="936"/>
        <w:gridCol w:w="936"/>
        <w:gridCol w:w="1119"/>
        <w:gridCol w:w="992"/>
        <w:gridCol w:w="1276"/>
      </w:tblGrid>
      <w:tr w:rsidR="00F15613" w:rsidRPr="002E3B38" w14:paraId="6776980F" w14:textId="77777777" w:rsidTr="00461FF7">
        <w:tc>
          <w:tcPr>
            <w:tcW w:w="2552" w:type="dxa"/>
            <w:shd w:val="clear" w:color="auto" w:fill="auto"/>
            <w:vAlign w:val="bottom"/>
          </w:tcPr>
          <w:p w14:paraId="5FF2D64F"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02147FC7" w14:textId="340E227F" w:rsidR="00F15613" w:rsidRPr="002E3B38" w:rsidRDefault="009D62D3" w:rsidP="00075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w:t>
            </w:r>
            <w:proofErr w:type="gramStart"/>
            <w:r w:rsidR="00F15613" w:rsidRPr="002E3B38">
              <w:rPr>
                <w:rFonts w:ascii="Browallia New" w:eastAsia="Arial Unicode MS" w:hAnsi="Browallia New" w:cs="Browallia New"/>
                <w:sz w:val="22"/>
                <w:szCs w:val="22"/>
                <w:cs/>
              </w:rPr>
              <w:t xml:space="preserve">หน่วย </w:t>
            </w:r>
            <w:r w:rsidR="00F15613" w:rsidRPr="002E3B38">
              <w:rPr>
                <w:rFonts w:ascii="Browallia New" w:eastAsia="Arial Unicode MS" w:hAnsi="Browallia New" w:cs="Browallia New"/>
                <w:sz w:val="22"/>
                <w:szCs w:val="22"/>
              </w:rPr>
              <w:t>:</w:t>
            </w:r>
            <w:proofErr w:type="gramEnd"/>
            <w:r w:rsidR="00F15613" w:rsidRPr="002E3B38">
              <w:rPr>
                <w:rFonts w:ascii="Browallia New" w:eastAsia="Arial Unicode MS" w:hAnsi="Browallia New" w:cs="Browallia New"/>
                <w:sz w:val="22"/>
                <w:szCs w:val="22"/>
              </w:rPr>
              <w:t xml:space="preserve"> </w:t>
            </w:r>
            <w:r w:rsidR="00F15613" w:rsidRPr="002E3B38">
              <w:rPr>
                <w:rFonts w:ascii="Browallia New" w:eastAsia="Arial Unicode MS" w:hAnsi="Browallia New" w:cs="Browallia New"/>
                <w:sz w:val="22"/>
                <w:szCs w:val="22"/>
                <w:cs/>
              </w:rPr>
              <w:t>พันบาท</w:t>
            </w:r>
            <w:r w:rsidRPr="002E3B38">
              <w:rPr>
                <w:rFonts w:ascii="Browallia New" w:eastAsia="Arial Unicode MS" w:hAnsi="Browallia New" w:cs="Browallia New"/>
                <w:sz w:val="22"/>
                <w:szCs w:val="22"/>
              </w:rPr>
              <w:t>)</w:t>
            </w:r>
          </w:p>
        </w:tc>
      </w:tr>
      <w:tr w:rsidR="00F15613" w:rsidRPr="002E3B38" w14:paraId="09B00A88" w14:textId="77777777" w:rsidTr="00461FF7">
        <w:tc>
          <w:tcPr>
            <w:tcW w:w="2552" w:type="dxa"/>
            <w:shd w:val="clear" w:color="auto" w:fill="auto"/>
            <w:vAlign w:val="bottom"/>
          </w:tcPr>
          <w:p w14:paraId="4BB45C14"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6237" w:type="dxa"/>
            <w:gridSpan w:val="6"/>
            <w:vAlign w:val="bottom"/>
          </w:tcPr>
          <w:p w14:paraId="613D59EF"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งบการเงินรวม</w:t>
            </w:r>
          </w:p>
        </w:tc>
      </w:tr>
      <w:tr w:rsidR="00F15613" w:rsidRPr="002E3B38" w14:paraId="18123C66" w14:textId="77777777" w:rsidTr="00461FF7">
        <w:trPr>
          <w:trHeight w:val="678"/>
        </w:trPr>
        <w:tc>
          <w:tcPr>
            <w:tcW w:w="2552" w:type="dxa"/>
            <w:shd w:val="clear" w:color="auto" w:fill="auto"/>
            <w:vAlign w:val="bottom"/>
          </w:tcPr>
          <w:p w14:paraId="4190BBAD"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687CC57F"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15B17753"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543B6AFE"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p w14:paraId="068462D3"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ณ ปัจจุบัน</w:t>
            </w:r>
          </w:p>
        </w:tc>
        <w:tc>
          <w:tcPr>
            <w:tcW w:w="936" w:type="dxa"/>
            <w:shd w:val="clear" w:color="auto" w:fill="auto"/>
            <w:vAlign w:val="bottom"/>
          </w:tcPr>
          <w:p w14:paraId="1FCFF63F"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ภายใน </w:t>
            </w:r>
            <w:r w:rsidRPr="002E3B38">
              <w:rPr>
                <w:rFonts w:ascii="Browallia New" w:eastAsia="Arial Unicode MS" w:hAnsi="Browallia New" w:cs="Browallia New"/>
                <w:sz w:val="22"/>
                <w:szCs w:val="22"/>
              </w:rPr>
              <w:t xml:space="preserve">1 </w:t>
            </w:r>
            <w:r w:rsidRPr="002E3B38">
              <w:rPr>
                <w:rFonts w:ascii="Browallia New" w:eastAsia="Arial Unicode MS" w:hAnsi="Browallia New" w:cs="Browallia New"/>
                <w:sz w:val="22"/>
                <w:szCs w:val="22"/>
                <w:cs/>
              </w:rPr>
              <w:t>ปี</w:t>
            </w:r>
          </w:p>
        </w:tc>
        <w:tc>
          <w:tcPr>
            <w:tcW w:w="936" w:type="dxa"/>
            <w:shd w:val="clear" w:color="auto" w:fill="auto"/>
            <w:vAlign w:val="bottom"/>
          </w:tcPr>
          <w:p w14:paraId="08268E34"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1 - 5 </w:t>
            </w:r>
            <w:r w:rsidRPr="002E3B38">
              <w:rPr>
                <w:rFonts w:ascii="Browallia New" w:eastAsia="Arial Unicode MS" w:hAnsi="Browallia New" w:cs="Browallia New"/>
                <w:sz w:val="22"/>
                <w:szCs w:val="22"/>
                <w:cs/>
              </w:rPr>
              <w:t>ปี</w:t>
            </w:r>
          </w:p>
        </w:tc>
        <w:tc>
          <w:tcPr>
            <w:tcW w:w="1119" w:type="dxa"/>
            <w:shd w:val="clear" w:color="auto" w:fill="auto"/>
            <w:vAlign w:val="bottom"/>
          </w:tcPr>
          <w:p w14:paraId="4A2A2706"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มากกว่า </w:t>
            </w:r>
            <w:r w:rsidRPr="002E3B38">
              <w:rPr>
                <w:rFonts w:ascii="Browallia New" w:eastAsia="Arial Unicode MS" w:hAnsi="Browallia New" w:cs="Browallia New"/>
                <w:sz w:val="22"/>
                <w:szCs w:val="22"/>
              </w:rPr>
              <w:t xml:space="preserve">5 </w:t>
            </w:r>
            <w:r w:rsidRPr="002E3B38">
              <w:rPr>
                <w:rFonts w:ascii="Browallia New" w:eastAsia="Arial Unicode MS" w:hAnsi="Browallia New" w:cs="Browallia New"/>
                <w:sz w:val="22"/>
                <w:szCs w:val="22"/>
                <w:cs/>
              </w:rPr>
              <w:t>ปี</w:t>
            </w:r>
          </w:p>
        </w:tc>
        <w:tc>
          <w:tcPr>
            <w:tcW w:w="992" w:type="dxa"/>
            <w:vAlign w:val="bottom"/>
          </w:tcPr>
          <w:p w14:paraId="4E27EB9E"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c>
          <w:tcPr>
            <w:tcW w:w="1276" w:type="dxa"/>
            <w:vAlign w:val="bottom"/>
          </w:tcPr>
          <w:p w14:paraId="6C86EF74"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มูลค่าตามบัญชี</w:t>
            </w:r>
          </w:p>
          <w:p w14:paraId="0F9D13EE" w14:textId="77777777" w:rsidR="00F15613" w:rsidRPr="002E3B38" w:rsidRDefault="00F15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(สินทรัพย์)หนี้สิน</w:t>
            </w:r>
          </w:p>
        </w:tc>
      </w:tr>
      <w:tr w:rsidR="00F15613" w:rsidRPr="002E3B38" w14:paraId="29C44A69" w14:textId="77777777" w:rsidTr="00461FF7">
        <w:trPr>
          <w:trHeight w:val="60"/>
        </w:trPr>
        <w:tc>
          <w:tcPr>
            <w:tcW w:w="2552" w:type="dxa"/>
            <w:shd w:val="clear" w:color="auto" w:fill="auto"/>
            <w:vAlign w:val="bottom"/>
          </w:tcPr>
          <w:p w14:paraId="0EA3CB9B"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78" w:type="dxa"/>
            <w:vAlign w:val="bottom"/>
          </w:tcPr>
          <w:p w14:paraId="3CC6B5C7"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2E385D2C"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36" w:type="dxa"/>
            <w:shd w:val="clear" w:color="auto" w:fill="auto"/>
            <w:vAlign w:val="bottom"/>
          </w:tcPr>
          <w:p w14:paraId="435B3E92"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2"/>
                <w:szCs w:val="22"/>
              </w:rPr>
            </w:pPr>
          </w:p>
        </w:tc>
        <w:tc>
          <w:tcPr>
            <w:tcW w:w="1119" w:type="dxa"/>
            <w:shd w:val="clear" w:color="auto" w:fill="auto"/>
            <w:vAlign w:val="bottom"/>
          </w:tcPr>
          <w:p w14:paraId="1E7C3BDC"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992" w:type="dxa"/>
            <w:vAlign w:val="bottom"/>
          </w:tcPr>
          <w:p w14:paraId="1F113214"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276" w:type="dxa"/>
            <w:vAlign w:val="bottom"/>
          </w:tcPr>
          <w:p w14:paraId="71BAE3DB"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r>
      <w:tr w:rsidR="00F15613" w:rsidRPr="002E3B38" w14:paraId="1BB77B8A" w14:textId="77777777" w:rsidTr="00461FF7">
        <w:tc>
          <w:tcPr>
            <w:tcW w:w="2552" w:type="dxa"/>
            <w:shd w:val="clear" w:color="auto" w:fill="auto"/>
            <w:vAlign w:val="bottom"/>
          </w:tcPr>
          <w:p w14:paraId="6A676FBD"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 xml:space="preserve">31 </w:t>
            </w:r>
            <w:r w:rsidRPr="002E3B38">
              <w:rPr>
                <w:rFonts w:ascii="Browallia New" w:eastAsia="Arial Unicode MS" w:hAnsi="Browallia New" w:cs="Browallia New"/>
                <w:sz w:val="22"/>
                <w:szCs w:val="22"/>
                <w:cs/>
              </w:rPr>
              <w:t xml:space="preserve">ธันวาคม </w:t>
            </w:r>
            <w:r w:rsidRPr="002E3B38">
              <w:rPr>
                <w:rFonts w:ascii="Browallia New" w:eastAsia="Arial Unicode MS" w:hAnsi="Browallia New" w:cs="Browallia New"/>
                <w:sz w:val="22"/>
                <w:szCs w:val="22"/>
              </w:rPr>
              <w:t>2566</w:t>
            </w:r>
          </w:p>
        </w:tc>
        <w:tc>
          <w:tcPr>
            <w:tcW w:w="978" w:type="dxa"/>
            <w:shd w:val="clear" w:color="auto" w:fill="auto"/>
            <w:vAlign w:val="bottom"/>
          </w:tcPr>
          <w:p w14:paraId="1D369E72"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53694DC2"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36" w:type="dxa"/>
            <w:shd w:val="clear" w:color="auto" w:fill="auto"/>
            <w:vAlign w:val="bottom"/>
          </w:tcPr>
          <w:p w14:paraId="09D8FD39"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119" w:type="dxa"/>
            <w:shd w:val="clear" w:color="auto" w:fill="auto"/>
            <w:vAlign w:val="bottom"/>
          </w:tcPr>
          <w:p w14:paraId="64771CD7"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992" w:type="dxa"/>
            <w:shd w:val="clear" w:color="auto" w:fill="auto"/>
            <w:vAlign w:val="bottom"/>
          </w:tcPr>
          <w:p w14:paraId="489A5998"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276" w:type="dxa"/>
            <w:shd w:val="clear" w:color="auto" w:fill="auto"/>
            <w:vAlign w:val="bottom"/>
          </w:tcPr>
          <w:p w14:paraId="646BEEDD"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A16281" w:rsidRPr="002E3B38" w14:paraId="5366B45C" w14:textId="77777777" w:rsidTr="00461FF7">
        <w:tc>
          <w:tcPr>
            <w:tcW w:w="2552" w:type="dxa"/>
            <w:shd w:val="clear" w:color="auto" w:fill="auto"/>
            <w:vAlign w:val="bottom"/>
          </w:tcPr>
          <w:p w14:paraId="690B1C25"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เงินกู้ยืมระยะสั้นจากสถาบันการเงิน</w:t>
            </w:r>
          </w:p>
        </w:tc>
        <w:tc>
          <w:tcPr>
            <w:tcW w:w="978" w:type="dxa"/>
            <w:tcBorders>
              <w:top w:val="nil"/>
              <w:left w:val="nil"/>
              <w:bottom w:val="nil"/>
              <w:right w:val="nil"/>
            </w:tcBorders>
            <w:shd w:val="clear" w:color="auto" w:fill="auto"/>
            <w:vAlign w:val="bottom"/>
          </w:tcPr>
          <w:p w14:paraId="6A43AE6D" w14:textId="7322A06F"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936" w:type="dxa"/>
            <w:tcBorders>
              <w:top w:val="nil"/>
              <w:left w:val="nil"/>
              <w:bottom w:val="nil"/>
              <w:right w:val="nil"/>
            </w:tcBorders>
            <w:shd w:val="clear" w:color="auto" w:fill="auto"/>
            <w:vAlign w:val="bottom"/>
          </w:tcPr>
          <w:p w14:paraId="41877685"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1,368,930</w:t>
            </w:r>
          </w:p>
        </w:tc>
        <w:tc>
          <w:tcPr>
            <w:tcW w:w="936" w:type="dxa"/>
            <w:tcBorders>
              <w:top w:val="nil"/>
              <w:left w:val="nil"/>
              <w:bottom w:val="nil"/>
              <w:right w:val="nil"/>
            </w:tcBorders>
            <w:shd w:val="clear" w:color="auto" w:fill="auto"/>
            <w:vAlign w:val="bottom"/>
          </w:tcPr>
          <w:p w14:paraId="04DAADE1" w14:textId="1BF3FD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544D30E2" w14:textId="29D7E944"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vAlign w:val="bottom"/>
          </w:tcPr>
          <w:p w14:paraId="30592505"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1,368,930</w:t>
            </w:r>
          </w:p>
        </w:tc>
        <w:tc>
          <w:tcPr>
            <w:tcW w:w="1276" w:type="dxa"/>
            <w:tcBorders>
              <w:top w:val="nil"/>
              <w:left w:val="nil"/>
              <w:bottom w:val="nil"/>
              <w:right w:val="nil"/>
            </w:tcBorders>
            <w:shd w:val="clear" w:color="auto" w:fill="auto"/>
            <w:vAlign w:val="bottom"/>
          </w:tcPr>
          <w:p w14:paraId="66EDFF44"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1,363,000</w:t>
            </w:r>
          </w:p>
        </w:tc>
      </w:tr>
      <w:tr w:rsidR="00A16281" w:rsidRPr="002E3B38" w14:paraId="5763E085" w14:textId="77777777" w:rsidTr="00461FF7">
        <w:tc>
          <w:tcPr>
            <w:tcW w:w="2552" w:type="dxa"/>
            <w:shd w:val="clear" w:color="auto" w:fill="auto"/>
            <w:vAlign w:val="bottom"/>
          </w:tcPr>
          <w:p w14:paraId="26221367"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เจ้าหนี้การค้าและเจ้าหนี้อื่น</w:t>
            </w:r>
          </w:p>
        </w:tc>
        <w:tc>
          <w:tcPr>
            <w:tcW w:w="978" w:type="dxa"/>
            <w:tcBorders>
              <w:top w:val="nil"/>
              <w:left w:val="nil"/>
              <w:bottom w:val="nil"/>
              <w:right w:val="nil"/>
            </w:tcBorders>
            <w:shd w:val="clear" w:color="auto" w:fill="auto"/>
            <w:vAlign w:val="bottom"/>
          </w:tcPr>
          <w:p w14:paraId="044F1211"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140,545</w:t>
            </w:r>
          </w:p>
        </w:tc>
        <w:tc>
          <w:tcPr>
            <w:tcW w:w="936" w:type="dxa"/>
            <w:tcBorders>
              <w:top w:val="nil"/>
              <w:left w:val="nil"/>
              <w:bottom w:val="nil"/>
              <w:right w:val="nil"/>
            </w:tcBorders>
            <w:shd w:val="clear" w:color="auto" w:fill="auto"/>
            <w:vAlign w:val="bottom"/>
          </w:tcPr>
          <w:p w14:paraId="6874B9C4"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145,010</w:t>
            </w:r>
          </w:p>
        </w:tc>
        <w:tc>
          <w:tcPr>
            <w:tcW w:w="936" w:type="dxa"/>
            <w:tcBorders>
              <w:top w:val="nil"/>
              <w:left w:val="nil"/>
              <w:bottom w:val="nil"/>
              <w:right w:val="nil"/>
            </w:tcBorders>
            <w:shd w:val="clear" w:color="auto" w:fill="auto"/>
            <w:vAlign w:val="bottom"/>
          </w:tcPr>
          <w:p w14:paraId="610778C1" w14:textId="7A4F77C6"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76B07B2C" w14:textId="7300A1C6"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vAlign w:val="bottom"/>
          </w:tcPr>
          <w:p w14:paraId="6B7238E0"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285,555</w:t>
            </w:r>
          </w:p>
        </w:tc>
        <w:tc>
          <w:tcPr>
            <w:tcW w:w="1276" w:type="dxa"/>
            <w:tcBorders>
              <w:top w:val="nil"/>
              <w:left w:val="nil"/>
              <w:bottom w:val="nil"/>
              <w:right w:val="nil"/>
            </w:tcBorders>
            <w:shd w:val="clear" w:color="auto" w:fill="auto"/>
            <w:vAlign w:val="bottom"/>
          </w:tcPr>
          <w:p w14:paraId="17FCC6D0"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285,555</w:t>
            </w:r>
          </w:p>
        </w:tc>
      </w:tr>
      <w:tr w:rsidR="00A16281" w:rsidRPr="002E3B38" w14:paraId="32323ECD" w14:textId="77777777" w:rsidTr="00461FF7">
        <w:tc>
          <w:tcPr>
            <w:tcW w:w="2552" w:type="dxa"/>
            <w:shd w:val="clear" w:color="auto" w:fill="auto"/>
            <w:vAlign w:val="bottom"/>
          </w:tcPr>
          <w:p w14:paraId="2DA928AE"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ค่าใช้จ่ายค้างจ่าย</w:t>
            </w:r>
          </w:p>
        </w:tc>
        <w:tc>
          <w:tcPr>
            <w:tcW w:w="978" w:type="dxa"/>
            <w:tcBorders>
              <w:top w:val="nil"/>
              <w:left w:val="nil"/>
              <w:bottom w:val="nil"/>
              <w:right w:val="nil"/>
            </w:tcBorders>
            <w:shd w:val="clear" w:color="auto" w:fill="auto"/>
            <w:vAlign w:val="bottom"/>
          </w:tcPr>
          <w:p w14:paraId="4D8A774C"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115,096</w:t>
            </w:r>
          </w:p>
        </w:tc>
        <w:tc>
          <w:tcPr>
            <w:tcW w:w="936" w:type="dxa"/>
            <w:tcBorders>
              <w:top w:val="nil"/>
              <w:left w:val="nil"/>
              <w:bottom w:val="nil"/>
              <w:right w:val="nil"/>
            </w:tcBorders>
            <w:shd w:val="clear" w:color="auto" w:fill="auto"/>
          </w:tcPr>
          <w:p w14:paraId="540F8184"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214,226</w:t>
            </w:r>
          </w:p>
        </w:tc>
        <w:tc>
          <w:tcPr>
            <w:tcW w:w="936" w:type="dxa"/>
            <w:tcBorders>
              <w:top w:val="nil"/>
              <w:left w:val="nil"/>
              <w:bottom w:val="nil"/>
              <w:right w:val="nil"/>
            </w:tcBorders>
            <w:shd w:val="clear" w:color="auto" w:fill="auto"/>
            <w:vAlign w:val="bottom"/>
          </w:tcPr>
          <w:p w14:paraId="71E875CC" w14:textId="55B2D3F3"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bottom w:val="nil"/>
              <w:right w:val="nil"/>
            </w:tcBorders>
            <w:shd w:val="clear" w:color="auto" w:fill="auto"/>
            <w:vAlign w:val="bottom"/>
          </w:tcPr>
          <w:p w14:paraId="7DFC12EF" w14:textId="2ED7E1B9"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bottom w:val="nil"/>
              <w:right w:val="nil"/>
            </w:tcBorders>
            <w:shd w:val="clear" w:color="auto" w:fill="auto"/>
          </w:tcPr>
          <w:p w14:paraId="4A6F5688"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329,322</w:t>
            </w:r>
          </w:p>
        </w:tc>
        <w:tc>
          <w:tcPr>
            <w:tcW w:w="1276" w:type="dxa"/>
            <w:tcBorders>
              <w:top w:val="nil"/>
              <w:left w:val="nil"/>
              <w:bottom w:val="nil"/>
              <w:right w:val="nil"/>
            </w:tcBorders>
            <w:shd w:val="clear" w:color="auto" w:fill="auto"/>
          </w:tcPr>
          <w:p w14:paraId="2C57750D"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329,322</w:t>
            </w:r>
          </w:p>
        </w:tc>
      </w:tr>
      <w:tr w:rsidR="00F15613" w:rsidRPr="002E3B38" w14:paraId="18B235D1" w14:textId="77777777" w:rsidTr="00461FF7">
        <w:tc>
          <w:tcPr>
            <w:tcW w:w="2552" w:type="dxa"/>
            <w:shd w:val="clear" w:color="auto" w:fill="auto"/>
            <w:vAlign w:val="bottom"/>
          </w:tcPr>
          <w:p w14:paraId="4CA01876"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หนี้สินตามสัญญาเช่า</w:t>
            </w:r>
          </w:p>
        </w:tc>
        <w:tc>
          <w:tcPr>
            <w:tcW w:w="978" w:type="dxa"/>
            <w:tcBorders>
              <w:top w:val="nil"/>
              <w:left w:val="nil"/>
              <w:bottom w:val="nil"/>
              <w:right w:val="nil"/>
            </w:tcBorders>
            <w:shd w:val="clear" w:color="auto" w:fill="auto"/>
            <w:vAlign w:val="bottom"/>
          </w:tcPr>
          <w:p w14:paraId="34D7467A" w14:textId="74951E4A" w:rsidR="00F15613" w:rsidRPr="002E3B38" w:rsidRDefault="000B3440" w:rsidP="000B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936" w:type="dxa"/>
            <w:tcBorders>
              <w:top w:val="nil"/>
              <w:left w:val="nil"/>
              <w:bottom w:val="nil"/>
              <w:right w:val="nil"/>
            </w:tcBorders>
            <w:shd w:val="clear" w:color="auto" w:fill="auto"/>
          </w:tcPr>
          <w:p w14:paraId="41B78778"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135,278</w:t>
            </w:r>
          </w:p>
        </w:tc>
        <w:tc>
          <w:tcPr>
            <w:tcW w:w="936" w:type="dxa"/>
            <w:tcBorders>
              <w:top w:val="nil"/>
              <w:left w:val="nil"/>
              <w:bottom w:val="nil"/>
              <w:right w:val="nil"/>
            </w:tcBorders>
            <w:shd w:val="clear" w:color="auto" w:fill="auto"/>
          </w:tcPr>
          <w:p w14:paraId="38D4D592"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494,708</w:t>
            </w:r>
          </w:p>
        </w:tc>
        <w:tc>
          <w:tcPr>
            <w:tcW w:w="1119" w:type="dxa"/>
            <w:tcBorders>
              <w:top w:val="nil"/>
              <w:left w:val="nil"/>
              <w:bottom w:val="nil"/>
              <w:right w:val="nil"/>
            </w:tcBorders>
            <w:shd w:val="clear" w:color="auto" w:fill="auto"/>
          </w:tcPr>
          <w:p w14:paraId="581206BF"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12,932</w:t>
            </w:r>
          </w:p>
        </w:tc>
        <w:tc>
          <w:tcPr>
            <w:tcW w:w="992" w:type="dxa"/>
            <w:tcBorders>
              <w:top w:val="nil"/>
              <w:left w:val="nil"/>
              <w:bottom w:val="nil"/>
              <w:right w:val="nil"/>
            </w:tcBorders>
            <w:shd w:val="clear" w:color="auto" w:fill="auto"/>
          </w:tcPr>
          <w:p w14:paraId="4699BCE1"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642,918</w:t>
            </w:r>
          </w:p>
        </w:tc>
        <w:tc>
          <w:tcPr>
            <w:tcW w:w="1276" w:type="dxa"/>
            <w:tcBorders>
              <w:top w:val="nil"/>
              <w:left w:val="nil"/>
              <w:bottom w:val="nil"/>
              <w:right w:val="nil"/>
            </w:tcBorders>
            <w:shd w:val="clear" w:color="auto" w:fill="auto"/>
            <w:vAlign w:val="center"/>
          </w:tcPr>
          <w:p w14:paraId="12EFE85F"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568,440</w:t>
            </w:r>
          </w:p>
        </w:tc>
      </w:tr>
      <w:tr w:rsidR="00F15613" w:rsidRPr="002E3B38" w14:paraId="1B12D44B" w14:textId="77777777" w:rsidTr="00461FF7">
        <w:tc>
          <w:tcPr>
            <w:tcW w:w="2552" w:type="dxa"/>
            <w:shd w:val="clear" w:color="auto" w:fill="auto"/>
            <w:vAlign w:val="bottom"/>
          </w:tcPr>
          <w:p w14:paraId="07C75A56"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เงินกู้ยืมระยะยาวจากสถาบันการเงิน </w:t>
            </w:r>
          </w:p>
        </w:tc>
        <w:tc>
          <w:tcPr>
            <w:tcW w:w="978" w:type="dxa"/>
            <w:tcBorders>
              <w:top w:val="nil"/>
              <w:left w:val="nil"/>
              <w:right w:val="nil"/>
            </w:tcBorders>
            <w:shd w:val="clear" w:color="auto" w:fill="auto"/>
            <w:vAlign w:val="bottom"/>
          </w:tcPr>
          <w:p w14:paraId="05E14CB1" w14:textId="17B7EA0E" w:rsidR="00F15613" w:rsidRPr="002E3B38" w:rsidRDefault="000B3440" w:rsidP="000B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936" w:type="dxa"/>
            <w:tcBorders>
              <w:top w:val="nil"/>
              <w:left w:val="nil"/>
              <w:right w:val="nil"/>
            </w:tcBorders>
            <w:shd w:val="clear" w:color="auto" w:fill="auto"/>
          </w:tcPr>
          <w:p w14:paraId="2F47E5AA"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476,767</w:t>
            </w:r>
          </w:p>
        </w:tc>
        <w:tc>
          <w:tcPr>
            <w:tcW w:w="936" w:type="dxa"/>
            <w:tcBorders>
              <w:top w:val="nil"/>
              <w:left w:val="nil"/>
              <w:right w:val="nil"/>
            </w:tcBorders>
            <w:shd w:val="clear" w:color="auto" w:fill="auto"/>
          </w:tcPr>
          <w:p w14:paraId="7442698B"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1,498,207</w:t>
            </w:r>
          </w:p>
        </w:tc>
        <w:tc>
          <w:tcPr>
            <w:tcW w:w="1119" w:type="dxa"/>
            <w:tcBorders>
              <w:top w:val="nil"/>
              <w:left w:val="nil"/>
              <w:right w:val="nil"/>
            </w:tcBorders>
            <w:shd w:val="clear" w:color="auto" w:fill="auto"/>
          </w:tcPr>
          <w:p w14:paraId="32D801F1"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112,006</w:t>
            </w:r>
          </w:p>
        </w:tc>
        <w:tc>
          <w:tcPr>
            <w:tcW w:w="992" w:type="dxa"/>
            <w:tcBorders>
              <w:top w:val="nil"/>
              <w:left w:val="nil"/>
              <w:right w:val="nil"/>
            </w:tcBorders>
            <w:shd w:val="clear" w:color="auto" w:fill="auto"/>
          </w:tcPr>
          <w:p w14:paraId="23CF4B8D"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2,086,980</w:t>
            </w:r>
          </w:p>
        </w:tc>
        <w:tc>
          <w:tcPr>
            <w:tcW w:w="1276" w:type="dxa"/>
            <w:tcBorders>
              <w:top w:val="nil"/>
              <w:left w:val="nil"/>
              <w:right w:val="nil"/>
            </w:tcBorders>
            <w:shd w:val="clear" w:color="auto" w:fill="auto"/>
            <w:vAlign w:val="center"/>
          </w:tcPr>
          <w:p w14:paraId="62922142"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1,838,743</w:t>
            </w:r>
          </w:p>
        </w:tc>
      </w:tr>
      <w:tr w:rsidR="00A16281" w:rsidRPr="002E3B38" w14:paraId="3C09A0E9" w14:textId="77777777" w:rsidTr="00461FF7">
        <w:tc>
          <w:tcPr>
            <w:tcW w:w="2552" w:type="dxa"/>
            <w:shd w:val="clear" w:color="auto" w:fill="auto"/>
            <w:vAlign w:val="bottom"/>
          </w:tcPr>
          <w:p w14:paraId="3C6709A1" w14:textId="77777777" w:rsidR="00A16281" w:rsidRPr="002E3B38" w:rsidRDefault="00A16281" w:rsidP="00A1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เจ้าหนี้เงินประกันผลงาน</w:t>
            </w:r>
          </w:p>
        </w:tc>
        <w:tc>
          <w:tcPr>
            <w:tcW w:w="978" w:type="dxa"/>
            <w:tcBorders>
              <w:top w:val="nil"/>
              <w:left w:val="nil"/>
              <w:right w:val="nil"/>
            </w:tcBorders>
            <w:shd w:val="clear" w:color="auto" w:fill="auto"/>
            <w:vAlign w:val="bottom"/>
          </w:tcPr>
          <w:p w14:paraId="57E92ACC" w14:textId="77777777"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8,560  </w:t>
            </w:r>
          </w:p>
        </w:tc>
        <w:tc>
          <w:tcPr>
            <w:tcW w:w="936" w:type="dxa"/>
            <w:tcBorders>
              <w:top w:val="nil"/>
              <w:left w:val="nil"/>
              <w:right w:val="nil"/>
            </w:tcBorders>
            <w:shd w:val="clear" w:color="auto" w:fill="auto"/>
          </w:tcPr>
          <w:p w14:paraId="271BAEA0" w14:textId="77777777"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805</w:t>
            </w:r>
          </w:p>
        </w:tc>
        <w:tc>
          <w:tcPr>
            <w:tcW w:w="936" w:type="dxa"/>
            <w:tcBorders>
              <w:top w:val="nil"/>
              <w:left w:val="nil"/>
              <w:right w:val="nil"/>
            </w:tcBorders>
            <w:shd w:val="clear" w:color="auto" w:fill="auto"/>
            <w:vAlign w:val="bottom"/>
          </w:tcPr>
          <w:p w14:paraId="6C06F3C8" w14:textId="4879F635"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p>
        </w:tc>
        <w:tc>
          <w:tcPr>
            <w:tcW w:w="1119" w:type="dxa"/>
            <w:tcBorders>
              <w:top w:val="nil"/>
              <w:left w:val="nil"/>
              <w:right w:val="nil"/>
            </w:tcBorders>
            <w:shd w:val="clear" w:color="auto" w:fill="auto"/>
            <w:vAlign w:val="bottom"/>
          </w:tcPr>
          <w:p w14:paraId="61C340AE" w14:textId="1D2836F8"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xml:space="preserve">    </w:t>
            </w:r>
            <w:r w:rsidRPr="002E3B38">
              <w:rPr>
                <w:rFonts w:ascii="Browallia New" w:eastAsia="Arial Unicode MS" w:hAnsi="Browallia New" w:cs="Browallia New"/>
                <w:sz w:val="22"/>
                <w:szCs w:val="22"/>
              </w:rPr>
              <w:t xml:space="preserve">    -</w:t>
            </w:r>
          </w:p>
        </w:tc>
        <w:tc>
          <w:tcPr>
            <w:tcW w:w="992" w:type="dxa"/>
            <w:tcBorders>
              <w:top w:val="nil"/>
              <w:left w:val="nil"/>
              <w:right w:val="nil"/>
            </w:tcBorders>
            <w:shd w:val="clear" w:color="auto" w:fill="auto"/>
          </w:tcPr>
          <w:p w14:paraId="1A954B53" w14:textId="77777777"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9,365</w:t>
            </w:r>
          </w:p>
        </w:tc>
        <w:tc>
          <w:tcPr>
            <w:tcW w:w="1276" w:type="dxa"/>
            <w:tcBorders>
              <w:top w:val="nil"/>
              <w:left w:val="nil"/>
              <w:right w:val="nil"/>
            </w:tcBorders>
            <w:shd w:val="clear" w:color="auto" w:fill="auto"/>
          </w:tcPr>
          <w:p w14:paraId="6C776925" w14:textId="77777777" w:rsidR="00A16281" w:rsidRPr="002E3B38" w:rsidRDefault="00A16281" w:rsidP="00A16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9,365</w:t>
            </w:r>
          </w:p>
        </w:tc>
      </w:tr>
      <w:tr w:rsidR="00F15613" w:rsidRPr="002E3B38" w14:paraId="7EACA976" w14:textId="77777777" w:rsidTr="00461FF7">
        <w:tc>
          <w:tcPr>
            <w:tcW w:w="2552" w:type="dxa"/>
            <w:shd w:val="clear" w:color="auto" w:fill="auto"/>
            <w:vAlign w:val="bottom"/>
          </w:tcPr>
          <w:p w14:paraId="586ED6D8" w14:textId="77777777" w:rsidR="00F15613" w:rsidRPr="002E3B38" w:rsidRDefault="00F1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รวม</w:t>
            </w:r>
          </w:p>
        </w:tc>
        <w:tc>
          <w:tcPr>
            <w:tcW w:w="978" w:type="dxa"/>
            <w:tcBorders>
              <w:left w:val="nil"/>
              <w:right w:val="nil"/>
            </w:tcBorders>
            <w:shd w:val="clear" w:color="auto" w:fill="auto"/>
          </w:tcPr>
          <w:p w14:paraId="2F351242"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264,201</w:t>
            </w:r>
          </w:p>
        </w:tc>
        <w:tc>
          <w:tcPr>
            <w:tcW w:w="936" w:type="dxa"/>
            <w:tcBorders>
              <w:left w:val="nil"/>
              <w:right w:val="nil"/>
            </w:tcBorders>
            <w:shd w:val="clear" w:color="auto" w:fill="auto"/>
          </w:tcPr>
          <w:p w14:paraId="220A3622"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2,341,016</w:t>
            </w:r>
          </w:p>
        </w:tc>
        <w:tc>
          <w:tcPr>
            <w:tcW w:w="936" w:type="dxa"/>
            <w:tcBorders>
              <w:left w:val="nil"/>
              <w:right w:val="nil"/>
            </w:tcBorders>
            <w:shd w:val="clear" w:color="auto" w:fill="auto"/>
          </w:tcPr>
          <w:p w14:paraId="7CCB8D1D"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1,992,915</w:t>
            </w:r>
          </w:p>
        </w:tc>
        <w:tc>
          <w:tcPr>
            <w:tcW w:w="1119" w:type="dxa"/>
            <w:tcBorders>
              <w:left w:val="nil"/>
              <w:right w:val="nil"/>
            </w:tcBorders>
            <w:shd w:val="clear" w:color="auto" w:fill="auto"/>
          </w:tcPr>
          <w:p w14:paraId="27F19EC7"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124,938</w:t>
            </w:r>
          </w:p>
        </w:tc>
        <w:tc>
          <w:tcPr>
            <w:tcW w:w="992" w:type="dxa"/>
            <w:tcBorders>
              <w:left w:val="nil"/>
              <w:right w:val="nil"/>
            </w:tcBorders>
            <w:shd w:val="clear" w:color="auto" w:fill="auto"/>
          </w:tcPr>
          <w:p w14:paraId="7B64FAE7"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4,723,070</w:t>
            </w:r>
          </w:p>
        </w:tc>
        <w:tc>
          <w:tcPr>
            <w:tcW w:w="1276" w:type="dxa"/>
            <w:tcBorders>
              <w:left w:val="nil"/>
              <w:right w:val="nil"/>
            </w:tcBorders>
            <w:shd w:val="clear" w:color="auto" w:fill="auto"/>
          </w:tcPr>
          <w:p w14:paraId="6BFA5C1D" w14:textId="77777777" w:rsidR="00F15613" w:rsidRPr="002E3B38" w:rsidRDefault="00F1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4,394,425</w:t>
            </w:r>
          </w:p>
        </w:tc>
      </w:tr>
    </w:tbl>
    <w:p w14:paraId="5910434D" w14:textId="77777777" w:rsidR="00F15613" w:rsidRPr="002E3B38" w:rsidRDefault="00F15613"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34ADD18"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FC7254F"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361EBD0"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46A77F4"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986B0C8"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0116DBA"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EED98F"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1684B47"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B052C7D"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D84AC1D"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C2AD864"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FCFD99C" w14:textId="77777777" w:rsidR="00A25717" w:rsidRPr="002E3B38" w:rsidRDefault="00A25717"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709" w:type="dxa"/>
        <w:tblLayout w:type="fixed"/>
        <w:tblLook w:val="04A0" w:firstRow="1" w:lastRow="0" w:firstColumn="1" w:lastColumn="0" w:noHBand="0" w:noVBand="1"/>
      </w:tblPr>
      <w:tblGrid>
        <w:gridCol w:w="2552"/>
        <w:gridCol w:w="978"/>
        <w:gridCol w:w="936"/>
        <w:gridCol w:w="936"/>
        <w:gridCol w:w="1119"/>
        <w:gridCol w:w="992"/>
        <w:gridCol w:w="1276"/>
      </w:tblGrid>
      <w:tr w:rsidR="00BE4F24" w:rsidRPr="002E3B38" w14:paraId="707E2618" w14:textId="77777777" w:rsidTr="00461FF7">
        <w:tc>
          <w:tcPr>
            <w:tcW w:w="2552" w:type="dxa"/>
            <w:shd w:val="clear" w:color="auto" w:fill="auto"/>
            <w:vAlign w:val="bottom"/>
          </w:tcPr>
          <w:p w14:paraId="29BF3706"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6237" w:type="dxa"/>
            <w:gridSpan w:val="6"/>
            <w:vAlign w:val="bottom"/>
          </w:tcPr>
          <w:p w14:paraId="27AE9B07" w14:textId="10A0F8B0" w:rsidR="00BE4F24" w:rsidRPr="002E3B38" w:rsidRDefault="009D62D3" w:rsidP="002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w:t>
            </w:r>
            <w:proofErr w:type="gramStart"/>
            <w:r w:rsidR="00BE4F24" w:rsidRPr="002E3B38">
              <w:rPr>
                <w:rFonts w:ascii="Browallia New" w:eastAsia="Arial Unicode MS" w:hAnsi="Browallia New" w:cs="Browallia New"/>
                <w:sz w:val="20"/>
                <w:szCs w:val="20"/>
                <w:cs/>
              </w:rPr>
              <w:t xml:space="preserve">หน่วย </w:t>
            </w:r>
            <w:r w:rsidR="00BE4F24" w:rsidRPr="002E3B38">
              <w:rPr>
                <w:rFonts w:ascii="Browallia New" w:eastAsia="Arial Unicode MS" w:hAnsi="Browallia New" w:cs="Browallia New"/>
                <w:sz w:val="20"/>
                <w:szCs w:val="20"/>
              </w:rPr>
              <w:t>:</w:t>
            </w:r>
            <w:proofErr w:type="gramEnd"/>
            <w:r w:rsidR="00BE4F24" w:rsidRPr="002E3B38">
              <w:rPr>
                <w:rFonts w:ascii="Browallia New" w:eastAsia="Arial Unicode MS" w:hAnsi="Browallia New" w:cs="Browallia New"/>
                <w:sz w:val="20"/>
                <w:szCs w:val="20"/>
              </w:rPr>
              <w:t xml:space="preserve"> </w:t>
            </w:r>
            <w:r w:rsidR="00BE4F24" w:rsidRPr="002E3B38">
              <w:rPr>
                <w:rFonts w:ascii="Browallia New" w:eastAsia="Arial Unicode MS" w:hAnsi="Browallia New" w:cs="Browallia New"/>
                <w:sz w:val="20"/>
                <w:szCs w:val="20"/>
                <w:cs/>
              </w:rPr>
              <w:t>พันบาท</w:t>
            </w:r>
            <w:r w:rsidRPr="002E3B38">
              <w:rPr>
                <w:rFonts w:ascii="Browallia New" w:eastAsia="Arial Unicode MS" w:hAnsi="Browallia New" w:cs="Browallia New"/>
                <w:sz w:val="20"/>
                <w:szCs w:val="20"/>
              </w:rPr>
              <w:t>)</w:t>
            </w:r>
          </w:p>
        </w:tc>
      </w:tr>
      <w:tr w:rsidR="00BE4F24" w:rsidRPr="002E3B38" w14:paraId="1954ACE5" w14:textId="77777777" w:rsidTr="00461FF7">
        <w:tc>
          <w:tcPr>
            <w:tcW w:w="2552" w:type="dxa"/>
            <w:shd w:val="clear" w:color="auto" w:fill="auto"/>
            <w:vAlign w:val="bottom"/>
          </w:tcPr>
          <w:p w14:paraId="32885CA8"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6237" w:type="dxa"/>
            <w:gridSpan w:val="6"/>
            <w:vAlign w:val="bottom"/>
          </w:tcPr>
          <w:p w14:paraId="34576F46" w14:textId="77807319" w:rsidR="00BE4F24" w:rsidRPr="002E3B38" w:rsidRDefault="007C2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w:t>
            </w:r>
            <w:r w:rsidR="00D9382F" w:rsidRPr="002E3B38">
              <w:rPr>
                <w:rFonts w:ascii="Browallia New" w:eastAsia="Arial Unicode MS" w:hAnsi="Browallia New" w:cs="Browallia New"/>
                <w:sz w:val="20"/>
                <w:szCs w:val="20"/>
                <w:cs/>
              </w:rPr>
              <w:t>บริษัท</w:t>
            </w:r>
          </w:p>
        </w:tc>
      </w:tr>
      <w:tr w:rsidR="00BE4F24" w:rsidRPr="002E3B38" w14:paraId="5C7F88A2" w14:textId="77777777" w:rsidTr="00461FF7">
        <w:trPr>
          <w:trHeight w:val="678"/>
        </w:trPr>
        <w:tc>
          <w:tcPr>
            <w:tcW w:w="2552" w:type="dxa"/>
            <w:shd w:val="clear" w:color="auto" w:fill="auto"/>
            <w:vAlign w:val="bottom"/>
          </w:tcPr>
          <w:p w14:paraId="60798636"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p w14:paraId="311EA839"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p w14:paraId="00286E0D"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78" w:type="dxa"/>
            <w:vAlign w:val="bottom"/>
          </w:tcPr>
          <w:p w14:paraId="2A1285F2"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23A9689D"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ณ ปัจจุบัน</w:t>
            </w:r>
          </w:p>
        </w:tc>
        <w:tc>
          <w:tcPr>
            <w:tcW w:w="936" w:type="dxa"/>
            <w:shd w:val="clear" w:color="auto" w:fill="auto"/>
            <w:vAlign w:val="bottom"/>
          </w:tcPr>
          <w:p w14:paraId="351F0CC7"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ภายใน </w:t>
            </w:r>
            <w:r w:rsidRPr="002E3B38">
              <w:rPr>
                <w:rFonts w:ascii="Browallia New" w:eastAsia="Arial Unicode MS" w:hAnsi="Browallia New" w:cs="Browallia New"/>
                <w:sz w:val="20"/>
                <w:szCs w:val="20"/>
              </w:rPr>
              <w:t xml:space="preserve">1 </w:t>
            </w:r>
            <w:r w:rsidRPr="002E3B38">
              <w:rPr>
                <w:rFonts w:ascii="Browallia New" w:eastAsia="Arial Unicode MS" w:hAnsi="Browallia New" w:cs="Browallia New"/>
                <w:sz w:val="20"/>
                <w:szCs w:val="20"/>
                <w:cs/>
              </w:rPr>
              <w:t>ปี</w:t>
            </w:r>
          </w:p>
        </w:tc>
        <w:tc>
          <w:tcPr>
            <w:tcW w:w="936" w:type="dxa"/>
            <w:shd w:val="clear" w:color="auto" w:fill="auto"/>
            <w:vAlign w:val="bottom"/>
          </w:tcPr>
          <w:p w14:paraId="0339FB8C"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1 - 5 </w:t>
            </w:r>
            <w:r w:rsidRPr="002E3B38">
              <w:rPr>
                <w:rFonts w:ascii="Browallia New" w:eastAsia="Arial Unicode MS" w:hAnsi="Browallia New" w:cs="Browallia New"/>
                <w:sz w:val="20"/>
                <w:szCs w:val="20"/>
                <w:cs/>
              </w:rPr>
              <w:t>ปี</w:t>
            </w:r>
          </w:p>
        </w:tc>
        <w:tc>
          <w:tcPr>
            <w:tcW w:w="1119" w:type="dxa"/>
            <w:shd w:val="clear" w:color="auto" w:fill="auto"/>
            <w:vAlign w:val="bottom"/>
          </w:tcPr>
          <w:p w14:paraId="6273E7C0"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มากกว่า </w:t>
            </w:r>
            <w:r w:rsidRPr="002E3B38">
              <w:rPr>
                <w:rFonts w:ascii="Browallia New" w:eastAsia="Arial Unicode MS" w:hAnsi="Browallia New" w:cs="Browallia New"/>
                <w:sz w:val="20"/>
                <w:szCs w:val="20"/>
              </w:rPr>
              <w:t xml:space="preserve">5 </w:t>
            </w:r>
            <w:r w:rsidRPr="002E3B38">
              <w:rPr>
                <w:rFonts w:ascii="Browallia New" w:eastAsia="Arial Unicode MS" w:hAnsi="Browallia New" w:cs="Browallia New"/>
                <w:sz w:val="20"/>
                <w:szCs w:val="20"/>
                <w:cs/>
              </w:rPr>
              <w:t>ปี</w:t>
            </w:r>
          </w:p>
        </w:tc>
        <w:tc>
          <w:tcPr>
            <w:tcW w:w="992" w:type="dxa"/>
            <w:vAlign w:val="bottom"/>
          </w:tcPr>
          <w:p w14:paraId="138E8BF1"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c>
          <w:tcPr>
            <w:tcW w:w="1276" w:type="dxa"/>
            <w:vAlign w:val="bottom"/>
          </w:tcPr>
          <w:p w14:paraId="5E9B6933"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มูลค่าตามบัญชี</w:t>
            </w:r>
          </w:p>
          <w:p w14:paraId="0B1FC2C4"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(สินทรัพย์)หนี้สิน</w:t>
            </w:r>
          </w:p>
        </w:tc>
      </w:tr>
      <w:tr w:rsidR="00BE4F24" w:rsidRPr="002E3B38" w14:paraId="0FDA94C6" w14:textId="77777777" w:rsidTr="00461FF7">
        <w:trPr>
          <w:trHeight w:val="60"/>
        </w:trPr>
        <w:tc>
          <w:tcPr>
            <w:tcW w:w="2552" w:type="dxa"/>
            <w:shd w:val="clear" w:color="auto" w:fill="auto"/>
            <w:vAlign w:val="bottom"/>
          </w:tcPr>
          <w:p w14:paraId="23A987DE"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78" w:type="dxa"/>
            <w:vAlign w:val="bottom"/>
          </w:tcPr>
          <w:p w14:paraId="39CE2165"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33E4000D"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936" w:type="dxa"/>
            <w:shd w:val="clear" w:color="auto" w:fill="auto"/>
            <w:vAlign w:val="bottom"/>
          </w:tcPr>
          <w:p w14:paraId="4CE2BCD4"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0"/>
                <w:szCs w:val="20"/>
              </w:rPr>
            </w:pPr>
          </w:p>
        </w:tc>
        <w:tc>
          <w:tcPr>
            <w:tcW w:w="1119" w:type="dxa"/>
            <w:shd w:val="clear" w:color="auto" w:fill="auto"/>
            <w:vAlign w:val="bottom"/>
          </w:tcPr>
          <w:p w14:paraId="3172DD25"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992" w:type="dxa"/>
            <w:vAlign w:val="bottom"/>
          </w:tcPr>
          <w:p w14:paraId="1E9A9CE6"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276" w:type="dxa"/>
            <w:vAlign w:val="bottom"/>
          </w:tcPr>
          <w:p w14:paraId="2C81EFD5"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r>
      <w:tr w:rsidR="00BE4F24" w:rsidRPr="002E3B38" w14:paraId="2D06C539" w14:textId="77777777" w:rsidTr="00461FF7">
        <w:tc>
          <w:tcPr>
            <w:tcW w:w="2552" w:type="dxa"/>
            <w:shd w:val="clear" w:color="auto" w:fill="auto"/>
            <w:vAlign w:val="bottom"/>
          </w:tcPr>
          <w:p w14:paraId="4F8A33F7" w14:textId="23C22B91"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 xml:space="preserve">31 </w:t>
            </w:r>
            <w:r w:rsidRPr="002E3B38">
              <w:rPr>
                <w:rFonts w:ascii="Browallia New" w:eastAsia="Arial Unicode MS" w:hAnsi="Browallia New" w:cs="Browallia New"/>
                <w:sz w:val="20"/>
                <w:szCs w:val="20"/>
                <w:cs/>
              </w:rPr>
              <w:t xml:space="preserve">ธันวาคม </w:t>
            </w:r>
            <w:r w:rsidRPr="002E3B38">
              <w:rPr>
                <w:rFonts w:ascii="Browallia New" w:eastAsia="Arial Unicode MS" w:hAnsi="Browallia New" w:cs="Browallia New"/>
                <w:sz w:val="20"/>
                <w:szCs w:val="20"/>
              </w:rPr>
              <w:t>2567</w:t>
            </w:r>
          </w:p>
        </w:tc>
        <w:tc>
          <w:tcPr>
            <w:tcW w:w="978" w:type="dxa"/>
            <w:shd w:val="clear" w:color="auto" w:fill="auto"/>
            <w:vAlign w:val="bottom"/>
          </w:tcPr>
          <w:p w14:paraId="03F861E0"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6ACF8B5D"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37226972"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119" w:type="dxa"/>
            <w:shd w:val="clear" w:color="auto" w:fill="auto"/>
            <w:vAlign w:val="bottom"/>
          </w:tcPr>
          <w:p w14:paraId="3E33FB3A"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92" w:type="dxa"/>
            <w:shd w:val="clear" w:color="auto" w:fill="auto"/>
            <w:vAlign w:val="bottom"/>
          </w:tcPr>
          <w:p w14:paraId="6B39BE7A"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276" w:type="dxa"/>
            <w:shd w:val="clear" w:color="auto" w:fill="auto"/>
            <w:vAlign w:val="bottom"/>
          </w:tcPr>
          <w:p w14:paraId="214D496E"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r>
      <w:tr w:rsidR="00BE4F24" w:rsidRPr="002E3B38" w14:paraId="52C0EBDA" w14:textId="77777777" w:rsidTr="00461FF7">
        <w:tc>
          <w:tcPr>
            <w:tcW w:w="2552" w:type="dxa"/>
            <w:shd w:val="clear" w:color="auto" w:fill="auto"/>
            <w:vAlign w:val="bottom"/>
          </w:tcPr>
          <w:p w14:paraId="77C8E163"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เงินกู้ยืมระยะสั้นจากสถาบันการเงิน</w:t>
            </w:r>
          </w:p>
        </w:tc>
        <w:tc>
          <w:tcPr>
            <w:tcW w:w="978" w:type="dxa"/>
            <w:tcBorders>
              <w:top w:val="nil"/>
              <w:left w:val="nil"/>
              <w:bottom w:val="nil"/>
              <w:right w:val="nil"/>
            </w:tcBorders>
            <w:shd w:val="clear" w:color="auto" w:fill="auto"/>
            <w:vAlign w:val="bottom"/>
          </w:tcPr>
          <w:p w14:paraId="707B9051" w14:textId="4B51687F" w:rsidR="00BE4F24" w:rsidRPr="002E3B38" w:rsidRDefault="00F628E6"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36" w:type="dxa"/>
            <w:tcBorders>
              <w:top w:val="nil"/>
              <w:left w:val="nil"/>
              <w:bottom w:val="nil"/>
              <w:right w:val="nil"/>
            </w:tcBorders>
            <w:shd w:val="clear" w:color="auto" w:fill="auto"/>
            <w:vAlign w:val="bottom"/>
          </w:tcPr>
          <w:p w14:paraId="4F5C6F48" w14:textId="02C0BC46" w:rsidR="00BE4F24" w:rsidRPr="002E3B38" w:rsidRDefault="00F3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1,025,633</w:t>
            </w:r>
          </w:p>
        </w:tc>
        <w:tc>
          <w:tcPr>
            <w:tcW w:w="936" w:type="dxa"/>
            <w:tcBorders>
              <w:top w:val="nil"/>
              <w:left w:val="nil"/>
              <w:bottom w:val="nil"/>
              <w:right w:val="nil"/>
            </w:tcBorders>
            <w:shd w:val="clear" w:color="auto" w:fill="auto"/>
            <w:vAlign w:val="bottom"/>
          </w:tcPr>
          <w:p w14:paraId="282600BD" w14:textId="5F78F038" w:rsidR="00BE4F24" w:rsidRPr="002E3B38" w:rsidRDefault="0053501F"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00771EBD" w:rsidRPr="002E3B38">
              <w:rPr>
                <w:rFonts w:ascii="Browallia New" w:eastAsia="Arial Unicode MS" w:hAnsi="Browallia New" w:cs="Browallia New"/>
                <w:sz w:val="20"/>
                <w:szCs w:val="20"/>
              </w:rPr>
              <w:t>-</w:t>
            </w:r>
          </w:p>
        </w:tc>
        <w:tc>
          <w:tcPr>
            <w:tcW w:w="1119" w:type="dxa"/>
            <w:tcBorders>
              <w:top w:val="nil"/>
              <w:left w:val="nil"/>
              <w:bottom w:val="nil"/>
              <w:right w:val="nil"/>
            </w:tcBorders>
            <w:shd w:val="clear" w:color="auto" w:fill="auto"/>
            <w:vAlign w:val="bottom"/>
          </w:tcPr>
          <w:p w14:paraId="54F7157F" w14:textId="6D90EAA9" w:rsidR="00BE4F24" w:rsidRPr="002E3B38" w:rsidRDefault="0053501F"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vAlign w:val="bottom"/>
          </w:tcPr>
          <w:p w14:paraId="260083E0" w14:textId="7E3DA49A" w:rsidR="00BE4F24" w:rsidRPr="002E3B38" w:rsidRDefault="00B8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1,025,633</w:t>
            </w:r>
          </w:p>
        </w:tc>
        <w:tc>
          <w:tcPr>
            <w:tcW w:w="1276" w:type="dxa"/>
            <w:tcBorders>
              <w:top w:val="nil"/>
              <w:left w:val="nil"/>
              <w:bottom w:val="nil"/>
              <w:right w:val="nil"/>
            </w:tcBorders>
            <w:shd w:val="clear" w:color="auto" w:fill="auto"/>
            <w:vAlign w:val="bottom"/>
          </w:tcPr>
          <w:p w14:paraId="7CD000F0" w14:textId="111BCC73" w:rsidR="00BE4F24" w:rsidRPr="002E3B38" w:rsidRDefault="00DA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004C56B3"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rPr>
              <w:t>016</w:t>
            </w:r>
            <w:r w:rsidR="004C56B3" w:rsidRPr="002E3B38">
              <w:rPr>
                <w:rFonts w:ascii="Browallia New" w:eastAsia="Arial Unicode MS" w:hAnsi="Browallia New" w:cs="Browallia New"/>
                <w:sz w:val="20"/>
                <w:szCs w:val="20"/>
              </w:rPr>
              <w:t>,000</w:t>
            </w:r>
          </w:p>
        </w:tc>
      </w:tr>
      <w:tr w:rsidR="00BE4F24" w:rsidRPr="002E3B38" w14:paraId="11B501BF" w14:textId="77777777" w:rsidTr="00461FF7">
        <w:tc>
          <w:tcPr>
            <w:tcW w:w="2552" w:type="dxa"/>
            <w:shd w:val="clear" w:color="auto" w:fill="auto"/>
            <w:vAlign w:val="bottom"/>
          </w:tcPr>
          <w:p w14:paraId="4E24DCFE"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เจ้าหนี้การค้าและเจ้าหนี้อื่น</w:t>
            </w:r>
          </w:p>
        </w:tc>
        <w:tc>
          <w:tcPr>
            <w:tcW w:w="978" w:type="dxa"/>
            <w:tcBorders>
              <w:top w:val="nil"/>
              <w:left w:val="nil"/>
              <w:bottom w:val="nil"/>
              <w:right w:val="nil"/>
            </w:tcBorders>
            <w:shd w:val="clear" w:color="auto" w:fill="auto"/>
            <w:vAlign w:val="bottom"/>
          </w:tcPr>
          <w:p w14:paraId="773ECB18" w14:textId="62E6A0BB" w:rsidR="00BE4F24" w:rsidRPr="002E3B38" w:rsidRDefault="00E53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50,228</w:t>
            </w:r>
          </w:p>
        </w:tc>
        <w:tc>
          <w:tcPr>
            <w:tcW w:w="936" w:type="dxa"/>
            <w:tcBorders>
              <w:top w:val="nil"/>
              <w:left w:val="nil"/>
              <w:bottom w:val="nil"/>
              <w:right w:val="nil"/>
            </w:tcBorders>
            <w:shd w:val="clear" w:color="auto" w:fill="auto"/>
            <w:vAlign w:val="bottom"/>
          </w:tcPr>
          <w:p w14:paraId="3F025B38" w14:textId="197C79D0" w:rsidR="00BE4F24" w:rsidRPr="002E3B38" w:rsidRDefault="0045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42,671</w:t>
            </w:r>
          </w:p>
        </w:tc>
        <w:tc>
          <w:tcPr>
            <w:tcW w:w="936" w:type="dxa"/>
            <w:tcBorders>
              <w:top w:val="nil"/>
              <w:left w:val="nil"/>
              <w:bottom w:val="nil"/>
              <w:right w:val="nil"/>
            </w:tcBorders>
            <w:shd w:val="clear" w:color="auto" w:fill="auto"/>
            <w:vAlign w:val="bottom"/>
          </w:tcPr>
          <w:p w14:paraId="587244CA" w14:textId="7E9C7A1C" w:rsidR="00BE4F24" w:rsidRPr="002E3B38" w:rsidRDefault="0053501F"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119" w:type="dxa"/>
            <w:tcBorders>
              <w:top w:val="nil"/>
              <w:left w:val="nil"/>
              <w:bottom w:val="nil"/>
              <w:right w:val="nil"/>
            </w:tcBorders>
            <w:shd w:val="clear" w:color="auto" w:fill="auto"/>
            <w:vAlign w:val="bottom"/>
          </w:tcPr>
          <w:p w14:paraId="32C5E43B" w14:textId="01271601" w:rsidR="00BE4F24" w:rsidRPr="002E3B38" w:rsidRDefault="0060660E"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vAlign w:val="bottom"/>
          </w:tcPr>
          <w:p w14:paraId="6CD18605" w14:textId="0C40FF80" w:rsidR="00BE4F24" w:rsidRPr="002E3B38" w:rsidRDefault="00E0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92,899</w:t>
            </w:r>
          </w:p>
        </w:tc>
        <w:tc>
          <w:tcPr>
            <w:tcW w:w="1276" w:type="dxa"/>
            <w:tcBorders>
              <w:top w:val="nil"/>
              <w:left w:val="nil"/>
              <w:bottom w:val="nil"/>
              <w:right w:val="nil"/>
            </w:tcBorders>
            <w:shd w:val="clear" w:color="auto" w:fill="auto"/>
            <w:vAlign w:val="bottom"/>
          </w:tcPr>
          <w:p w14:paraId="3D0F5ECF" w14:textId="2188DF02" w:rsidR="00BE4F24" w:rsidRPr="002E3B38" w:rsidRDefault="002C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92,899</w:t>
            </w:r>
          </w:p>
        </w:tc>
      </w:tr>
      <w:tr w:rsidR="00BE4F24" w:rsidRPr="002E3B38" w14:paraId="13A5E09D" w14:textId="77777777" w:rsidTr="00461FF7">
        <w:tc>
          <w:tcPr>
            <w:tcW w:w="2552" w:type="dxa"/>
            <w:shd w:val="clear" w:color="auto" w:fill="auto"/>
            <w:vAlign w:val="bottom"/>
          </w:tcPr>
          <w:p w14:paraId="6810A7FE" w14:textId="31B4FCC2" w:rsidR="00BE4F24" w:rsidRPr="002E3B38" w:rsidRDefault="009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ค่าใช้จ่ายค้างจ่าย</w:t>
            </w:r>
          </w:p>
        </w:tc>
        <w:tc>
          <w:tcPr>
            <w:tcW w:w="978" w:type="dxa"/>
            <w:tcBorders>
              <w:top w:val="nil"/>
              <w:left w:val="nil"/>
              <w:bottom w:val="nil"/>
              <w:right w:val="nil"/>
            </w:tcBorders>
            <w:shd w:val="clear" w:color="auto" w:fill="auto"/>
            <w:vAlign w:val="bottom"/>
          </w:tcPr>
          <w:p w14:paraId="6209B089" w14:textId="1D9A7535" w:rsidR="00BE4F24" w:rsidRPr="002E3B38" w:rsidRDefault="002D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30,820</w:t>
            </w:r>
          </w:p>
        </w:tc>
        <w:tc>
          <w:tcPr>
            <w:tcW w:w="936" w:type="dxa"/>
            <w:tcBorders>
              <w:top w:val="nil"/>
              <w:left w:val="nil"/>
              <w:bottom w:val="nil"/>
              <w:right w:val="nil"/>
            </w:tcBorders>
            <w:shd w:val="clear" w:color="auto" w:fill="auto"/>
          </w:tcPr>
          <w:p w14:paraId="28C65BE0" w14:textId="1D11AE68" w:rsidR="00BE4F24" w:rsidRPr="002E3B38" w:rsidRDefault="0041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77,744</w:t>
            </w:r>
          </w:p>
        </w:tc>
        <w:tc>
          <w:tcPr>
            <w:tcW w:w="936" w:type="dxa"/>
            <w:tcBorders>
              <w:top w:val="nil"/>
              <w:left w:val="nil"/>
              <w:bottom w:val="nil"/>
              <w:right w:val="nil"/>
            </w:tcBorders>
            <w:shd w:val="clear" w:color="auto" w:fill="auto"/>
            <w:vAlign w:val="bottom"/>
          </w:tcPr>
          <w:p w14:paraId="5CBF6DA0" w14:textId="71A5F4C7" w:rsidR="00BE4F24" w:rsidRPr="002E3B38" w:rsidRDefault="0053501F"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119" w:type="dxa"/>
            <w:tcBorders>
              <w:top w:val="nil"/>
              <w:left w:val="nil"/>
              <w:bottom w:val="nil"/>
              <w:right w:val="nil"/>
            </w:tcBorders>
            <w:shd w:val="clear" w:color="auto" w:fill="auto"/>
            <w:vAlign w:val="bottom"/>
          </w:tcPr>
          <w:p w14:paraId="36DD7761" w14:textId="057D5374" w:rsidR="00BE4F24" w:rsidRPr="002E3B38" w:rsidRDefault="0060660E"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tcPr>
          <w:p w14:paraId="69399F6C" w14:textId="1F5F4308" w:rsidR="00BE4F24" w:rsidRPr="002E3B38" w:rsidRDefault="00D8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108,564</w:t>
            </w:r>
          </w:p>
        </w:tc>
        <w:tc>
          <w:tcPr>
            <w:tcW w:w="1276" w:type="dxa"/>
            <w:tcBorders>
              <w:top w:val="nil"/>
              <w:left w:val="nil"/>
              <w:bottom w:val="nil"/>
              <w:right w:val="nil"/>
            </w:tcBorders>
            <w:shd w:val="clear" w:color="auto" w:fill="auto"/>
          </w:tcPr>
          <w:p w14:paraId="62A5F49C" w14:textId="429455CC" w:rsidR="00BE4F24" w:rsidRPr="002E3B38" w:rsidRDefault="002C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108,564</w:t>
            </w:r>
          </w:p>
        </w:tc>
      </w:tr>
      <w:tr w:rsidR="00BE4F24" w:rsidRPr="002E3B38" w14:paraId="7C5B32EE" w14:textId="77777777" w:rsidTr="00461FF7">
        <w:tc>
          <w:tcPr>
            <w:tcW w:w="2552" w:type="dxa"/>
            <w:shd w:val="clear" w:color="auto" w:fill="auto"/>
            <w:vAlign w:val="bottom"/>
          </w:tcPr>
          <w:p w14:paraId="5DA695A4"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หนี้สินตามสัญญาเช่า</w:t>
            </w:r>
          </w:p>
        </w:tc>
        <w:tc>
          <w:tcPr>
            <w:tcW w:w="978" w:type="dxa"/>
            <w:tcBorders>
              <w:top w:val="nil"/>
              <w:left w:val="nil"/>
              <w:bottom w:val="nil"/>
              <w:right w:val="nil"/>
            </w:tcBorders>
            <w:shd w:val="clear" w:color="auto" w:fill="auto"/>
            <w:vAlign w:val="bottom"/>
          </w:tcPr>
          <w:p w14:paraId="5AC78DAB" w14:textId="0544747B" w:rsidR="00BE4F24" w:rsidRPr="002E3B38" w:rsidRDefault="00F628E6"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36" w:type="dxa"/>
            <w:tcBorders>
              <w:top w:val="nil"/>
              <w:left w:val="nil"/>
              <w:bottom w:val="nil"/>
              <w:right w:val="nil"/>
            </w:tcBorders>
            <w:shd w:val="clear" w:color="auto" w:fill="auto"/>
          </w:tcPr>
          <w:p w14:paraId="3492B1D6" w14:textId="0454FDDE" w:rsidR="00BE4F24" w:rsidRPr="002E3B38" w:rsidRDefault="00B9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55,065</w:t>
            </w:r>
          </w:p>
        </w:tc>
        <w:tc>
          <w:tcPr>
            <w:tcW w:w="936" w:type="dxa"/>
            <w:tcBorders>
              <w:top w:val="nil"/>
              <w:left w:val="nil"/>
              <w:bottom w:val="nil"/>
              <w:right w:val="nil"/>
            </w:tcBorders>
            <w:shd w:val="clear" w:color="auto" w:fill="auto"/>
          </w:tcPr>
          <w:p w14:paraId="7ABD3AFA" w14:textId="7A2B29A8" w:rsidR="00BE4F24" w:rsidRPr="002E3B38" w:rsidRDefault="0012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167,182</w:t>
            </w:r>
          </w:p>
        </w:tc>
        <w:tc>
          <w:tcPr>
            <w:tcW w:w="1119" w:type="dxa"/>
            <w:tcBorders>
              <w:top w:val="nil"/>
              <w:left w:val="nil"/>
              <w:bottom w:val="nil"/>
              <w:right w:val="nil"/>
            </w:tcBorders>
            <w:shd w:val="clear" w:color="auto" w:fill="auto"/>
          </w:tcPr>
          <w:p w14:paraId="488C79AA" w14:textId="2E3F322F" w:rsidR="00BE4F24" w:rsidRPr="002E3B38" w:rsidRDefault="0060660E"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tcPr>
          <w:p w14:paraId="50243783" w14:textId="74833BF9" w:rsidR="00BE4F24" w:rsidRPr="002E3B38" w:rsidRDefault="000C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222,247</w:t>
            </w:r>
          </w:p>
        </w:tc>
        <w:tc>
          <w:tcPr>
            <w:tcW w:w="1276" w:type="dxa"/>
            <w:tcBorders>
              <w:top w:val="nil"/>
              <w:left w:val="nil"/>
              <w:bottom w:val="nil"/>
              <w:right w:val="nil"/>
            </w:tcBorders>
            <w:shd w:val="clear" w:color="auto" w:fill="auto"/>
            <w:vAlign w:val="center"/>
          </w:tcPr>
          <w:p w14:paraId="187284BE" w14:textId="6393C3A4" w:rsidR="00BE4F24" w:rsidRPr="002E3B38" w:rsidRDefault="002C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199</w:t>
            </w:r>
            <w:r w:rsidR="0098008B" w:rsidRPr="002E3B38">
              <w:rPr>
                <w:rFonts w:ascii="Browallia New" w:eastAsia="Arial Unicode MS" w:hAnsi="Browallia New" w:cs="Browallia New"/>
                <w:sz w:val="20"/>
                <w:szCs w:val="20"/>
              </w:rPr>
              <w:t>,133</w:t>
            </w:r>
          </w:p>
        </w:tc>
      </w:tr>
      <w:tr w:rsidR="00BE4F24" w:rsidRPr="002E3B38" w14:paraId="265989B6" w14:textId="77777777" w:rsidTr="00461FF7">
        <w:tc>
          <w:tcPr>
            <w:tcW w:w="2552" w:type="dxa"/>
            <w:shd w:val="clear" w:color="auto" w:fill="auto"/>
            <w:vAlign w:val="bottom"/>
          </w:tcPr>
          <w:p w14:paraId="51BDC05B"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เงินกู้ยืมระยะยาวจากสถาบันการเงิน </w:t>
            </w:r>
          </w:p>
        </w:tc>
        <w:tc>
          <w:tcPr>
            <w:tcW w:w="978" w:type="dxa"/>
            <w:tcBorders>
              <w:top w:val="nil"/>
              <w:left w:val="nil"/>
              <w:right w:val="nil"/>
            </w:tcBorders>
            <w:shd w:val="clear" w:color="auto" w:fill="auto"/>
            <w:vAlign w:val="bottom"/>
          </w:tcPr>
          <w:p w14:paraId="77895279" w14:textId="4B9AF288" w:rsidR="00BE4F24" w:rsidRPr="002E3B38" w:rsidRDefault="00F628E6"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36" w:type="dxa"/>
            <w:tcBorders>
              <w:top w:val="nil"/>
              <w:left w:val="nil"/>
              <w:right w:val="nil"/>
            </w:tcBorders>
            <w:shd w:val="clear" w:color="auto" w:fill="auto"/>
          </w:tcPr>
          <w:p w14:paraId="6A2DEFFA" w14:textId="6B77E024" w:rsidR="00BE4F24" w:rsidRPr="002E3B38" w:rsidRDefault="00B9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281,005</w:t>
            </w:r>
          </w:p>
        </w:tc>
        <w:tc>
          <w:tcPr>
            <w:tcW w:w="936" w:type="dxa"/>
            <w:tcBorders>
              <w:top w:val="nil"/>
              <w:left w:val="nil"/>
              <w:right w:val="nil"/>
            </w:tcBorders>
            <w:shd w:val="clear" w:color="auto" w:fill="auto"/>
          </w:tcPr>
          <w:p w14:paraId="7F5C4C1E" w14:textId="1F00FBCD" w:rsidR="00BE4F24" w:rsidRPr="002E3B38" w:rsidRDefault="000A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628,</w:t>
            </w:r>
            <w:r w:rsidR="00865CA5" w:rsidRPr="002E3B38">
              <w:rPr>
                <w:rFonts w:ascii="Browallia New" w:eastAsia="Arial Unicode MS" w:hAnsi="Browallia New" w:cs="Browallia New"/>
                <w:sz w:val="20"/>
                <w:szCs w:val="20"/>
              </w:rPr>
              <w:t>749</w:t>
            </w:r>
          </w:p>
        </w:tc>
        <w:tc>
          <w:tcPr>
            <w:tcW w:w="1119" w:type="dxa"/>
            <w:tcBorders>
              <w:top w:val="nil"/>
              <w:left w:val="nil"/>
              <w:right w:val="nil"/>
            </w:tcBorders>
            <w:shd w:val="clear" w:color="auto" w:fill="auto"/>
          </w:tcPr>
          <w:p w14:paraId="12E1163C" w14:textId="2A319F89" w:rsidR="00BE4F24" w:rsidRPr="002E3B38" w:rsidRDefault="0060660E"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right w:val="nil"/>
            </w:tcBorders>
            <w:shd w:val="clear" w:color="auto" w:fill="auto"/>
          </w:tcPr>
          <w:p w14:paraId="601EAEAC" w14:textId="6D31E578" w:rsidR="00BE4F24" w:rsidRPr="002E3B38" w:rsidRDefault="000C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909,754</w:t>
            </w:r>
          </w:p>
        </w:tc>
        <w:tc>
          <w:tcPr>
            <w:tcW w:w="1276" w:type="dxa"/>
            <w:tcBorders>
              <w:top w:val="nil"/>
              <w:left w:val="nil"/>
              <w:right w:val="nil"/>
            </w:tcBorders>
            <w:shd w:val="clear" w:color="auto" w:fill="auto"/>
            <w:vAlign w:val="center"/>
          </w:tcPr>
          <w:p w14:paraId="141FE324" w14:textId="61AE987B" w:rsidR="00BE4F24" w:rsidRPr="002E3B38" w:rsidRDefault="0098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831,130</w:t>
            </w:r>
          </w:p>
        </w:tc>
      </w:tr>
      <w:tr w:rsidR="00BE4F24" w:rsidRPr="002E3B38" w14:paraId="4B8DD8A6" w14:textId="77777777" w:rsidTr="00461FF7">
        <w:tc>
          <w:tcPr>
            <w:tcW w:w="2552" w:type="dxa"/>
            <w:shd w:val="clear" w:color="auto" w:fill="auto"/>
            <w:vAlign w:val="bottom"/>
          </w:tcPr>
          <w:p w14:paraId="5404D658" w14:textId="5EF62292" w:rsidR="00BE4F24" w:rsidRPr="002E3B38" w:rsidRDefault="0036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pacing w:val="-6"/>
                <w:sz w:val="20"/>
                <w:szCs w:val="20"/>
                <w:cs/>
              </w:rPr>
            </w:pPr>
            <w:r w:rsidRPr="002E3B38">
              <w:rPr>
                <w:rFonts w:ascii="Browallia New" w:eastAsia="Arial Unicode MS" w:hAnsi="Browallia New" w:cs="Browallia New"/>
                <w:sz w:val="20"/>
                <w:szCs w:val="20"/>
                <w:cs/>
              </w:rPr>
              <w:t>เงินกู้ยืมระยะสั้นจาก</w:t>
            </w:r>
            <w:r w:rsidR="00075043" w:rsidRPr="002E3B38">
              <w:rPr>
                <w:rFonts w:ascii="Browallia New" w:eastAsia="Arial Unicode MS" w:hAnsi="Browallia New" w:cs="Browallia New"/>
                <w:sz w:val="20"/>
                <w:szCs w:val="20"/>
                <w:cs/>
              </w:rPr>
              <w:t>กิจการ</w:t>
            </w:r>
            <w:r w:rsidR="00775B9A" w:rsidRPr="002E3B38">
              <w:rPr>
                <w:rFonts w:ascii="Browallia New" w:eastAsia="Arial Unicode MS" w:hAnsi="Browallia New" w:cs="Browallia New"/>
                <w:sz w:val="20"/>
                <w:szCs w:val="20"/>
                <w:cs/>
              </w:rPr>
              <w:t>ที่เกี่ยวข้องกัน</w:t>
            </w:r>
          </w:p>
        </w:tc>
        <w:tc>
          <w:tcPr>
            <w:tcW w:w="978" w:type="dxa"/>
            <w:tcBorders>
              <w:top w:val="nil"/>
              <w:left w:val="nil"/>
              <w:right w:val="nil"/>
            </w:tcBorders>
            <w:shd w:val="clear" w:color="auto" w:fill="auto"/>
            <w:vAlign w:val="bottom"/>
          </w:tcPr>
          <w:p w14:paraId="589FD5E5" w14:textId="37A0CC81" w:rsidR="00BE4F24" w:rsidRPr="002E3B38" w:rsidRDefault="00F628E6"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36" w:type="dxa"/>
            <w:tcBorders>
              <w:top w:val="nil"/>
              <w:left w:val="nil"/>
              <w:right w:val="nil"/>
            </w:tcBorders>
            <w:shd w:val="clear" w:color="auto" w:fill="auto"/>
          </w:tcPr>
          <w:p w14:paraId="06DD8990" w14:textId="7A161B38" w:rsidR="00BE4F24" w:rsidRPr="002E3B38" w:rsidRDefault="00B91DDB" w:rsidP="0031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285,200</w:t>
            </w:r>
          </w:p>
        </w:tc>
        <w:tc>
          <w:tcPr>
            <w:tcW w:w="936" w:type="dxa"/>
            <w:tcBorders>
              <w:top w:val="nil"/>
              <w:left w:val="nil"/>
              <w:right w:val="nil"/>
            </w:tcBorders>
            <w:shd w:val="clear" w:color="auto" w:fill="auto"/>
            <w:vAlign w:val="bottom"/>
          </w:tcPr>
          <w:p w14:paraId="7BF304D8" w14:textId="1D14C84F" w:rsidR="00BE4F24" w:rsidRPr="002E3B38" w:rsidRDefault="0053501F"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119" w:type="dxa"/>
            <w:tcBorders>
              <w:top w:val="nil"/>
              <w:left w:val="nil"/>
              <w:right w:val="nil"/>
            </w:tcBorders>
            <w:shd w:val="clear" w:color="auto" w:fill="auto"/>
            <w:vAlign w:val="bottom"/>
          </w:tcPr>
          <w:p w14:paraId="350DC0C4" w14:textId="4D2EBB6C" w:rsidR="00BE4F24" w:rsidRPr="002E3B38" w:rsidRDefault="0060660E" w:rsidP="00C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right w:val="nil"/>
            </w:tcBorders>
            <w:shd w:val="clear" w:color="auto" w:fill="auto"/>
          </w:tcPr>
          <w:p w14:paraId="6BA8E110" w14:textId="0DB93C19" w:rsidR="00BE4F24" w:rsidRPr="002E3B38" w:rsidRDefault="000C30D5" w:rsidP="0031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285,200</w:t>
            </w:r>
          </w:p>
        </w:tc>
        <w:tc>
          <w:tcPr>
            <w:tcW w:w="1276" w:type="dxa"/>
            <w:tcBorders>
              <w:top w:val="nil"/>
              <w:left w:val="nil"/>
              <w:right w:val="nil"/>
            </w:tcBorders>
            <w:shd w:val="clear" w:color="auto" w:fill="auto"/>
          </w:tcPr>
          <w:p w14:paraId="48CF160D" w14:textId="11CE23AF" w:rsidR="00BE4F24" w:rsidRPr="002E3B38" w:rsidRDefault="0098008B" w:rsidP="0031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256,827</w:t>
            </w:r>
          </w:p>
        </w:tc>
      </w:tr>
      <w:tr w:rsidR="003166FC" w:rsidRPr="002E3B38" w14:paraId="632AFE95" w14:textId="77777777" w:rsidTr="00461FF7">
        <w:tc>
          <w:tcPr>
            <w:tcW w:w="2552" w:type="dxa"/>
            <w:shd w:val="clear" w:color="auto" w:fill="auto"/>
            <w:vAlign w:val="bottom"/>
          </w:tcPr>
          <w:p w14:paraId="6B250A2B" w14:textId="4B47A13E" w:rsidR="003166FC" w:rsidRPr="002E3B38" w:rsidRDefault="00BD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เจ้าหนี้เงินประกันผลงาน</w:t>
            </w:r>
          </w:p>
        </w:tc>
        <w:tc>
          <w:tcPr>
            <w:tcW w:w="978" w:type="dxa"/>
            <w:tcBorders>
              <w:top w:val="nil"/>
              <w:left w:val="nil"/>
              <w:right w:val="nil"/>
            </w:tcBorders>
            <w:shd w:val="clear" w:color="auto" w:fill="auto"/>
            <w:vAlign w:val="bottom"/>
          </w:tcPr>
          <w:p w14:paraId="0703FE66" w14:textId="2E391D1C" w:rsidR="003166FC" w:rsidRPr="002E3B38" w:rsidRDefault="004C2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222</w:t>
            </w:r>
          </w:p>
        </w:tc>
        <w:tc>
          <w:tcPr>
            <w:tcW w:w="936" w:type="dxa"/>
            <w:tcBorders>
              <w:top w:val="nil"/>
              <w:left w:val="nil"/>
              <w:right w:val="nil"/>
            </w:tcBorders>
            <w:shd w:val="clear" w:color="auto" w:fill="auto"/>
          </w:tcPr>
          <w:p w14:paraId="3F433C63" w14:textId="30DC02C9" w:rsidR="003166FC" w:rsidRPr="002E3B38" w:rsidRDefault="002A2720" w:rsidP="00C775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w:t>
            </w:r>
          </w:p>
        </w:tc>
        <w:tc>
          <w:tcPr>
            <w:tcW w:w="936" w:type="dxa"/>
            <w:tcBorders>
              <w:top w:val="nil"/>
              <w:left w:val="nil"/>
              <w:right w:val="nil"/>
            </w:tcBorders>
            <w:shd w:val="clear" w:color="auto" w:fill="auto"/>
            <w:vAlign w:val="bottom"/>
          </w:tcPr>
          <w:p w14:paraId="117077B0" w14:textId="7E02480A" w:rsidR="003166FC" w:rsidRPr="002E3B38" w:rsidRDefault="0053501F" w:rsidP="00C775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119" w:type="dxa"/>
            <w:tcBorders>
              <w:top w:val="nil"/>
              <w:left w:val="nil"/>
              <w:right w:val="nil"/>
            </w:tcBorders>
            <w:shd w:val="clear" w:color="auto" w:fill="auto"/>
            <w:vAlign w:val="bottom"/>
          </w:tcPr>
          <w:p w14:paraId="22AC469F" w14:textId="658EC198" w:rsidR="003166FC" w:rsidRPr="002E3B38" w:rsidRDefault="0060660E" w:rsidP="00C775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right w:val="nil"/>
            </w:tcBorders>
            <w:shd w:val="clear" w:color="auto" w:fill="auto"/>
          </w:tcPr>
          <w:p w14:paraId="461E17A1" w14:textId="44450EBD" w:rsidR="003166FC" w:rsidRPr="002E3B38" w:rsidRDefault="004C2B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222</w:t>
            </w:r>
          </w:p>
        </w:tc>
        <w:tc>
          <w:tcPr>
            <w:tcW w:w="1276" w:type="dxa"/>
            <w:tcBorders>
              <w:top w:val="nil"/>
              <w:left w:val="nil"/>
              <w:right w:val="nil"/>
            </w:tcBorders>
            <w:shd w:val="clear" w:color="auto" w:fill="auto"/>
          </w:tcPr>
          <w:p w14:paraId="0B7D5B7A" w14:textId="07FD1E4E" w:rsidR="003166FC" w:rsidRPr="002E3B38" w:rsidRDefault="00510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222</w:t>
            </w:r>
          </w:p>
        </w:tc>
      </w:tr>
      <w:tr w:rsidR="00BE4F24" w:rsidRPr="002E3B38" w14:paraId="55696AFA" w14:textId="77777777" w:rsidTr="00461FF7">
        <w:tc>
          <w:tcPr>
            <w:tcW w:w="2552" w:type="dxa"/>
            <w:shd w:val="clear" w:color="auto" w:fill="auto"/>
            <w:vAlign w:val="bottom"/>
          </w:tcPr>
          <w:p w14:paraId="1BBD2FAC"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รวม</w:t>
            </w:r>
          </w:p>
        </w:tc>
        <w:tc>
          <w:tcPr>
            <w:tcW w:w="978" w:type="dxa"/>
            <w:tcBorders>
              <w:left w:val="nil"/>
              <w:right w:val="nil"/>
            </w:tcBorders>
            <w:shd w:val="clear" w:color="auto" w:fill="auto"/>
          </w:tcPr>
          <w:p w14:paraId="43DAAB62" w14:textId="01B84DAF" w:rsidR="00BE4F24" w:rsidRPr="002E3B38" w:rsidRDefault="002150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81,2</w:t>
            </w:r>
            <w:r w:rsidR="00286A60" w:rsidRPr="002E3B38">
              <w:rPr>
                <w:rFonts w:ascii="Browallia New" w:eastAsia="Arial Unicode MS" w:hAnsi="Browallia New" w:cs="Browallia New"/>
                <w:sz w:val="20"/>
                <w:szCs w:val="20"/>
              </w:rPr>
              <w:t>70</w:t>
            </w:r>
          </w:p>
        </w:tc>
        <w:tc>
          <w:tcPr>
            <w:tcW w:w="936" w:type="dxa"/>
            <w:tcBorders>
              <w:left w:val="nil"/>
              <w:right w:val="nil"/>
            </w:tcBorders>
            <w:shd w:val="clear" w:color="auto" w:fill="auto"/>
          </w:tcPr>
          <w:p w14:paraId="36ED9689" w14:textId="09B714E5" w:rsidR="00BE4F24" w:rsidRPr="002E3B38" w:rsidRDefault="00FC5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1,767,318</w:t>
            </w:r>
          </w:p>
        </w:tc>
        <w:tc>
          <w:tcPr>
            <w:tcW w:w="936" w:type="dxa"/>
            <w:tcBorders>
              <w:left w:val="nil"/>
              <w:right w:val="nil"/>
            </w:tcBorders>
            <w:shd w:val="clear" w:color="auto" w:fill="auto"/>
          </w:tcPr>
          <w:p w14:paraId="53B4C7A1" w14:textId="186EE2C1" w:rsidR="00BE4F24" w:rsidRPr="002E3B38" w:rsidRDefault="00771E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795,93</w:t>
            </w:r>
            <w:r w:rsidR="00DA79F4" w:rsidRPr="002E3B38">
              <w:rPr>
                <w:rFonts w:ascii="Browallia New" w:eastAsia="Arial Unicode MS" w:hAnsi="Browallia New" w:cs="Browallia New"/>
                <w:sz w:val="20"/>
                <w:szCs w:val="20"/>
              </w:rPr>
              <w:t>1</w:t>
            </w:r>
          </w:p>
        </w:tc>
        <w:tc>
          <w:tcPr>
            <w:tcW w:w="1119" w:type="dxa"/>
            <w:tcBorders>
              <w:left w:val="nil"/>
              <w:right w:val="nil"/>
            </w:tcBorders>
            <w:shd w:val="clear" w:color="auto" w:fill="auto"/>
          </w:tcPr>
          <w:p w14:paraId="595B5EBA" w14:textId="64E5CFAD" w:rsidR="00BE4F24" w:rsidRPr="002E3B38" w:rsidRDefault="0060660E" w:rsidP="00C775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left w:val="nil"/>
              <w:right w:val="nil"/>
            </w:tcBorders>
            <w:shd w:val="clear" w:color="auto" w:fill="auto"/>
          </w:tcPr>
          <w:p w14:paraId="214DED59" w14:textId="208FE74F" w:rsidR="00BE4F24" w:rsidRPr="002E3B38" w:rsidRDefault="00B84A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2,644,519</w:t>
            </w:r>
          </w:p>
        </w:tc>
        <w:tc>
          <w:tcPr>
            <w:tcW w:w="1276" w:type="dxa"/>
            <w:tcBorders>
              <w:left w:val="nil"/>
              <w:right w:val="nil"/>
            </w:tcBorders>
            <w:shd w:val="clear" w:color="auto" w:fill="auto"/>
          </w:tcPr>
          <w:p w14:paraId="459738C3" w14:textId="272F67E7" w:rsidR="00BE4F24" w:rsidRPr="002E3B38" w:rsidRDefault="00B84A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2,504,775</w:t>
            </w:r>
          </w:p>
        </w:tc>
      </w:tr>
    </w:tbl>
    <w:p w14:paraId="3F5D349D" w14:textId="77777777" w:rsidR="00F15613" w:rsidRPr="002E3B38" w:rsidRDefault="00F15613"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789" w:type="dxa"/>
        <w:tblInd w:w="709" w:type="dxa"/>
        <w:tblLayout w:type="fixed"/>
        <w:tblLook w:val="04A0" w:firstRow="1" w:lastRow="0" w:firstColumn="1" w:lastColumn="0" w:noHBand="0" w:noVBand="1"/>
      </w:tblPr>
      <w:tblGrid>
        <w:gridCol w:w="2552"/>
        <w:gridCol w:w="978"/>
        <w:gridCol w:w="936"/>
        <w:gridCol w:w="936"/>
        <w:gridCol w:w="1119"/>
        <w:gridCol w:w="992"/>
        <w:gridCol w:w="1276"/>
      </w:tblGrid>
      <w:tr w:rsidR="00BE4F24" w:rsidRPr="002E3B38" w14:paraId="2BB33329" w14:textId="77777777" w:rsidTr="00461FF7">
        <w:tc>
          <w:tcPr>
            <w:tcW w:w="2552" w:type="dxa"/>
            <w:shd w:val="clear" w:color="auto" w:fill="auto"/>
            <w:vAlign w:val="bottom"/>
          </w:tcPr>
          <w:p w14:paraId="4F390645"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6237" w:type="dxa"/>
            <w:gridSpan w:val="6"/>
            <w:vAlign w:val="bottom"/>
          </w:tcPr>
          <w:p w14:paraId="59B26400" w14:textId="2878B802" w:rsidR="00BE4F24" w:rsidRPr="002E3B38" w:rsidRDefault="009D62D3" w:rsidP="002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w:t>
            </w:r>
            <w:proofErr w:type="gramStart"/>
            <w:r w:rsidR="00BE4F24" w:rsidRPr="002E3B38">
              <w:rPr>
                <w:rFonts w:ascii="Browallia New" w:eastAsia="Arial Unicode MS" w:hAnsi="Browallia New" w:cs="Browallia New"/>
                <w:sz w:val="20"/>
                <w:szCs w:val="20"/>
                <w:cs/>
              </w:rPr>
              <w:t xml:space="preserve">หน่วย </w:t>
            </w:r>
            <w:r w:rsidR="00BE4F24" w:rsidRPr="002E3B38">
              <w:rPr>
                <w:rFonts w:ascii="Browallia New" w:eastAsia="Arial Unicode MS" w:hAnsi="Browallia New" w:cs="Browallia New"/>
                <w:sz w:val="20"/>
                <w:szCs w:val="20"/>
              </w:rPr>
              <w:t>:</w:t>
            </w:r>
            <w:proofErr w:type="gramEnd"/>
            <w:r w:rsidR="00BE4F24" w:rsidRPr="002E3B38">
              <w:rPr>
                <w:rFonts w:ascii="Browallia New" w:eastAsia="Arial Unicode MS" w:hAnsi="Browallia New" w:cs="Browallia New"/>
                <w:sz w:val="20"/>
                <w:szCs w:val="20"/>
              </w:rPr>
              <w:t xml:space="preserve"> </w:t>
            </w:r>
            <w:r w:rsidR="00BE4F24" w:rsidRPr="002E3B38">
              <w:rPr>
                <w:rFonts w:ascii="Browallia New" w:eastAsia="Arial Unicode MS" w:hAnsi="Browallia New" w:cs="Browallia New"/>
                <w:sz w:val="20"/>
                <w:szCs w:val="20"/>
                <w:cs/>
              </w:rPr>
              <w:t>พันบาท</w:t>
            </w:r>
            <w:r w:rsidRPr="002E3B38">
              <w:rPr>
                <w:rFonts w:ascii="Browallia New" w:eastAsia="Arial Unicode MS" w:hAnsi="Browallia New" w:cs="Browallia New"/>
                <w:sz w:val="20"/>
                <w:szCs w:val="20"/>
              </w:rPr>
              <w:t>)</w:t>
            </w:r>
          </w:p>
        </w:tc>
      </w:tr>
      <w:tr w:rsidR="00BE4F24" w:rsidRPr="002E3B38" w14:paraId="72DC5731" w14:textId="77777777" w:rsidTr="00461FF7">
        <w:tc>
          <w:tcPr>
            <w:tcW w:w="2552" w:type="dxa"/>
            <w:shd w:val="clear" w:color="auto" w:fill="auto"/>
            <w:vAlign w:val="bottom"/>
          </w:tcPr>
          <w:p w14:paraId="14BE7999"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6237" w:type="dxa"/>
            <w:gridSpan w:val="6"/>
            <w:vAlign w:val="bottom"/>
          </w:tcPr>
          <w:p w14:paraId="6A4BA3EB" w14:textId="615CBADF" w:rsidR="00BE4F24" w:rsidRPr="002E3B38" w:rsidRDefault="007C20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w:t>
            </w:r>
            <w:r w:rsidR="00D9382F" w:rsidRPr="002E3B38">
              <w:rPr>
                <w:rFonts w:ascii="Browallia New" w:eastAsia="Arial Unicode MS" w:hAnsi="Browallia New" w:cs="Browallia New"/>
                <w:sz w:val="20"/>
                <w:szCs w:val="20"/>
                <w:cs/>
              </w:rPr>
              <w:t>บริษัท</w:t>
            </w:r>
          </w:p>
        </w:tc>
      </w:tr>
      <w:tr w:rsidR="007B3AFB" w:rsidRPr="002E3B38" w14:paraId="22F00519" w14:textId="77777777" w:rsidTr="00461FF7">
        <w:trPr>
          <w:trHeight w:val="678"/>
        </w:trPr>
        <w:tc>
          <w:tcPr>
            <w:tcW w:w="2552" w:type="dxa"/>
            <w:shd w:val="clear" w:color="auto" w:fill="auto"/>
            <w:vAlign w:val="bottom"/>
          </w:tcPr>
          <w:p w14:paraId="0A09F76D"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p w14:paraId="3B65D78E"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p w14:paraId="4D0B3CF3"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78" w:type="dxa"/>
            <w:vAlign w:val="bottom"/>
          </w:tcPr>
          <w:p w14:paraId="432E125D"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p w14:paraId="59835CB0"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ณ ปัจจุบัน</w:t>
            </w:r>
          </w:p>
        </w:tc>
        <w:tc>
          <w:tcPr>
            <w:tcW w:w="936" w:type="dxa"/>
            <w:shd w:val="clear" w:color="auto" w:fill="auto"/>
            <w:vAlign w:val="bottom"/>
          </w:tcPr>
          <w:p w14:paraId="1F87C327"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ภายใน </w:t>
            </w:r>
            <w:r w:rsidRPr="002E3B38">
              <w:rPr>
                <w:rFonts w:ascii="Browallia New" w:eastAsia="Arial Unicode MS" w:hAnsi="Browallia New" w:cs="Browallia New"/>
                <w:sz w:val="20"/>
                <w:szCs w:val="20"/>
              </w:rPr>
              <w:t xml:space="preserve">1 </w:t>
            </w:r>
            <w:r w:rsidRPr="002E3B38">
              <w:rPr>
                <w:rFonts w:ascii="Browallia New" w:eastAsia="Arial Unicode MS" w:hAnsi="Browallia New" w:cs="Browallia New"/>
                <w:sz w:val="20"/>
                <w:szCs w:val="20"/>
                <w:cs/>
              </w:rPr>
              <w:t>ปี</w:t>
            </w:r>
          </w:p>
        </w:tc>
        <w:tc>
          <w:tcPr>
            <w:tcW w:w="936" w:type="dxa"/>
            <w:shd w:val="clear" w:color="auto" w:fill="auto"/>
            <w:vAlign w:val="bottom"/>
          </w:tcPr>
          <w:p w14:paraId="36566245"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1 - 5 </w:t>
            </w:r>
            <w:r w:rsidRPr="002E3B38">
              <w:rPr>
                <w:rFonts w:ascii="Browallia New" w:eastAsia="Arial Unicode MS" w:hAnsi="Browallia New" w:cs="Browallia New"/>
                <w:sz w:val="20"/>
                <w:szCs w:val="20"/>
                <w:cs/>
              </w:rPr>
              <w:t>ปี</w:t>
            </w:r>
          </w:p>
        </w:tc>
        <w:tc>
          <w:tcPr>
            <w:tcW w:w="1119" w:type="dxa"/>
            <w:shd w:val="clear" w:color="auto" w:fill="auto"/>
            <w:vAlign w:val="bottom"/>
          </w:tcPr>
          <w:p w14:paraId="2B04C643"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มากกว่า </w:t>
            </w:r>
            <w:r w:rsidRPr="002E3B38">
              <w:rPr>
                <w:rFonts w:ascii="Browallia New" w:eastAsia="Arial Unicode MS" w:hAnsi="Browallia New" w:cs="Browallia New"/>
                <w:sz w:val="20"/>
                <w:szCs w:val="20"/>
              </w:rPr>
              <w:t xml:space="preserve">5 </w:t>
            </w:r>
            <w:r w:rsidRPr="002E3B38">
              <w:rPr>
                <w:rFonts w:ascii="Browallia New" w:eastAsia="Arial Unicode MS" w:hAnsi="Browallia New" w:cs="Browallia New"/>
                <w:sz w:val="20"/>
                <w:szCs w:val="20"/>
                <w:cs/>
              </w:rPr>
              <w:t>ปี</w:t>
            </w:r>
          </w:p>
        </w:tc>
        <w:tc>
          <w:tcPr>
            <w:tcW w:w="992" w:type="dxa"/>
            <w:vAlign w:val="bottom"/>
          </w:tcPr>
          <w:p w14:paraId="7136BFF8"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c>
          <w:tcPr>
            <w:tcW w:w="1276" w:type="dxa"/>
            <w:vAlign w:val="bottom"/>
          </w:tcPr>
          <w:p w14:paraId="5C6F7FCF"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มูลค่าตามบัญชี</w:t>
            </w:r>
          </w:p>
          <w:p w14:paraId="3C8705A3" w14:textId="77777777" w:rsidR="00BE4F24" w:rsidRPr="002E3B38" w:rsidRDefault="00BE4F24" w:rsidP="00BA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(สินทรัพย์)หนี้สิน</w:t>
            </w:r>
          </w:p>
        </w:tc>
      </w:tr>
      <w:tr w:rsidR="00BE4F24" w:rsidRPr="002E3B38" w14:paraId="76649A60" w14:textId="77777777" w:rsidTr="00461FF7">
        <w:trPr>
          <w:trHeight w:val="60"/>
        </w:trPr>
        <w:tc>
          <w:tcPr>
            <w:tcW w:w="2552" w:type="dxa"/>
            <w:shd w:val="clear" w:color="auto" w:fill="auto"/>
            <w:vAlign w:val="bottom"/>
          </w:tcPr>
          <w:p w14:paraId="6D00637A"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78" w:type="dxa"/>
            <w:vAlign w:val="bottom"/>
          </w:tcPr>
          <w:p w14:paraId="42F51F87"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50C76093"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936" w:type="dxa"/>
            <w:shd w:val="clear" w:color="auto" w:fill="auto"/>
            <w:vAlign w:val="bottom"/>
          </w:tcPr>
          <w:p w14:paraId="0BD0BBC6"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left="12"/>
              <w:jc w:val="center"/>
              <w:rPr>
                <w:rFonts w:ascii="Browallia New" w:eastAsia="Arial Unicode MS" w:hAnsi="Browallia New" w:cs="Browallia New"/>
                <w:sz w:val="20"/>
                <w:szCs w:val="20"/>
              </w:rPr>
            </w:pPr>
          </w:p>
        </w:tc>
        <w:tc>
          <w:tcPr>
            <w:tcW w:w="1119" w:type="dxa"/>
            <w:shd w:val="clear" w:color="auto" w:fill="auto"/>
            <w:vAlign w:val="bottom"/>
          </w:tcPr>
          <w:p w14:paraId="61C062A2"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992" w:type="dxa"/>
            <w:vAlign w:val="bottom"/>
          </w:tcPr>
          <w:p w14:paraId="2C94DA89"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276" w:type="dxa"/>
            <w:vAlign w:val="bottom"/>
          </w:tcPr>
          <w:p w14:paraId="65909302"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r>
      <w:tr w:rsidR="00BE4F24" w:rsidRPr="002E3B38" w14:paraId="42456433" w14:textId="77777777" w:rsidTr="00461FF7">
        <w:tc>
          <w:tcPr>
            <w:tcW w:w="2552" w:type="dxa"/>
            <w:shd w:val="clear" w:color="auto" w:fill="auto"/>
            <w:vAlign w:val="bottom"/>
          </w:tcPr>
          <w:p w14:paraId="0C834F3D"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 xml:space="preserve">31 </w:t>
            </w:r>
            <w:r w:rsidRPr="002E3B38">
              <w:rPr>
                <w:rFonts w:ascii="Browallia New" w:eastAsia="Arial Unicode MS" w:hAnsi="Browallia New" w:cs="Browallia New"/>
                <w:sz w:val="20"/>
                <w:szCs w:val="20"/>
                <w:cs/>
              </w:rPr>
              <w:t xml:space="preserve">ธันวาคม </w:t>
            </w:r>
            <w:r w:rsidRPr="002E3B38">
              <w:rPr>
                <w:rFonts w:ascii="Browallia New" w:eastAsia="Arial Unicode MS" w:hAnsi="Browallia New" w:cs="Browallia New"/>
                <w:sz w:val="20"/>
                <w:szCs w:val="20"/>
              </w:rPr>
              <w:t>2566</w:t>
            </w:r>
          </w:p>
        </w:tc>
        <w:tc>
          <w:tcPr>
            <w:tcW w:w="978" w:type="dxa"/>
            <w:shd w:val="clear" w:color="auto" w:fill="auto"/>
            <w:vAlign w:val="bottom"/>
          </w:tcPr>
          <w:p w14:paraId="24837C1A"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633CB9F9"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36" w:type="dxa"/>
            <w:shd w:val="clear" w:color="auto" w:fill="auto"/>
            <w:vAlign w:val="bottom"/>
          </w:tcPr>
          <w:p w14:paraId="2BB77F11"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119" w:type="dxa"/>
            <w:shd w:val="clear" w:color="auto" w:fill="auto"/>
            <w:vAlign w:val="bottom"/>
          </w:tcPr>
          <w:p w14:paraId="39928173"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992" w:type="dxa"/>
            <w:shd w:val="clear" w:color="auto" w:fill="auto"/>
            <w:vAlign w:val="bottom"/>
          </w:tcPr>
          <w:p w14:paraId="447CDD30"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276" w:type="dxa"/>
            <w:shd w:val="clear" w:color="auto" w:fill="auto"/>
            <w:vAlign w:val="bottom"/>
          </w:tcPr>
          <w:p w14:paraId="053E4E10" w14:textId="77777777" w:rsidR="00BE4F24" w:rsidRPr="002E3B38" w:rsidRDefault="00BE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r>
      <w:tr w:rsidR="0094415F" w:rsidRPr="002E3B38" w14:paraId="0B079ACB" w14:textId="77777777" w:rsidTr="00461FF7">
        <w:tc>
          <w:tcPr>
            <w:tcW w:w="2552" w:type="dxa"/>
            <w:shd w:val="clear" w:color="auto" w:fill="auto"/>
            <w:vAlign w:val="bottom"/>
          </w:tcPr>
          <w:p w14:paraId="7B21CEB1"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เงินกู้ยืมระยะสั้นจากสถาบันการเงิน</w:t>
            </w:r>
          </w:p>
        </w:tc>
        <w:tc>
          <w:tcPr>
            <w:tcW w:w="978" w:type="dxa"/>
            <w:tcBorders>
              <w:top w:val="nil"/>
              <w:left w:val="nil"/>
              <w:bottom w:val="nil"/>
              <w:right w:val="nil"/>
            </w:tcBorders>
            <w:shd w:val="clear" w:color="auto" w:fill="auto"/>
            <w:vAlign w:val="bottom"/>
          </w:tcPr>
          <w:p w14:paraId="5B035828" w14:textId="6F000C3C"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r w:rsidR="0094415F" w:rsidRPr="002E3B38">
              <w:rPr>
                <w:rFonts w:ascii="Browallia New" w:eastAsia="Arial Unicode MS" w:hAnsi="Browallia New" w:cs="Browallia New"/>
                <w:spacing w:val="-6"/>
                <w:sz w:val="20"/>
                <w:szCs w:val="20"/>
                <w:lang w:val="en-GB"/>
              </w:rPr>
              <w:t>-</w:t>
            </w:r>
          </w:p>
        </w:tc>
        <w:tc>
          <w:tcPr>
            <w:tcW w:w="936" w:type="dxa"/>
            <w:tcBorders>
              <w:top w:val="nil"/>
              <w:left w:val="nil"/>
              <w:bottom w:val="nil"/>
              <w:right w:val="nil"/>
            </w:tcBorders>
            <w:shd w:val="clear" w:color="auto" w:fill="auto"/>
          </w:tcPr>
          <w:p w14:paraId="2A59DA1D" w14:textId="147A48CC"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791,682</w:t>
            </w:r>
          </w:p>
        </w:tc>
        <w:tc>
          <w:tcPr>
            <w:tcW w:w="936" w:type="dxa"/>
            <w:tcBorders>
              <w:top w:val="nil"/>
              <w:left w:val="nil"/>
              <w:bottom w:val="nil"/>
              <w:right w:val="nil"/>
            </w:tcBorders>
            <w:shd w:val="clear" w:color="auto" w:fill="auto"/>
            <w:vAlign w:val="bottom"/>
          </w:tcPr>
          <w:p w14:paraId="54114D5F" w14:textId="4FB1DB36"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p>
        </w:tc>
        <w:tc>
          <w:tcPr>
            <w:tcW w:w="1119" w:type="dxa"/>
            <w:tcBorders>
              <w:top w:val="nil"/>
              <w:left w:val="nil"/>
              <w:bottom w:val="nil"/>
              <w:right w:val="nil"/>
            </w:tcBorders>
            <w:shd w:val="clear" w:color="auto" w:fill="auto"/>
            <w:vAlign w:val="bottom"/>
          </w:tcPr>
          <w:p w14:paraId="36D21040" w14:textId="0E2E37BD"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tcPr>
          <w:p w14:paraId="33C63FD1" w14:textId="5B967C8B"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791,682</w:t>
            </w:r>
          </w:p>
        </w:tc>
        <w:tc>
          <w:tcPr>
            <w:tcW w:w="1276" w:type="dxa"/>
            <w:tcBorders>
              <w:top w:val="nil"/>
              <w:left w:val="nil"/>
              <w:bottom w:val="nil"/>
              <w:right w:val="nil"/>
            </w:tcBorders>
            <w:shd w:val="clear" w:color="auto" w:fill="auto"/>
          </w:tcPr>
          <w:p w14:paraId="578B033A" w14:textId="3734BE3B"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788,000</w:t>
            </w:r>
          </w:p>
        </w:tc>
      </w:tr>
      <w:tr w:rsidR="0094415F" w:rsidRPr="002E3B38" w14:paraId="44FBE92A" w14:textId="77777777" w:rsidTr="00461FF7">
        <w:tc>
          <w:tcPr>
            <w:tcW w:w="2552" w:type="dxa"/>
            <w:shd w:val="clear" w:color="auto" w:fill="auto"/>
            <w:vAlign w:val="bottom"/>
          </w:tcPr>
          <w:p w14:paraId="3DCA259A"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เจ้าหนี้การค้าและเจ้าหนี้อื่น</w:t>
            </w:r>
          </w:p>
        </w:tc>
        <w:tc>
          <w:tcPr>
            <w:tcW w:w="978" w:type="dxa"/>
            <w:tcBorders>
              <w:top w:val="nil"/>
              <w:left w:val="nil"/>
              <w:bottom w:val="nil"/>
              <w:right w:val="nil"/>
            </w:tcBorders>
            <w:shd w:val="clear" w:color="auto" w:fill="auto"/>
          </w:tcPr>
          <w:p w14:paraId="0F116635" w14:textId="7D72C030"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9,427</w:t>
            </w:r>
          </w:p>
        </w:tc>
        <w:tc>
          <w:tcPr>
            <w:tcW w:w="936" w:type="dxa"/>
            <w:tcBorders>
              <w:top w:val="nil"/>
              <w:left w:val="nil"/>
              <w:bottom w:val="nil"/>
              <w:right w:val="nil"/>
            </w:tcBorders>
            <w:shd w:val="clear" w:color="auto" w:fill="auto"/>
          </w:tcPr>
          <w:p w14:paraId="298AA9E4" w14:textId="3643DAB6"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24,595</w:t>
            </w:r>
          </w:p>
        </w:tc>
        <w:tc>
          <w:tcPr>
            <w:tcW w:w="936" w:type="dxa"/>
            <w:tcBorders>
              <w:top w:val="nil"/>
              <w:left w:val="nil"/>
              <w:bottom w:val="nil"/>
              <w:right w:val="nil"/>
            </w:tcBorders>
            <w:shd w:val="clear" w:color="auto" w:fill="auto"/>
            <w:vAlign w:val="bottom"/>
          </w:tcPr>
          <w:p w14:paraId="47A450DE" w14:textId="6919FFDD"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r w:rsidR="0094415F" w:rsidRPr="002E3B38">
              <w:rPr>
                <w:rFonts w:ascii="Browallia New" w:eastAsia="Arial Unicode MS" w:hAnsi="Browallia New" w:cs="Browallia New"/>
                <w:spacing w:val="-6"/>
                <w:sz w:val="20"/>
                <w:szCs w:val="20"/>
                <w:lang w:val="en-GB"/>
              </w:rPr>
              <w:t>-</w:t>
            </w:r>
          </w:p>
        </w:tc>
        <w:tc>
          <w:tcPr>
            <w:tcW w:w="1119" w:type="dxa"/>
            <w:tcBorders>
              <w:top w:val="nil"/>
              <w:left w:val="nil"/>
              <w:bottom w:val="nil"/>
              <w:right w:val="nil"/>
            </w:tcBorders>
            <w:shd w:val="clear" w:color="auto" w:fill="auto"/>
            <w:vAlign w:val="bottom"/>
          </w:tcPr>
          <w:p w14:paraId="05BF219B" w14:textId="595C6B2E"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tcPr>
          <w:p w14:paraId="1078D954" w14:textId="51839FA6"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34,022</w:t>
            </w:r>
          </w:p>
        </w:tc>
        <w:tc>
          <w:tcPr>
            <w:tcW w:w="1276" w:type="dxa"/>
            <w:tcBorders>
              <w:top w:val="nil"/>
              <w:left w:val="nil"/>
              <w:bottom w:val="nil"/>
              <w:right w:val="nil"/>
            </w:tcBorders>
            <w:shd w:val="clear" w:color="auto" w:fill="auto"/>
          </w:tcPr>
          <w:p w14:paraId="073630D4" w14:textId="419072E1"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34,022</w:t>
            </w:r>
          </w:p>
        </w:tc>
      </w:tr>
      <w:tr w:rsidR="0094415F" w:rsidRPr="002E3B38" w14:paraId="4DB45FD9" w14:textId="77777777" w:rsidTr="00461FF7">
        <w:tc>
          <w:tcPr>
            <w:tcW w:w="2552" w:type="dxa"/>
            <w:shd w:val="clear" w:color="auto" w:fill="auto"/>
            <w:vAlign w:val="bottom"/>
          </w:tcPr>
          <w:p w14:paraId="0F2CDA49"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ค่าใช้จ่ายค้างจ่าย</w:t>
            </w:r>
          </w:p>
        </w:tc>
        <w:tc>
          <w:tcPr>
            <w:tcW w:w="978" w:type="dxa"/>
            <w:tcBorders>
              <w:top w:val="nil"/>
              <w:left w:val="nil"/>
              <w:bottom w:val="nil"/>
              <w:right w:val="nil"/>
            </w:tcBorders>
            <w:shd w:val="clear" w:color="auto" w:fill="auto"/>
          </w:tcPr>
          <w:p w14:paraId="46BED6D2" w14:textId="5D93F7D4"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37,248</w:t>
            </w:r>
          </w:p>
        </w:tc>
        <w:tc>
          <w:tcPr>
            <w:tcW w:w="936" w:type="dxa"/>
            <w:tcBorders>
              <w:top w:val="nil"/>
              <w:left w:val="nil"/>
              <w:bottom w:val="nil"/>
              <w:right w:val="nil"/>
            </w:tcBorders>
            <w:shd w:val="clear" w:color="auto" w:fill="auto"/>
          </w:tcPr>
          <w:p w14:paraId="224407E3" w14:textId="109774E8"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95,423</w:t>
            </w:r>
          </w:p>
        </w:tc>
        <w:tc>
          <w:tcPr>
            <w:tcW w:w="936" w:type="dxa"/>
            <w:tcBorders>
              <w:top w:val="nil"/>
              <w:left w:val="nil"/>
              <w:bottom w:val="nil"/>
              <w:right w:val="nil"/>
            </w:tcBorders>
            <w:shd w:val="clear" w:color="auto" w:fill="auto"/>
            <w:vAlign w:val="bottom"/>
          </w:tcPr>
          <w:p w14:paraId="26EF61E3" w14:textId="1A29C8D9"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r w:rsidR="0094415F" w:rsidRPr="002E3B38">
              <w:rPr>
                <w:rFonts w:ascii="Browallia New" w:eastAsia="Arial Unicode MS" w:hAnsi="Browallia New" w:cs="Browallia New"/>
                <w:spacing w:val="-6"/>
                <w:sz w:val="20"/>
                <w:szCs w:val="20"/>
                <w:lang w:val="en-GB"/>
              </w:rPr>
              <w:t>-</w:t>
            </w:r>
          </w:p>
        </w:tc>
        <w:tc>
          <w:tcPr>
            <w:tcW w:w="1119" w:type="dxa"/>
            <w:tcBorders>
              <w:top w:val="nil"/>
              <w:left w:val="nil"/>
              <w:bottom w:val="nil"/>
              <w:right w:val="nil"/>
            </w:tcBorders>
            <w:shd w:val="clear" w:color="auto" w:fill="auto"/>
            <w:vAlign w:val="bottom"/>
          </w:tcPr>
          <w:p w14:paraId="488B13D0" w14:textId="6BF2B6D1"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992" w:type="dxa"/>
            <w:tcBorders>
              <w:top w:val="nil"/>
              <w:left w:val="nil"/>
              <w:bottom w:val="nil"/>
              <w:right w:val="nil"/>
            </w:tcBorders>
            <w:shd w:val="clear" w:color="auto" w:fill="auto"/>
          </w:tcPr>
          <w:p w14:paraId="1A83DDF1" w14:textId="61732E13"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132,671</w:t>
            </w:r>
          </w:p>
        </w:tc>
        <w:tc>
          <w:tcPr>
            <w:tcW w:w="1276" w:type="dxa"/>
            <w:tcBorders>
              <w:top w:val="nil"/>
              <w:left w:val="nil"/>
              <w:bottom w:val="nil"/>
              <w:right w:val="nil"/>
            </w:tcBorders>
            <w:shd w:val="clear" w:color="auto" w:fill="auto"/>
          </w:tcPr>
          <w:p w14:paraId="4FE6360D" w14:textId="1ABB7BC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132,671</w:t>
            </w:r>
          </w:p>
        </w:tc>
      </w:tr>
      <w:tr w:rsidR="0094415F" w:rsidRPr="002E3B38" w14:paraId="6696EBE5" w14:textId="77777777" w:rsidTr="00461FF7">
        <w:tc>
          <w:tcPr>
            <w:tcW w:w="2552" w:type="dxa"/>
            <w:shd w:val="clear" w:color="auto" w:fill="auto"/>
            <w:vAlign w:val="bottom"/>
          </w:tcPr>
          <w:p w14:paraId="1BCDDA7B"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หนี้สินตามสัญญาเช่า</w:t>
            </w:r>
          </w:p>
        </w:tc>
        <w:tc>
          <w:tcPr>
            <w:tcW w:w="978" w:type="dxa"/>
            <w:tcBorders>
              <w:top w:val="nil"/>
              <w:left w:val="nil"/>
              <w:bottom w:val="nil"/>
              <w:right w:val="nil"/>
            </w:tcBorders>
            <w:shd w:val="clear" w:color="auto" w:fill="auto"/>
            <w:vAlign w:val="bottom"/>
          </w:tcPr>
          <w:p w14:paraId="43436192" w14:textId="5B23AD71"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p>
        </w:tc>
        <w:tc>
          <w:tcPr>
            <w:tcW w:w="936" w:type="dxa"/>
            <w:tcBorders>
              <w:top w:val="nil"/>
              <w:left w:val="nil"/>
              <w:bottom w:val="nil"/>
              <w:right w:val="nil"/>
            </w:tcBorders>
            <w:shd w:val="clear" w:color="auto" w:fill="auto"/>
          </w:tcPr>
          <w:p w14:paraId="0B03036C" w14:textId="74ED204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55,065</w:t>
            </w:r>
          </w:p>
        </w:tc>
        <w:tc>
          <w:tcPr>
            <w:tcW w:w="936" w:type="dxa"/>
            <w:tcBorders>
              <w:top w:val="nil"/>
              <w:left w:val="nil"/>
              <w:bottom w:val="nil"/>
              <w:right w:val="nil"/>
            </w:tcBorders>
            <w:shd w:val="clear" w:color="auto" w:fill="auto"/>
          </w:tcPr>
          <w:p w14:paraId="0DA6F07F" w14:textId="47FC4AD0"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217,839</w:t>
            </w:r>
          </w:p>
        </w:tc>
        <w:tc>
          <w:tcPr>
            <w:tcW w:w="1119" w:type="dxa"/>
            <w:tcBorders>
              <w:top w:val="nil"/>
              <w:left w:val="nil"/>
              <w:bottom w:val="nil"/>
              <w:right w:val="nil"/>
            </w:tcBorders>
            <w:shd w:val="clear" w:color="auto" w:fill="auto"/>
            <w:vAlign w:val="bottom"/>
          </w:tcPr>
          <w:p w14:paraId="5864FCB2" w14:textId="34CEF3B1"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4,408   </w:t>
            </w:r>
          </w:p>
        </w:tc>
        <w:tc>
          <w:tcPr>
            <w:tcW w:w="992" w:type="dxa"/>
            <w:tcBorders>
              <w:top w:val="nil"/>
              <w:left w:val="nil"/>
              <w:bottom w:val="nil"/>
              <w:right w:val="nil"/>
            </w:tcBorders>
            <w:shd w:val="clear" w:color="auto" w:fill="auto"/>
          </w:tcPr>
          <w:p w14:paraId="353F1A39" w14:textId="026796E2"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277,312</w:t>
            </w:r>
          </w:p>
        </w:tc>
        <w:tc>
          <w:tcPr>
            <w:tcW w:w="1276" w:type="dxa"/>
            <w:tcBorders>
              <w:top w:val="nil"/>
              <w:left w:val="nil"/>
              <w:bottom w:val="nil"/>
              <w:right w:val="nil"/>
            </w:tcBorders>
            <w:shd w:val="clear" w:color="auto" w:fill="auto"/>
          </w:tcPr>
          <w:p w14:paraId="50DDC337" w14:textId="5B141DD0"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241,909</w:t>
            </w:r>
          </w:p>
        </w:tc>
      </w:tr>
      <w:tr w:rsidR="0094415F" w:rsidRPr="002E3B38" w14:paraId="0B532475" w14:textId="77777777" w:rsidTr="00461FF7">
        <w:tc>
          <w:tcPr>
            <w:tcW w:w="2552" w:type="dxa"/>
            <w:shd w:val="clear" w:color="auto" w:fill="auto"/>
            <w:vAlign w:val="bottom"/>
          </w:tcPr>
          <w:p w14:paraId="46E4A501"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เงินกู้ยืมระยะยาวจากสถาบันการเงิน </w:t>
            </w:r>
          </w:p>
        </w:tc>
        <w:tc>
          <w:tcPr>
            <w:tcW w:w="978" w:type="dxa"/>
            <w:tcBorders>
              <w:top w:val="nil"/>
              <w:left w:val="nil"/>
              <w:right w:val="nil"/>
            </w:tcBorders>
            <w:shd w:val="clear" w:color="auto" w:fill="auto"/>
            <w:vAlign w:val="bottom"/>
          </w:tcPr>
          <w:p w14:paraId="4C9AF805" w14:textId="5DEA45C5" w:rsidR="0094415F" w:rsidRPr="002E3B38" w:rsidRDefault="0060660E" w:rsidP="00FC1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p>
        </w:tc>
        <w:tc>
          <w:tcPr>
            <w:tcW w:w="936" w:type="dxa"/>
            <w:tcBorders>
              <w:top w:val="nil"/>
              <w:left w:val="nil"/>
              <w:right w:val="nil"/>
            </w:tcBorders>
            <w:shd w:val="clear" w:color="auto" w:fill="auto"/>
          </w:tcPr>
          <w:p w14:paraId="7029BDCB" w14:textId="03C3BA4F"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294,166</w:t>
            </w:r>
          </w:p>
        </w:tc>
        <w:tc>
          <w:tcPr>
            <w:tcW w:w="936" w:type="dxa"/>
            <w:tcBorders>
              <w:top w:val="nil"/>
              <w:left w:val="nil"/>
              <w:right w:val="nil"/>
            </w:tcBorders>
            <w:shd w:val="clear" w:color="auto" w:fill="auto"/>
          </w:tcPr>
          <w:p w14:paraId="0C62F6C1" w14:textId="06CF2851"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886,838</w:t>
            </w:r>
          </w:p>
        </w:tc>
        <w:tc>
          <w:tcPr>
            <w:tcW w:w="1119" w:type="dxa"/>
            <w:tcBorders>
              <w:top w:val="nil"/>
              <w:left w:val="nil"/>
              <w:right w:val="nil"/>
            </w:tcBorders>
            <w:shd w:val="clear" w:color="auto" w:fill="auto"/>
            <w:vAlign w:val="bottom"/>
          </w:tcPr>
          <w:p w14:paraId="4BA11411" w14:textId="544A6711"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25,288</w:t>
            </w:r>
          </w:p>
        </w:tc>
        <w:tc>
          <w:tcPr>
            <w:tcW w:w="992" w:type="dxa"/>
            <w:tcBorders>
              <w:top w:val="nil"/>
              <w:left w:val="nil"/>
              <w:right w:val="nil"/>
            </w:tcBorders>
            <w:shd w:val="clear" w:color="auto" w:fill="auto"/>
          </w:tcPr>
          <w:p w14:paraId="7D8BB4BA" w14:textId="4560E77E"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1,206,292</w:t>
            </w:r>
          </w:p>
        </w:tc>
        <w:tc>
          <w:tcPr>
            <w:tcW w:w="1276" w:type="dxa"/>
            <w:tcBorders>
              <w:top w:val="nil"/>
              <w:left w:val="nil"/>
              <w:right w:val="nil"/>
            </w:tcBorders>
            <w:shd w:val="clear" w:color="auto" w:fill="auto"/>
          </w:tcPr>
          <w:p w14:paraId="73A13AA1" w14:textId="319DB154"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1,074,316</w:t>
            </w:r>
          </w:p>
        </w:tc>
      </w:tr>
      <w:tr w:rsidR="0094415F" w:rsidRPr="002E3B38" w14:paraId="04C91D15" w14:textId="77777777" w:rsidTr="00461FF7">
        <w:tc>
          <w:tcPr>
            <w:tcW w:w="2552" w:type="dxa"/>
            <w:shd w:val="clear" w:color="auto" w:fill="auto"/>
            <w:vAlign w:val="bottom"/>
          </w:tcPr>
          <w:p w14:paraId="0FAA5A9F" w14:textId="128FA14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เงินกู้ยืมระยะสั้นจาก</w:t>
            </w:r>
            <w:r w:rsidR="00075043" w:rsidRPr="002E3B38">
              <w:rPr>
                <w:rFonts w:ascii="Browallia New" w:eastAsia="Arial Unicode MS" w:hAnsi="Browallia New" w:cs="Browallia New"/>
                <w:sz w:val="20"/>
                <w:szCs w:val="20"/>
                <w:cs/>
              </w:rPr>
              <w:t>กิจการ</w:t>
            </w:r>
            <w:r w:rsidR="00775B9A" w:rsidRPr="002E3B38">
              <w:rPr>
                <w:rFonts w:ascii="Browallia New" w:eastAsia="Arial Unicode MS" w:hAnsi="Browallia New" w:cs="Browallia New"/>
                <w:sz w:val="20"/>
                <w:szCs w:val="20"/>
                <w:cs/>
              </w:rPr>
              <w:t>ที่เกี่ยวข้องกัน</w:t>
            </w:r>
          </w:p>
        </w:tc>
        <w:tc>
          <w:tcPr>
            <w:tcW w:w="978" w:type="dxa"/>
            <w:tcBorders>
              <w:top w:val="nil"/>
              <w:left w:val="nil"/>
              <w:right w:val="nil"/>
            </w:tcBorders>
            <w:shd w:val="clear" w:color="auto" w:fill="auto"/>
            <w:vAlign w:val="bottom"/>
          </w:tcPr>
          <w:p w14:paraId="15634F7E" w14:textId="7098ED29" w:rsidR="0094415F" w:rsidRPr="002E3B38" w:rsidRDefault="0060660E" w:rsidP="00FC1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p>
        </w:tc>
        <w:tc>
          <w:tcPr>
            <w:tcW w:w="936" w:type="dxa"/>
            <w:tcBorders>
              <w:top w:val="nil"/>
              <w:left w:val="nil"/>
              <w:right w:val="nil"/>
            </w:tcBorders>
            <w:shd w:val="clear" w:color="auto" w:fill="auto"/>
          </w:tcPr>
          <w:p w14:paraId="1DED646D" w14:textId="28166D83" w:rsidR="0094415F" w:rsidRPr="002E3B38" w:rsidRDefault="0094415F" w:rsidP="00944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203,627</w:t>
            </w:r>
          </w:p>
        </w:tc>
        <w:tc>
          <w:tcPr>
            <w:tcW w:w="936" w:type="dxa"/>
            <w:tcBorders>
              <w:top w:val="nil"/>
              <w:left w:val="nil"/>
              <w:right w:val="nil"/>
            </w:tcBorders>
            <w:shd w:val="clear" w:color="auto" w:fill="auto"/>
          </w:tcPr>
          <w:p w14:paraId="3732604C" w14:textId="0C2A2890" w:rsidR="0094415F" w:rsidRPr="002E3B38" w:rsidRDefault="0060660E" w:rsidP="00FC1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 xml:space="preserve">     </w:t>
            </w:r>
            <w:r w:rsidR="0094415F" w:rsidRPr="002E3B38">
              <w:rPr>
                <w:rFonts w:ascii="Browallia New" w:eastAsia="Arial Unicode MS" w:hAnsi="Browallia New" w:cs="Browallia New"/>
                <w:spacing w:val="-6"/>
                <w:sz w:val="20"/>
                <w:szCs w:val="20"/>
                <w:lang w:val="en-GB"/>
              </w:rPr>
              <w:t>-</w:t>
            </w:r>
          </w:p>
        </w:tc>
        <w:tc>
          <w:tcPr>
            <w:tcW w:w="1119" w:type="dxa"/>
            <w:tcBorders>
              <w:top w:val="nil"/>
              <w:left w:val="nil"/>
              <w:right w:val="nil"/>
            </w:tcBorders>
            <w:shd w:val="clear" w:color="auto" w:fill="auto"/>
            <w:vAlign w:val="bottom"/>
          </w:tcPr>
          <w:p w14:paraId="22A50E04" w14:textId="09873553" w:rsidR="0094415F" w:rsidRPr="002E3B38" w:rsidRDefault="00A94E9D" w:rsidP="00FC18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0094415F" w:rsidRPr="002E3B38">
              <w:rPr>
                <w:rFonts w:ascii="Browallia New" w:eastAsia="Arial Unicode MS" w:hAnsi="Browallia New" w:cs="Browallia New"/>
                <w:spacing w:val="-6"/>
                <w:sz w:val="20"/>
                <w:szCs w:val="20"/>
                <w:lang w:val="en-GB"/>
              </w:rPr>
              <w:t>-</w:t>
            </w:r>
          </w:p>
        </w:tc>
        <w:tc>
          <w:tcPr>
            <w:tcW w:w="992" w:type="dxa"/>
            <w:tcBorders>
              <w:top w:val="nil"/>
              <w:left w:val="nil"/>
              <w:right w:val="nil"/>
            </w:tcBorders>
            <w:shd w:val="clear" w:color="auto" w:fill="auto"/>
          </w:tcPr>
          <w:p w14:paraId="31177117" w14:textId="1F7FE020" w:rsidR="0094415F" w:rsidRPr="002E3B38" w:rsidRDefault="0094415F" w:rsidP="00944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203,627</w:t>
            </w:r>
          </w:p>
        </w:tc>
        <w:tc>
          <w:tcPr>
            <w:tcW w:w="1276" w:type="dxa"/>
            <w:tcBorders>
              <w:top w:val="nil"/>
              <w:left w:val="nil"/>
              <w:right w:val="nil"/>
            </w:tcBorders>
            <w:shd w:val="clear" w:color="auto" w:fill="auto"/>
          </w:tcPr>
          <w:p w14:paraId="6B5A5DB0" w14:textId="07C5F369" w:rsidR="0094415F" w:rsidRPr="002E3B38" w:rsidRDefault="0094415F" w:rsidP="00944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203,627</w:t>
            </w:r>
          </w:p>
        </w:tc>
      </w:tr>
      <w:tr w:rsidR="0094415F" w:rsidRPr="002E3B38" w14:paraId="187AD877" w14:textId="77777777" w:rsidTr="00461FF7">
        <w:tc>
          <w:tcPr>
            <w:tcW w:w="2552" w:type="dxa"/>
            <w:shd w:val="clear" w:color="auto" w:fill="auto"/>
            <w:vAlign w:val="bottom"/>
          </w:tcPr>
          <w:p w14:paraId="326D50B9" w14:textId="77777777" w:rsidR="0094415F" w:rsidRPr="002E3B38" w:rsidRDefault="0094415F" w:rsidP="0094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รวม</w:t>
            </w:r>
          </w:p>
        </w:tc>
        <w:tc>
          <w:tcPr>
            <w:tcW w:w="978" w:type="dxa"/>
            <w:tcBorders>
              <w:left w:val="nil"/>
              <w:right w:val="nil"/>
            </w:tcBorders>
            <w:shd w:val="clear" w:color="auto" w:fill="auto"/>
          </w:tcPr>
          <w:p w14:paraId="26BE957C" w14:textId="5017B712"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46,675</w:t>
            </w:r>
          </w:p>
        </w:tc>
        <w:tc>
          <w:tcPr>
            <w:tcW w:w="936" w:type="dxa"/>
            <w:tcBorders>
              <w:left w:val="nil"/>
              <w:right w:val="nil"/>
            </w:tcBorders>
            <w:shd w:val="clear" w:color="auto" w:fill="auto"/>
          </w:tcPr>
          <w:p w14:paraId="78798C70" w14:textId="38D702A9"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1,464,558</w:t>
            </w:r>
          </w:p>
        </w:tc>
        <w:tc>
          <w:tcPr>
            <w:tcW w:w="936" w:type="dxa"/>
            <w:tcBorders>
              <w:left w:val="nil"/>
              <w:right w:val="nil"/>
            </w:tcBorders>
            <w:shd w:val="clear" w:color="auto" w:fill="auto"/>
          </w:tcPr>
          <w:p w14:paraId="6A0D8F15" w14:textId="2B8DCE0F"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1,104,677</w:t>
            </w:r>
          </w:p>
        </w:tc>
        <w:tc>
          <w:tcPr>
            <w:tcW w:w="1119" w:type="dxa"/>
            <w:tcBorders>
              <w:left w:val="nil"/>
              <w:right w:val="nil"/>
            </w:tcBorders>
            <w:shd w:val="clear" w:color="auto" w:fill="auto"/>
          </w:tcPr>
          <w:p w14:paraId="25371623" w14:textId="7A26E5EB"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29,696</w:t>
            </w:r>
          </w:p>
        </w:tc>
        <w:tc>
          <w:tcPr>
            <w:tcW w:w="992" w:type="dxa"/>
            <w:tcBorders>
              <w:left w:val="nil"/>
              <w:right w:val="nil"/>
            </w:tcBorders>
            <w:shd w:val="clear" w:color="auto" w:fill="auto"/>
          </w:tcPr>
          <w:p w14:paraId="4D58F9B5" w14:textId="414F6BB8"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2,645,606</w:t>
            </w:r>
          </w:p>
        </w:tc>
        <w:tc>
          <w:tcPr>
            <w:tcW w:w="1276" w:type="dxa"/>
            <w:tcBorders>
              <w:left w:val="nil"/>
              <w:right w:val="nil"/>
            </w:tcBorders>
            <w:shd w:val="clear" w:color="auto" w:fill="auto"/>
          </w:tcPr>
          <w:p w14:paraId="6970690C" w14:textId="1EE45BB8" w:rsidR="0094415F" w:rsidRPr="002E3B38" w:rsidRDefault="0094415F" w:rsidP="009441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pacing w:val="-6"/>
                <w:sz w:val="20"/>
                <w:szCs w:val="20"/>
                <w:lang w:val="en-GB"/>
              </w:rPr>
              <w:t>2,474,545</w:t>
            </w:r>
          </w:p>
        </w:tc>
      </w:tr>
    </w:tbl>
    <w:p w14:paraId="74251F91" w14:textId="77777777" w:rsidR="00BE4F24" w:rsidRPr="002E3B38" w:rsidRDefault="00BE4F24"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C62AEE1" w14:textId="33CDDC7B" w:rsidR="00434881" w:rsidRPr="002E3B38" w:rsidRDefault="0093607C" w:rsidP="0093607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lang w:val="en-GB"/>
        </w:rPr>
      </w:pPr>
      <w:r w:rsidRPr="002E3B38">
        <w:rPr>
          <w:rFonts w:ascii="Browallia New" w:eastAsia="Arial Unicode MS" w:hAnsi="Browallia New" w:cs="Browallia New"/>
          <w:b/>
          <w:bCs/>
          <w:color w:val="000000" w:themeColor="text1"/>
          <w:sz w:val="28"/>
          <w:szCs w:val="28"/>
          <w:cs/>
          <w:lang w:val="en-GB"/>
        </w:rPr>
        <w:t>การจัดการส่วนของเงินทุน</w:t>
      </w:r>
    </w:p>
    <w:p w14:paraId="0B5D18DB" w14:textId="77777777" w:rsidR="0093607C" w:rsidRPr="002E3B38" w:rsidRDefault="0093607C" w:rsidP="00434881">
      <w:pPr>
        <w:rPr>
          <w:rFonts w:ascii="Browallia New" w:eastAsia="Arial Unicode MS" w:hAnsi="Browallia New" w:cs="Browallia New"/>
          <w:color w:val="000000" w:themeColor="text1"/>
          <w:sz w:val="26"/>
          <w:szCs w:val="26"/>
        </w:rPr>
      </w:pPr>
    </w:p>
    <w:p w14:paraId="50DBE1E0" w14:textId="77777777" w:rsidR="00434881" w:rsidRPr="002E3B38" w:rsidRDefault="00434881" w:rsidP="0093607C">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วัตถุประสงค์ของกลุ่มบริษัทในการบริหารส่วนของทุนนั้นเพื่อดำรงไว้ซึ่งความสามารถในการดำเนินงานอย่างต่อเนื่องของกลุ่มบริษัท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1E753D0C" w14:textId="77777777" w:rsidR="00434881" w:rsidRPr="002E3B38" w:rsidRDefault="00434881" w:rsidP="00434881">
      <w:pPr>
        <w:jc w:val="thaiDistribute"/>
        <w:rPr>
          <w:rFonts w:ascii="Browallia New" w:eastAsia="Arial Unicode MS" w:hAnsi="Browallia New" w:cs="Browallia New"/>
          <w:sz w:val="28"/>
          <w:szCs w:val="28"/>
        </w:rPr>
      </w:pPr>
    </w:p>
    <w:p w14:paraId="12B3B3B4" w14:textId="6F33C24B" w:rsidR="00434881" w:rsidRPr="002E3B38" w:rsidRDefault="00434881" w:rsidP="0093607C">
      <w:pPr>
        <w:spacing w:line="240" w:lineRule="auto"/>
        <w:ind w:left="426"/>
        <w:jc w:val="thaiDistribute"/>
        <w:rPr>
          <w:rFonts w:ascii="Browallia New" w:eastAsia="Arial Unicode MS" w:hAnsi="Browallia New" w:cs="Browallia New"/>
          <w:sz w:val="28"/>
          <w:szCs w:val="28"/>
        </w:rPr>
      </w:pPr>
      <w:r w:rsidRPr="002E3B38">
        <w:rPr>
          <w:rFonts w:ascii="Browallia New" w:hAnsi="Browallia New" w:cs="Browallia New"/>
          <w:sz w:val="28"/>
          <w:szCs w:val="28"/>
          <w:cs/>
          <w:lang w:val="en-GB"/>
        </w:rPr>
        <w:t>ใน</w:t>
      </w:r>
      <w:r w:rsidRPr="002E3B38">
        <w:rPr>
          <w:rFonts w:ascii="Browallia New" w:eastAsia="Arial Unicode MS" w:hAnsi="Browallia New" w:cs="Browallia New"/>
          <w:sz w:val="28"/>
          <w:szCs w:val="28"/>
          <w:cs/>
        </w:rPr>
        <w:t>การดำรงไว้หรือปรับโครงสร้างของทุน กลุ่มบริษัทอาจปรับนโยบายการจ่ายเงินปันผลให้กับผู้ถือหุ้น การคืนทุนให้แก่ผู้ถือหุ้นการออกหุ้นใหม่ หรือการขายทรัพย์สินเพื่อลดภาระหนี้สิน</w:t>
      </w:r>
    </w:p>
    <w:p w14:paraId="5B72D665" w14:textId="77777777" w:rsidR="00C0797D" w:rsidRPr="002E3B38" w:rsidRDefault="00C079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B5B890F" w14:textId="77777777" w:rsidR="0082066D" w:rsidRPr="002E3B38" w:rsidRDefault="0082066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2EBD2F4" w14:textId="77777777" w:rsidR="0082066D" w:rsidRPr="002E3B38" w:rsidRDefault="0082066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2EFBC28" w14:textId="77777777" w:rsidR="0082066D" w:rsidRPr="002E3B38" w:rsidRDefault="0082066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5E034B2" w14:textId="77777777" w:rsidR="0082066D" w:rsidRPr="002E3B38" w:rsidRDefault="0082066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BAC2943" w14:textId="06B7C18A" w:rsidR="0082066D" w:rsidRPr="002E3B38" w:rsidRDefault="0082066D" w:rsidP="001B7AC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rPr>
      </w:pPr>
      <w:r w:rsidRPr="002E3B38">
        <w:rPr>
          <w:rFonts w:ascii="Browallia New" w:eastAsia="Arial Unicode MS" w:hAnsi="Browallia New" w:cs="Browallia New"/>
          <w:b/>
          <w:bCs/>
          <w:color w:val="000000" w:themeColor="text1"/>
          <w:sz w:val="28"/>
          <w:szCs w:val="28"/>
          <w:cs/>
          <w:lang w:val="en-GB"/>
        </w:rPr>
        <w:lastRenderedPageBreak/>
        <w:t>มูลค่ายุติธรรม</w:t>
      </w:r>
    </w:p>
    <w:p w14:paraId="7B2AC90E" w14:textId="77777777" w:rsidR="001B7ACF" w:rsidRPr="002E3B38" w:rsidRDefault="001B7ACF" w:rsidP="001B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color w:val="000000" w:themeColor="text1"/>
          <w:sz w:val="28"/>
          <w:szCs w:val="28"/>
        </w:rPr>
      </w:pPr>
    </w:p>
    <w:p w14:paraId="05776802" w14:textId="77777777" w:rsidR="0082066D" w:rsidRPr="002E3B38" w:rsidRDefault="0082066D" w:rsidP="00484B8A">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ความแตกต่างของระดับข้อมูลสามารถแสดงได้ดังนี้</w:t>
      </w:r>
    </w:p>
    <w:p w14:paraId="3808F520" w14:textId="355FC003" w:rsidR="000A501E" w:rsidRPr="002E3B38" w:rsidRDefault="000A501E" w:rsidP="007172BF">
      <w:pPr>
        <w:tabs>
          <w:tab w:val="clear" w:pos="227"/>
          <w:tab w:val="clear" w:pos="454"/>
          <w:tab w:val="clear" w:pos="680"/>
          <w:tab w:val="clear" w:pos="907"/>
          <w:tab w:val="left" w:pos="4111"/>
          <w:tab w:val="left" w:pos="4820"/>
        </w:tabs>
        <w:spacing w:line="240" w:lineRule="auto"/>
        <w:ind w:left="1134"/>
        <w:jc w:val="thaiDistribute"/>
        <w:rPr>
          <w:rFonts w:ascii="Browallia New" w:eastAsia="Arial Unicode MS" w:hAnsi="Browallia New" w:cs="Browallia New"/>
          <w:sz w:val="28"/>
          <w:szCs w:val="28"/>
          <w:cs/>
          <w:lang w:val="en-GB"/>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887"/>
      </w:tblGrid>
      <w:tr w:rsidR="000A501E" w:rsidRPr="002E3B38" w14:paraId="22A22BD1" w14:textId="77777777" w:rsidTr="003B62BD">
        <w:tc>
          <w:tcPr>
            <w:tcW w:w="2122" w:type="dxa"/>
          </w:tcPr>
          <w:p w14:paraId="35EA3BE0" w14:textId="30CB3F44" w:rsidR="000A501E" w:rsidRPr="002E3B38" w:rsidRDefault="000A501E" w:rsidP="007172B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ข้อมูลระดับ</w:t>
            </w:r>
            <w:r w:rsidRPr="002E3B38">
              <w:rPr>
                <w:rFonts w:ascii="Browallia New" w:eastAsia="Arial Unicode MS" w:hAnsi="Browallia New" w:cs="Browallia New"/>
                <w:sz w:val="28"/>
                <w:szCs w:val="28"/>
                <w:lang w:val="en-GB"/>
              </w:rPr>
              <w:t xml:space="preserve"> 1</w:t>
            </w:r>
            <w:r w:rsidRPr="002E3B38">
              <w:rPr>
                <w:rFonts w:ascii="Browallia New" w:eastAsia="Arial Unicode MS" w:hAnsi="Browallia New" w:cs="Browallia New"/>
                <w:sz w:val="28"/>
                <w:szCs w:val="28"/>
                <w:cs/>
                <w:lang w:val="en-GB"/>
              </w:rPr>
              <w:tab/>
            </w:r>
            <w:r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cs/>
                <w:lang w:val="en-GB"/>
              </w:rPr>
              <w:tab/>
            </w:r>
          </w:p>
        </w:tc>
        <w:tc>
          <w:tcPr>
            <w:tcW w:w="6887" w:type="dxa"/>
          </w:tcPr>
          <w:p w14:paraId="7607C1C9" w14:textId="02AA9509" w:rsidR="000A501E" w:rsidRPr="002E3B38" w:rsidRDefault="000A501E" w:rsidP="000A501E">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มูลค่ายุติธรรมของเรื่องมือทางการเงินอ้างอิงจาก ราคาเสนอซื้อปัจจุบัน/ราคาปิดที่อ้างอิงจากตลาดหลักทรัพย์แห่งประเทศไทย</w:t>
            </w:r>
          </w:p>
        </w:tc>
      </w:tr>
      <w:tr w:rsidR="000A501E" w:rsidRPr="002E3B38" w14:paraId="3F17544F" w14:textId="77777777" w:rsidTr="003B62BD">
        <w:tc>
          <w:tcPr>
            <w:tcW w:w="2122" w:type="dxa"/>
          </w:tcPr>
          <w:p w14:paraId="4277A4B4" w14:textId="5A8C2E67" w:rsidR="000A501E" w:rsidRPr="002E3B38" w:rsidRDefault="000A501E" w:rsidP="007172B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ข้อมูลระดับ </w:t>
            </w:r>
            <w:r w:rsidRPr="002E3B38">
              <w:rPr>
                <w:rFonts w:ascii="Browallia New" w:eastAsia="Arial Unicode MS" w:hAnsi="Browallia New" w:cs="Browallia New"/>
                <w:sz w:val="28"/>
                <w:szCs w:val="28"/>
                <w:lang w:val="en-GB"/>
              </w:rPr>
              <w:t>2</w:t>
            </w:r>
            <w:r w:rsidRPr="002E3B38">
              <w:rPr>
                <w:rFonts w:ascii="Browallia New" w:eastAsia="Arial Unicode MS" w:hAnsi="Browallia New" w:cs="Browallia New"/>
                <w:sz w:val="28"/>
                <w:szCs w:val="28"/>
                <w:cs/>
                <w:lang w:val="en-GB"/>
              </w:rPr>
              <w:tab/>
            </w:r>
            <w:r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cs/>
                <w:lang w:val="en-GB"/>
              </w:rPr>
              <w:tab/>
            </w:r>
          </w:p>
        </w:tc>
        <w:tc>
          <w:tcPr>
            <w:tcW w:w="6887" w:type="dxa"/>
          </w:tcPr>
          <w:p w14:paraId="02F65494" w14:textId="603F0F6B" w:rsidR="000A501E" w:rsidRPr="002E3B38" w:rsidRDefault="000A501E" w:rsidP="000A501E">
            <w:pPr>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tc>
      </w:tr>
      <w:tr w:rsidR="000A501E" w:rsidRPr="002E3B38" w14:paraId="4CE8506F" w14:textId="77777777" w:rsidTr="003B62BD">
        <w:tc>
          <w:tcPr>
            <w:tcW w:w="2122" w:type="dxa"/>
          </w:tcPr>
          <w:p w14:paraId="7D0A2A6C" w14:textId="29A4E788" w:rsidR="000A501E" w:rsidRPr="002E3B38" w:rsidRDefault="000A501E" w:rsidP="007172BF">
            <w:pPr>
              <w:tabs>
                <w:tab w:val="clear" w:pos="227"/>
                <w:tab w:val="clear" w:pos="454"/>
                <w:tab w:val="clear" w:pos="680"/>
                <w:tab w:val="clear" w:pos="907"/>
                <w:tab w:val="left" w:pos="4111"/>
                <w:tab w:val="left" w:pos="4820"/>
              </w:tabs>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ข้อมูลระดับ </w:t>
            </w:r>
            <w:r w:rsidRPr="002E3B38">
              <w:rPr>
                <w:rFonts w:ascii="Browallia New" w:eastAsia="Arial Unicode MS" w:hAnsi="Browallia New" w:cs="Browallia New"/>
                <w:sz w:val="28"/>
                <w:szCs w:val="28"/>
                <w:lang w:val="en-GB"/>
              </w:rPr>
              <w:t>3</w:t>
            </w:r>
            <w:r w:rsidRPr="002E3B38">
              <w:rPr>
                <w:rFonts w:ascii="Browallia New" w:eastAsia="Arial Unicode MS" w:hAnsi="Browallia New" w:cs="Browallia New"/>
                <w:color w:val="323E4F"/>
                <w:sz w:val="28"/>
                <w:szCs w:val="28"/>
                <w:cs/>
                <w:lang w:val="en-GB"/>
              </w:rPr>
              <w:tab/>
            </w:r>
            <w:r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cs/>
                <w:lang w:val="en-GB"/>
              </w:rPr>
              <w:tab/>
            </w:r>
          </w:p>
        </w:tc>
        <w:tc>
          <w:tcPr>
            <w:tcW w:w="6887" w:type="dxa"/>
          </w:tcPr>
          <w:p w14:paraId="0A0A6C45" w14:textId="3B1329FB" w:rsidR="000A501E" w:rsidRPr="002E3B38" w:rsidRDefault="000A501E" w:rsidP="000A501E">
            <w:pPr>
              <w:spacing w:line="240" w:lineRule="auto"/>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2C79A407" w14:textId="77777777" w:rsidR="0082066D" w:rsidRPr="002E3B38" w:rsidRDefault="0082066D" w:rsidP="0082066D">
      <w:pPr>
        <w:jc w:val="thaiDistribute"/>
        <w:rPr>
          <w:rFonts w:ascii="Browallia New" w:eastAsia="Arial Unicode MS" w:hAnsi="Browallia New" w:cs="Browallia New"/>
          <w:sz w:val="28"/>
          <w:szCs w:val="28"/>
          <w:cs/>
        </w:rPr>
      </w:pPr>
    </w:p>
    <w:p w14:paraId="51967C2E" w14:textId="7A7E80A4" w:rsidR="0082066D" w:rsidRPr="002E3B38" w:rsidRDefault="0082066D" w:rsidP="001F27F0">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t xml:space="preserve">สินทรัพย์ทางการเงินและหนี้สินทางการเงินได้แสดงมูลค่ายุติธรรมในหมายเหตุข้อ </w:t>
      </w:r>
      <w:r w:rsidRPr="002E3B38">
        <w:rPr>
          <w:rFonts w:ascii="Browallia New" w:eastAsia="Arial Unicode MS" w:hAnsi="Browallia New" w:cs="Browallia New"/>
          <w:sz w:val="28"/>
          <w:szCs w:val="28"/>
          <w:lang w:val="en-GB"/>
        </w:rPr>
        <w:t>11</w:t>
      </w:r>
    </w:p>
    <w:p w14:paraId="5BE98635" w14:textId="77777777" w:rsidR="00873379" w:rsidRPr="002E3B38" w:rsidRDefault="00873379" w:rsidP="001F27F0">
      <w:pPr>
        <w:spacing w:line="240" w:lineRule="auto"/>
        <w:ind w:left="426"/>
        <w:jc w:val="thaiDistribute"/>
        <w:rPr>
          <w:rFonts w:ascii="Browallia New" w:eastAsia="Arial Unicode MS" w:hAnsi="Browallia New" w:cs="Browallia New"/>
          <w:color w:val="000000" w:themeColor="text1"/>
          <w:sz w:val="28"/>
          <w:szCs w:val="28"/>
          <w:lang w:val="en-GB"/>
        </w:rPr>
      </w:pPr>
    </w:p>
    <w:p w14:paraId="4D3EA114" w14:textId="76B65EF1" w:rsidR="00873379" w:rsidRPr="002E3B38" w:rsidRDefault="00873379" w:rsidP="0087337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color w:val="000000" w:themeColor="text1"/>
          <w:sz w:val="28"/>
          <w:szCs w:val="28"/>
          <w:lang w:val="en-GB"/>
        </w:rPr>
      </w:pPr>
      <w:r w:rsidRPr="002E3B38">
        <w:rPr>
          <w:rFonts w:ascii="Browallia New" w:eastAsia="Arial Unicode MS" w:hAnsi="Browallia New" w:cs="Browallia New"/>
          <w:b/>
          <w:bCs/>
          <w:color w:val="000000" w:themeColor="text1"/>
          <w:sz w:val="28"/>
          <w:szCs w:val="28"/>
          <w:cs/>
          <w:lang w:val="en-GB"/>
        </w:rPr>
        <w:t>ประมาณการทางบัญชีที่สำคัญ และการใช้ดุลยพินิจ</w:t>
      </w:r>
    </w:p>
    <w:p w14:paraId="621DB361" w14:textId="77777777" w:rsidR="00873379" w:rsidRPr="002E3B38" w:rsidRDefault="00873379" w:rsidP="00873379">
      <w:pPr>
        <w:jc w:val="thaiDistribute"/>
        <w:rPr>
          <w:rFonts w:ascii="Browallia New" w:eastAsia="Arial Unicode MS" w:hAnsi="Browallia New" w:cs="Browallia New"/>
          <w:sz w:val="28"/>
          <w:szCs w:val="28"/>
        </w:rPr>
      </w:pPr>
    </w:p>
    <w:p w14:paraId="28776A01" w14:textId="4CFFB360" w:rsidR="00873379" w:rsidRPr="002E3B38" w:rsidRDefault="00873379" w:rsidP="00873379">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pacing w:val="-6"/>
          <w:sz w:val="28"/>
          <w:szCs w:val="28"/>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w:t>
      </w:r>
      <w:r w:rsidRPr="002E3B38">
        <w:rPr>
          <w:rFonts w:ascii="Browallia New" w:eastAsia="Arial Unicode MS" w:hAnsi="Browallia New" w:cs="Browallia New"/>
          <w:sz w:val="28"/>
          <w:szCs w:val="28"/>
          <w:cs/>
        </w:rPr>
        <w:t>และปัจจัยอื่น ๆ ซึ่งรวมถึงการคาดการณ์ถึงเหตุการณ์ในอนาคตที่เชื่อว่ามีเหตุผลในสถานการณ์ขณะนั้น</w:t>
      </w:r>
    </w:p>
    <w:p w14:paraId="082A7312" w14:textId="77777777" w:rsidR="00873379" w:rsidRPr="002E3B38" w:rsidRDefault="00873379" w:rsidP="00873379">
      <w:pPr>
        <w:jc w:val="thaiDistribute"/>
        <w:rPr>
          <w:rFonts w:ascii="Browallia New" w:eastAsia="Arial Unicode MS" w:hAnsi="Browallia New" w:cs="Browallia New"/>
          <w:sz w:val="28"/>
          <w:szCs w:val="28"/>
          <w:cs/>
          <w:lang w:val="en-GB"/>
        </w:rPr>
      </w:pPr>
    </w:p>
    <w:p w14:paraId="5F8D30AF" w14:textId="77777777" w:rsidR="00873379" w:rsidRPr="002E3B38" w:rsidRDefault="00873379" w:rsidP="00873379">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pacing w:val="-6"/>
          <w:sz w:val="28"/>
          <w:szCs w:val="28"/>
          <w:cs/>
        </w:rPr>
        <w:t>กลุ่ม</w:t>
      </w:r>
      <w:r w:rsidRPr="002E3B38">
        <w:rPr>
          <w:rFonts w:ascii="Browallia New" w:eastAsia="Arial Unicode MS" w:hAnsi="Browallia New" w:cs="Browallia New"/>
          <w:sz w:val="28"/>
          <w:szCs w:val="28"/>
          <w:cs/>
          <w:lang w:val="en-GB"/>
        </w:rPr>
        <w:t>บริษัท</w:t>
      </w:r>
      <w:r w:rsidRPr="002E3B38">
        <w:rPr>
          <w:rFonts w:ascii="Browallia New" w:eastAsia="Arial Unicode MS" w:hAnsi="Browallia New" w:cs="Browallia New"/>
          <w:spacing w:val="-4"/>
          <w:sz w:val="28"/>
          <w:szCs w:val="28"/>
          <w:cs/>
        </w:rPr>
        <w:t>มีการประมาณการทางบัญชีและใช้ข้อสมมติฐานที่เกี่ยวข้องกับเหตุการณ์ในอนาคต ผลของประมาณการทางบัญชีอาจไม่ตรง</w:t>
      </w:r>
      <w:r w:rsidRPr="002E3B38">
        <w:rPr>
          <w:rFonts w:ascii="Browallia New" w:eastAsia="Arial Unicode MS" w:hAnsi="Browallia New" w:cs="Browallia New"/>
          <w:sz w:val="28"/>
          <w:szCs w:val="28"/>
          <w:cs/>
        </w:rPr>
        <w:t>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15BD4BBC" w14:textId="77777777" w:rsidR="00873379" w:rsidRPr="002E3B38" w:rsidRDefault="00873379" w:rsidP="001F27F0">
      <w:pPr>
        <w:spacing w:line="240" w:lineRule="auto"/>
        <w:ind w:left="426"/>
        <w:jc w:val="thaiDistribute"/>
        <w:rPr>
          <w:rFonts w:ascii="Browallia New" w:eastAsia="Arial Unicode MS" w:hAnsi="Browallia New" w:cs="Browallia New"/>
          <w:sz w:val="28"/>
          <w:szCs w:val="28"/>
          <w:lang w:val="en-GB"/>
        </w:rPr>
      </w:pPr>
    </w:p>
    <w:p w14:paraId="2D27E69E" w14:textId="50A1BD40" w:rsidR="006C0CB4" w:rsidRPr="002E3B38" w:rsidRDefault="006C0CB4" w:rsidP="00297150">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2E3B38">
        <w:rPr>
          <w:rFonts w:ascii="Browallia New" w:eastAsia="Arial Unicode MS" w:hAnsi="Browallia New" w:cs="Browallia New"/>
          <w:i/>
          <w:iCs/>
          <w:snapToGrid w:val="0"/>
          <w:color w:val="000000" w:themeColor="text1"/>
          <w:spacing w:val="-2"/>
          <w:sz w:val="28"/>
          <w:szCs w:val="28"/>
          <w:cs/>
          <w:lang w:val="en-GB" w:eastAsia="th-TH"/>
        </w:rPr>
        <w:t>ภาระผูกพันผลประโยชน์พนักงาน</w:t>
      </w:r>
    </w:p>
    <w:p w14:paraId="6EC71529" w14:textId="77777777" w:rsidR="006C0CB4" w:rsidRPr="002E3B38" w:rsidRDefault="006C0CB4" w:rsidP="006C0CB4">
      <w:pPr>
        <w:ind w:left="540"/>
        <w:jc w:val="thaiDistribute"/>
        <w:rPr>
          <w:rFonts w:ascii="Browallia New" w:eastAsia="Arial Unicode MS" w:hAnsi="Browallia New" w:cs="Browallia New"/>
          <w:sz w:val="28"/>
          <w:szCs w:val="28"/>
        </w:rPr>
      </w:pPr>
    </w:p>
    <w:p w14:paraId="6683B6F6" w14:textId="468E328E" w:rsidR="006C0CB4" w:rsidRPr="002E3B38" w:rsidRDefault="006C0CB4" w:rsidP="00297150">
      <w:pPr>
        <w:spacing w:line="240" w:lineRule="auto"/>
        <w:ind w:left="426"/>
        <w:jc w:val="thaiDistribute"/>
        <w:rPr>
          <w:rFonts w:ascii="Browallia New" w:eastAsia="Arial Unicode MS" w:hAnsi="Browallia New" w:cs="Browallia New"/>
          <w:sz w:val="28"/>
          <w:szCs w:val="28"/>
          <w:cs/>
          <w:lang w:val="en-GB"/>
        </w:rPr>
      </w:pPr>
      <w:r w:rsidRPr="002E3B38">
        <w:rPr>
          <w:rFonts w:ascii="Browallia New" w:eastAsia="Arial Unicode MS" w:hAnsi="Browallia New" w:cs="Browallia New"/>
          <w:spacing w:val="-4"/>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w:t>
      </w:r>
      <w:r w:rsidRPr="002E3B38">
        <w:rPr>
          <w:rFonts w:ascii="Browallia New" w:eastAsia="Arial Unicode MS" w:hAnsi="Browallia New" w:cs="Browallia New"/>
          <w:sz w:val="28"/>
          <w:szCs w:val="28"/>
          <w:cs/>
          <w:lang w:val="en-GB"/>
        </w:rPr>
        <w:t>ต่อมูลค่าของภาระผูกพันผลประโยชน์พนักงาน</w:t>
      </w:r>
    </w:p>
    <w:p w14:paraId="660ED8F3" w14:textId="77777777" w:rsidR="006C0CB4" w:rsidRPr="002E3B38" w:rsidRDefault="006C0CB4" w:rsidP="006C0CB4">
      <w:pPr>
        <w:ind w:left="540"/>
        <w:jc w:val="thaiDistribute"/>
        <w:rPr>
          <w:rFonts w:ascii="Browallia New" w:eastAsia="Arial Unicode MS" w:hAnsi="Browallia New" w:cs="Browallia New"/>
          <w:sz w:val="28"/>
          <w:szCs w:val="28"/>
          <w:lang w:val="en-GB"/>
        </w:rPr>
      </w:pPr>
    </w:p>
    <w:p w14:paraId="62A5DD75" w14:textId="58364667" w:rsidR="006C0CB4" w:rsidRPr="002E3B38" w:rsidRDefault="006C0CB4" w:rsidP="00297150">
      <w:pPr>
        <w:spacing w:line="240" w:lineRule="auto"/>
        <w:ind w:left="426"/>
        <w:jc w:val="thaiDistribute"/>
        <w:rPr>
          <w:rFonts w:ascii="Browallia New" w:eastAsia="Arial Unicode MS" w:hAnsi="Browallia New" w:cs="Browallia New"/>
          <w:spacing w:val="-4"/>
          <w:sz w:val="28"/>
          <w:szCs w:val="28"/>
          <w:cs/>
          <w:lang w:val="en-GB"/>
        </w:rPr>
      </w:pPr>
      <w:r w:rsidRPr="002E3B38">
        <w:rPr>
          <w:rFonts w:ascii="Browallia New" w:eastAsia="Arial Unicode MS" w:hAnsi="Browallia New" w:cs="Browallia New"/>
          <w:sz w:val="28"/>
          <w:szCs w:val="28"/>
          <w:cs/>
          <w:lang w:val="en-GB"/>
        </w:rPr>
        <w:t>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w:t>
      </w:r>
      <w:r w:rsidRPr="002E3B38">
        <w:rPr>
          <w:rFonts w:ascii="Browallia New" w:eastAsia="Arial Unicode MS" w:hAnsi="Browallia New" w:cs="Browallia New"/>
          <w:spacing w:val="-4"/>
          <w:sz w:val="28"/>
          <w:szCs w:val="28"/>
          <w:cs/>
          <w:lang w:val="en-GB"/>
        </w:rPr>
        <w:t>กลุ่มบริษัทพิจารณาใช้ 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102DC306" w14:textId="77777777" w:rsidR="006C0CB4" w:rsidRPr="002E3B38" w:rsidRDefault="006C0CB4" w:rsidP="006C0CB4">
      <w:pPr>
        <w:ind w:left="540"/>
        <w:jc w:val="thaiDistribute"/>
        <w:rPr>
          <w:rFonts w:ascii="Browallia New" w:eastAsia="Arial Unicode MS" w:hAnsi="Browallia New" w:cs="Browallia New"/>
          <w:sz w:val="28"/>
          <w:szCs w:val="28"/>
          <w:cs/>
        </w:rPr>
      </w:pPr>
    </w:p>
    <w:p w14:paraId="469F77C6" w14:textId="720DFA16" w:rsidR="006C0CB4" w:rsidRPr="002E3B38" w:rsidRDefault="006C0CB4" w:rsidP="00AB2BE9">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lastRenderedPageBreak/>
        <w:t xml:space="preserve">ข้อสมมติฐานหลักอื่นๆสำหรับภาระผูกพันผลประโยชน์พนักงานอ้างอิงกับสถานการณ์ปัจจุบันในตลาด ข้อมูลเพิ่มเติมเปิดเผยในหมายเหตุข้อ </w:t>
      </w:r>
      <w:r w:rsidRPr="002E3B38">
        <w:rPr>
          <w:rFonts w:ascii="Browallia New" w:eastAsia="Arial Unicode MS" w:hAnsi="Browallia New" w:cs="Browallia New"/>
          <w:sz w:val="28"/>
          <w:szCs w:val="28"/>
          <w:lang w:val="en-GB"/>
        </w:rPr>
        <w:t>28</w:t>
      </w:r>
    </w:p>
    <w:p w14:paraId="6EC2C26A" w14:textId="77777777" w:rsidR="006C0CB4" w:rsidRPr="002E3B38" w:rsidRDefault="006C0CB4" w:rsidP="006C0CB4">
      <w:pPr>
        <w:ind w:left="540"/>
        <w:jc w:val="thaiDistribute"/>
        <w:rPr>
          <w:rFonts w:ascii="Browallia New" w:eastAsia="Arial Unicode MS" w:hAnsi="Browallia New" w:cs="Browallia New"/>
          <w:snapToGrid w:val="0"/>
          <w:color w:val="CF4A02"/>
          <w:spacing w:val="-2"/>
          <w:sz w:val="28"/>
          <w:szCs w:val="28"/>
          <w:lang w:val="en-GB" w:eastAsia="th-TH"/>
        </w:rPr>
      </w:pPr>
    </w:p>
    <w:p w14:paraId="40A95465" w14:textId="6526EF8C"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bookmarkStart w:id="8" w:name="_Toc86937197"/>
      <w:r w:rsidRPr="002E3B38">
        <w:rPr>
          <w:rFonts w:ascii="Browallia New" w:eastAsia="Arial Unicode MS" w:hAnsi="Browallia New" w:cs="Browallia New"/>
          <w:i/>
          <w:iCs/>
          <w:snapToGrid w:val="0"/>
          <w:color w:val="000000" w:themeColor="text1"/>
          <w:spacing w:val="-2"/>
          <w:sz w:val="28"/>
          <w:szCs w:val="28"/>
          <w:cs/>
          <w:lang w:val="en-GB" w:eastAsia="th-TH"/>
        </w:rPr>
        <w:t>การด้อยค่าของค่าความนิยม</w:t>
      </w:r>
      <w:bookmarkEnd w:id="8"/>
    </w:p>
    <w:p w14:paraId="3B177225" w14:textId="77777777" w:rsidR="006C0CB4" w:rsidRPr="002E3B38" w:rsidRDefault="006C0CB4" w:rsidP="006C0CB4">
      <w:pPr>
        <w:ind w:left="540"/>
        <w:jc w:val="thaiDistribute"/>
        <w:rPr>
          <w:rFonts w:ascii="Browallia New" w:eastAsia="Arial Unicode MS" w:hAnsi="Browallia New" w:cs="Browallia New"/>
          <w:snapToGrid w:val="0"/>
          <w:color w:val="CF4A02"/>
          <w:spacing w:val="-2"/>
          <w:sz w:val="28"/>
          <w:szCs w:val="28"/>
          <w:lang w:val="en-GB" w:eastAsia="th-TH"/>
        </w:rPr>
      </w:pPr>
    </w:p>
    <w:p w14:paraId="0D82CBE9" w14:textId="77777777" w:rsidR="006C0CB4" w:rsidRPr="002E3B38" w:rsidRDefault="006C0CB4" w:rsidP="00AB2BE9">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มูล</w:t>
      </w:r>
      <w:r w:rsidRPr="002E3B38">
        <w:rPr>
          <w:rFonts w:ascii="Browallia New" w:eastAsia="Arial Unicode MS" w:hAnsi="Browallia New" w:cs="Browallia New"/>
          <w:sz w:val="28"/>
          <w:szCs w:val="28"/>
          <w:cs/>
        </w:rPr>
        <w:t xml:space="preserve">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Pr="002E3B38">
        <w:rPr>
          <w:rFonts w:ascii="Browallia New" w:eastAsia="Arial Unicode MS" w:hAnsi="Browallia New" w:cs="Browallia New"/>
          <w:sz w:val="28"/>
          <w:szCs w:val="28"/>
          <w:lang w:val="en-GB"/>
        </w:rPr>
        <w:t>5</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ปี ซึ่งได้รับการอนุมัติจากผู้บริหาร</w:t>
      </w:r>
    </w:p>
    <w:p w14:paraId="6DD574A5" w14:textId="77777777" w:rsidR="006C0CB4" w:rsidRPr="002E3B38" w:rsidRDefault="006C0CB4" w:rsidP="006C0CB4">
      <w:pPr>
        <w:ind w:left="540"/>
        <w:jc w:val="thaiDistribute"/>
        <w:rPr>
          <w:rFonts w:ascii="Browallia New" w:eastAsia="Arial Unicode MS" w:hAnsi="Browallia New" w:cs="Browallia New"/>
          <w:sz w:val="28"/>
          <w:szCs w:val="28"/>
        </w:rPr>
      </w:pPr>
    </w:p>
    <w:p w14:paraId="30E8D754" w14:textId="1D401CC6" w:rsidR="006C0CB4" w:rsidRPr="002E3B38" w:rsidRDefault="006C0CB4" w:rsidP="00AB2BE9">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napToGrid w:val="0"/>
          <w:color w:val="000000" w:themeColor="text1"/>
          <w:spacing w:val="-2"/>
          <w:sz w:val="28"/>
          <w:szCs w:val="28"/>
          <w:cs/>
          <w:lang w:val="en-GB" w:eastAsia="th-TH"/>
        </w:rPr>
        <w:t>กระแส</w:t>
      </w:r>
      <w:r w:rsidRPr="002E3B38">
        <w:rPr>
          <w:rFonts w:ascii="Browallia New" w:eastAsia="Arial Unicode MS" w:hAnsi="Browallia New" w:cs="Browallia New"/>
          <w:sz w:val="28"/>
          <w:szCs w:val="28"/>
          <w:cs/>
        </w:rPr>
        <w:t xml:space="preserve">เงินสดหลังจากปีที่ </w:t>
      </w:r>
      <w:r w:rsidRPr="002E3B38">
        <w:rPr>
          <w:rFonts w:ascii="Browallia New" w:eastAsia="Arial Unicode MS" w:hAnsi="Browallia New" w:cs="Browallia New"/>
          <w:sz w:val="28"/>
          <w:szCs w:val="28"/>
          <w:lang w:val="en-GB"/>
        </w:rPr>
        <w:t>5</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ใช้ประมาณการของอัตราการเติบโตดังกล่าวตามหมายเหตุข้อ </w:t>
      </w:r>
      <w:r w:rsidRPr="002E3B38">
        <w:rPr>
          <w:rFonts w:ascii="Browallia New" w:eastAsia="Arial Unicode MS" w:hAnsi="Browallia New" w:cs="Browallia New"/>
          <w:sz w:val="28"/>
          <w:szCs w:val="28"/>
          <w:lang w:val="en-GB"/>
        </w:rPr>
        <w:t>18</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อัตราการ</w:t>
      </w:r>
      <w:r w:rsidRPr="002E3B38">
        <w:rPr>
          <w:rFonts w:ascii="Browallia New" w:eastAsia="Arial Unicode MS" w:hAnsi="Browallia New" w:cs="Browallia New"/>
          <w:spacing w:val="-2"/>
          <w:sz w:val="28"/>
          <w:szCs w:val="28"/>
          <w:cs/>
        </w:rPr>
        <w:t>เติบโตดังกล่าวสอดคล้องกับการคาดการณ์อัตราการเติบโตที่รวมอยู่ในรายงานของอุตสาหกรรม โดยเฉพาะของหน่วยสินทรัพย์</w:t>
      </w:r>
      <w:r w:rsidRPr="002E3B38">
        <w:rPr>
          <w:rFonts w:ascii="Browallia New" w:eastAsia="Arial Unicode MS" w:hAnsi="Browallia New" w:cs="Browallia New"/>
          <w:sz w:val="28"/>
          <w:szCs w:val="28"/>
          <w:cs/>
        </w:rPr>
        <w:t>ที่ก่อให้เกิดเงินสดนั้นดำเนินงานอยู่</w:t>
      </w:r>
    </w:p>
    <w:p w14:paraId="6F996EE1" w14:textId="77777777" w:rsidR="006C0CB4" w:rsidRPr="002E3B38" w:rsidRDefault="006C0CB4" w:rsidP="006C0CB4">
      <w:pPr>
        <w:ind w:left="540"/>
        <w:jc w:val="thaiDistribute"/>
        <w:rPr>
          <w:rFonts w:ascii="Browallia New" w:eastAsia="Arial Unicode MS" w:hAnsi="Browallia New" w:cs="Browallia New"/>
          <w:sz w:val="28"/>
          <w:szCs w:val="28"/>
        </w:rPr>
      </w:pPr>
    </w:p>
    <w:p w14:paraId="6C3FA4DF" w14:textId="61C42874"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cs/>
          <w:lang w:val="en-GB" w:eastAsia="th-TH"/>
        </w:rPr>
      </w:pPr>
      <w:r w:rsidRPr="002E3B38">
        <w:rPr>
          <w:rFonts w:ascii="Browallia New" w:eastAsia="Arial Unicode MS" w:hAnsi="Browallia New" w:cs="Browallia New"/>
          <w:i/>
          <w:iCs/>
          <w:snapToGrid w:val="0"/>
          <w:color w:val="000000" w:themeColor="text1"/>
          <w:spacing w:val="-2"/>
          <w:sz w:val="28"/>
          <w:szCs w:val="28"/>
          <w:cs/>
          <w:lang w:val="en-GB" w:eastAsia="th-TH"/>
        </w:rPr>
        <w:t>ใบอนุญาตให้ใช้คลื่นความถี่และประกอบกิจการโทรทัศน์ และสินทรัพย์ไม่มีตัวตน</w:t>
      </w:r>
    </w:p>
    <w:p w14:paraId="60A4F805" w14:textId="77777777" w:rsidR="006C0CB4" w:rsidRPr="002E3B38" w:rsidRDefault="006C0CB4" w:rsidP="006C0CB4">
      <w:pPr>
        <w:ind w:left="540"/>
        <w:jc w:val="thaiDistribute"/>
        <w:rPr>
          <w:rFonts w:ascii="Browallia New" w:eastAsia="Arial Unicode MS" w:hAnsi="Browallia New" w:cs="Browallia New"/>
          <w:i/>
          <w:iCs/>
          <w:spacing w:val="-4"/>
          <w:sz w:val="28"/>
          <w:szCs w:val="28"/>
          <w:lang w:val="en-GB"/>
        </w:rPr>
      </w:pPr>
    </w:p>
    <w:p w14:paraId="33CBBF25" w14:textId="131ADD92" w:rsidR="006C0CB4" w:rsidRPr="002E3B38" w:rsidRDefault="006C0CB4" w:rsidP="00AB2BE9">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t>ใน</w:t>
      </w:r>
      <w:r w:rsidRPr="002E3B38">
        <w:rPr>
          <w:rFonts w:ascii="Browallia New" w:eastAsia="Arial Unicode MS" w:hAnsi="Browallia New" w:cs="Browallia New"/>
          <w:spacing w:val="-4"/>
          <w:sz w:val="28"/>
          <w:szCs w:val="28"/>
          <w:cs/>
          <w:lang w:val="en-GB"/>
        </w:rPr>
        <w:t>การบันทึกและวัดมูลค่าของใบอนุญาตให้ใช้คลื่นความถี่และประกอบกิจการโทรทัศน์และสินทรัพย์ไม่มีตัวตน ณ วันที่ได้มา</w:t>
      </w:r>
      <w:r w:rsidRPr="002E3B38">
        <w:rPr>
          <w:rFonts w:ascii="Browallia New" w:eastAsia="Arial Unicode MS" w:hAnsi="Browallia New" w:cs="Browallia New"/>
          <w:sz w:val="28"/>
          <w:szCs w:val="28"/>
          <w:cs/>
          <w:lang w:val="en-GB"/>
        </w:rPr>
        <w:t>ตลอดจนการทดสอบการด้อยค่าในภายหลัง ฝ่ายบริหารจำเป็นต้องประมาณการกระแสเงินสดที่คาดว่าจะได้รับในอนาคต</w:t>
      </w:r>
      <w:r w:rsidRPr="002E3B38">
        <w:rPr>
          <w:rFonts w:ascii="Browallia New" w:eastAsia="Arial Unicode MS" w:hAnsi="Browallia New" w:cs="Browallia New"/>
          <w:spacing w:val="-6"/>
          <w:sz w:val="28"/>
          <w:szCs w:val="28"/>
          <w:cs/>
          <w:lang w:val="en-GB"/>
        </w:rPr>
        <w:t>จากสินทรัพย์หรือหน่วยของสินทรัพย์ที่ก่อให้เกิดเงินสด รวมทั้งการเลือกอัตราคิดลดที่เหมาะสมในการคำนวณหามูลค่าปัจจุบัน</w:t>
      </w:r>
      <w:r w:rsidRPr="002E3B38">
        <w:rPr>
          <w:rFonts w:ascii="Browallia New" w:eastAsia="Arial Unicode MS" w:hAnsi="Browallia New" w:cs="Browallia New"/>
          <w:sz w:val="28"/>
          <w:szCs w:val="28"/>
          <w:cs/>
          <w:lang w:val="en-GB"/>
        </w:rPr>
        <w:t>ของกระแสเงินสดนั้นๆ</w:t>
      </w:r>
    </w:p>
    <w:p w14:paraId="40C6861A" w14:textId="09F092B3" w:rsidR="006C0CB4" w:rsidRPr="002E3B38" w:rsidRDefault="006C0CB4" w:rsidP="006C0CB4">
      <w:pPr>
        <w:jc w:val="thaiDistribute"/>
        <w:rPr>
          <w:rFonts w:ascii="Browallia New" w:eastAsia="Arial Unicode MS" w:hAnsi="Browallia New" w:cs="Browallia New"/>
          <w:sz w:val="28"/>
          <w:szCs w:val="28"/>
        </w:rPr>
      </w:pPr>
    </w:p>
    <w:p w14:paraId="1B135862" w14:textId="1A1D7AD7"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bookmarkStart w:id="9" w:name="_Toc48681854"/>
      <w:r w:rsidRPr="002E3B38">
        <w:rPr>
          <w:rFonts w:ascii="Browallia New" w:eastAsia="Arial Unicode MS" w:hAnsi="Browallia New" w:cs="Browallia New"/>
          <w:i/>
          <w:iCs/>
          <w:snapToGrid w:val="0"/>
          <w:color w:val="000000" w:themeColor="text1"/>
          <w:spacing w:val="-2"/>
          <w:sz w:val="28"/>
          <w:szCs w:val="28"/>
          <w:cs/>
          <w:lang w:val="en-GB" w:eastAsia="th-TH"/>
        </w:rPr>
        <w:t>สินทรัพย์ไม่มีตัวตน -</w:t>
      </w:r>
      <w:r w:rsidRPr="002E3B38">
        <w:rPr>
          <w:rFonts w:ascii="Browallia New" w:eastAsia="Arial Unicode MS" w:hAnsi="Browallia New" w:cs="Browallia New"/>
          <w:i/>
          <w:iCs/>
          <w:snapToGrid w:val="0"/>
          <w:color w:val="000000" w:themeColor="text1"/>
          <w:spacing w:val="-2"/>
          <w:sz w:val="28"/>
          <w:szCs w:val="28"/>
          <w:lang w:val="en-GB" w:eastAsia="th-TH"/>
        </w:rPr>
        <w:t xml:space="preserve"> </w:t>
      </w:r>
      <w:r w:rsidRPr="002E3B38">
        <w:rPr>
          <w:rFonts w:ascii="Browallia New" w:eastAsia="Arial Unicode MS" w:hAnsi="Browallia New" w:cs="Browallia New"/>
          <w:i/>
          <w:iCs/>
          <w:snapToGrid w:val="0"/>
          <w:color w:val="000000" w:themeColor="text1"/>
          <w:spacing w:val="-2"/>
          <w:sz w:val="28"/>
          <w:szCs w:val="28"/>
          <w:cs/>
          <w:lang w:val="en-GB" w:eastAsia="th-TH"/>
        </w:rPr>
        <w:t>การตัดจำหน่ายต้นทุนการผลิตละคร</w:t>
      </w:r>
    </w:p>
    <w:p w14:paraId="50325F46" w14:textId="77777777" w:rsidR="006C0CB4" w:rsidRPr="002E3B38" w:rsidRDefault="006C0CB4" w:rsidP="006C0CB4">
      <w:pPr>
        <w:ind w:left="540"/>
        <w:jc w:val="thaiDistribute"/>
        <w:rPr>
          <w:rFonts w:ascii="Browallia New" w:eastAsia="Arial Unicode MS" w:hAnsi="Browallia New" w:cs="Browallia New"/>
          <w:i/>
          <w:iCs/>
          <w:color w:val="000000" w:themeColor="text1"/>
          <w:sz w:val="28"/>
          <w:szCs w:val="28"/>
        </w:rPr>
      </w:pPr>
    </w:p>
    <w:p w14:paraId="377DD8B2" w14:textId="77777777" w:rsidR="006C0CB4" w:rsidRPr="002E3B38" w:rsidRDefault="006C0CB4" w:rsidP="00AB2BE9">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ผู้บริหารพิจารณาความสอดคล้องของดุลยพินิจที่ใช้ในการแบ่งสัดส่วนต้นทุนการผลิตละครกับสัดส่วนของรายได้ที่เกิดจากจำนวนตอนของการออกอากาศละครแต่ละเรื่อง และรายได้ที่เกิดจากการขายลิขสิทธิ์ละคร รวมถึงคาดการณ์เกี่ยวกับการประมาณการจำนวนตอนของการออกอากาศละครแต่ละเรื่องโดยเทียบกับแผนการออกอากาศ</w:t>
      </w:r>
    </w:p>
    <w:p w14:paraId="71EEFD74" w14:textId="77777777" w:rsidR="006C0CB4" w:rsidRPr="002E3B38" w:rsidRDefault="006C0CB4" w:rsidP="006C0CB4">
      <w:pPr>
        <w:ind w:left="540"/>
        <w:rPr>
          <w:rFonts w:ascii="Browallia New" w:hAnsi="Browallia New" w:cs="Browallia New"/>
          <w:sz w:val="28"/>
          <w:szCs w:val="28"/>
          <w:lang w:val="en-GB"/>
        </w:rPr>
      </w:pPr>
    </w:p>
    <w:p w14:paraId="787E2E58" w14:textId="64140775"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2E3B38">
        <w:rPr>
          <w:rFonts w:ascii="Browallia New" w:eastAsia="Arial Unicode MS" w:hAnsi="Browallia New" w:cs="Browallia New"/>
          <w:i/>
          <w:iCs/>
          <w:snapToGrid w:val="0"/>
          <w:color w:val="000000" w:themeColor="text1"/>
          <w:spacing w:val="-2"/>
          <w:sz w:val="28"/>
          <w:szCs w:val="28"/>
          <w:cs/>
          <w:lang w:val="en-GB" w:eastAsia="th-TH"/>
        </w:rPr>
        <w:t>การประมาณการค่าเผื่อสินค้าคงเหลือ</w:t>
      </w:r>
    </w:p>
    <w:p w14:paraId="1BC4D2B1" w14:textId="77777777" w:rsidR="006C0CB4" w:rsidRPr="002E3B38" w:rsidRDefault="006C0CB4" w:rsidP="006C0CB4">
      <w:pPr>
        <w:ind w:left="540"/>
        <w:rPr>
          <w:rFonts w:ascii="Browallia New" w:hAnsi="Browallia New" w:cs="Browallia New"/>
          <w:sz w:val="28"/>
          <w:szCs w:val="28"/>
          <w:lang w:val="en-GB"/>
        </w:rPr>
      </w:pPr>
    </w:p>
    <w:p w14:paraId="68D3995B" w14:textId="77777777" w:rsidR="006C0CB4" w:rsidRPr="002E3B38" w:rsidRDefault="006C0CB4" w:rsidP="00AB2BE9">
      <w:pPr>
        <w:spacing w:line="240" w:lineRule="auto"/>
        <w:ind w:left="426"/>
        <w:jc w:val="thaiDistribute"/>
        <w:rPr>
          <w:rFonts w:ascii="Browallia New" w:hAnsi="Browallia New" w:cs="Browallia New"/>
          <w:sz w:val="28"/>
          <w:szCs w:val="28"/>
          <w:cs/>
          <w:lang w:val="en-GB"/>
        </w:rPr>
      </w:pPr>
      <w:r w:rsidRPr="002E3B38">
        <w:rPr>
          <w:rFonts w:ascii="Browallia New" w:hAnsi="Browallia New" w:cs="Browallia New"/>
          <w:sz w:val="28"/>
          <w:szCs w:val="28"/>
          <w:cs/>
          <w:lang w:val="en-GB"/>
        </w:rPr>
        <w:t>ผู้บริหารพิจารณาโดยใช้ประสบการณ์และข้อมูลที่เกิดขึ้น</w:t>
      </w:r>
      <w:r w:rsidRPr="002E3B38">
        <w:rPr>
          <w:rFonts w:ascii="Browallia New" w:eastAsia="Arial Unicode MS" w:hAnsi="Browallia New" w:cs="Browallia New"/>
          <w:spacing w:val="-6"/>
          <w:sz w:val="28"/>
          <w:szCs w:val="28"/>
          <w:cs/>
        </w:rPr>
        <w:t>ใน</w:t>
      </w:r>
      <w:r w:rsidRPr="002E3B38">
        <w:rPr>
          <w:rFonts w:ascii="Browallia New" w:hAnsi="Browallia New" w:cs="Browallia New"/>
          <w:sz w:val="28"/>
          <w:szCs w:val="28"/>
          <w:cs/>
          <w:lang w:val="en-GB"/>
        </w:rPr>
        <w:t>อดีตในการประเมินค่าเผื่อสินค้าเสื่อมสภาพและล้าสมัยจากอายุคงเหลือของสินค้า</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นอกจากนี้ในการประเมินค่าเผื่อสินค้าเสื่อมสภาพและล้าสมัย ผู้บริหารคำนึงถึงแนวโน้มการขายจากสภาพเศรษฐกิจทั้งในอดีตและปัจจุบัน และปัจจัยอื่นที่ส่งผลกระทบต่อสินค้าเสื่อมสภาพและล้าสมัย</w:t>
      </w:r>
    </w:p>
    <w:p w14:paraId="18AF15B9" w14:textId="77777777" w:rsidR="006C0CB4" w:rsidRPr="002E3B38" w:rsidRDefault="006C0CB4" w:rsidP="006C0CB4">
      <w:pPr>
        <w:ind w:left="540"/>
        <w:rPr>
          <w:rFonts w:ascii="Browallia New" w:hAnsi="Browallia New" w:cs="Browallia New"/>
          <w:sz w:val="28"/>
          <w:szCs w:val="28"/>
          <w:lang w:val="en-GB"/>
        </w:rPr>
      </w:pPr>
    </w:p>
    <w:p w14:paraId="4FC3228A" w14:textId="77777777" w:rsidR="00AB2BE9" w:rsidRPr="002E3B38" w:rsidRDefault="00AB2BE9" w:rsidP="006C0CB4">
      <w:pPr>
        <w:ind w:left="540"/>
        <w:rPr>
          <w:rFonts w:ascii="Browallia New" w:hAnsi="Browallia New" w:cs="Browallia New"/>
          <w:sz w:val="28"/>
          <w:szCs w:val="28"/>
          <w:lang w:val="en-GB"/>
        </w:rPr>
      </w:pPr>
    </w:p>
    <w:p w14:paraId="00B9881D" w14:textId="77777777" w:rsidR="00AB2BE9" w:rsidRPr="002E3B38" w:rsidRDefault="00AB2BE9" w:rsidP="006C0CB4">
      <w:pPr>
        <w:ind w:left="540"/>
        <w:rPr>
          <w:rFonts w:ascii="Browallia New" w:hAnsi="Browallia New" w:cs="Browallia New"/>
          <w:sz w:val="28"/>
          <w:szCs w:val="28"/>
          <w:lang w:val="en-GB"/>
        </w:rPr>
      </w:pPr>
    </w:p>
    <w:p w14:paraId="7A56F18E" w14:textId="77777777" w:rsidR="00AB2BE9" w:rsidRPr="002E3B38" w:rsidRDefault="00AB2BE9" w:rsidP="006C0CB4">
      <w:pPr>
        <w:ind w:left="540"/>
        <w:rPr>
          <w:rFonts w:ascii="Browallia New" w:hAnsi="Browallia New" w:cs="Browallia New"/>
          <w:sz w:val="28"/>
          <w:szCs w:val="28"/>
          <w:lang w:val="en-GB"/>
        </w:rPr>
      </w:pPr>
    </w:p>
    <w:p w14:paraId="1800563D" w14:textId="77777777" w:rsidR="00AB2BE9" w:rsidRPr="002E3B38" w:rsidRDefault="00AB2BE9" w:rsidP="006C0CB4">
      <w:pPr>
        <w:ind w:left="540"/>
        <w:rPr>
          <w:rFonts w:ascii="Browallia New" w:hAnsi="Browallia New" w:cs="Browallia New"/>
          <w:sz w:val="28"/>
          <w:szCs w:val="28"/>
          <w:lang w:val="en-GB"/>
        </w:rPr>
      </w:pPr>
    </w:p>
    <w:p w14:paraId="70A06CD1" w14:textId="77777777" w:rsidR="00AB2BE9" w:rsidRPr="002E3B38" w:rsidRDefault="00AB2BE9" w:rsidP="006C0CB4">
      <w:pPr>
        <w:ind w:left="540"/>
        <w:rPr>
          <w:rFonts w:ascii="Browallia New" w:hAnsi="Browallia New" w:cs="Browallia New"/>
          <w:sz w:val="28"/>
          <w:szCs w:val="28"/>
          <w:lang w:val="en-GB"/>
        </w:rPr>
      </w:pPr>
    </w:p>
    <w:p w14:paraId="0FE10FA2" w14:textId="0EF90BEC"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r w:rsidRPr="002E3B38">
        <w:rPr>
          <w:rFonts w:ascii="Browallia New" w:eastAsia="Arial Unicode MS" w:hAnsi="Browallia New" w:cs="Browallia New"/>
          <w:i/>
          <w:iCs/>
          <w:snapToGrid w:val="0"/>
          <w:color w:val="000000" w:themeColor="text1"/>
          <w:spacing w:val="-2"/>
          <w:sz w:val="28"/>
          <w:szCs w:val="28"/>
          <w:cs/>
          <w:lang w:val="en-GB" w:eastAsia="th-TH"/>
        </w:rPr>
        <w:lastRenderedPageBreak/>
        <w:t>การกำหนดอายุสัญญาเช่า</w:t>
      </w:r>
      <w:bookmarkEnd w:id="9"/>
    </w:p>
    <w:p w14:paraId="482180E2" w14:textId="77777777" w:rsidR="006C0CB4" w:rsidRPr="002E3B38" w:rsidRDefault="006C0CB4" w:rsidP="006C0CB4">
      <w:pPr>
        <w:ind w:left="540"/>
        <w:rPr>
          <w:rFonts w:ascii="Browallia New" w:hAnsi="Browallia New" w:cs="Browallia New"/>
          <w:sz w:val="28"/>
          <w:szCs w:val="28"/>
          <w:lang w:val="en-GB"/>
        </w:rPr>
      </w:pPr>
    </w:p>
    <w:p w14:paraId="485A3F6F" w14:textId="77777777" w:rsidR="006C0CB4" w:rsidRPr="002E3B38" w:rsidRDefault="006C0CB4" w:rsidP="00AB2BE9">
      <w:pPr>
        <w:spacing w:line="240" w:lineRule="auto"/>
        <w:ind w:left="426"/>
        <w:jc w:val="thaiDistribute"/>
        <w:rPr>
          <w:rFonts w:ascii="Browallia New" w:eastAsia="Arial Unicode MS" w:hAnsi="Browallia New" w:cs="Browallia New"/>
          <w:sz w:val="28"/>
          <w:szCs w:val="28"/>
        </w:rPr>
      </w:pPr>
      <w:r w:rsidRPr="002E3B38">
        <w:rPr>
          <w:rFonts w:ascii="Browallia New" w:hAnsi="Browallia New" w:cs="Browallia New"/>
          <w:sz w:val="28"/>
          <w:szCs w:val="28"/>
          <w:cs/>
          <w:lang w:val="en-GB"/>
        </w:rPr>
        <w:t>กลุ่มบริษัทพิจารณาข้อเท็จจริงและสภาพแวดล้อมที่เกี่ยวข้องทั้งหมดที่ทำให้เกิดสิ่งจูงใจทางเศรษฐกิจสำหรับผู้เช่า ในการ</w:t>
      </w:r>
      <w:r w:rsidRPr="002E3B38">
        <w:rPr>
          <w:rFonts w:ascii="Browallia New" w:eastAsia="Arial Unicode MS" w:hAnsi="Browallia New" w:cs="Browallia New"/>
          <w:spacing w:val="-6"/>
          <w:sz w:val="28"/>
          <w:szCs w:val="28"/>
          <w:cs/>
        </w:rPr>
        <w:t>ใช้สิทธิ</w:t>
      </w:r>
      <w:r w:rsidRPr="002E3B38">
        <w:rPr>
          <w:rFonts w:ascii="Browallia New" w:eastAsia="Arial Unicode MS" w:hAnsi="Browallia New" w:cs="Browallia New"/>
          <w:sz w:val="28"/>
          <w:szCs w:val="28"/>
          <w:cs/>
        </w:rPr>
        <w:t xml:space="preserve">ขยายอายุสัญญาเช่าหรือไม่ใช้สิทธิในการยกเลิกสัญญาเช่าเพื่อกำหนดอายุสัญญาเช่า 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49405D4A" w14:textId="77777777" w:rsidR="006C0CB4" w:rsidRPr="002E3B38" w:rsidRDefault="006C0CB4" w:rsidP="006C0CB4">
      <w:pPr>
        <w:ind w:left="540"/>
        <w:rPr>
          <w:rFonts w:ascii="Browallia New" w:hAnsi="Browallia New" w:cs="Browallia New"/>
          <w:sz w:val="28"/>
          <w:szCs w:val="28"/>
          <w:lang w:val="en-GB"/>
        </w:rPr>
      </w:pPr>
    </w:p>
    <w:p w14:paraId="4547C32A" w14:textId="02D5C394" w:rsidR="006C0CB4" w:rsidRPr="002E3B38" w:rsidRDefault="006C0CB4" w:rsidP="00AB2BE9">
      <w:pPr>
        <w:spacing w:line="240" w:lineRule="auto"/>
        <w:ind w:left="426"/>
        <w:jc w:val="thaiDistribute"/>
        <w:rPr>
          <w:rFonts w:ascii="Browallia New" w:eastAsia="Arial Unicode MS" w:hAnsi="Browallia New" w:cs="Browallia New"/>
          <w:spacing w:val="-6"/>
          <w:sz w:val="28"/>
          <w:szCs w:val="28"/>
        </w:rPr>
      </w:pPr>
      <w:r w:rsidRPr="002E3B38">
        <w:rPr>
          <w:rFonts w:ascii="Browallia New" w:eastAsia="Arial Unicode MS" w:hAnsi="Browallia New" w:cs="Browallia New"/>
          <w:spacing w:val="-6"/>
          <w:sz w:val="28"/>
          <w:szCs w:val="28"/>
          <w:cs/>
        </w:rPr>
        <w:t>สำหรับการเช่าอสังหาริมทรัพย์ ปัจจัยหลักที่เกี่ยวข้องมากที่สุดคือ</w:t>
      </w:r>
      <w:r w:rsidRPr="002E3B38">
        <w:rPr>
          <w:rFonts w:ascii="Browallia New" w:hAnsi="Browallia New" w:cs="Browallia New"/>
          <w:sz w:val="28"/>
          <w:szCs w:val="28"/>
          <w:cs/>
        </w:rPr>
        <w:t>ระยะสัญญาเช่าในอดีต ค่าใช้จ่าย และ</w:t>
      </w:r>
      <w:r w:rsidRPr="002E3B38">
        <w:rPr>
          <w:rFonts w:ascii="Browallia New" w:hAnsi="Browallia New" w:cs="Browallia New"/>
          <w:sz w:val="28"/>
          <w:szCs w:val="28"/>
          <w:cs/>
          <w:lang w:val="en-GB"/>
        </w:rPr>
        <w:t>สภาพของสินทรัพย์ที่เช่า</w:t>
      </w:r>
      <w:r w:rsidRPr="002E3B38">
        <w:rPr>
          <w:rFonts w:ascii="Browallia New" w:eastAsia="Arial Unicode MS" w:hAnsi="Browallia New" w:cs="Browallia New"/>
          <w:spacing w:val="-8"/>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2E3B38">
        <w:rPr>
          <w:rFonts w:ascii="Browallia New" w:eastAsia="Arial Unicode MS" w:hAnsi="Browallia New" w:cs="Browallia New"/>
          <w:spacing w:val="-6"/>
          <w:sz w:val="28"/>
          <w:szCs w:val="28"/>
          <w:cs/>
        </w:rPr>
        <w:t xml:space="preserve"> เนื่องจากกลุ่มบริษัทพิจารณา ก) สภาพของสินทรัพย์ที่เช่า และ/หรือ </w:t>
      </w:r>
      <w:r w:rsidRPr="002E3B38">
        <w:rPr>
          <w:rFonts w:ascii="Browallia New" w:eastAsia="Arial Unicode MS" w:hAnsi="Browallia New" w:cs="Browallia New"/>
          <w:spacing w:val="-6"/>
          <w:sz w:val="28"/>
          <w:szCs w:val="28"/>
          <w:cs/>
          <w:lang w:val="en-GB"/>
        </w:rPr>
        <w:t xml:space="preserve">ข) </w:t>
      </w:r>
      <w:r w:rsidRPr="002E3B38">
        <w:rPr>
          <w:rFonts w:ascii="Browallia New" w:eastAsia="Arial Unicode MS" w:hAnsi="Browallia New" w:cs="Browallia New"/>
          <w:spacing w:val="-6"/>
          <w:sz w:val="28"/>
          <w:szCs w:val="28"/>
          <w:cs/>
        </w:rPr>
        <w:t>การเปลี่ยนแทนสินทรัพย์จะไม่ก่อให้เกิดต้นทุนอย่างมีสาระสำคัญ</w:t>
      </w:r>
    </w:p>
    <w:p w14:paraId="6D16EF95" w14:textId="77777777" w:rsidR="006C0CB4" w:rsidRPr="002E3B38" w:rsidRDefault="006C0CB4" w:rsidP="006C0CB4">
      <w:pPr>
        <w:ind w:left="540"/>
        <w:rPr>
          <w:rFonts w:ascii="Browallia New" w:hAnsi="Browallia New" w:cs="Browallia New"/>
          <w:sz w:val="28"/>
          <w:szCs w:val="28"/>
          <w:lang w:val="en-GB"/>
        </w:rPr>
      </w:pPr>
    </w:p>
    <w:p w14:paraId="23F2125A" w14:textId="77777777" w:rsidR="006C0CB4" w:rsidRPr="002E3B38" w:rsidRDefault="006C0CB4" w:rsidP="00AB2BE9">
      <w:pPr>
        <w:spacing w:line="240" w:lineRule="auto"/>
        <w:ind w:left="426"/>
        <w:jc w:val="thaiDistribute"/>
        <w:rPr>
          <w:rFonts w:ascii="Browallia New" w:eastAsia="Arial Unicode MS" w:hAnsi="Browallia New" w:cs="Browallia New"/>
          <w:spacing w:val="-8"/>
          <w:sz w:val="28"/>
          <w:szCs w:val="28"/>
        </w:rPr>
      </w:pPr>
      <w:r w:rsidRPr="002E3B38">
        <w:rPr>
          <w:rFonts w:ascii="Browallia New" w:eastAsia="Arial Unicode MS" w:hAnsi="Browallia New" w:cs="Browallia New"/>
          <w:spacing w:val="-6"/>
          <w:sz w:val="28"/>
          <w:szCs w:val="28"/>
          <w:cs/>
        </w:rPr>
        <w:t>อายุสัญญาเช่าจะถูกประเมินใหม่เมื่อกลุ่มบริษัทใช้ (หรือไม่ใช้สิทธิ</w:t>
      </w:r>
      <w:r w:rsidRPr="002E3B38">
        <w:rPr>
          <w:rFonts w:ascii="Browallia New" w:eastAsia="Arial Unicode MS" w:hAnsi="Browallia New" w:cs="Browallia New"/>
          <w:spacing w:val="-6"/>
          <w:sz w:val="28"/>
          <w:szCs w:val="28"/>
        </w:rPr>
        <w:t xml:space="preserve">) </w:t>
      </w:r>
      <w:r w:rsidRPr="002E3B38">
        <w:rPr>
          <w:rFonts w:ascii="Browallia New" w:eastAsia="Arial Unicode MS" w:hAnsi="Browallia New" w:cs="Browallia New"/>
          <w:spacing w:val="-6"/>
          <w:sz w:val="28"/>
          <w:szCs w:val="28"/>
          <w:cs/>
        </w:rPr>
        <w:t xml:space="preserve">หรือกลุ่มบริษัทมีภาระผูกพันในการใช้ (หรือไม่ใช้สิทธิ) </w:t>
      </w:r>
      <w:r w:rsidRPr="002E3B38">
        <w:rPr>
          <w:rFonts w:ascii="Browallia New" w:eastAsia="Arial Unicode MS" w:hAnsi="Browallia New" w:cs="Browallia New"/>
          <w:spacing w:val="-6"/>
          <w:sz w:val="28"/>
          <w:szCs w:val="28"/>
          <w:cs/>
        </w:rPr>
        <w:br/>
        <w:t>การประเมินความแน่นอนอย่างสมเหตุสมผลจะเกิดขึ้นเมื่อเกิดเหตุการณ์ที่มีนัยสำคัญหรือการเปลี่ยนแปลงของสภาพแวดล้อมที่มี</w:t>
      </w:r>
      <w:r w:rsidRPr="002E3B38">
        <w:rPr>
          <w:rFonts w:ascii="Browallia New" w:eastAsia="Arial Unicode MS" w:hAnsi="Browallia New" w:cs="Browallia New"/>
          <w:spacing w:val="-8"/>
          <w:sz w:val="28"/>
          <w:szCs w:val="28"/>
          <w:cs/>
        </w:rPr>
        <w:t xml:space="preserve">นัยสำคัญ ซึ่งมีผลกระทบต่อการประเมินอายุสัญญาเช่าและอยู่ภายใต้การควบคุมของกลุ่มบริษัท </w:t>
      </w:r>
    </w:p>
    <w:p w14:paraId="18B6DDD7" w14:textId="77777777" w:rsidR="006C0CB4" w:rsidRPr="002E3B38" w:rsidRDefault="006C0CB4" w:rsidP="006C0CB4">
      <w:pPr>
        <w:ind w:left="540"/>
        <w:rPr>
          <w:rFonts w:ascii="Browallia New" w:hAnsi="Browallia New" w:cs="Browallia New"/>
          <w:sz w:val="28"/>
          <w:szCs w:val="28"/>
          <w:lang w:val="en-GB"/>
        </w:rPr>
      </w:pPr>
    </w:p>
    <w:p w14:paraId="3A693E19" w14:textId="3D0E714E" w:rsidR="006C0CB4" w:rsidRPr="002E3B38" w:rsidRDefault="006C0CB4" w:rsidP="00AB2BE9">
      <w:pPr>
        <w:spacing w:line="240" w:lineRule="auto"/>
        <w:ind w:left="426"/>
        <w:jc w:val="thaiDistribute"/>
        <w:rPr>
          <w:rFonts w:ascii="Browallia New" w:eastAsia="Arial Unicode MS" w:hAnsi="Browallia New" w:cs="Browallia New"/>
          <w:i/>
          <w:iCs/>
          <w:snapToGrid w:val="0"/>
          <w:color w:val="000000" w:themeColor="text1"/>
          <w:spacing w:val="-2"/>
          <w:sz w:val="28"/>
          <w:szCs w:val="28"/>
          <w:cs/>
          <w:lang w:val="en-GB" w:eastAsia="th-TH"/>
        </w:rPr>
      </w:pPr>
      <w:bookmarkStart w:id="10" w:name="_Toc48681855"/>
      <w:r w:rsidRPr="002E3B38">
        <w:rPr>
          <w:rFonts w:ascii="Browallia New" w:eastAsia="Arial Unicode MS" w:hAnsi="Browallia New" w:cs="Browallia New"/>
          <w:i/>
          <w:iCs/>
          <w:snapToGrid w:val="0"/>
          <w:color w:val="000000" w:themeColor="text1"/>
          <w:spacing w:val="-2"/>
          <w:sz w:val="28"/>
          <w:szCs w:val="28"/>
          <w:cs/>
          <w:lang w:val="en-GB" w:eastAsia="th-TH"/>
        </w:rPr>
        <w:t>การกำหนดอัตราการคิดลดของหนี้สินตามสัญญาเช่า</w:t>
      </w:r>
      <w:bookmarkEnd w:id="10"/>
    </w:p>
    <w:p w14:paraId="72801960" w14:textId="77777777" w:rsidR="006C0CB4" w:rsidRPr="002E3B38" w:rsidRDefault="006C0CB4" w:rsidP="006C0CB4">
      <w:pPr>
        <w:ind w:left="540"/>
        <w:rPr>
          <w:rFonts w:ascii="Browallia New" w:hAnsi="Browallia New" w:cs="Browallia New"/>
          <w:sz w:val="28"/>
          <w:szCs w:val="28"/>
          <w:lang w:val="en-GB"/>
        </w:rPr>
      </w:pPr>
    </w:p>
    <w:p w14:paraId="375A5EFA" w14:textId="77777777" w:rsidR="006C0CB4" w:rsidRPr="002E3B38" w:rsidRDefault="006C0CB4" w:rsidP="002C2E55">
      <w:pPr>
        <w:tabs>
          <w:tab w:val="clear" w:pos="454"/>
          <w:tab w:val="left" w:pos="1170"/>
        </w:tabs>
        <w:ind w:left="432"/>
        <w:rPr>
          <w:rFonts w:ascii="Browallia New" w:hAnsi="Browallia New" w:cs="Browallia New"/>
          <w:sz w:val="28"/>
          <w:szCs w:val="28"/>
          <w:lang w:val="en-GB"/>
        </w:rPr>
      </w:pPr>
      <w:r w:rsidRPr="002E3B38">
        <w:rPr>
          <w:rFonts w:ascii="Browallia New" w:hAnsi="Browallia New" w:cs="Browallia New"/>
          <w:sz w:val="28"/>
          <w:szCs w:val="28"/>
          <w:cs/>
          <w:lang w:val="en-GB"/>
        </w:rPr>
        <w:t>กลุ่มบริษัทประเมินอัตราดอกเบี้ยการกู้ยืมส่วนเพิ่มของผู้เช่าดังนี้</w:t>
      </w:r>
    </w:p>
    <w:p w14:paraId="20FA7444" w14:textId="77777777" w:rsidR="006C0CB4" w:rsidRPr="002E3B38" w:rsidRDefault="006C0CB4" w:rsidP="006C0CB4">
      <w:pPr>
        <w:ind w:left="540"/>
        <w:rPr>
          <w:rFonts w:ascii="Browallia New" w:hAnsi="Browallia New" w:cs="Browallia New"/>
          <w:sz w:val="28"/>
          <w:szCs w:val="28"/>
          <w:lang w:val="en-GB"/>
        </w:rPr>
      </w:pPr>
    </w:p>
    <w:p w14:paraId="434B0734" w14:textId="77777777" w:rsidR="006C0CB4" w:rsidRPr="002E3B38" w:rsidRDefault="006C0CB4" w:rsidP="008638E4">
      <w:pPr>
        <w:pStyle w:val="ListParagraph"/>
        <w:numPr>
          <w:ilvl w:val="0"/>
          <w:numId w:val="32"/>
        </w:numPr>
        <w:tabs>
          <w:tab w:val="left" w:pos="900"/>
        </w:tabs>
        <w:spacing w:after="0" w:line="240" w:lineRule="auto"/>
        <w:ind w:left="900" w:hanging="333"/>
        <w:jc w:val="thaiDistribute"/>
        <w:rPr>
          <w:rFonts w:ascii="Browallia New" w:hAnsi="Browallia New" w:cs="Browallia New"/>
          <w:sz w:val="28"/>
        </w:rPr>
      </w:pPr>
      <w:r w:rsidRPr="002E3B38">
        <w:rPr>
          <w:rFonts w:ascii="Browallia New" w:hAnsi="Browallia New" w:cs="Browallia New"/>
          <w:sz w:val="28"/>
          <w:cs/>
        </w:rPr>
        <w:t>ใช้ข้อมูลที่การจัดหาเงินทุนจากบุคคลที่สามของแต่ละกิจการที่เป็นผู้เช่าและปรับปรุงข้อมูลที่ได้รับให้สะท้อนกับ</w:t>
      </w:r>
      <w:r w:rsidRPr="002E3B38">
        <w:rPr>
          <w:rFonts w:ascii="Browallia New" w:hAnsi="Browallia New" w:cs="Browallia New"/>
          <w:sz w:val="28"/>
        </w:rPr>
        <w:br/>
      </w:r>
      <w:r w:rsidRPr="002E3B38">
        <w:rPr>
          <w:rFonts w:ascii="Browallia New" w:hAnsi="Browallia New" w:cs="Browallia New"/>
          <w:sz w:val="28"/>
          <w:cs/>
        </w:rPr>
        <w:t>การเปลี่ยนแปลงในปัจจัยทางด้านการเงินของผู้เช่าหากเป็นไปได้</w:t>
      </w:r>
    </w:p>
    <w:p w14:paraId="30604011" w14:textId="77777777" w:rsidR="006C0CB4" w:rsidRPr="002E3B38" w:rsidRDefault="006C0CB4" w:rsidP="008638E4">
      <w:pPr>
        <w:pStyle w:val="ListParagraph"/>
        <w:numPr>
          <w:ilvl w:val="0"/>
          <w:numId w:val="32"/>
        </w:numPr>
        <w:tabs>
          <w:tab w:val="left" w:pos="900"/>
        </w:tabs>
        <w:spacing w:after="0" w:line="240" w:lineRule="auto"/>
        <w:ind w:left="900" w:hanging="333"/>
        <w:rPr>
          <w:rFonts w:ascii="Browallia New" w:hAnsi="Browallia New" w:cs="Browallia New"/>
          <w:sz w:val="28"/>
          <w:cs/>
        </w:rPr>
      </w:pPr>
      <w:r w:rsidRPr="002E3B3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77868E69" w14:textId="77777777" w:rsidR="006C0CB4" w:rsidRPr="002E3B38" w:rsidRDefault="006C0CB4" w:rsidP="006C0CB4">
      <w:pPr>
        <w:ind w:left="540"/>
        <w:rPr>
          <w:rFonts w:ascii="Browallia New" w:hAnsi="Browallia New" w:cs="Browallia New"/>
          <w:sz w:val="28"/>
          <w:szCs w:val="28"/>
          <w:cs/>
          <w:lang w:val="en-GB"/>
        </w:rPr>
      </w:pPr>
    </w:p>
    <w:p w14:paraId="001241DE" w14:textId="3CA69C93" w:rsidR="006C0CB4" w:rsidRPr="002E3B38" w:rsidRDefault="006C0CB4" w:rsidP="004E234D">
      <w:pPr>
        <w:spacing w:line="240" w:lineRule="auto"/>
        <w:ind w:left="426"/>
        <w:jc w:val="thaiDistribute"/>
        <w:rPr>
          <w:rFonts w:ascii="Browallia New" w:eastAsia="Arial Unicode MS" w:hAnsi="Browallia New" w:cs="Browallia New"/>
          <w:i/>
          <w:iCs/>
          <w:snapToGrid w:val="0"/>
          <w:color w:val="000000" w:themeColor="text1"/>
          <w:spacing w:val="-2"/>
          <w:sz w:val="28"/>
          <w:szCs w:val="28"/>
          <w:lang w:val="en-GB" w:eastAsia="th-TH"/>
        </w:rPr>
      </w:pPr>
      <w:bookmarkStart w:id="11" w:name="_Toc48681856"/>
      <w:r w:rsidRPr="002E3B38">
        <w:rPr>
          <w:rFonts w:ascii="Browallia New" w:eastAsia="Arial Unicode MS" w:hAnsi="Browallia New" w:cs="Browallia New"/>
          <w:i/>
          <w:iCs/>
          <w:snapToGrid w:val="0"/>
          <w:color w:val="000000" w:themeColor="text1"/>
          <w:spacing w:val="-2"/>
          <w:sz w:val="28"/>
          <w:szCs w:val="28"/>
          <w:cs/>
          <w:lang w:val="en-GB" w:eastAsia="th-TH"/>
        </w:rPr>
        <w:t>การด้อยค่าของสินทรัพย์ทางการเงิน</w:t>
      </w:r>
      <w:bookmarkEnd w:id="11"/>
    </w:p>
    <w:p w14:paraId="57758E88" w14:textId="77777777" w:rsidR="006C0CB4" w:rsidRPr="002E3B38" w:rsidRDefault="006C0CB4" w:rsidP="006C0CB4">
      <w:pPr>
        <w:ind w:left="540"/>
        <w:rPr>
          <w:rFonts w:ascii="Browallia New" w:hAnsi="Browallia New" w:cs="Browallia New"/>
          <w:sz w:val="28"/>
          <w:szCs w:val="28"/>
          <w:lang w:val="en-GB"/>
        </w:rPr>
      </w:pPr>
    </w:p>
    <w:p w14:paraId="53E9C9AE" w14:textId="77777777" w:rsidR="006C0CB4" w:rsidRPr="002E3B38" w:rsidRDefault="006C0CB4" w:rsidP="004E234D">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บริษัทและสภาวะแวดล้อมทางตลาดที่เกิดขึ้น รวมทั้งการคาดการณ์เหตุการณ์ในอนาคต ณ ทุกสิ้นรอบระยะเวลารายงาน</w:t>
      </w:r>
    </w:p>
    <w:p w14:paraId="1526D02C" w14:textId="2B1094D1" w:rsidR="0082066D" w:rsidRPr="002E3B38" w:rsidRDefault="0082066D" w:rsidP="0082066D">
      <w:pPr>
        <w:rPr>
          <w:rFonts w:ascii="Browallia New" w:eastAsia="Arial Unicode MS" w:hAnsi="Browallia New" w:cs="Browallia New"/>
          <w:sz w:val="26"/>
          <w:szCs w:val="26"/>
          <w:lang w:val="en-GB"/>
        </w:rPr>
      </w:pPr>
    </w:p>
    <w:p w14:paraId="1C3C50D8" w14:textId="77777777" w:rsidR="000D42B0" w:rsidRPr="002E3B38" w:rsidRDefault="000D42B0" w:rsidP="0082066D">
      <w:pPr>
        <w:rPr>
          <w:rFonts w:ascii="Browallia New" w:eastAsia="Arial Unicode MS" w:hAnsi="Browallia New" w:cs="Browallia New"/>
          <w:sz w:val="26"/>
          <w:szCs w:val="26"/>
          <w:lang w:val="en-GB"/>
        </w:rPr>
      </w:pPr>
    </w:p>
    <w:p w14:paraId="72B6DCE9" w14:textId="77777777" w:rsidR="000D42B0" w:rsidRPr="002E3B38" w:rsidRDefault="000D42B0" w:rsidP="0082066D">
      <w:pPr>
        <w:rPr>
          <w:rFonts w:ascii="Browallia New" w:eastAsia="Arial Unicode MS" w:hAnsi="Browallia New" w:cs="Browallia New"/>
          <w:sz w:val="26"/>
          <w:szCs w:val="26"/>
          <w:lang w:val="en-GB"/>
        </w:rPr>
      </w:pPr>
    </w:p>
    <w:p w14:paraId="4ED16EAF" w14:textId="77777777" w:rsidR="000D42B0" w:rsidRPr="002E3B38" w:rsidRDefault="000D42B0" w:rsidP="0082066D">
      <w:pPr>
        <w:rPr>
          <w:rFonts w:ascii="Browallia New" w:eastAsia="Arial Unicode MS" w:hAnsi="Browallia New" w:cs="Browallia New"/>
          <w:sz w:val="26"/>
          <w:szCs w:val="26"/>
          <w:lang w:val="en-GB"/>
        </w:rPr>
      </w:pPr>
    </w:p>
    <w:p w14:paraId="58ABEED5" w14:textId="77777777" w:rsidR="000D42B0" w:rsidRPr="002E3B38" w:rsidRDefault="000D42B0" w:rsidP="0082066D">
      <w:pPr>
        <w:rPr>
          <w:rFonts w:ascii="Browallia New" w:eastAsia="Arial Unicode MS" w:hAnsi="Browallia New" w:cs="Browallia New"/>
          <w:sz w:val="26"/>
          <w:szCs w:val="26"/>
          <w:lang w:val="en-GB"/>
        </w:rPr>
      </w:pPr>
    </w:p>
    <w:p w14:paraId="12A81F2A" w14:textId="77777777" w:rsidR="00F840BF" w:rsidRPr="002E3B38" w:rsidRDefault="00F840BF" w:rsidP="0082066D">
      <w:pPr>
        <w:rPr>
          <w:rFonts w:ascii="Browallia New" w:eastAsia="Arial Unicode MS" w:hAnsi="Browallia New" w:cs="Browallia New"/>
          <w:sz w:val="26"/>
          <w:szCs w:val="26"/>
          <w:lang w:val="en-GB"/>
        </w:rPr>
      </w:pPr>
    </w:p>
    <w:p w14:paraId="418F4AE4" w14:textId="77777777" w:rsidR="000D42B0" w:rsidRPr="002E3B38" w:rsidRDefault="000D42B0" w:rsidP="0082066D">
      <w:pPr>
        <w:rPr>
          <w:rFonts w:ascii="Browallia New" w:eastAsia="Arial Unicode MS" w:hAnsi="Browallia New" w:cs="Browallia New"/>
          <w:sz w:val="26"/>
          <w:szCs w:val="26"/>
          <w:lang w:val="en-GB"/>
        </w:rPr>
      </w:pPr>
    </w:p>
    <w:p w14:paraId="39B2D72C" w14:textId="77777777" w:rsidR="000122F2" w:rsidRPr="002E3B38" w:rsidRDefault="000122F2" w:rsidP="000122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เงินสดและรายการเทียบเท่าเงินสด</w:t>
      </w:r>
    </w:p>
    <w:p w14:paraId="1CF578F8" w14:textId="77777777" w:rsidR="000122F2" w:rsidRPr="002E3B38" w:rsidRDefault="000122F2" w:rsidP="0001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tbl>
      <w:tblPr>
        <w:tblW w:w="9048" w:type="dxa"/>
        <w:tblInd w:w="426" w:type="dxa"/>
        <w:tblLook w:val="0000" w:firstRow="0" w:lastRow="0" w:firstColumn="0" w:lastColumn="0" w:noHBand="0" w:noVBand="0"/>
      </w:tblPr>
      <w:tblGrid>
        <w:gridCol w:w="3444"/>
        <w:gridCol w:w="1403"/>
        <w:gridCol w:w="1402"/>
        <w:gridCol w:w="1399"/>
        <w:gridCol w:w="1400"/>
      </w:tblGrid>
      <w:tr w:rsidR="000D42B0" w:rsidRPr="002E3B38" w14:paraId="1E65AB06" w14:textId="77777777" w:rsidTr="009618FA">
        <w:tc>
          <w:tcPr>
            <w:tcW w:w="3444" w:type="dxa"/>
            <w:vAlign w:val="bottom"/>
          </w:tcPr>
          <w:p w14:paraId="3E6A7135" w14:textId="77777777"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bookmarkStart w:id="12" w:name="_Hlk128154149"/>
          </w:p>
        </w:tc>
        <w:tc>
          <w:tcPr>
            <w:tcW w:w="5604" w:type="dxa"/>
            <w:gridSpan w:val="4"/>
            <w:shd w:val="clear" w:color="auto" w:fill="auto"/>
            <w:vAlign w:val="bottom"/>
          </w:tcPr>
          <w:p w14:paraId="6FAB6C46" w14:textId="437C08B0" w:rsidR="000D42B0" w:rsidRPr="002E3B38" w:rsidRDefault="009D62D3" w:rsidP="0083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w:t>
            </w:r>
            <w:proofErr w:type="gramStart"/>
            <w:r w:rsidR="000D42B0" w:rsidRPr="002E3B38">
              <w:rPr>
                <w:rFonts w:ascii="Browallia New" w:eastAsia="Arial Unicode MS" w:hAnsi="Browallia New" w:cs="Browallia New"/>
                <w:sz w:val="24"/>
                <w:szCs w:val="24"/>
                <w:cs/>
              </w:rPr>
              <w:t xml:space="preserve">หน่วย </w:t>
            </w:r>
            <w:r w:rsidR="000D42B0" w:rsidRPr="002E3B38">
              <w:rPr>
                <w:rFonts w:ascii="Browallia New" w:eastAsia="Arial Unicode MS" w:hAnsi="Browallia New" w:cs="Browallia New"/>
                <w:sz w:val="24"/>
                <w:szCs w:val="24"/>
              </w:rPr>
              <w:t>:</w:t>
            </w:r>
            <w:proofErr w:type="gramEnd"/>
            <w:r w:rsidR="000D42B0" w:rsidRPr="002E3B38">
              <w:rPr>
                <w:rFonts w:ascii="Browallia New" w:eastAsia="Arial Unicode MS" w:hAnsi="Browallia New" w:cs="Browallia New"/>
                <w:sz w:val="24"/>
                <w:szCs w:val="24"/>
              </w:rPr>
              <w:t xml:space="preserve"> </w:t>
            </w:r>
            <w:r w:rsidR="000D42B0" w:rsidRPr="002E3B38">
              <w:rPr>
                <w:rFonts w:ascii="Browallia New" w:eastAsia="Arial Unicode MS" w:hAnsi="Browallia New" w:cs="Browallia New"/>
                <w:sz w:val="24"/>
                <w:szCs w:val="24"/>
                <w:cs/>
              </w:rPr>
              <w:t>บาท</w:t>
            </w:r>
            <w:r w:rsidRPr="002E3B38">
              <w:rPr>
                <w:rFonts w:ascii="Browallia New" w:eastAsia="Arial Unicode MS" w:hAnsi="Browallia New" w:cs="Browallia New"/>
                <w:sz w:val="24"/>
                <w:szCs w:val="24"/>
              </w:rPr>
              <w:t>)</w:t>
            </w:r>
          </w:p>
        </w:tc>
      </w:tr>
      <w:tr w:rsidR="000D42B0" w:rsidRPr="002E3B38" w14:paraId="698B81DC" w14:textId="77777777" w:rsidTr="009618FA">
        <w:tc>
          <w:tcPr>
            <w:tcW w:w="3444" w:type="dxa"/>
            <w:vAlign w:val="bottom"/>
          </w:tcPr>
          <w:p w14:paraId="439C3A5B" w14:textId="77777777"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2805" w:type="dxa"/>
            <w:gridSpan w:val="2"/>
            <w:shd w:val="clear" w:color="auto" w:fill="auto"/>
            <w:vAlign w:val="bottom"/>
          </w:tcPr>
          <w:p w14:paraId="5B7783A8" w14:textId="69855FC4" w:rsidR="000D42B0" w:rsidRPr="002E3B38" w:rsidRDefault="000D42B0" w:rsidP="007C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งบการเงินรวม</w:t>
            </w:r>
          </w:p>
        </w:tc>
        <w:tc>
          <w:tcPr>
            <w:tcW w:w="2799" w:type="dxa"/>
            <w:gridSpan w:val="2"/>
            <w:shd w:val="clear" w:color="auto" w:fill="auto"/>
            <w:vAlign w:val="bottom"/>
          </w:tcPr>
          <w:p w14:paraId="1302B2A1" w14:textId="06149C4B" w:rsidR="000D42B0" w:rsidRPr="002E3B38" w:rsidRDefault="000D42B0" w:rsidP="007C3C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งบการเงินเฉพาะ</w:t>
            </w:r>
            <w:r w:rsidR="00D9382F" w:rsidRPr="002E3B38">
              <w:rPr>
                <w:rFonts w:ascii="Browallia New" w:eastAsia="Arial Unicode MS" w:hAnsi="Browallia New" w:cs="Browallia New"/>
                <w:sz w:val="24"/>
                <w:szCs w:val="24"/>
                <w:cs/>
              </w:rPr>
              <w:t>บริษัท</w:t>
            </w:r>
          </w:p>
        </w:tc>
      </w:tr>
      <w:tr w:rsidR="000D42B0" w:rsidRPr="002E3B38" w14:paraId="013AB4B6" w14:textId="77777777" w:rsidTr="009618FA">
        <w:tc>
          <w:tcPr>
            <w:tcW w:w="3444" w:type="dxa"/>
            <w:vAlign w:val="bottom"/>
          </w:tcPr>
          <w:p w14:paraId="3D5EC6BE" w14:textId="77777777"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403" w:type="dxa"/>
            <w:vAlign w:val="bottom"/>
          </w:tcPr>
          <w:p w14:paraId="77FB3E63" w14:textId="43B68071" w:rsidR="000D42B0" w:rsidRPr="002E3B38" w:rsidRDefault="000D42B0" w:rsidP="009618FA">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865BE2" w:rsidRPr="002E3B38">
              <w:rPr>
                <w:rFonts w:ascii="Browallia New" w:eastAsia="Arial Unicode MS" w:hAnsi="Browallia New" w:cs="Browallia New"/>
                <w:sz w:val="24"/>
                <w:szCs w:val="24"/>
              </w:rPr>
              <w:t>7</w:t>
            </w:r>
          </w:p>
        </w:tc>
        <w:tc>
          <w:tcPr>
            <w:tcW w:w="1402" w:type="dxa"/>
            <w:vAlign w:val="bottom"/>
          </w:tcPr>
          <w:p w14:paraId="7C955439" w14:textId="3D5E8907" w:rsidR="000D42B0" w:rsidRPr="002E3B38" w:rsidRDefault="000D42B0" w:rsidP="009618FA">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865BE2" w:rsidRPr="002E3B38">
              <w:rPr>
                <w:rFonts w:ascii="Browallia New" w:eastAsia="Arial Unicode MS" w:hAnsi="Browallia New" w:cs="Browallia New"/>
                <w:sz w:val="24"/>
                <w:szCs w:val="24"/>
              </w:rPr>
              <w:t>6</w:t>
            </w:r>
          </w:p>
        </w:tc>
        <w:tc>
          <w:tcPr>
            <w:tcW w:w="1399" w:type="dxa"/>
            <w:vAlign w:val="bottom"/>
          </w:tcPr>
          <w:p w14:paraId="07CCFD15" w14:textId="6E66F57F" w:rsidR="000D42B0" w:rsidRPr="002E3B38" w:rsidRDefault="000D42B0" w:rsidP="009618FA">
            <w:pPr>
              <w:pStyle w:val="a9"/>
              <w:pBdr>
                <w:bottom w:val="single" w:sz="4" w:space="1" w:color="auto"/>
              </w:pBdr>
              <w:tabs>
                <w:tab w:val="left" w:pos="540"/>
                <w:tab w:val="right" w:pos="1352"/>
              </w:tabs>
              <w:ind w:left="12" w:right="1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865BE2" w:rsidRPr="002E3B38">
              <w:rPr>
                <w:rFonts w:ascii="Browallia New" w:eastAsia="Arial Unicode MS" w:hAnsi="Browallia New" w:cs="Browallia New"/>
                <w:sz w:val="24"/>
                <w:szCs w:val="24"/>
              </w:rPr>
              <w:t>7</w:t>
            </w:r>
          </w:p>
        </w:tc>
        <w:tc>
          <w:tcPr>
            <w:tcW w:w="1400" w:type="dxa"/>
            <w:vAlign w:val="bottom"/>
          </w:tcPr>
          <w:p w14:paraId="5E15B12B" w14:textId="6B58B017" w:rsidR="000D42B0" w:rsidRPr="002E3B38" w:rsidRDefault="000D42B0" w:rsidP="009618FA">
            <w:pPr>
              <w:pStyle w:val="a9"/>
              <w:pBdr>
                <w:bottom w:val="single" w:sz="4" w:space="1" w:color="auto"/>
              </w:pBdr>
              <w:tabs>
                <w:tab w:val="left" w:pos="540"/>
                <w:tab w:val="right" w:pos="1195"/>
              </w:tabs>
              <w:ind w:left="12" w:right="1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865BE2" w:rsidRPr="002E3B38">
              <w:rPr>
                <w:rFonts w:ascii="Browallia New" w:eastAsia="Arial Unicode MS" w:hAnsi="Browallia New" w:cs="Browallia New"/>
                <w:sz w:val="24"/>
                <w:szCs w:val="24"/>
              </w:rPr>
              <w:t>6</w:t>
            </w:r>
          </w:p>
        </w:tc>
      </w:tr>
      <w:tr w:rsidR="000D42B0" w:rsidRPr="002E3B38" w14:paraId="608EE999" w14:textId="77777777" w:rsidTr="009618FA">
        <w:trPr>
          <w:trHeight w:val="99"/>
        </w:trPr>
        <w:tc>
          <w:tcPr>
            <w:tcW w:w="3444" w:type="dxa"/>
            <w:vAlign w:val="bottom"/>
          </w:tcPr>
          <w:p w14:paraId="687274FC" w14:textId="77777777"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03" w:type="dxa"/>
            <w:shd w:val="clear" w:color="auto" w:fill="auto"/>
            <w:vAlign w:val="bottom"/>
          </w:tcPr>
          <w:p w14:paraId="09FECB5B" w14:textId="77777777" w:rsidR="000D42B0" w:rsidRPr="002E3B38" w:rsidRDefault="000D42B0" w:rsidP="000D42B0">
            <w:pPr>
              <w:pStyle w:val="a9"/>
              <w:tabs>
                <w:tab w:val="left" w:pos="540"/>
                <w:tab w:val="decimal" w:pos="1195"/>
              </w:tabs>
              <w:ind w:left="12" w:right="0"/>
              <w:rPr>
                <w:rFonts w:ascii="Browallia New" w:eastAsia="Arial Unicode MS" w:hAnsi="Browallia New" w:cs="Browallia New"/>
                <w:sz w:val="24"/>
                <w:szCs w:val="24"/>
              </w:rPr>
            </w:pPr>
          </w:p>
        </w:tc>
        <w:tc>
          <w:tcPr>
            <w:tcW w:w="1402" w:type="dxa"/>
            <w:shd w:val="clear" w:color="auto" w:fill="auto"/>
            <w:vAlign w:val="bottom"/>
          </w:tcPr>
          <w:p w14:paraId="0ECC1371" w14:textId="77777777" w:rsidR="000D42B0" w:rsidRPr="002E3B38" w:rsidRDefault="000D42B0" w:rsidP="000D42B0">
            <w:pPr>
              <w:pStyle w:val="a9"/>
              <w:tabs>
                <w:tab w:val="left" w:pos="540"/>
                <w:tab w:val="decimal" w:pos="1195"/>
              </w:tabs>
              <w:ind w:left="12" w:right="0"/>
              <w:rPr>
                <w:rFonts w:ascii="Browallia New" w:eastAsia="Arial Unicode MS" w:hAnsi="Browallia New" w:cs="Browallia New"/>
                <w:sz w:val="24"/>
                <w:szCs w:val="24"/>
              </w:rPr>
            </w:pPr>
          </w:p>
        </w:tc>
        <w:tc>
          <w:tcPr>
            <w:tcW w:w="1399" w:type="dxa"/>
            <w:shd w:val="clear" w:color="auto" w:fill="auto"/>
            <w:vAlign w:val="bottom"/>
          </w:tcPr>
          <w:p w14:paraId="46127E10" w14:textId="77777777"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Pr>
                <w:rFonts w:ascii="Browallia New" w:eastAsia="Arial Unicode MS" w:hAnsi="Browallia New" w:cs="Browallia New"/>
                <w:sz w:val="24"/>
                <w:szCs w:val="24"/>
                <w:cs/>
              </w:rPr>
            </w:pPr>
          </w:p>
        </w:tc>
        <w:tc>
          <w:tcPr>
            <w:tcW w:w="1400" w:type="dxa"/>
            <w:shd w:val="clear" w:color="auto" w:fill="auto"/>
            <w:vAlign w:val="bottom"/>
          </w:tcPr>
          <w:p w14:paraId="4E7B0580" w14:textId="77777777" w:rsidR="000D42B0" w:rsidRPr="002E3B38" w:rsidRDefault="000D42B0" w:rsidP="000D42B0">
            <w:pPr>
              <w:pStyle w:val="a9"/>
              <w:tabs>
                <w:tab w:val="left" w:pos="540"/>
                <w:tab w:val="decimal" w:pos="1195"/>
              </w:tabs>
              <w:ind w:left="12" w:right="0"/>
              <w:rPr>
                <w:rFonts w:ascii="Browallia New" w:eastAsia="Arial Unicode MS" w:hAnsi="Browallia New" w:cs="Browallia New"/>
                <w:sz w:val="24"/>
                <w:szCs w:val="24"/>
              </w:rPr>
            </w:pPr>
          </w:p>
        </w:tc>
      </w:tr>
      <w:tr w:rsidR="00865BE2" w:rsidRPr="002E3B38" w14:paraId="2B6D3D27" w14:textId="77777777" w:rsidTr="008303B4">
        <w:tc>
          <w:tcPr>
            <w:tcW w:w="3444" w:type="dxa"/>
            <w:vAlign w:val="bottom"/>
          </w:tcPr>
          <w:p w14:paraId="65A47436" w14:textId="77777777" w:rsidR="00865BE2" w:rsidRPr="002E3B38" w:rsidRDefault="00865BE2" w:rsidP="0018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เงินสดในมือ</w:t>
            </w:r>
          </w:p>
        </w:tc>
        <w:tc>
          <w:tcPr>
            <w:tcW w:w="1403" w:type="dxa"/>
            <w:shd w:val="clear" w:color="auto" w:fill="auto"/>
            <w:vAlign w:val="bottom"/>
          </w:tcPr>
          <w:p w14:paraId="710B2F74" w14:textId="5D1DC6FF" w:rsidR="00865BE2" w:rsidRPr="002E3B38" w:rsidRDefault="009E77B1"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3,961,851</w:t>
            </w:r>
          </w:p>
        </w:tc>
        <w:tc>
          <w:tcPr>
            <w:tcW w:w="1402" w:type="dxa"/>
            <w:shd w:val="clear" w:color="auto" w:fill="auto"/>
            <w:vAlign w:val="bottom"/>
          </w:tcPr>
          <w:p w14:paraId="55286E4C" w14:textId="5093A523"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5,404,421</w:t>
            </w:r>
          </w:p>
        </w:tc>
        <w:tc>
          <w:tcPr>
            <w:tcW w:w="1399" w:type="dxa"/>
            <w:shd w:val="clear" w:color="auto" w:fill="auto"/>
            <w:vAlign w:val="bottom"/>
          </w:tcPr>
          <w:p w14:paraId="0B1C4EE0" w14:textId="764AC7B6" w:rsidR="00865BE2" w:rsidRPr="002E3B38" w:rsidRDefault="009E77B1"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670,124</w:t>
            </w:r>
          </w:p>
        </w:tc>
        <w:tc>
          <w:tcPr>
            <w:tcW w:w="1400" w:type="dxa"/>
            <w:shd w:val="clear" w:color="auto" w:fill="auto"/>
            <w:vAlign w:val="bottom"/>
          </w:tcPr>
          <w:p w14:paraId="580AA51D" w14:textId="72B46D31"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1,400,000</w:t>
            </w:r>
          </w:p>
        </w:tc>
      </w:tr>
      <w:tr w:rsidR="00865BE2" w:rsidRPr="002E3B38" w14:paraId="5AFBB1C1" w14:textId="77777777" w:rsidTr="008303B4">
        <w:tc>
          <w:tcPr>
            <w:tcW w:w="3444" w:type="dxa"/>
            <w:vAlign w:val="bottom"/>
          </w:tcPr>
          <w:p w14:paraId="18CFBF10" w14:textId="0187A70C" w:rsidR="00865BE2" w:rsidRPr="002E3B38" w:rsidRDefault="00865BE2" w:rsidP="00186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เงินฝากธนาคาร</w:t>
            </w:r>
          </w:p>
        </w:tc>
        <w:tc>
          <w:tcPr>
            <w:tcW w:w="1403" w:type="dxa"/>
            <w:shd w:val="clear" w:color="auto" w:fill="auto"/>
            <w:vAlign w:val="bottom"/>
          </w:tcPr>
          <w:p w14:paraId="74E17DA2" w14:textId="3EEB198E"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402" w:type="dxa"/>
            <w:shd w:val="clear" w:color="auto" w:fill="auto"/>
            <w:vAlign w:val="bottom"/>
          </w:tcPr>
          <w:p w14:paraId="099DB23B" w14:textId="748C216C"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399" w:type="dxa"/>
            <w:shd w:val="clear" w:color="auto" w:fill="auto"/>
            <w:vAlign w:val="bottom"/>
          </w:tcPr>
          <w:p w14:paraId="01CB3703" w14:textId="70046B0F"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p>
        </w:tc>
        <w:tc>
          <w:tcPr>
            <w:tcW w:w="1400" w:type="dxa"/>
            <w:shd w:val="clear" w:color="auto" w:fill="auto"/>
            <w:vAlign w:val="bottom"/>
          </w:tcPr>
          <w:p w14:paraId="6C0A1CB1" w14:textId="355098D8"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r>
      <w:tr w:rsidR="001F252C" w:rsidRPr="002E3B38" w14:paraId="6C63621D" w14:textId="77777777" w:rsidTr="008303B4">
        <w:tc>
          <w:tcPr>
            <w:tcW w:w="3444" w:type="dxa"/>
            <w:vAlign w:val="bottom"/>
          </w:tcPr>
          <w:p w14:paraId="7F0C5FB6" w14:textId="39C9DE49" w:rsidR="001F252C"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   </w:t>
            </w:r>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rPr>
              <w:t>ประเภทออมทรัพย์</w:t>
            </w:r>
          </w:p>
        </w:tc>
        <w:tc>
          <w:tcPr>
            <w:tcW w:w="1403" w:type="dxa"/>
            <w:shd w:val="clear" w:color="auto" w:fill="auto"/>
            <w:vAlign w:val="bottom"/>
          </w:tcPr>
          <w:p w14:paraId="18C0C0A1" w14:textId="338C81B0" w:rsidR="001F252C"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253,324,375</w:t>
            </w:r>
          </w:p>
        </w:tc>
        <w:tc>
          <w:tcPr>
            <w:tcW w:w="1402" w:type="dxa"/>
            <w:shd w:val="clear" w:color="auto" w:fill="auto"/>
            <w:vAlign w:val="bottom"/>
          </w:tcPr>
          <w:p w14:paraId="35AAAF8A" w14:textId="30580B17" w:rsidR="001F252C"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300,959,221</w:t>
            </w:r>
          </w:p>
        </w:tc>
        <w:tc>
          <w:tcPr>
            <w:tcW w:w="1399" w:type="dxa"/>
            <w:shd w:val="clear" w:color="auto" w:fill="auto"/>
            <w:vAlign w:val="bottom"/>
          </w:tcPr>
          <w:p w14:paraId="701D0CCF" w14:textId="3CAE3624" w:rsidR="001F252C"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184,501,342</w:t>
            </w:r>
          </w:p>
        </w:tc>
        <w:tc>
          <w:tcPr>
            <w:tcW w:w="1400" w:type="dxa"/>
            <w:shd w:val="clear" w:color="auto" w:fill="auto"/>
            <w:vAlign w:val="bottom"/>
          </w:tcPr>
          <w:p w14:paraId="25814C93" w14:textId="025FD32E" w:rsidR="001F252C"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151,976,269</w:t>
            </w:r>
          </w:p>
        </w:tc>
      </w:tr>
      <w:tr w:rsidR="00865BE2" w:rsidRPr="002E3B38" w14:paraId="1E6F8CC4" w14:textId="77777777" w:rsidTr="008303B4">
        <w:tc>
          <w:tcPr>
            <w:tcW w:w="3444" w:type="dxa"/>
            <w:vAlign w:val="bottom"/>
          </w:tcPr>
          <w:p w14:paraId="04DF28D6" w14:textId="3FFDAEBB" w:rsidR="00865BE2" w:rsidRPr="002E3B38" w:rsidRDefault="001F252C"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   </w:t>
            </w:r>
            <w:r w:rsidR="00865BE2" w:rsidRPr="002E3B38">
              <w:rPr>
                <w:rFonts w:ascii="Browallia New" w:eastAsia="Arial Unicode MS" w:hAnsi="Browallia New" w:cs="Browallia New"/>
                <w:sz w:val="24"/>
                <w:szCs w:val="24"/>
              </w:rPr>
              <w:t>-</w:t>
            </w:r>
            <w:r w:rsidR="00865BE2" w:rsidRPr="002E3B38">
              <w:rPr>
                <w:rFonts w:ascii="Browallia New" w:eastAsia="Arial Unicode MS" w:hAnsi="Browallia New" w:cs="Browallia New"/>
                <w:sz w:val="24"/>
                <w:szCs w:val="24"/>
                <w:cs/>
              </w:rPr>
              <w:t xml:space="preserve"> ประเภทกระแสรายวัน</w:t>
            </w:r>
          </w:p>
        </w:tc>
        <w:tc>
          <w:tcPr>
            <w:tcW w:w="1403" w:type="dxa"/>
            <w:shd w:val="clear" w:color="auto" w:fill="auto"/>
            <w:vAlign w:val="bottom"/>
          </w:tcPr>
          <w:p w14:paraId="002E468E" w14:textId="58B3D670" w:rsidR="00865BE2" w:rsidRPr="002E3B38" w:rsidRDefault="009E77B1"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2,969,739</w:t>
            </w:r>
          </w:p>
        </w:tc>
        <w:tc>
          <w:tcPr>
            <w:tcW w:w="1402" w:type="dxa"/>
            <w:shd w:val="clear" w:color="auto" w:fill="auto"/>
            <w:vAlign w:val="bottom"/>
          </w:tcPr>
          <w:p w14:paraId="0A555A87" w14:textId="7EDD2B72"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3,830,208</w:t>
            </w:r>
          </w:p>
        </w:tc>
        <w:tc>
          <w:tcPr>
            <w:tcW w:w="1399" w:type="dxa"/>
            <w:shd w:val="clear" w:color="auto" w:fill="auto"/>
            <w:vAlign w:val="bottom"/>
          </w:tcPr>
          <w:p w14:paraId="077EB594" w14:textId="2C968580" w:rsidR="00865BE2" w:rsidRPr="002E3B38" w:rsidRDefault="009E77B1"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32,000</w:t>
            </w:r>
          </w:p>
        </w:tc>
        <w:tc>
          <w:tcPr>
            <w:tcW w:w="1400" w:type="dxa"/>
            <w:shd w:val="clear" w:color="auto" w:fill="auto"/>
            <w:vAlign w:val="bottom"/>
          </w:tcPr>
          <w:p w14:paraId="2308AA07" w14:textId="0A36CCA2" w:rsidR="00865BE2" w:rsidRPr="002E3B38" w:rsidRDefault="00865BE2"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128,540</w:t>
            </w:r>
          </w:p>
        </w:tc>
      </w:tr>
      <w:tr w:rsidR="00923A28" w:rsidRPr="002E3B38" w14:paraId="7B4C8505" w14:textId="77777777" w:rsidTr="008303B4">
        <w:tc>
          <w:tcPr>
            <w:tcW w:w="3444" w:type="dxa"/>
            <w:vAlign w:val="bottom"/>
          </w:tcPr>
          <w:p w14:paraId="3877ECF5" w14:textId="18347313" w:rsidR="00923A28" w:rsidRPr="002E3B38" w:rsidRDefault="007615D0" w:rsidP="001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 xml:space="preserve">   </w:t>
            </w:r>
            <w:r w:rsidR="00923A28" w:rsidRPr="002E3B38">
              <w:rPr>
                <w:rFonts w:ascii="Browallia New" w:eastAsia="Arial Unicode MS" w:hAnsi="Browallia New" w:cs="Browallia New"/>
                <w:sz w:val="24"/>
                <w:szCs w:val="24"/>
              </w:rPr>
              <w:t>-</w:t>
            </w:r>
            <w:r w:rsidR="00923A28" w:rsidRPr="002E3B38">
              <w:rPr>
                <w:rFonts w:ascii="Browallia New" w:eastAsia="Arial Unicode MS" w:hAnsi="Browallia New" w:cs="Browallia New"/>
                <w:sz w:val="24"/>
                <w:szCs w:val="24"/>
                <w:cs/>
              </w:rPr>
              <w:t xml:space="preserve"> ประเภทฝากประจำ</w:t>
            </w:r>
          </w:p>
        </w:tc>
        <w:tc>
          <w:tcPr>
            <w:tcW w:w="1403" w:type="dxa"/>
            <w:shd w:val="clear" w:color="auto" w:fill="auto"/>
            <w:vAlign w:val="bottom"/>
          </w:tcPr>
          <w:p w14:paraId="6BCA3DDB" w14:textId="496B2DAE" w:rsidR="00923A28" w:rsidRPr="002E3B38" w:rsidRDefault="00923A28" w:rsidP="00923A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13,611</w:t>
            </w:r>
          </w:p>
        </w:tc>
        <w:tc>
          <w:tcPr>
            <w:tcW w:w="1402" w:type="dxa"/>
            <w:shd w:val="clear" w:color="auto" w:fill="auto"/>
            <w:vAlign w:val="bottom"/>
          </w:tcPr>
          <w:p w14:paraId="48B3E601" w14:textId="05D8B286" w:rsidR="00923A28" w:rsidRPr="002E3B38" w:rsidRDefault="00923A28" w:rsidP="00923A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38,471</w:t>
            </w:r>
          </w:p>
        </w:tc>
        <w:tc>
          <w:tcPr>
            <w:tcW w:w="1399" w:type="dxa"/>
            <w:shd w:val="clear" w:color="auto" w:fill="auto"/>
            <w:vAlign w:val="bottom"/>
          </w:tcPr>
          <w:p w14:paraId="388BA07C" w14:textId="4AD90E60" w:rsidR="00923A28" w:rsidRPr="002E3B38" w:rsidRDefault="00923A28" w:rsidP="00923A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00" w:type="dxa"/>
            <w:shd w:val="clear" w:color="auto" w:fill="auto"/>
            <w:vAlign w:val="bottom"/>
          </w:tcPr>
          <w:p w14:paraId="5F989301" w14:textId="48F1DE6D" w:rsidR="00923A28" w:rsidRPr="002E3B38" w:rsidRDefault="00923A28" w:rsidP="00923A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rPr>
              <w:t xml:space="preserve">          -</w:t>
            </w:r>
          </w:p>
        </w:tc>
      </w:tr>
      <w:tr w:rsidR="00865BE2" w:rsidRPr="002E3B38" w14:paraId="35DC9218" w14:textId="77777777" w:rsidTr="008303B4">
        <w:tc>
          <w:tcPr>
            <w:tcW w:w="3444" w:type="dxa"/>
            <w:vAlign w:val="bottom"/>
          </w:tcPr>
          <w:p w14:paraId="41981417"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03" w:type="dxa"/>
            <w:shd w:val="clear" w:color="auto" w:fill="auto"/>
            <w:vAlign w:val="bottom"/>
          </w:tcPr>
          <w:p w14:paraId="02479931" w14:textId="0D79CAE3" w:rsidR="00865BE2" w:rsidRPr="002E3B38" w:rsidRDefault="00BF6C94" w:rsidP="00961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260,269,576</w:t>
            </w:r>
          </w:p>
        </w:tc>
        <w:tc>
          <w:tcPr>
            <w:tcW w:w="1402" w:type="dxa"/>
            <w:shd w:val="clear" w:color="auto" w:fill="auto"/>
            <w:vAlign w:val="bottom"/>
          </w:tcPr>
          <w:p w14:paraId="0FCC9052" w14:textId="654566C4" w:rsidR="00865BE2" w:rsidRPr="002E3B38" w:rsidRDefault="00865BE2" w:rsidP="00961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310,232,321</w:t>
            </w:r>
          </w:p>
        </w:tc>
        <w:tc>
          <w:tcPr>
            <w:tcW w:w="1399" w:type="dxa"/>
            <w:shd w:val="clear" w:color="auto" w:fill="auto"/>
            <w:vAlign w:val="bottom"/>
          </w:tcPr>
          <w:p w14:paraId="35C95104" w14:textId="1D3166A5" w:rsidR="00865BE2" w:rsidRPr="002E3B38" w:rsidRDefault="005120F2" w:rsidP="00961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185,203,466</w:t>
            </w:r>
          </w:p>
        </w:tc>
        <w:tc>
          <w:tcPr>
            <w:tcW w:w="1400" w:type="dxa"/>
            <w:shd w:val="clear" w:color="auto" w:fill="auto"/>
            <w:vAlign w:val="bottom"/>
          </w:tcPr>
          <w:p w14:paraId="0735CBEA" w14:textId="22EFFE8F" w:rsidR="00865BE2" w:rsidRPr="002E3B38" w:rsidRDefault="00865BE2" w:rsidP="00961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153,504,809</w:t>
            </w:r>
          </w:p>
        </w:tc>
      </w:tr>
      <w:tr w:rsidR="009618FA" w:rsidRPr="002E3B38" w14:paraId="78DA31F1" w14:textId="77777777" w:rsidTr="008303B4">
        <w:tc>
          <w:tcPr>
            <w:tcW w:w="3444" w:type="dxa"/>
            <w:vAlign w:val="bottom"/>
          </w:tcPr>
          <w:p w14:paraId="014E3A86" w14:textId="77777777" w:rsidR="009618FA" w:rsidRPr="002E3B38" w:rsidRDefault="009618FA"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03" w:type="dxa"/>
            <w:shd w:val="clear" w:color="auto" w:fill="auto"/>
            <w:vAlign w:val="bottom"/>
          </w:tcPr>
          <w:p w14:paraId="3127CE78" w14:textId="77777777" w:rsidR="009618FA" w:rsidRPr="002E3B38" w:rsidRDefault="009618FA"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402" w:type="dxa"/>
            <w:shd w:val="clear" w:color="auto" w:fill="auto"/>
            <w:vAlign w:val="bottom"/>
          </w:tcPr>
          <w:p w14:paraId="5F289661" w14:textId="77777777" w:rsidR="009618FA" w:rsidRPr="002E3B38" w:rsidRDefault="009618FA"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c>
          <w:tcPr>
            <w:tcW w:w="1399" w:type="dxa"/>
            <w:shd w:val="clear" w:color="auto" w:fill="auto"/>
            <w:vAlign w:val="bottom"/>
          </w:tcPr>
          <w:p w14:paraId="331DE2D7" w14:textId="77777777" w:rsidR="009618FA" w:rsidRPr="002E3B38" w:rsidRDefault="009618FA"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52"/>
              </w:tabs>
              <w:spacing w:line="240" w:lineRule="auto"/>
              <w:ind w:left="-12" w:right="3"/>
              <w:jc w:val="right"/>
              <w:rPr>
                <w:rFonts w:ascii="Browallia New" w:eastAsia="Arial Unicode MS" w:hAnsi="Browallia New" w:cs="Browallia New"/>
                <w:sz w:val="24"/>
                <w:szCs w:val="24"/>
                <w:lang w:val="en-GB"/>
              </w:rPr>
            </w:pPr>
          </w:p>
        </w:tc>
        <w:tc>
          <w:tcPr>
            <w:tcW w:w="1400" w:type="dxa"/>
            <w:shd w:val="clear" w:color="auto" w:fill="auto"/>
            <w:vAlign w:val="bottom"/>
          </w:tcPr>
          <w:p w14:paraId="1C941AF0" w14:textId="77777777" w:rsidR="009618FA" w:rsidRPr="002E3B38" w:rsidRDefault="009618FA" w:rsidP="00961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lang w:val="en-GB"/>
              </w:rPr>
            </w:pPr>
          </w:p>
        </w:tc>
      </w:tr>
    </w:tbl>
    <w:bookmarkEnd w:id="12"/>
    <w:p w14:paraId="2BEB5A6A" w14:textId="43B178AA" w:rsidR="000D42B0" w:rsidRPr="002E3B38" w:rsidRDefault="000D42B0"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pacing w:val="-2"/>
          <w:sz w:val="28"/>
          <w:szCs w:val="28"/>
          <w:cs/>
        </w:rPr>
        <w:t xml:space="preserve">ณ วันที่ </w:t>
      </w:r>
      <w:r w:rsidRPr="002E3B38">
        <w:rPr>
          <w:rFonts w:ascii="Browallia New" w:eastAsia="Arial Unicode MS" w:hAnsi="Browallia New" w:cs="Browallia New"/>
          <w:spacing w:val="-2"/>
          <w:sz w:val="28"/>
          <w:szCs w:val="28"/>
          <w:lang w:val="en-GB"/>
        </w:rPr>
        <w:t>31</w:t>
      </w:r>
      <w:r w:rsidRPr="002E3B38">
        <w:rPr>
          <w:rFonts w:ascii="Browallia New" w:eastAsia="Arial Unicode MS" w:hAnsi="Browallia New" w:cs="Browallia New"/>
          <w:spacing w:val="-2"/>
          <w:sz w:val="28"/>
          <w:szCs w:val="28"/>
          <w:cs/>
        </w:rPr>
        <w:t xml:space="preserve"> ธันวาคม </w:t>
      </w:r>
      <w:r w:rsidRPr="002E3B38">
        <w:rPr>
          <w:rFonts w:ascii="Browallia New" w:eastAsia="Arial Unicode MS" w:hAnsi="Browallia New" w:cs="Browallia New"/>
          <w:spacing w:val="-2"/>
          <w:sz w:val="28"/>
          <w:szCs w:val="28"/>
          <w:lang w:val="en-GB"/>
        </w:rPr>
        <w:t>256</w:t>
      </w:r>
      <w:r w:rsidR="00865BE2" w:rsidRPr="002E3B38">
        <w:rPr>
          <w:rFonts w:ascii="Browallia New" w:eastAsia="Arial Unicode MS" w:hAnsi="Browallia New" w:cs="Browallia New"/>
          <w:spacing w:val="-2"/>
          <w:sz w:val="28"/>
          <w:szCs w:val="28"/>
          <w:lang w:val="en-GB"/>
        </w:rPr>
        <w:t>7</w:t>
      </w:r>
      <w:r w:rsidRPr="002E3B38">
        <w:rPr>
          <w:rFonts w:ascii="Browallia New" w:eastAsia="Arial Unicode MS" w:hAnsi="Browallia New" w:cs="Browallia New"/>
          <w:spacing w:val="-2"/>
          <w:sz w:val="28"/>
          <w:szCs w:val="28"/>
          <w:cs/>
        </w:rPr>
        <w:t xml:space="preserve"> เงินฝากธนาคารประเภทออมทรัพย์มีอัตราดอกเบี้ยร้อยละ</w:t>
      </w:r>
      <w:r w:rsidRPr="002E3B38">
        <w:rPr>
          <w:rFonts w:ascii="Browallia New" w:eastAsia="Arial Unicode MS" w:hAnsi="Browallia New" w:cs="Browallia New"/>
          <w:spacing w:val="-2"/>
          <w:sz w:val="28"/>
          <w:szCs w:val="28"/>
        </w:rPr>
        <w:t xml:space="preserve"> </w:t>
      </w:r>
      <w:r w:rsidR="009E77B1" w:rsidRPr="002E3B38">
        <w:rPr>
          <w:rFonts w:ascii="Browallia New" w:eastAsia="Arial Unicode MS" w:hAnsi="Browallia New" w:cs="Browallia New"/>
          <w:spacing w:val="-4"/>
          <w:sz w:val="28"/>
          <w:szCs w:val="28"/>
          <w:lang w:val="en-GB"/>
        </w:rPr>
        <w:t>0.15</w:t>
      </w:r>
      <w:r w:rsidRPr="002E3B38">
        <w:rPr>
          <w:rFonts w:ascii="Browallia New" w:eastAsia="Arial Unicode MS" w:hAnsi="Browallia New" w:cs="Browallia New"/>
          <w:spacing w:val="-4"/>
          <w:sz w:val="28"/>
          <w:szCs w:val="28"/>
        </w:rPr>
        <w:t xml:space="preserve"> </w:t>
      </w:r>
      <w:r w:rsidRPr="002E3B38">
        <w:rPr>
          <w:rFonts w:ascii="Browallia New" w:eastAsia="Arial Unicode MS" w:hAnsi="Browallia New" w:cs="Browallia New"/>
          <w:spacing w:val="-2"/>
          <w:sz w:val="28"/>
          <w:szCs w:val="28"/>
          <w:cs/>
        </w:rPr>
        <w:t>ถึงร้อยละ</w:t>
      </w:r>
      <w:r w:rsidRPr="002E3B38">
        <w:rPr>
          <w:rFonts w:ascii="Browallia New" w:eastAsia="Arial Unicode MS" w:hAnsi="Browallia New" w:cs="Browallia New"/>
          <w:spacing w:val="-2"/>
          <w:sz w:val="28"/>
          <w:szCs w:val="28"/>
        </w:rPr>
        <w:t xml:space="preserve"> </w:t>
      </w:r>
      <w:r w:rsidR="009E77B1" w:rsidRPr="002E3B38">
        <w:rPr>
          <w:rFonts w:ascii="Browallia New" w:eastAsia="Arial Unicode MS" w:hAnsi="Browallia New" w:cs="Browallia New"/>
          <w:spacing w:val="-4"/>
          <w:sz w:val="28"/>
          <w:szCs w:val="28"/>
          <w:lang w:val="en-GB"/>
        </w:rPr>
        <w:t xml:space="preserve">0.45 </w:t>
      </w:r>
      <w:r w:rsidRPr="002E3B38">
        <w:rPr>
          <w:rFonts w:ascii="Browallia New" w:eastAsia="Arial Unicode MS" w:hAnsi="Browallia New" w:cs="Browallia New"/>
          <w:spacing w:val="-2"/>
          <w:sz w:val="28"/>
          <w:szCs w:val="28"/>
          <w:cs/>
        </w:rPr>
        <w:t xml:space="preserve">ต่อปี </w:t>
      </w:r>
      <w:r w:rsidRPr="002E3B38">
        <w:rPr>
          <w:rFonts w:ascii="Browallia New" w:eastAsia="Arial Unicode MS" w:hAnsi="Browallia New" w:cs="Browallia New"/>
          <w:spacing w:val="-2"/>
          <w:sz w:val="28"/>
          <w:szCs w:val="28"/>
        </w:rPr>
        <w:t>(</w:t>
      </w:r>
      <w:r w:rsidRPr="002E3B38">
        <w:rPr>
          <w:rFonts w:ascii="Browallia New" w:eastAsia="Arial Unicode MS" w:hAnsi="Browallia New" w:cs="Browallia New"/>
          <w:spacing w:val="-2"/>
          <w:sz w:val="28"/>
          <w:szCs w:val="28"/>
          <w:lang w:val="en-GB"/>
        </w:rPr>
        <w:t>256</w:t>
      </w:r>
      <w:r w:rsidR="00865BE2" w:rsidRPr="002E3B38">
        <w:rPr>
          <w:rFonts w:ascii="Browallia New" w:eastAsia="Arial Unicode MS" w:hAnsi="Browallia New" w:cs="Browallia New"/>
          <w:spacing w:val="-2"/>
          <w:sz w:val="28"/>
          <w:szCs w:val="28"/>
          <w:lang w:val="en-GB"/>
        </w:rPr>
        <w:t>6</w:t>
      </w:r>
      <w:r w:rsidRPr="002E3B38">
        <w:rPr>
          <w:rFonts w:ascii="Browallia New" w:eastAsia="Arial Unicode MS" w:hAnsi="Browallia New" w:cs="Browallia New"/>
          <w:spacing w:val="-2"/>
          <w:sz w:val="28"/>
          <w:szCs w:val="28"/>
        </w:rPr>
        <w:t xml:space="preserve"> : </w:t>
      </w:r>
      <w:r w:rsidRPr="002E3B38">
        <w:rPr>
          <w:rFonts w:ascii="Browallia New" w:eastAsia="Arial Unicode MS" w:hAnsi="Browallia New" w:cs="Browallia New"/>
          <w:spacing w:val="-2"/>
          <w:sz w:val="28"/>
          <w:szCs w:val="28"/>
          <w:cs/>
          <w:lang w:val="en-GB"/>
        </w:rPr>
        <w:t>ร้อยละ</w:t>
      </w: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pacing w:val="-4"/>
          <w:sz w:val="28"/>
          <w:szCs w:val="28"/>
          <w:lang w:val="en-GB"/>
        </w:rPr>
        <w:t>0</w:t>
      </w:r>
      <w:r w:rsidRPr="002E3B38">
        <w:rPr>
          <w:rFonts w:ascii="Browallia New" w:eastAsia="Arial Unicode MS" w:hAnsi="Browallia New" w:cs="Browallia New"/>
          <w:spacing w:val="-4"/>
          <w:sz w:val="28"/>
          <w:szCs w:val="28"/>
        </w:rPr>
        <w:t>.</w:t>
      </w:r>
      <w:r w:rsidRPr="002E3B38">
        <w:rPr>
          <w:rFonts w:ascii="Browallia New" w:eastAsia="Arial Unicode MS" w:hAnsi="Browallia New" w:cs="Browallia New"/>
          <w:spacing w:val="-4"/>
          <w:sz w:val="28"/>
          <w:szCs w:val="28"/>
          <w:lang w:val="en-GB"/>
        </w:rPr>
        <w:t>15</w:t>
      </w:r>
      <w:r w:rsidRPr="002E3B38">
        <w:rPr>
          <w:rFonts w:ascii="Browallia New" w:eastAsia="Arial Unicode MS" w:hAnsi="Browallia New" w:cs="Browallia New"/>
          <w:spacing w:val="-4"/>
          <w:sz w:val="28"/>
          <w:szCs w:val="28"/>
        </w:rPr>
        <w:t xml:space="preserve"> </w:t>
      </w:r>
      <w:r w:rsidRPr="002E3B38">
        <w:rPr>
          <w:rFonts w:ascii="Browallia New" w:eastAsia="Arial Unicode MS" w:hAnsi="Browallia New" w:cs="Browallia New"/>
          <w:spacing w:val="-2"/>
          <w:sz w:val="28"/>
          <w:szCs w:val="28"/>
          <w:cs/>
        </w:rPr>
        <w:t>ถึงร้อยละ</w:t>
      </w:r>
      <w:r w:rsidRPr="002E3B38">
        <w:rPr>
          <w:rFonts w:ascii="Browallia New" w:eastAsia="Arial Unicode MS" w:hAnsi="Browallia New" w:cs="Browallia New"/>
          <w:spacing w:val="-2"/>
          <w:sz w:val="28"/>
          <w:szCs w:val="28"/>
        </w:rPr>
        <w:t xml:space="preserve"> </w:t>
      </w:r>
      <w:r w:rsidR="00865BE2" w:rsidRPr="002E3B38">
        <w:rPr>
          <w:rFonts w:ascii="Browallia New" w:eastAsia="Arial Unicode MS" w:hAnsi="Browallia New" w:cs="Browallia New"/>
          <w:spacing w:val="-4"/>
          <w:sz w:val="28"/>
          <w:szCs w:val="28"/>
          <w:lang w:val="en-GB"/>
        </w:rPr>
        <w:t>0</w:t>
      </w:r>
      <w:r w:rsidR="00865BE2" w:rsidRPr="002E3B38">
        <w:rPr>
          <w:rFonts w:ascii="Browallia New" w:eastAsia="Arial Unicode MS" w:hAnsi="Browallia New" w:cs="Browallia New"/>
          <w:spacing w:val="-4"/>
          <w:sz w:val="28"/>
          <w:szCs w:val="28"/>
        </w:rPr>
        <w:t>.</w:t>
      </w:r>
      <w:r w:rsidR="00865BE2" w:rsidRPr="002E3B38">
        <w:rPr>
          <w:rFonts w:ascii="Browallia New" w:eastAsia="Arial Unicode MS" w:hAnsi="Browallia New" w:cs="Browallia New"/>
          <w:spacing w:val="-4"/>
          <w:sz w:val="28"/>
          <w:szCs w:val="28"/>
          <w:lang w:val="en-GB"/>
        </w:rPr>
        <w:t>60</w:t>
      </w:r>
      <w:r w:rsidR="00865BE2" w:rsidRPr="002E3B38">
        <w:rPr>
          <w:rFonts w:ascii="Browallia New" w:eastAsia="Arial Unicode MS" w:hAnsi="Browallia New" w:cs="Browallia New"/>
          <w:spacing w:val="-4"/>
          <w:sz w:val="28"/>
          <w:szCs w:val="28"/>
        </w:rPr>
        <w:t xml:space="preserve"> </w:t>
      </w:r>
      <w:r w:rsidRPr="002E3B38">
        <w:rPr>
          <w:rFonts w:ascii="Browallia New" w:eastAsia="Arial Unicode MS" w:hAnsi="Browallia New" w:cs="Browallia New"/>
          <w:sz w:val="28"/>
          <w:szCs w:val="28"/>
          <w:cs/>
        </w:rPr>
        <w:t>ต่อปี</w:t>
      </w:r>
      <w:r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cs/>
        </w:rPr>
        <w:t xml:space="preserve"> </w:t>
      </w:r>
    </w:p>
    <w:p w14:paraId="33EF4A9D" w14:textId="77777777" w:rsidR="00F44726" w:rsidRPr="002E3B38" w:rsidRDefault="00F44726"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015C9D41" w14:textId="01498146" w:rsidR="00F44726" w:rsidRPr="002E3B38" w:rsidRDefault="00F44726" w:rsidP="000D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rPr>
        <w:t xml:space="preserve">31 </w:t>
      </w:r>
      <w:r w:rsidRPr="002E3B38">
        <w:rPr>
          <w:rFonts w:ascii="Browallia New" w:eastAsia="Arial Unicode MS" w:hAnsi="Browallia New" w:cs="Browallia New"/>
          <w:sz w:val="28"/>
          <w:szCs w:val="28"/>
          <w:cs/>
        </w:rPr>
        <w:t xml:space="preserve">ธันวาคม </w:t>
      </w:r>
      <w:r w:rsidRPr="002E3B38">
        <w:rPr>
          <w:rFonts w:ascii="Browallia New" w:eastAsia="Arial Unicode MS" w:hAnsi="Browallia New" w:cs="Browallia New"/>
          <w:sz w:val="28"/>
          <w:szCs w:val="28"/>
        </w:rPr>
        <w:t xml:space="preserve">2567 </w:t>
      </w:r>
      <w:r w:rsidRPr="002E3B38">
        <w:rPr>
          <w:rFonts w:ascii="Browallia New" w:eastAsia="Arial Unicode MS" w:hAnsi="Browallia New" w:cs="Browallia New"/>
          <w:sz w:val="28"/>
          <w:szCs w:val="28"/>
          <w:cs/>
        </w:rPr>
        <w:t xml:space="preserve">และ </w:t>
      </w:r>
      <w:r w:rsidRPr="002E3B38">
        <w:rPr>
          <w:rFonts w:ascii="Browallia New" w:eastAsia="Arial Unicode MS" w:hAnsi="Browallia New" w:cs="Browallia New"/>
          <w:sz w:val="28"/>
          <w:szCs w:val="28"/>
        </w:rPr>
        <w:t xml:space="preserve">2566 </w:t>
      </w:r>
      <w:r w:rsidRPr="002E3B38">
        <w:rPr>
          <w:rFonts w:ascii="Browallia New" w:eastAsia="Arial Unicode MS" w:hAnsi="Browallia New" w:cs="Browallia New"/>
          <w:sz w:val="28"/>
          <w:szCs w:val="28"/>
          <w:cs/>
        </w:rPr>
        <w:t xml:space="preserve">บริษัทได้นำบัญชีเงินฝากธนาคารจำนวน </w:t>
      </w:r>
      <w:r w:rsidR="00C86756" w:rsidRPr="002E3B38">
        <w:rPr>
          <w:rFonts w:ascii="Browallia New" w:eastAsia="Arial Unicode MS" w:hAnsi="Browallia New" w:cs="Browallia New"/>
          <w:sz w:val="28"/>
          <w:szCs w:val="28"/>
        </w:rPr>
        <w:t>175.98</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ล้านบาท และ </w:t>
      </w:r>
      <w:r w:rsidRPr="002E3B38">
        <w:rPr>
          <w:rFonts w:ascii="Browallia New" w:eastAsia="Arial Unicode MS" w:hAnsi="Browallia New" w:cs="Browallia New"/>
          <w:sz w:val="28"/>
          <w:szCs w:val="28"/>
        </w:rPr>
        <w:t xml:space="preserve">135.00 </w:t>
      </w:r>
      <w:r w:rsidR="000F3FB1" w:rsidRPr="002E3B38">
        <w:rPr>
          <w:rFonts w:ascii="Browallia New" w:eastAsia="Arial Unicode MS" w:hAnsi="Browallia New" w:cs="Browallia New"/>
          <w:sz w:val="28"/>
          <w:szCs w:val="28"/>
        </w:rPr>
        <w:br/>
      </w:r>
      <w:r w:rsidRPr="002E3B38">
        <w:rPr>
          <w:rFonts w:ascii="Browallia New" w:eastAsia="Arial Unicode MS" w:hAnsi="Browallia New" w:cs="Browallia New"/>
          <w:sz w:val="28"/>
          <w:szCs w:val="28"/>
          <w:cs/>
        </w:rPr>
        <w:t xml:space="preserve">ล้านบาท ตามลำดับ เพื่อใช้เป็นหลักประกันสำหรับเงินกู้ยืมระยะยาวจากสถาบันการเงินแห่งหนึ่ง อย่างไรก็ตาม </w:t>
      </w:r>
      <w:r w:rsidR="00D65F08" w:rsidRPr="002E3B38">
        <w:rPr>
          <w:rFonts w:ascii="Browallia New" w:eastAsia="Arial Unicode MS" w:hAnsi="Browallia New" w:cs="Browallia New"/>
          <w:sz w:val="28"/>
          <w:szCs w:val="28"/>
          <w:cs/>
        </w:rPr>
        <w:br/>
      </w:r>
      <w:r w:rsidRPr="002E3B38">
        <w:rPr>
          <w:rFonts w:ascii="Browallia New" w:eastAsia="Arial Unicode MS" w:hAnsi="Browallia New" w:cs="Browallia New"/>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4AF22ABD"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475E765E" w14:textId="77777777" w:rsidR="00F35E6D" w:rsidRPr="002E3B38" w:rsidRDefault="00F35E6D" w:rsidP="001866B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t>ลูกหนี้การค้าและลูกหนี้อื่น</w:t>
      </w:r>
      <w:r w:rsidRPr="002E3B38">
        <w:rPr>
          <w:rFonts w:ascii="Browallia New" w:hAnsi="Browallia New" w:cs="Browallia New"/>
          <w:b/>
          <w:bCs/>
          <w:color w:val="000000" w:themeColor="text1"/>
          <w:sz w:val="28"/>
          <w:szCs w:val="28"/>
        </w:rPr>
        <w:t xml:space="preserve"> - </w:t>
      </w:r>
      <w:r w:rsidRPr="002E3B38">
        <w:rPr>
          <w:rFonts w:ascii="Browallia New" w:hAnsi="Browallia New" w:cs="Browallia New"/>
          <w:b/>
          <w:bCs/>
          <w:color w:val="000000" w:themeColor="text1"/>
          <w:sz w:val="28"/>
          <w:szCs w:val="28"/>
          <w:cs/>
        </w:rPr>
        <w:t>สุทธิ</w:t>
      </w:r>
    </w:p>
    <w:p w14:paraId="0DEFC899"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075" w:type="dxa"/>
        <w:tblInd w:w="336" w:type="dxa"/>
        <w:tblLayout w:type="fixed"/>
        <w:tblLook w:val="0000" w:firstRow="0" w:lastRow="0" w:firstColumn="0" w:lastColumn="0" w:noHBand="0" w:noVBand="0"/>
      </w:tblPr>
      <w:tblGrid>
        <w:gridCol w:w="3539"/>
        <w:gridCol w:w="1210"/>
        <w:gridCol w:w="236"/>
        <w:gridCol w:w="1190"/>
        <w:gridCol w:w="241"/>
        <w:gridCol w:w="1210"/>
        <w:gridCol w:w="236"/>
        <w:gridCol w:w="1213"/>
      </w:tblGrid>
      <w:tr w:rsidR="00F35E6D" w:rsidRPr="002E3B38" w14:paraId="2ADA5AF2" w14:textId="77777777" w:rsidTr="001866B6">
        <w:trPr>
          <w:cantSplit/>
          <w:tblHeader/>
        </w:trPr>
        <w:tc>
          <w:tcPr>
            <w:tcW w:w="3539" w:type="dxa"/>
          </w:tcPr>
          <w:p w14:paraId="42EF3DE5"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36" w:type="dxa"/>
            <w:gridSpan w:val="7"/>
          </w:tcPr>
          <w:p w14:paraId="6F264963" w14:textId="281E40E3"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2E3B38">
              <w:rPr>
                <w:rFonts w:ascii="Browallia New" w:hAnsi="Browallia New" w:cs="Browallia New"/>
                <w:snapToGrid w:val="0"/>
                <w:sz w:val="24"/>
                <w:szCs w:val="24"/>
                <w:lang w:eastAsia="th-TH"/>
              </w:rPr>
              <w:t>(</w:t>
            </w:r>
            <w:proofErr w:type="gramStart"/>
            <w:r w:rsidRPr="002E3B38">
              <w:rPr>
                <w:rFonts w:ascii="Browallia New" w:hAnsi="Browallia New" w:cs="Browallia New"/>
                <w:snapToGrid w:val="0"/>
                <w:sz w:val="24"/>
                <w:szCs w:val="24"/>
                <w:cs/>
                <w:lang w:eastAsia="th-TH"/>
              </w:rPr>
              <w:t>หน่วย</w:t>
            </w:r>
            <w:r w:rsidRPr="002E3B38">
              <w:rPr>
                <w:rFonts w:ascii="Browallia New" w:hAnsi="Browallia New" w:cs="Browallia New"/>
                <w:snapToGrid w:val="0"/>
                <w:sz w:val="24"/>
                <w:szCs w:val="24"/>
                <w:lang w:eastAsia="th-TH"/>
              </w:rPr>
              <w:t xml:space="preserve"> :</w:t>
            </w:r>
            <w:proofErr w:type="gramEnd"/>
            <w:r w:rsidRPr="002E3B38">
              <w:rPr>
                <w:rFonts w:ascii="Browallia New" w:hAnsi="Browallia New" w:cs="Browallia New"/>
                <w:snapToGrid w:val="0"/>
                <w:sz w:val="24"/>
                <w:szCs w:val="24"/>
                <w:lang w:eastAsia="th-TH"/>
              </w:rPr>
              <w:t xml:space="preserve"> </w:t>
            </w:r>
            <w:r w:rsidRPr="002E3B38">
              <w:rPr>
                <w:rFonts w:ascii="Browallia New" w:hAnsi="Browallia New" w:cs="Browallia New"/>
                <w:snapToGrid w:val="0"/>
                <w:sz w:val="24"/>
                <w:szCs w:val="24"/>
                <w:cs/>
                <w:lang w:eastAsia="th-TH"/>
              </w:rPr>
              <w:t>บาท)</w:t>
            </w:r>
          </w:p>
        </w:tc>
      </w:tr>
      <w:tr w:rsidR="00F35E6D" w:rsidRPr="002E3B38" w14:paraId="6D7D2717" w14:textId="77777777" w:rsidTr="001866B6">
        <w:trPr>
          <w:cantSplit/>
          <w:tblHeader/>
        </w:trPr>
        <w:tc>
          <w:tcPr>
            <w:tcW w:w="3539" w:type="dxa"/>
          </w:tcPr>
          <w:p w14:paraId="15DFB2AF"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36" w:type="dxa"/>
            <w:gridSpan w:val="3"/>
            <w:tcBorders>
              <w:bottom w:val="single" w:sz="4" w:space="0" w:color="auto"/>
            </w:tcBorders>
          </w:tcPr>
          <w:p w14:paraId="41D6A2F7" w14:textId="6AE39116" w:rsidR="00F35E6D"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2E3B38">
              <w:rPr>
                <w:rFonts w:ascii="Browallia New" w:hAnsi="Browallia New" w:cs="Browallia New"/>
                <w:sz w:val="24"/>
                <w:szCs w:val="24"/>
                <w:cs/>
              </w:rPr>
              <w:t>งบการเงินรวม</w:t>
            </w:r>
          </w:p>
        </w:tc>
        <w:tc>
          <w:tcPr>
            <w:tcW w:w="241" w:type="dxa"/>
          </w:tcPr>
          <w:p w14:paraId="6236AAD4"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659" w:type="dxa"/>
            <w:gridSpan w:val="3"/>
            <w:tcBorders>
              <w:bottom w:val="single" w:sz="4" w:space="0" w:color="auto"/>
            </w:tcBorders>
          </w:tcPr>
          <w:p w14:paraId="664483B2" w14:textId="19924DA1" w:rsidR="00F35E6D"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2E3B38">
              <w:rPr>
                <w:rFonts w:ascii="Browallia New" w:hAnsi="Browallia New" w:cs="Browallia New"/>
                <w:sz w:val="24"/>
                <w:szCs w:val="24"/>
                <w:cs/>
              </w:rPr>
              <w:t>งบการเงินเฉพาะบริษัท</w:t>
            </w:r>
          </w:p>
        </w:tc>
      </w:tr>
      <w:tr w:rsidR="002212B7" w:rsidRPr="002E3B38" w14:paraId="0B1FABAC" w14:textId="77777777" w:rsidTr="001866B6">
        <w:trPr>
          <w:cantSplit/>
          <w:tblHeader/>
        </w:trPr>
        <w:tc>
          <w:tcPr>
            <w:tcW w:w="3539" w:type="dxa"/>
          </w:tcPr>
          <w:p w14:paraId="75519EFA" w14:textId="77777777" w:rsidR="002212B7" w:rsidRPr="002E3B38" w:rsidRDefault="002212B7" w:rsidP="002212B7">
            <w:pPr>
              <w:pStyle w:val="a0"/>
              <w:tabs>
                <w:tab w:val="clear" w:pos="360"/>
                <w:tab w:val="clear" w:pos="720"/>
                <w:tab w:val="clear" w:pos="1080"/>
                <w:tab w:val="left" w:pos="38"/>
              </w:tabs>
              <w:rPr>
                <w:rFonts w:ascii="Browallia New" w:hAnsi="Browallia New" w:cs="Browallia New"/>
                <w:sz w:val="24"/>
                <w:szCs w:val="24"/>
                <w:lang w:val="en-US"/>
              </w:rPr>
            </w:pPr>
          </w:p>
        </w:tc>
        <w:tc>
          <w:tcPr>
            <w:tcW w:w="1210" w:type="dxa"/>
            <w:tcBorders>
              <w:top w:val="single" w:sz="4" w:space="0" w:color="auto"/>
              <w:bottom w:val="single" w:sz="4" w:space="0" w:color="auto"/>
            </w:tcBorders>
            <w:vAlign w:val="bottom"/>
          </w:tcPr>
          <w:p w14:paraId="574CE650" w14:textId="10288309"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r w:rsidRPr="002E3B38">
              <w:rPr>
                <w:rFonts w:ascii="Browallia New" w:hAnsi="Browallia New" w:cs="Browallia New"/>
                <w:sz w:val="24"/>
                <w:szCs w:val="24"/>
                <w:lang w:val="en-GB"/>
              </w:rPr>
              <w:t>2567</w:t>
            </w:r>
          </w:p>
        </w:tc>
        <w:tc>
          <w:tcPr>
            <w:tcW w:w="236" w:type="dxa"/>
            <w:tcBorders>
              <w:top w:val="single" w:sz="4" w:space="0" w:color="auto"/>
            </w:tcBorders>
            <w:vAlign w:val="bottom"/>
          </w:tcPr>
          <w:p w14:paraId="3C2C70E4" w14:textId="77777777"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190" w:type="dxa"/>
            <w:tcBorders>
              <w:top w:val="single" w:sz="4" w:space="0" w:color="auto"/>
              <w:bottom w:val="single" w:sz="4" w:space="0" w:color="auto"/>
            </w:tcBorders>
            <w:vAlign w:val="bottom"/>
          </w:tcPr>
          <w:p w14:paraId="0FF3AEE7" w14:textId="37808910"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r w:rsidRPr="002E3B38">
              <w:rPr>
                <w:rFonts w:ascii="Browallia New" w:hAnsi="Browallia New" w:cs="Browallia New"/>
                <w:sz w:val="24"/>
                <w:szCs w:val="24"/>
                <w:lang w:val="en-GB"/>
              </w:rPr>
              <w:t>2566</w:t>
            </w:r>
          </w:p>
        </w:tc>
        <w:tc>
          <w:tcPr>
            <w:tcW w:w="241" w:type="dxa"/>
            <w:vAlign w:val="bottom"/>
          </w:tcPr>
          <w:p w14:paraId="12897FC1" w14:textId="77777777"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210" w:type="dxa"/>
            <w:tcBorders>
              <w:bottom w:val="single" w:sz="4" w:space="0" w:color="auto"/>
            </w:tcBorders>
            <w:vAlign w:val="bottom"/>
          </w:tcPr>
          <w:p w14:paraId="3FF6CC8E" w14:textId="75610855" w:rsidR="002212B7" w:rsidRPr="002E3B38" w:rsidRDefault="002212B7" w:rsidP="002212B7">
            <w:pPr>
              <w:tabs>
                <w:tab w:val="clear" w:pos="907"/>
              </w:tabs>
              <w:spacing w:line="240" w:lineRule="auto"/>
              <w:ind w:left="-108" w:right="-108"/>
              <w:jc w:val="center"/>
              <w:rPr>
                <w:rFonts w:ascii="Browallia New" w:hAnsi="Browallia New" w:cs="Browallia New"/>
                <w:sz w:val="24"/>
                <w:szCs w:val="24"/>
              </w:rPr>
            </w:pPr>
            <w:r w:rsidRPr="002E3B38">
              <w:rPr>
                <w:rFonts w:ascii="Browallia New" w:hAnsi="Browallia New" w:cs="Browallia New"/>
                <w:sz w:val="24"/>
                <w:szCs w:val="24"/>
                <w:lang w:val="en-GB"/>
              </w:rPr>
              <w:t>256</w:t>
            </w:r>
            <w:r w:rsidRPr="002E3B38">
              <w:rPr>
                <w:rFonts w:ascii="Browallia New" w:hAnsi="Browallia New" w:cs="Browallia New"/>
                <w:sz w:val="24"/>
                <w:szCs w:val="24"/>
              </w:rPr>
              <w:t>7</w:t>
            </w:r>
          </w:p>
        </w:tc>
        <w:tc>
          <w:tcPr>
            <w:tcW w:w="236" w:type="dxa"/>
            <w:tcBorders>
              <w:top w:val="single" w:sz="4" w:space="0" w:color="auto"/>
            </w:tcBorders>
            <w:vAlign w:val="bottom"/>
          </w:tcPr>
          <w:p w14:paraId="7A123B53" w14:textId="77777777"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p>
        </w:tc>
        <w:tc>
          <w:tcPr>
            <w:tcW w:w="1213" w:type="dxa"/>
            <w:tcBorders>
              <w:top w:val="single" w:sz="4" w:space="0" w:color="auto"/>
              <w:bottom w:val="single" w:sz="4" w:space="0" w:color="auto"/>
            </w:tcBorders>
            <w:vAlign w:val="bottom"/>
          </w:tcPr>
          <w:p w14:paraId="287AD3E4" w14:textId="4EE1C4C4" w:rsidR="002212B7" w:rsidRPr="002E3B38" w:rsidRDefault="002212B7" w:rsidP="002212B7">
            <w:pPr>
              <w:tabs>
                <w:tab w:val="clear" w:pos="907"/>
              </w:tabs>
              <w:spacing w:line="240" w:lineRule="auto"/>
              <w:ind w:left="-108" w:right="-108"/>
              <w:jc w:val="center"/>
              <w:rPr>
                <w:rFonts w:ascii="Browallia New" w:hAnsi="Browallia New" w:cs="Browallia New"/>
                <w:sz w:val="24"/>
                <w:szCs w:val="24"/>
                <w:cs/>
              </w:rPr>
            </w:pPr>
            <w:r w:rsidRPr="002E3B38">
              <w:rPr>
                <w:rFonts w:ascii="Browallia New" w:hAnsi="Browallia New" w:cs="Browallia New"/>
                <w:sz w:val="24"/>
                <w:szCs w:val="24"/>
                <w:lang w:val="en-GB"/>
              </w:rPr>
              <w:t>2566</w:t>
            </w:r>
          </w:p>
        </w:tc>
      </w:tr>
      <w:tr w:rsidR="00F35E6D" w:rsidRPr="002E3B38" w14:paraId="1E1BAF2D" w14:textId="77777777" w:rsidTr="001866B6">
        <w:trPr>
          <w:cantSplit/>
          <w:tblHeader/>
        </w:trPr>
        <w:tc>
          <w:tcPr>
            <w:tcW w:w="3539" w:type="dxa"/>
            <w:vAlign w:val="bottom"/>
          </w:tcPr>
          <w:p w14:paraId="590990CB"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0" w:type="dxa"/>
            <w:vAlign w:val="bottom"/>
          </w:tcPr>
          <w:p w14:paraId="5F049522"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36" w:type="dxa"/>
          </w:tcPr>
          <w:p w14:paraId="4DDA2DF1"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90" w:type="dxa"/>
            <w:vAlign w:val="bottom"/>
          </w:tcPr>
          <w:p w14:paraId="4621424E"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1" w:type="dxa"/>
          </w:tcPr>
          <w:p w14:paraId="04F97651"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0" w:type="dxa"/>
          </w:tcPr>
          <w:p w14:paraId="713CBBF1"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36" w:type="dxa"/>
          </w:tcPr>
          <w:p w14:paraId="4203076F"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13" w:type="dxa"/>
          </w:tcPr>
          <w:p w14:paraId="094102F9"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2F1F0B" w:rsidRPr="002E3B38" w14:paraId="5E36E3A0" w14:textId="77777777" w:rsidTr="001866B6">
        <w:trPr>
          <w:cantSplit/>
        </w:trPr>
        <w:tc>
          <w:tcPr>
            <w:tcW w:w="3539" w:type="dxa"/>
            <w:vAlign w:val="bottom"/>
          </w:tcPr>
          <w:p w14:paraId="271C04FA"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ลูกหนี้การค้า</w:t>
            </w:r>
            <w:r w:rsidRPr="002E3B38">
              <w:rPr>
                <w:rFonts w:ascii="Browallia New" w:hAnsi="Browallia New" w:cs="Browallia New"/>
                <w:sz w:val="24"/>
                <w:szCs w:val="24"/>
              </w:rPr>
              <w:t xml:space="preserve"> - </w:t>
            </w:r>
            <w:r w:rsidRPr="002E3B38">
              <w:rPr>
                <w:rFonts w:ascii="Browallia New" w:hAnsi="Browallia New" w:cs="Browallia New"/>
                <w:sz w:val="24"/>
                <w:szCs w:val="24"/>
                <w:cs/>
              </w:rPr>
              <w:t>กิจการอื่น</w:t>
            </w:r>
          </w:p>
        </w:tc>
        <w:tc>
          <w:tcPr>
            <w:tcW w:w="1210" w:type="dxa"/>
          </w:tcPr>
          <w:p w14:paraId="78F7A410" w14:textId="1B460B5D"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294,499,141</w:t>
            </w:r>
          </w:p>
        </w:tc>
        <w:tc>
          <w:tcPr>
            <w:tcW w:w="236" w:type="dxa"/>
          </w:tcPr>
          <w:p w14:paraId="4F5DF153"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4"/>
                <w:szCs w:val="24"/>
                <w:u w:val="single"/>
              </w:rPr>
            </w:pPr>
          </w:p>
        </w:tc>
        <w:tc>
          <w:tcPr>
            <w:tcW w:w="1190" w:type="dxa"/>
            <w:vAlign w:val="bottom"/>
          </w:tcPr>
          <w:p w14:paraId="61FFCC33" w14:textId="0FDA72B0"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317</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765</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688</w:t>
            </w:r>
          </w:p>
        </w:tc>
        <w:tc>
          <w:tcPr>
            <w:tcW w:w="241" w:type="dxa"/>
          </w:tcPr>
          <w:p w14:paraId="2D49B292"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7F54500B" w14:textId="79FF9165"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lang w:val="en-GB"/>
              </w:rPr>
              <w:t>8,815,693</w:t>
            </w:r>
          </w:p>
        </w:tc>
        <w:tc>
          <w:tcPr>
            <w:tcW w:w="236" w:type="dxa"/>
          </w:tcPr>
          <w:p w14:paraId="608FC15C"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05F9E0EF" w14:textId="2FA50E1B"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16</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035</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835</w:t>
            </w:r>
          </w:p>
        </w:tc>
      </w:tr>
      <w:tr w:rsidR="002F1F0B" w:rsidRPr="002E3B38" w14:paraId="31CE55FF" w14:textId="77777777" w:rsidTr="001866B6">
        <w:trPr>
          <w:cantSplit/>
          <w:trHeight w:val="135"/>
        </w:trPr>
        <w:tc>
          <w:tcPr>
            <w:tcW w:w="3539" w:type="dxa"/>
            <w:vAlign w:val="bottom"/>
          </w:tcPr>
          <w:p w14:paraId="7AC750CE" w14:textId="7474B84A"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ลูกหนี้การค้า</w:t>
            </w:r>
            <w:r w:rsidRPr="002E3B38">
              <w:rPr>
                <w:rFonts w:ascii="Browallia New" w:hAnsi="Browallia New" w:cs="Browallia New"/>
                <w:sz w:val="24"/>
                <w:szCs w:val="24"/>
              </w:rPr>
              <w:t xml:space="preserve"> - </w:t>
            </w:r>
            <w:r w:rsidR="00775B9A" w:rsidRPr="002E3B38">
              <w:rPr>
                <w:rFonts w:ascii="Browallia New" w:hAnsi="Browallia New" w:cs="Browallia New"/>
                <w:sz w:val="24"/>
                <w:szCs w:val="24"/>
                <w:cs/>
              </w:rPr>
              <w:t>บริษัทที่เกี่ยวข้องกัน</w:t>
            </w:r>
          </w:p>
        </w:tc>
        <w:tc>
          <w:tcPr>
            <w:tcW w:w="1210" w:type="dxa"/>
          </w:tcPr>
          <w:p w14:paraId="4B73ED51" w14:textId="13ACBDA0"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254,472</w:t>
            </w:r>
          </w:p>
        </w:tc>
        <w:tc>
          <w:tcPr>
            <w:tcW w:w="236" w:type="dxa"/>
          </w:tcPr>
          <w:p w14:paraId="39640748"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4D781A3D" w14:textId="0CA5B37C"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584</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263</w:t>
            </w:r>
          </w:p>
        </w:tc>
        <w:tc>
          <w:tcPr>
            <w:tcW w:w="241" w:type="dxa"/>
          </w:tcPr>
          <w:p w14:paraId="13938223"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1CF42261" w14:textId="6E03093E"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661,082,163</w:t>
            </w:r>
          </w:p>
        </w:tc>
        <w:tc>
          <w:tcPr>
            <w:tcW w:w="236" w:type="dxa"/>
          </w:tcPr>
          <w:p w14:paraId="5CD7966A"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5B23CAB" w14:textId="245DCD35" w:rsidR="002F1F0B" w:rsidRPr="002E3B38" w:rsidRDefault="002F1F0B"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613</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852</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842</w:t>
            </w:r>
          </w:p>
        </w:tc>
      </w:tr>
      <w:tr w:rsidR="002F1F0B" w:rsidRPr="002E3B38" w14:paraId="2175E56C" w14:textId="77777777" w:rsidTr="001866B6">
        <w:trPr>
          <w:cantSplit/>
          <w:trHeight w:val="135"/>
        </w:trPr>
        <w:tc>
          <w:tcPr>
            <w:tcW w:w="3539" w:type="dxa"/>
            <w:vAlign w:val="bottom"/>
          </w:tcPr>
          <w:p w14:paraId="53C5E45D"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ลูกหนี้อื่น</w:t>
            </w:r>
            <w:r w:rsidRPr="002E3B38">
              <w:rPr>
                <w:rFonts w:ascii="Browallia New" w:hAnsi="Browallia New" w:cs="Browallia New"/>
                <w:sz w:val="24"/>
                <w:szCs w:val="24"/>
              </w:rPr>
              <w:t xml:space="preserve"> - </w:t>
            </w:r>
            <w:r w:rsidRPr="002E3B38">
              <w:rPr>
                <w:rFonts w:ascii="Browallia New" w:hAnsi="Browallia New" w:cs="Browallia New"/>
                <w:sz w:val="24"/>
                <w:szCs w:val="24"/>
                <w:cs/>
              </w:rPr>
              <w:t>กิจการอื่น</w:t>
            </w:r>
          </w:p>
        </w:tc>
        <w:tc>
          <w:tcPr>
            <w:tcW w:w="1210" w:type="dxa"/>
          </w:tcPr>
          <w:p w14:paraId="69D69D9F" w14:textId="3054C75B"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224,733</w:t>
            </w:r>
          </w:p>
        </w:tc>
        <w:tc>
          <w:tcPr>
            <w:tcW w:w="236" w:type="dxa"/>
          </w:tcPr>
          <w:p w14:paraId="6969D4CB"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1C156F80" w14:textId="6A09FDE0"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477,172</w:t>
            </w:r>
          </w:p>
        </w:tc>
        <w:tc>
          <w:tcPr>
            <w:tcW w:w="241" w:type="dxa"/>
          </w:tcPr>
          <w:p w14:paraId="7D634FB9"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5F65E52" w14:textId="4DBE3A7A" w:rsidR="002F1F0B" w:rsidRPr="002E3B38" w:rsidRDefault="002324ED" w:rsidP="002324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8,437</w:t>
            </w:r>
          </w:p>
        </w:tc>
        <w:tc>
          <w:tcPr>
            <w:tcW w:w="236" w:type="dxa"/>
          </w:tcPr>
          <w:p w14:paraId="378D6235"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45FD4CBE" w14:textId="472CB07F" w:rsidR="002F1F0B" w:rsidRPr="002E3B38" w:rsidRDefault="002F1F0B"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57,735</w:t>
            </w:r>
          </w:p>
        </w:tc>
      </w:tr>
      <w:tr w:rsidR="002F1F0B" w:rsidRPr="002E3B38" w14:paraId="13641080" w14:textId="77777777" w:rsidTr="001866B6">
        <w:trPr>
          <w:cantSplit/>
          <w:trHeight w:val="135"/>
        </w:trPr>
        <w:tc>
          <w:tcPr>
            <w:tcW w:w="3539" w:type="dxa"/>
            <w:vAlign w:val="bottom"/>
          </w:tcPr>
          <w:p w14:paraId="42EF3641" w14:textId="6572A1E1"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ลูกหนี้อื่น</w:t>
            </w:r>
            <w:r w:rsidRPr="002E3B38">
              <w:rPr>
                <w:rFonts w:ascii="Browallia New" w:hAnsi="Browallia New" w:cs="Browallia New"/>
                <w:sz w:val="24"/>
                <w:szCs w:val="24"/>
              </w:rPr>
              <w:t xml:space="preserve"> - </w:t>
            </w:r>
            <w:r w:rsidR="00775B9A" w:rsidRPr="002E3B38">
              <w:rPr>
                <w:rFonts w:ascii="Browallia New" w:hAnsi="Browallia New" w:cs="Browallia New"/>
                <w:sz w:val="24"/>
                <w:szCs w:val="24"/>
                <w:cs/>
              </w:rPr>
              <w:t>บริษัทที่เกี่ยวข้องกัน</w:t>
            </w:r>
          </w:p>
        </w:tc>
        <w:tc>
          <w:tcPr>
            <w:tcW w:w="1210" w:type="dxa"/>
          </w:tcPr>
          <w:p w14:paraId="6E01232B" w14:textId="6E4BB447"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3,609</w:t>
            </w:r>
          </w:p>
        </w:tc>
        <w:tc>
          <w:tcPr>
            <w:tcW w:w="236" w:type="dxa"/>
          </w:tcPr>
          <w:p w14:paraId="3CAF145E"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23AD3BC8" w14:textId="47C1821F"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1</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346</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950</w:t>
            </w:r>
          </w:p>
        </w:tc>
        <w:tc>
          <w:tcPr>
            <w:tcW w:w="241" w:type="dxa"/>
          </w:tcPr>
          <w:p w14:paraId="47DB3522"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3F922C26" w14:textId="6628683A"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728,031</w:t>
            </w:r>
          </w:p>
        </w:tc>
        <w:tc>
          <w:tcPr>
            <w:tcW w:w="236" w:type="dxa"/>
          </w:tcPr>
          <w:p w14:paraId="65B47CA1"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81E099F" w14:textId="615B73AE" w:rsidR="002F1F0B" w:rsidRPr="002E3B38" w:rsidRDefault="002F1F0B"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6</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459</w:t>
            </w:r>
          </w:p>
        </w:tc>
      </w:tr>
      <w:tr w:rsidR="002F1F0B" w:rsidRPr="002E3B38" w14:paraId="50C6E83F" w14:textId="77777777" w:rsidTr="001866B6">
        <w:trPr>
          <w:cantSplit/>
          <w:trHeight w:val="135"/>
        </w:trPr>
        <w:tc>
          <w:tcPr>
            <w:tcW w:w="3539" w:type="dxa"/>
            <w:vAlign w:val="bottom"/>
          </w:tcPr>
          <w:p w14:paraId="00D9BC05"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eastAsia="Arial Unicode MS" w:hAnsi="Browallia New" w:cs="Browallia New"/>
                <w:sz w:val="24"/>
                <w:szCs w:val="24"/>
                <w:cs/>
              </w:rPr>
              <w:t xml:space="preserve">รายได้ค้างรับ </w:t>
            </w:r>
            <w:r w:rsidRPr="002E3B38">
              <w:rPr>
                <w:rFonts w:ascii="Browallia New" w:hAnsi="Browallia New" w:cs="Browallia New"/>
                <w:sz w:val="24"/>
                <w:szCs w:val="24"/>
              </w:rPr>
              <w:t xml:space="preserve">- </w:t>
            </w:r>
            <w:r w:rsidRPr="002E3B38">
              <w:rPr>
                <w:rFonts w:ascii="Browallia New" w:hAnsi="Browallia New" w:cs="Browallia New"/>
                <w:sz w:val="24"/>
                <w:szCs w:val="24"/>
                <w:cs/>
              </w:rPr>
              <w:t>กิจการอื่น</w:t>
            </w:r>
          </w:p>
        </w:tc>
        <w:tc>
          <w:tcPr>
            <w:tcW w:w="1210" w:type="dxa"/>
          </w:tcPr>
          <w:p w14:paraId="3C0EC42A" w14:textId="255A14BE"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70,331,671</w:t>
            </w:r>
          </w:p>
        </w:tc>
        <w:tc>
          <w:tcPr>
            <w:tcW w:w="236" w:type="dxa"/>
          </w:tcPr>
          <w:p w14:paraId="1D884984"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10790C1F" w14:textId="3A4BD656"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88</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688</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045</w:t>
            </w:r>
          </w:p>
        </w:tc>
        <w:tc>
          <w:tcPr>
            <w:tcW w:w="241" w:type="dxa"/>
          </w:tcPr>
          <w:p w14:paraId="0ED2B976"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4521A02F" w14:textId="59E86F70"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25,735,557</w:t>
            </w:r>
          </w:p>
        </w:tc>
        <w:tc>
          <w:tcPr>
            <w:tcW w:w="236" w:type="dxa"/>
          </w:tcPr>
          <w:p w14:paraId="360B0D62"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10D2810" w14:textId="03DE0853" w:rsidR="002F1F0B" w:rsidRPr="002E3B38" w:rsidRDefault="002F1F0B"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17</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394</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lang w:val="en-GB"/>
              </w:rPr>
              <w:t>364</w:t>
            </w:r>
          </w:p>
        </w:tc>
      </w:tr>
      <w:tr w:rsidR="00D371EF" w:rsidRPr="002E3B38" w14:paraId="75E95650" w14:textId="77777777" w:rsidTr="001866B6">
        <w:trPr>
          <w:cantSplit/>
          <w:trHeight w:val="135"/>
        </w:trPr>
        <w:tc>
          <w:tcPr>
            <w:tcW w:w="3539" w:type="dxa"/>
            <w:vAlign w:val="bottom"/>
          </w:tcPr>
          <w:p w14:paraId="361CB0D2"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2E3B38">
              <w:rPr>
                <w:rFonts w:ascii="Browallia New" w:hAnsi="Browallia New" w:cs="Browallia New"/>
                <w:sz w:val="24"/>
                <w:szCs w:val="24"/>
                <w:cs/>
              </w:rPr>
              <w:t>สินทรัพย์ที่เกิดจากสัญญา</w:t>
            </w:r>
          </w:p>
        </w:tc>
        <w:tc>
          <w:tcPr>
            <w:tcW w:w="1210" w:type="dxa"/>
          </w:tcPr>
          <w:p w14:paraId="05B84428" w14:textId="68F357AC"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 xml:space="preserve">          -</w:t>
            </w:r>
          </w:p>
        </w:tc>
        <w:tc>
          <w:tcPr>
            <w:tcW w:w="236" w:type="dxa"/>
          </w:tcPr>
          <w:p w14:paraId="091B5A2C"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795F00D4" w14:textId="578DD116"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3,256,503</w:t>
            </w:r>
          </w:p>
        </w:tc>
        <w:tc>
          <w:tcPr>
            <w:tcW w:w="241" w:type="dxa"/>
          </w:tcPr>
          <w:p w14:paraId="4CAFC3B8"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0DF449AE" w14:textId="38ACA405" w:rsidR="00D371EF" w:rsidRPr="002E3B38" w:rsidRDefault="00D371EF" w:rsidP="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napToGrid w:val="0"/>
                <w:sz w:val="24"/>
                <w:szCs w:val="24"/>
                <w:lang w:val="en-GB" w:eastAsia="zh-CN"/>
              </w:rPr>
            </w:pPr>
            <w:r w:rsidRPr="002E3B38">
              <w:rPr>
                <w:rFonts w:ascii="Browallia New" w:eastAsia="Arial Unicode MS" w:hAnsi="Browallia New" w:cs="Browallia New"/>
                <w:sz w:val="24"/>
                <w:szCs w:val="24"/>
                <w:lang w:val="en-GB"/>
              </w:rPr>
              <w:t xml:space="preserve">          -</w:t>
            </w:r>
          </w:p>
        </w:tc>
        <w:tc>
          <w:tcPr>
            <w:tcW w:w="236" w:type="dxa"/>
          </w:tcPr>
          <w:p w14:paraId="6FBB57E6"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0127FB89" w14:textId="286340C9" w:rsidR="00D371EF" w:rsidRPr="002E3B38" w:rsidRDefault="00D371EF" w:rsidP="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3,256,503</w:t>
            </w:r>
          </w:p>
        </w:tc>
      </w:tr>
      <w:tr w:rsidR="002F1F0B" w:rsidRPr="002E3B38" w14:paraId="042D2D24" w14:textId="77777777" w:rsidTr="001866B6">
        <w:trPr>
          <w:cantSplit/>
          <w:trHeight w:val="135"/>
        </w:trPr>
        <w:tc>
          <w:tcPr>
            <w:tcW w:w="3539" w:type="dxa"/>
            <w:vAlign w:val="center"/>
          </w:tcPr>
          <w:p w14:paraId="13A126F7"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เงินทดรองจ่าย</w:t>
            </w:r>
            <w:r w:rsidRPr="002E3B38">
              <w:rPr>
                <w:rFonts w:ascii="Browallia New" w:hAnsi="Browallia New" w:cs="Browallia New"/>
                <w:sz w:val="24"/>
                <w:szCs w:val="24"/>
              </w:rPr>
              <w:t xml:space="preserve"> - </w:t>
            </w:r>
            <w:r w:rsidRPr="002E3B38">
              <w:rPr>
                <w:rFonts w:ascii="Browallia New" w:hAnsi="Browallia New" w:cs="Browallia New"/>
                <w:sz w:val="24"/>
                <w:szCs w:val="24"/>
                <w:cs/>
              </w:rPr>
              <w:t>พนักงาน</w:t>
            </w:r>
          </w:p>
        </w:tc>
        <w:tc>
          <w:tcPr>
            <w:tcW w:w="1210" w:type="dxa"/>
          </w:tcPr>
          <w:p w14:paraId="28607FF7" w14:textId="7C9EAC18"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2,499,241</w:t>
            </w:r>
          </w:p>
        </w:tc>
        <w:tc>
          <w:tcPr>
            <w:tcW w:w="236" w:type="dxa"/>
          </w:tcPr>
          <w:p w14:paraId="1919DCFB"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103F5025" w14:textId="1587A635" w:rsidR="002F1F0B" w:rsidRPr="002E3B38" w:rsidRDefault="002324ED"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3,822,123</w:t>
            </w:r>
          </w:p>
        </w:tc>
        <w:tc>
          <w:tcPr>
            <w:tcW w:w="241" w:type="dxa"/>
          </w:tcPr>
          <w:p w14:paraId="67F24F71"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55DE7E23" w14:textId="66F172FF"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napToGrid w:val="0"/>
                <w:sz w:val="24"/>
                <w:szCs w:val="24"/>
                <w:lang w:val="en-GB" w:eastAsia="zh-CN"/>
              </w:rPr>
            </w:pPr>
            <w:r w:rsidRPr="002E3B38">
              <w:rPr>
                <w:rFonts w:ascii="Browallia New" w:eastAsia="Arial Unicode MS" w:hAnsi="Browallia New" w:cs="Browallia New"/>
                <w:snapToGrid w:val="0"/>
                <w:sz w:val="24"/>
                <w:szCs w:val="24"/>
                <w:lang w:val="en-GB" w:eastAsia="zh-CN"/>
              </w:rPr>
              <w:t>60,000</w:t>
            </w:r>
          </w:p>
        </w:tc>
        <w:tc>
          <w:tcPr>
            <w:tcW w:w="236" w:type="dxa"/>
          </w:tcPr>
          <w:p w14:paraId="5399E79F"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52578F9C" w14:textId="0B65BEFB" w:rsidR="002F1F0B" w:rsidRPr="002E3B38" w:rsidRDefault="002324ED"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130,085</w:t>
            </w:r>
          </w:p>
        </w:tc>
      </w:tr>
      <w:tr w:rsidR="00D371EF" w:rsidRPr="002E3B38" w14:paraId="19CC3723" w14:textId="77777777" w:rsidTr="001866B6">
        <w:trPr>
          <w:cantSplit/>
          <w:trHeight w:val="135"/>
        </w:trPr>
        <w:tc>
          <w:tcPr>
            <w:tcW w:w="3539" w:type="dxa"/>
            <w:vAlign w:val="center"/>
          </w:tcPr>
          <w:p w14:paraId="54296CE8" w14:textId="6DE96E48"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ดอกเบี้ยค้างรับ </w:t>
            </w:r>
            <w:r w:rsidR="0003615B" w:rsidRPr="002E3B38">
              <w:rPr>
                <w:rFonts w:ascii="Browallia New" w:hAnsi="Browallia New" w:cs="Browallia New"/>
                <w:sz w:val="24"/>
                <w:szCs w:val="24"/>
              </w:rPr>
              <w:t>–</w:t>
            </w:r>
            <w:r w:rsidRPr="002E3B38">
              <w:rPr>
                <w:rFonts w:ascii="Browallia New" w:hAnsi="Browallia New" w:cs="Browallia New"/>
                <w:sz w:val="24"/>
                <w:szCs w:val="24"/>
                <w:cs/>
              </w:rPr>
              <w:t xml:space="preserve"> </w:t>
            </w:r>
            <w:r w:rsidR="0003615B" w:rsidRPr="002E3B38">
              <w:rPr>
                <w:rFonts w:ascii="Browallia New" w:hAnsi="Browallia New" w:cs="Browallia New"/>
                <w:sz w:val="24"/>
                <w:szCs w:val="24"/>
                <w:cs/>
              </w:rPr>
              <w:t>กิจการ</w:t>
            </w:r>
            <w:r w:rsidR="00775B9A" w:rsidRPr="002E3B38">
              <w:rPr>
                <w:rFonts w:ascii="Browallia New" w:hAnsi="Browallia New" w:cs="Browallia New"/>
                <w:sz w:val="24"/>
                <w:szCs w:val="24"/>
                <w:cs/>
              </w:rPr>
              <w:t>ที่เกี่ยวข้องกัน</w:t>
            </w:r>
          </w:p>
        </w:tc>
        <w:tc>
          <w:tcPr>
            <w:tcW w:w="1210" w:type="dxa"/>
          </w:tcPr>
          <w:p w14:paraId="5443EE46" w14:textId="70904B5D"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 xml:space="preserve">          -</w:t>
            </w:r>
          </w:p>
        </w:tc>
        <w:tc>
          <w:tcPr>
            <w:tcW w:w="236" w:type="dxa"/>
          </w:tcPr>
          <w:p w14:paraId="4D18E625"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4F41F6CD" w14:textId="06134FA3"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 xml:space="preserve">  2,489,884</w:t>
            </w:r>
          </w:p>
        </w:tc>
        <w:tc>
          <w:tcPr>
            <w:tcW w:w="241" w:type="dxa"/>
          </w:tcPr>
          <w:p w14:paraId="30A5FCC0"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ADE2944" w14:textId="6E21001B" w:rsidR="00D371EF" w:rsidRPr="002E3B38" w:rsidRDefault="004C2B40" w:rsidP="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4C2B40">
              <w:rPr>
                <w:rFonts w:ascii="Browallia New" w:hAnsi="Browallia New" w:cs="Browallia New"/>
                <w:sz w:val="24"/>
                <w:szCs w:val="24"/>
              </w:rPr>
              <w:t>77</w:t>
            </w:r>
            <w:r w:rsidR="00D371EF" w:rsidRPr="002E3B38">
              <w:rPr>
                <w:rFonts w:ascii="Browallia New" w:hAnsi="Browallia New" w:cs="Browallia New"/>
                <w:sz w:val="24"/>
                <w:szCs w:val="24"/>
              </w:rPr>
              <w:t>,</w:t>
            </w:r>
            <w:r w:rsidRPr="004C2B40">
              <w:rPr>
                <w:rFonts w:ascii="Browallia New" w:hAnsi="Browallia New" w:cs="Browallia New"/>
                <w:sz w:val="24"/>
                <w:szCs w:val="24"/>
              </w:rPr>
              <w:t>200</w:t>
            </w:r>
            <w:r w:rsidR="00D371EF" w:rsidRPr="002E3B38">
              <w:rPr>
                <w:rFonts w:ascii="Browallia New" w:hAnsi="Browallia New" w:cs="Browallia New"/>
                <w:sz w:val="24"/>
                <w:szCs w:val="24"/>
              </w:rPr>
              <w:t>,</w:t>
            </w:r>
            <w:r w:rsidRPr="004C2B40">
              <w:rPr>
                <w:rFonts w:ascii="Browallia New" w:hAnsi="Browallia New" w:cs="Browallia New"/>
                <w:sz w:val="24"/>
                <w:szCs w:val="24"/>
              </w:rPr>
              <w:t>652</w:t>
            </w:r>
          </w:p>
        </w:tc>
        <w:tc>
          <w:tcPr>
            <w:tcW w:w="236" w:type="dxa"/>
          </w:tcPr>
          <w:p w14:paraId="67E1F589" w14:textId="77777777" w:rsidR="00D371EF" w:rsidRPr="002E3B38" w:rsidRDefault="00D371EF" w:rsidP="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vAlign w:val="bottom"/>
          </w:tcPr>
          <w:p w14:paraId="62956EE5" w14:textId="06953A9A" w:rsidR="00D371EF" w:rsidRPr="002E3B38" w:rsidRDefault="00D371EF" w:rsidP="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rPr>
              <w:t>23,614,584</w:t>
            </w:r>
          </w:p>
        </w:tc>
      </w:tr>
      <w:tr w:rsidR="00D46A9E" w:rsidRPr="002E3B38" w14:paraId="4607D5D4" w14:textId="77777777">
        <w:trPr>
          <w:cantSplit/>
          <w:trHeight w:val="135"/>
        </w:trPr>
        <w:tc>
          <w:tcPr>
            <w:tcW w:w="3539" w:type="dxa"/>
            <w:vAlign w:val="bottom"/>
          </w:tcPr>
          <w:p w14:paraId="4A6BFB6D" w14:textId="60FBB42A" w:rsidR="00D46A9E" w:rsidRPr="002E3B38" w:rsidRDefault="00D46A9E" w:rsidP="00D4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เงินจ่ายล่วงหน้าค่าผลิตสินค้า</w:t>
            </w:r>
          </w:p>
        </w:tc>
        <w:tc>
          <w:tcPr>
            <w:tcW w:w="1210" w:type="dxa"/>
          </w:tcPr>
          <w:p w14:paraId="2B9969E7" w14:textId="1C3D69E6" w:rsidR="00D46A9E" w:rsidRPr="002E3B38" w:rsidRDefault="00D46A9E" w:rsidP="00BB7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lang w:val="en-GB"/>
              </w:rPr>
              <w:t xml:space="preserve">      </w:t>
            </w:r>
            <w:r w:rsidR="00BB700E" w:rsidRPr="002E3B38">
              <w:rPr>
                <w:rFonts w:ascii="Browallia New" w:eastAsia="Arial Unicode MS" w:hAnsi="Browallia New" w:cs="Browallia New"/>
                <w:sz w:val="24"/>
                <w:szCs w:val="24"/>
                <w:lang w:val="en-GB"/>
              </w:rPr>
              <w:t>4,089,76</w:t>
            </w:r>
            <w:r w:rsidR="005D7577" w:rsidRPr="002E3B38">
              <w:rPr>
                <w:rFonts w:ascii="Browallia New" w:eastAsia="Arial Unicode MS" w:hAnsi="Browallia New" w:cs="Browallia New"/>
                <w:sz w:val="24"/>
                <w:szCs w:val="24"/>
                <w:lang w:val="en-GB"/>
              </w:rPr>
              <w:t>5</w:t>
            </w:r>
          </w:p>
        </w:tc>
        <w:tc>
          <w:tcPr>
            <w:tcW w:w="236" w:type="dxa"/>
          </w:tcPr>
          <w:p w14:paraId="37808C93" w14:textId="77777777" w:rsidR="00D46A9E" w:rsidRPr="002E3B38" w:rsidRDefault="00D46A9E" w:rsidP="00D4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vAlign w:val="bottom"/>
          </w:tcPr>
          <w:p w14:paraId="599DAC15" w14:textId="40A725C7" w:rsidR="00D46A9E" w:rsidRPr="002E3B38" w:rsidRDefault="00D46A9E" w:rsidP="00D4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31,258,242</w:t>
            </w:r>
          </w:p>
        </w:tc>
        <w:tc>
          <w:tcPr>
            <w:tcW w:w="241" w:type="dxa"/>
          </w:tcPr>
          <w:p w14:paraId="10DF82D0" w14:textId="77777777" w:rsidR="00D46A9E" w:rsidRPr="002E3B38" w:rsidRDefault="00D46A9E" w:rsidP="00D4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Pr>
          <w:p w14:paraId="69AA2F97" w14:textId="42718EB2" w:rsidR="00D46A9E" w:rsidRPr="002E3B38" w:rsidRDefault="00D46A9E" w:rsidP="00D46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rPr>
            </w:pPr>
            <w:r w:rsidRPr="002E3B38">
              <w:rPr>
                <w:rFonts w:ascii="Browallia New" w:eastAsia="Arial Unicode MS" w:hAnsi="Browallia New" w:cs="Browallia New"/>
                <w:sz w:val="24"/>
                <w:szCs w:val="24"/>
                <w:lang w:val="en-GB"/>
              </w:rPr>
              <w:t xml:space="preserve">          -</w:t>
            </w:r>
          </w:p>
        </w:tc>
        <w:tc>
          <w:tcPr>
            <w:tcW w:w="236" w:type="dxa"/>
          </w:tcPr>
          <w:p w14:paraId="40F09F61" w14:textId="77777777" w:rsidR="00D46A9E" w:rsidRPr="002E3B38" w:rsidRDefault="00D46A9E" w:rsidP="00D4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4"/>
                <w:szCs w:val="24"/>
              </w:rPr>
            </w:pPr>
          </w:p>
        </w:tc>
        <w:tc>
          <w:tcPr>
            <w:tcW w:w="1213" w:type="dxa"/>
          </w:tcPr>
          <w:p w14:paraId="6A1F18D0" w14:textId="17AE6255" w:rsidR="00D46A9E" w:rsidRPr="002E3B38" w:rsidRDefault="00D46A9E" w:rsidP="00D46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 xml:space="preserve">          -</w:t>
            </w:r>
          </w:p>
        </w:tc>
      </w:tr>
      <w:tr w:rsidR="002F1F0B" w:rsidRPr="002E3B38" w14:paraId="3034C4D8" w14:textId="77777777" w:rsidTr="001866B6">
        <w:trPr>
          <w:cantSplit/>
          <w:trHeight w:val="135"/>
        </w:trPr>
        <w:tc>
          <w:tcPr>
            <w:tcW w:w="3539" w:type="dxa"/>
            <w:vAlign w:val="bottom"/>
          </w:tcPr>
          <w:p w14:paraId="35A2FFEE"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ค่าใช้จ่ายจ่ายล่วงหน้า</w:t>
            </w:r>
          </w:p>
        </w:tc>
        <w:tc>
          <w:tcPr>
            <w:tcW w:w="1210" w:type="dxa"/>
            <w:tcBorders>
              <w:bottom w:val="single" w:sz="4" w:space="0" w:color="auto"/>
            </w:tcBorders>
          </w:tcPr>
          <w:p w14:paraId="4941261A" w14:textId="57A1252C" w:rsidR="002F1F0B" w:rsidRPr="002E3B38" w:rsidRDefault="00503447"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32,438,34</w:t>
            </w:r>
            <w:r w:rsidR="005D7577" w:rsidRPr="002E3B38">
              <w:rPr>
                <w:rFonts w:ascii="Browallia New" w:eastAsia="Arial Unicode MS" w:hAnsi="Browallia New" w:cs="Browallia New"/>
                <w:sz w:val="24"/>
                <w:szCs w:val="24"/>
                <w:lang w:val="en-GB"/>
              </w:rPr>
              <w:t>6</w:t>
            </w:r>
          </w:p>
        </w:tc>
        <w:tc>
          <w:tcPr>
            <w:tcW w:w="236" w:type="dxa"/>
          </w:tcPr>
          <w:p w14:paraId="635F88B6"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bottom w:val="single" w:sz="4" w:space="0" w:color="auto"/>
            </w:tcBorders>
            <w:vAlign w:val="bottom"/>
          </w:tcPr>
          <w:p w14:paraId="630CA314" w14:textId="087F6F0F" w:rsidR="002F1F0B" w:rsidRPr="002E3B38" w:rsidRDefault="00510832"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60,998,097</w:t>
            </w:r>
          </w:p>
        </w:tc>
        <w:tc>
          <w:tcPr>
            <w:tcW w:w="241" w:type="dxa"/>
          </w:tcPr>
          <w:p w14:paraId="76D924DB"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0367E9A9" w14:textId="7D750AF0" w:rsidR="002F1F0B" w:rsidRPr="002E3B38" w:rsidRDefault="00510832"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7,169,</w:t>
            </w:r>
            <w:r w:rsidR="00CF5CC6" w:rsidRPr="002E3B38">
              <w:rPr>
                <w:rFonts w:ascii="Browallia New" w:hAnsi="Browallia New" w:cs="Browallia New"/>
                <w:sz w:val="24"/>
                <w:szCs w:val="24"/>
              </w:rPr>
              <w:t>597</w:t>
            </w:r>
          </w:p>
        </w:tc>
        <w:tc>
          <w:tcPr>
            <w:tcW w:w="236" w:type="dxa"/>
          </w:tcPr>
          <w:p w14:paraId="447BB4DD"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vAlign w:val="bottom"/>
          </w:tcPr>
          <w:p w14:paraId="58D64C2A" w14:textId="230703F3" w:rsidR="002F1F0B" w:rsidRPr="002E3B38" w:rsidRDefault="00510832"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9,336,384</w:t>
            </w:r>
          </w:p>
        </w:tc>
      </w:tr>
      <w:tr w:rsidR="002F1F0B" w:rsidRPr="002E3B38" w14:paraId="439ED48C" w14:textId="77777777" w:rsidTr="001866B6">
        <w:trPr>
          <w:cantSplit/>
          <w:trHeight w:val="135"/>
        </w:trPr>
        <w:tc>
          <w:tcPr>
            <w:tcW w:w="3539" w:type="dxa"/>
            <w:vAlign w:val="bottom"/>
          </w:tcPr>
          <w:p w14:paraId="73706749"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รวม</w:t>
            </w:r>
          </w:p>
        </w:tc>
        <w:tc>
          <w:tcPr>
            <w:tcW w:w="1210" w:type="dxa"/>
            <w:tcBorders>
              <w:top w:val="single" w:sz="4" w:space="0" w:color="auto"/>
            </w:tcBorders>
          </w:tcPr>
          <w:p w14:paraId="3A374D09" w14:textId="0818D2A5" w:rsidR="002F1F0B" w:rsidRPr="002E3B38" w:rsidRDefault="004A6B90"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404,340,978</w:t>
            </w:r>
          </w:p>
        </w:tc>
        <w:tc>
          <w:tcPr>
            <w:tcW w:w="236" w:type="dxa"/>
          </w:tcPr>
          <w:p w14:paraId="7693334C"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top w:val="single" w:sz="4" w:space="0" w:color="auto"/>
            </w:tcBorders>
            <w:vAlign w:val="bottom"/>
          </w:tcPr>
          <w:p w14:paraId="0823F36F" w14:textId="332CCC84" w:rsidR="002F1F0B" w:rsidRPr="002E3B38" w:rsidRDefault="00510832"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eastAsia="Arial Unicode MS" w:hAnsi="Browallia New" w:cs="Browallia New"/>
                <w:sz w:val="24"/>
                <w:szCs w:val="24"/>
                <w:lang w:val="en-GB"/>
              </w:rPr>
              <w:t>510,686,967</w:t>
            </w:r>
          </w:p>
        </w:tc>
        <w:tc>
          <w:tcPr>
            <w:tcW w:w="241" w:type="dxa"/>
          </w:tcPr>
          <w:p w14:paraId="663E9082"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tcBorders>
          </w:tcPr>
          <w:p w14:paraId="093ACB5C" w14:textId="272DD562" w:rsidR="002F1F0B" w:rsidRPr="002E3B38" w:rsidRDefault="00510832"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780,800,13</w:t>
            </w:r>
            <w:r w:rsidR="00CF5CC6" w:rsidRPr="002E3B38">
              <w:rPr>
                <w:rFonts w:ascii="Browallia New" w:hAnsi="Browallia New" w:cs="Browallia New"/>
                <w:sz w:val="24"/>
                <w:szCs w:val="24"/>
              </w:rPr>
              <w:t>0</w:t>
            </w:r>
          </w:p>
        </w:tc>
        <w:tc>
          <w:tcPr>
            <w:tcW w:w="236" w:type="dxa"/>
          </w:tcPr>
          <w:p w14:paraId="2F982CC3" w14:textId="77777777" w:rsidR="002F1F0B" w:rsidRPr="002E3B38" w:rsidRDefault="002F1F0B" w:rsidP="002F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tcBorders>
            <w:vAlign w:val="bottom"/>
          </w:tcPr>
          <w:p w14:paraId="7BFA1259" w14:textId="49111A98" w:rsidR="002F1F0B" w:rsidRPr="002E3B38" w:rsidRDefault="00510832" w:rsidP="002F1F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eastAsia="Arial Unicode MS" w:hAnsi="Browallia New" w:cs="Browallia New"/>
                <w:sz w:val="24"/>
                <w:szCs w:val="24"/>
                <w:lang w:val="en-GB"/>
              </w:rPr>
              <w:t>683,684,791</w:t>
            </w:r>
          </w:p>
        </w:tc>
      </w:tr>
      <w:tr w:rsidR="00D371EF" w:rsidRPr="002E3B38" w14:paraId="7FBAB48B" w14:textId="77777777">
        <w:trPr>
          <w:cantSplit/>
          <w:trHeight w:val="135"/>
        </w:trPr>
        <w:tc>
          <w:tcPr>
            <w:tcW w:w="3539" w:type="dxa"/>
            <w:vAlign w:val="bottom"/>
          </w:tcPr>
          <w:p w14:paraId="3F4CCE35" w14:textId="3E3FB39B" w:rsidR="00D371EF" w:rsidRPr="002E3B38" w:rsidRDefault="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2" w:hanging="602"/>
              <w:rPr>
                <w:rFonts w:ascii="Browallia New" w:hAnsi="Browallia New" w:cs="Browallia New"/>
                <w:sz w:val="24"/>
                <w:szCs w:val="24"/>
                <w:cs/>
              </w:rPr>
            </w:pPr>
            <w:r w:rsidRPr="002E3B38">
              <w:rPr>
                <w:rFonts w:ascii="Browallia New" w:hAnsi="Browallia New" w:cs="Browallia New"/>
                <w:sz w:val="24"/>
                <w:szCs w:val="24"/>
                <w:u w:val="single"/>
                <w:cs/>
              </w:rPr>
              <w:t>หัก</w:t>
            </w:r>
            <w:r w:rsidRPr="002E3B38">
              <w:rPr>
                <w:rFonts w:ascii="Browallia New" w:hAnsi="Browallia New" w:cs="Browallia New"/>
                <w:sz w:val="24"/>
                <w:szCs w:val="24"/>
                <w:cs/>
              </w:rPr>
              <w:t xml:space="preserve"> ค่าเผื่อผลขาดทุนด้านเครดิตที่คาดว่าจะเกิดขึ้น</w:t>
            </w:r>
          </w:p>
        </w:tc>
        <w:tc>
          <w:tcPr>
            <w:tcW w:w="1210" w:type="dxa"/>
            <w:tcBorders>
              <w:bottom w:val="single" w:sz="4" w:space="0" w:color="auto"/>
            </w:tcBorders>
            <w:vAlign w:val="bottom"/>
          </w:tcPr>
          <w:p w14:paraId="008FAECF" w14:textId="13613DDA" w:rsidR="00D371EF" w:rsidRPr="002E3B38" w:rsidRDefault="00ED2A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(6,753,320</w:t>
            </w:r>
            <w:r w:rsidR="004247C4" w:rsidRPr="002E3B38">
              <w:rPr>
                <w:rFonts w:ascii="Browallia New" w:hAnsi="Browallia New" w:cs="Browallia New"/>
                <w:sz w:val="24"/>
                <w:szCs w:val="24"/>
              </w:rPr>
              <w:t>)</w:t>
            </w:r>
          </w:p>
        </w:tc>
        <w:tc>
          <w:tcPr>
            <w:tcW w:w="236" w:type="dxa"/>
            <w:vAlign w:val="bottom"/>
          </w:tcPr>
          <w:p w14:paraId="2331EFBA" w14:textId="77777777" w:rsidR="00D371EF" w:rsidRPr="002E3B38" w:rsidRDefault="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bottom w:val="single" w:sz="4" w:space="0" w:color="auto"/>
            </w:tcBorders>
            <w:vAlign w:val="bottom"/>
          </w:tcPr>
          <w:p w14:paraId="4DC672B6" w14:textId="3C1B932B" w:rsidR="00D371EF" w:rsidRPr="002E3B38" w:rsidRDefault="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(9,274,241)</w:t>
            </w:r>
          </w:p>
        </w:tc>
        <w:tc>
          <w:tcPr>
            <w:tcW w:w="241" w:type="dxa"/>
            <w:vAlign w:val="bottom"/>
          </w:tcPr>
          <w:p w14:paraId="512B81AD" w14:textId="77777777" w:rsidR="00D371EF" w:rsidRPr="002E3B38" w:rsidRDefault="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bottom w:val="single" w:sz="4" w:space="0" w:color="auto"/>
            </w:tcBorders>
          </w:tcPr>
          <w:p w14:paraId="0D1AAC02" w14:textId="40E89DCC" w:rsidR="00D371EF" w:rsidRPr="002E3B38" w:rsidRDefault="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4"/>
                <w:szCs w:val="24"/>
              </w:rPr>
            </w:pPr>
            <w:r w:rsidRPr="002E3B38">
              <w:rPr>
                <w:rFonts w:ascii="Browallia New" w:eastAsia="Arial Unicode MS" w:hAnsi="Browallia New" w:cs="Browallia New"/>
                <w:sz w:val="24"/>
                <w:szCs w:val="24"/>
                <w:lang w:val="en-GB"/>
              </w:rPr>
              <w:t xml:space="preserve">          -</w:t>
            </w:r>
          </w:p>
        </w:tc>
        <w:tc>
          <w:tcPr>
            <w:tcW w:w="236" w:type="dxa"/>
            <w:vAlign w:val="bottom"/>
          </w:tcPr>
          <w:p w14:paraId="53457A41" w14:textId="77777777" w:rsidR="00D371EF" w:rsidRPr="002E3B38" w:rsidRDefault="00D37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bottom w:val="single" w:sz="4" w:space="0" w:color="auto"/>
            </w:tcBorders>
            <w:vAlign w:val="bottom"/>
          </w:tcPr>
          <w:p w14:paraId="2B6FEBED" w14:textId="560EC041" w:rsidR="00D371EF" w:rsidRPr="002E3B38" w:rsidRDefault="00D37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(2,490,118)</w:t>
            </w:r>
          </w:p>
        </w:tc>
      </w:tr>
      <w:tr w:rsidR="00F35E6D" w:rsidRPr="002E3B38" w14:paraId="030A443B" w14:textId="77777777" w:rsidTr="001866B6">
        <w:trPr>
          <w:cantSplit/>
          <w:trHeight w:val="135"/>
        </w:trPr>
        <w:tc>
          <w:tcPr>
            <w:tcW w:w="3539" w:type="dxa"/>
            <w:vAlign w:val="bottom"/>
          </w:tcPr>
          <w:p w14:paraId="38AD2358"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สุทธิ</w:t>
            </w:r>
          </w:p>
        </w:tc>
        <w:tc>
          <w:tcPr>
            <w:tcW w:w="1210" w:type="dxa"/>
            <w:tcBorders>
              <w:top w:val="single" w:sz="4" w:space="0" w:color="auto"/>
              <w:bottom w:val="single" w:sz="12" w:space="0" w:color="auto"/>
            </w:tcBorders>
          </w:tcPr>
          <w:p w14:paraId="6531C1B4" w14:textId="6E829CEF" w:rsidR="00F35E6D" w:rsidRPr="002E3B38" w:rsidRDefault="005108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397,587,658</w:t>
            </w:r>
          </w:p>
        </w:tc>
        <w:tc>
          <w:tcPr>
            <w:tcW w:w="236" w:type="dxa"/>
          </w:tcPr>
          <w:p w14:paraId="40E11552"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190" w:type="dxa"/>
            <w:tcBorders>
              <w:top w:val="single" w:sz="4" w:space="0" w:color="auto"/>
              <w:bottom w:val="single" w:sz="12" w:space="0" w:color="auto"/>
            </w:tcBorders>
            <w:vAlign w:val="bottom"/>
          </w:tcPr>
          <w:p w14:paraId="15FBB918" w14:textId="4B1FC064" w:rsidR="00F35E6D" w:rsidRPr="002E3B38" w:rsidRDefault="0051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501,412,726</w:t>
            </w:r>
          </w:p>
        </w:tc>
        <w:tc>
          <w:tcPr>
            <w:tcW w:w="241" w:type="dxa"/>
          </w:tcPr>
          <w:p w14:paraId="74F87A13"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0" w:type="dxa"/>
            <w:tcBorders>
              <w:top w:val="single" w:sz="4" w:space="0" w:color="auto"/>
              <w:bottom w:val="single" w:sz="12" w:space="0" w:color="auto"/>
            </w:tcBorders>
          </w:tcPr>
          <w:p w14:paraId="7B70191E" w14:textId="0C088160" w:rsidR="00F35E6D" w:rsidRPr="002E3B38" w:rsidRDefault="00DF3B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rPr>
              <w:t>780,800,13</w:t>
            </w:r>
            <w:r w:rsidR="00CF5CC6" w:rsidRPr="002E3B38">
              <w:rPr>
                <w:rFonts w:ascii="Browallia New" w:hAnsi="Browallia New" w:cs="Browallia New"/>
                <w:sz w:val="24"/>
                <w:szCs w:val="24"/>
              </w:rPr>
              <w:t>0</w:t>
            </w:r>
          </w:p>
        </w:tc>
        <w:tc>
          <w:tcPr>
            <w:tcW w:w="236" w:type="dxa"/>
          </w:tcPr>
          <w:p w14:paraId="16809B99"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3" w:type="dxa"/>
            <w:tcBorders>
              <w:top w:val="single" w:sz="4" w:space="0" w:color="auto"/>
              <w:bottom w:val="single" w:sz="12" w:space="0" w:color="auto"/>
            </w:tcBorders>
            <w:vAlign w:val="bottom"/>
          </w:tcPr>
          <w:p w14:paraId="5EDDEE42" w14:textId="4CC65361" w:rsidR="00F35E6D" w:rsidRPr="002E3B38" w:rsidRDefault="004C596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681,194,673</w:t>
            </w:r>
          </w:p>
        </w:tc>
      </w:tr>
    </w:tbl>
    <w:p w14:paraId="570B5A10" w14:textId="52CB4FD5"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lastRenderedPageBreak/>
        <w:t xml:space="preserve">ณ วันที่ </w:t>
      </w:r>
      <w:r w:rsidRPr="002E3B38">
        <w:rPr>
          <w:rFonts w:ascii="Browallia New" w:hAnsi="Browallia New" w:cs="Browallia New"/>
          <w:color w:val="000000" w:themeColor="text1"/>
          <w:sz w:val="28"/>
          <w:szCs w:val="28"/>
        </w:rPr>
        <w:t xml:space="preserve">31 </w:t>
      </w:r>
      <w:r w:rsidRPr="002E3B38">
        <w:rPr>
          <w:rFonts w:ascii="Browallia New" w:hAnsi="Browallia New" w:cs="Browallia New"/>
          <w:color w:val="000000" w:themeColor="text1"/>
          <w:sz w:val="28"/>
          <w:szCs w:val="28"/>
          <w:cs/>
        </w:rPr>
        <w:t xml:space="preserve">ธันวาคม </w:t>
      </w:r>
      <w:r w:rsidRPr="002E3B38">
        <w:rPr>
          <w:rFonts w:ascii="Browallia New" w:hAnsi="Browallia New" w:cs="Browallia New"/>
          <w:color w:val="000000" w:themeColor="text1"/>
          <w:sz w:val="28"/>
          <w:szCs w:val="28"/>
        </w:rPr>
        <w:t>256</w:t>
      </w:r>
      <w:r w:rsidR="003861A8" w:rsidRPr="002E3B38">
        <w:rPr>
          <w:rFonts w:ascii="Browallia New" w:hAnsi="Browallia New" w:cs="Browallia New"/>
          <w:color w:val="000000" w:themeColor="text1"/>
          <w:sz w:val="28"/>
          <w:szCs w:val="28"/>
        </w:rPr>
        <w:t>7</w:t>
      </w:r>
      <w:r w:rsidR="002212B7" w:rsidRPr="002E3B38">
        <w:rPr>
          <w:rFonts w:ascii="Browallia New" w:hAnsi="Browallia New" w:cs="Browallia New"/>
          <w:color w:val="000000" w:themeColor="text1"/>
          <w:sz w:val="28"/>
          <w:szCs w:val="28"/>
        </w:rPr>
        <w:t xml:space="preserve"> </w:t>
      </w:r>
      <w:r w:rsidR="002212B7" w:rsidRPr="002E3B38">
        <w:rPr>
          <w:rFonts w:ascii="Browallia New" w:hAnsi="Browallia New" w:cs="Browallia New"/>
          <w:color w:val="000000" w:themeColor="text1"/>
          <w:sz w:val="28"/>
          <w:szCs w:val="28"/>
          <w:cs/>
        </w:rPr>
        <w:t xml:space="preserve">และ </w:t>
      </w:r>
      <w:r w:rsidR="002212B7" w:rsidRPr="002E3B38">
        <w:rPr>
          <w:rFonts w:ascii="Browallia New" w:hAnsi="Browallia New" w:cs="Browallia New"/>
          <w:color w:val="000000" w:themeColor="text1"/>
          <w:sz w:val="28"/>
          <w:szCs w:val="28"/>
        </w:rPr>
        <w:t>256</w:t>
      </w:r>
      <w:r w:rsidR="003861A8" w:rsidRPr="002E3B38">
        <w:rPr>
          <w:rFonts w:ascii="Browallia New" w:hAnsi="Browallia New" w:cs="Browallia New"/>
          <w:color w:val="000000" w:themeColor="text1"/>
          <w:sz w:val="28"/>
          <w:szCs w:val="28"/>
        </w:rPr>
        <w:t>6</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698AF89E"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19" w:type="dxa"/>
        <w:tblInd w:w="308" w:type="dxa"/>
        <w:tblLayout w:type="fixed"/>
        <w:tblLook w:val="0000" w:firstRow="0" w:lastRow="0" w:firstColumn="0" w:lastColumn="0" w:noHBand="0" w:noVBand="0"/>
      </w:tblPr>
      <w:tblGrid>
        <w:gridCol w:w="3569"/>
        <w:gridCol w:w="1210"/>
        <w:gridCol w:w="236"/>
        <w:gridCol w:w="1204"/>
        <w:gridCol w:w="6"/>
        <w:gridCol w:w="230"/>
        <w:gridCol w:w="6"/>
        <w:gridCol w:w="1210"/>
        <w:gridCol w:w="236"/>
        <w:gridCol w:w="1212"/>
      </w:tblGrid>
      <w:tr w:rsidR="00F35E6D" w:rsidRPr="002E3B38" w14:paraId="260C8EB9" w14:textId="77777777" w:rsidTr="001866B6">
        <w:trPr>
          <w:cantSplit/>
          <w:tblHeader/>
        </w:trPr>
        <w:tc>
          <w:tcPr>
            <w:tcW w:w="3569" w:type="dxa"/>
          </w:tcPr>
          <w:p w14:paraId="1370B951"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66820BD3" w14:textId="2BAC1025"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2E3B38">
              <w:rPr>
                <w:rFonts w:ascii="Browallia New" w:hAnsi="Browallia New" w:cs="Browallia New"/>
                <w:snapToGrid w:val="0"/>
                <w:sz w:val="26"/>
                <w:szCs w:val="26"/>
                <w:lang w:eastAsia="th-TH"/>
              </w:rPr>
              <w:t>(</w:t>
            </w:r>
            <w:proofErr w:type="gramStart"/>
            <w:r w:rsidRPr="002E3B38">
              <w:rPr>
                <w:rFonts w:ascii="Browallia New" w:hAnsi="Browallia New" w:cs="Browallia New"/>
                <w:snapToGrid w:val="0"/>
                <w:sz w:val="26"/>
                <w:szCs w:val="26"/>
                <w:cs/>
                <w:lang w:eastAsia="th-TH"/>
              </w:rPr>
              <w:t>หน่วย</w:t>
            </w:r>
            <w:r w:rsidRPr="002E3B38">
              <w:rPr>
                <w:rFonts w:ascii="Browallia New" w:hAnsi="Browallia New" w:cs="Browallia New"/>
                <w:snapToGrid w:val="0"/>
                <w:sz w:val="26"/>
                <w:szCs w:val="26"/>
                <w:lang w:eastAsia="th-TH"/>
              </w:rPr>
              <w:t xml:space="preserve"> :</w:t>
            </w:r>
            <w:proofErr w:type="gramEnd"/>
            <w:r w:rsidRPr="002E3B38">
              <w:rPr>
                <w:rFonts w:ascii="Browallia New" w:hAnsi="Browallia New" w:cs="Browallia New"/>
                <w:snapToGrid w:val="0"/>
                <w:sz w:val="26"/>
                <w:szCs w:val="26"/>
                <w:lang w:eastAsia="th-TH"/>
              </w:rPr>
              <w:t xml:space="preserve"> </w:t>
            </w:r>
            <w:r w:rsidRPr="002E3B38">
              <w:rPr>
                <w:rFonts w:ascii="Browallia New" w:hAnsi="Browallia New" w:cs="Browallia New"/>
                <w:snapToGrid w:val="0"/>
                <w:sz w:val="26"/>
                <w:szCs w:val="26"/>
                <w:cs/>
                <w:lang w:eastAsia="th-TH"/>
              </w:rPr>
              <w:t>บาท)</w:t>
            </w:r>
          </w:p>
        </w:tc>
      </w:tr>
      <w:tr w:rsidR="00F35E6D" w:rsidRPr="002E3B38" w14:paraId="202021A7" w14:textId="77777777" w:rsidTr="001866B6">
        <w:trPr>
          <w:cantSplit/>
          <w:tblHeader/>
        </w:trPr>
        <w:tc>
          <w:tcPr>
            <w:tcW w:w="3569" w:type="dxa"/>
          </w:tcPr>
          <w:p w14:paraId="4ACC065B"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01C9EEA" w14:textId="77ABB439" w:rsidR="00F35E6D"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2E3B38">
              <w:rPr>
                <w:rFonts w:ascii="Browallia New" w:hAnsi="Browallia New" w:cs="Browallia New"/>
                <w:sz w:val="26"/>
                <w:szCs w:val="26"/>
                <w:cs/>
              </w:rPr>
              <w:t>งบการเงินรวม</w:t>
            </w:r>
          </w:p>
        </w:tc>
        <w:tc>
          <w:tcPr>
            <w:tcW w:w="236" w:type="dxa"/>
            <w:gridSpan w:val="2"/>
          </w:tcPr>
          <w:p w14:paraId="35091FEB"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3A1A5AF4" w14:textId="7BE34BA3" w:rsidR="00F35E6D"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2E3B38">
              <w:rPr>
                <w:rFonts w:ascii="Browallia New" w:hAnsi="Browallia New" w:cs="Browallia New"/>
                <w:sz w:val="26"/>
                <w:szCs w:val="26"/>
                <w:cs/>
              </w:rPr>
              <w:t>งบการเงินเฉพาะบริษัท</w:t>
            </w:r>
          </w:p>
        </w:tc>
      </w:tr>
      <w:tr w:rsidR="00DB574F" w:rsidRPr="002E3B38" w14:paraId="117C618A" w14:textId="77777777" w:rsidTr="001866B6">
        <w:trPr>
          <w:cantSplit/>
          <w:tblHeader/>
        </w:trPr>
        <w:tc>
          <w:tcPr>
            <w:tcW w:w="3569" w:type="dxa"/>
          </w:tcPr>
          <w:p w14:paraId="0BB7C36F" w14:textId="77777777" w:rsidR="00DB574F" w:rsidRPr="002E3B38" w:rsidRDefault="00DB574F" w:rsidP="00DB574F">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23D142E8" w14:textId="4B39B0F0"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2567</w:t>
            </w:r>
          </w:p>
        </w:tc>
        <w:tc>
          <w:tcPr>
            <w:tcW w:w="236" w:type="dxa"/>
            <w:tcBorders>
              <w:top w:val="single" w:sz="4" w:space="0" w:color="auto"/>
            </w:tcBorders>
            <w:vAlign w:val="bottom"/>
          </w:tcPr>
          <w:p w14:paraId="2E007FFF" w14:textId="77777777"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643B1893" w14:textId="7F45C658"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2566</w:t>
            </w:r>
          </w:p>
        </w:tc>
        <w:tc>
          <w:tcPr>
            <w:tcW w:w="236" w:type="dxa"/>
            <w:gridSpan w:val="2"/>
            <w:vAlign w:val="bottom"/>
          </w:tcPr>
          <w:p w14:paraId="4A2AAF6B" w14:textId="77777777"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62988AEA" w14:textId="32D71209" w:rsidR="00DB574F" w:rsidRPr="002E3B38" w:rsidRDefault="00DB574F" w:rsidP="00DB574F">
            <w:pPr>
              <w:tabs>
                <w:tab w:val="clear" w:pos="907"/>
              </w:tabs>
              <w:spacing w:line="240" w:lineRule="auto"/>
              <w:ind w:left="-108" w:right="-108"/>
              <w:jc w:val="center"/>
              <w:rPr>
                <w:rFonts w:ascii="Browallia New" w:hAnsi="Browallia New" w:cs="Browallia New"/>
                <w:sz w:val="26"/>
                <w:szCs w:val="26"/>
                <w:lang w:val="en-GB"/>
              </w:rPr>
            </w:pPr>
            <w:r w:rsidRPr="002E3B38">
              <w:rPr>
                <w:rFonts w:ascii="Browallia New" w:hAnsi="Browallia New" w:cs="Browallia New"/>
                <w:sz w:val="26"/>
                <w:szCs w:val="26"/>
                <w:lang w:val="en-GB"/>
              </w:rPr>
              <w:t>2567</w:t>
            </w:r>
          </w:p>
        </w:tc>
        <w:tc>
          <w:tcPr>
            <w:tcW w:w="236" w:type="dxa"/>
            <w:tcBorders>
              <w:top w:val="single" w:sz="4" w:space="0" w:color="auto"/>
            </w:tcBorders>
            <w:vAlign w:val="bottom"/>
          </w:tcPr>
          <w:p w14:paraId="11161431" w14:textId="77777777"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171165D5" w14:textId="7FDBA4AE" w:rsidR="00DB574F" w:rsidRPr="002E3B38" w:rsidRDefault="00DB574F" w:rsidP="00DB574F">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2566</w:t>
            </w:r>
          </w:p>
        </w:tc>
      </w:tr>
      <w:tr w:rsidR="00F35E6D" w:rsidRPr="002E3B38" w14:paraId="29E5EB2A" w14:textId="77777777" w:rsidTr="001866B6">
        <w:trPr>
          <w:cantSplit/>
        </w:trPr>
        <w:tc>
          <w:tcPr>
            <w:tcW w:w="3569" w:type="dxa"/>
            <w:vAlign w:val="bottom"/>
          </w:tcPr>
          <w:p w14:paraId="6BB6B7B5"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5BB28D05"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6BD8D2CE"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781C0871"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667CCE8F"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5D0D395C"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5F5E7076"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450D4A3D"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F35E6D" w:rsidRPr="002E3B38" w14:paraId="157437F9" w14:textId="77777777" w:rsidTr="001866B6">
        <w:trPr>
          <w:cantSplit/>
        </w:trPr>
        <w:tc>
          <w:tcPr>
            <w:tcW w:w="3569" w:type="dxa"/>
            <w:vAlign w:val="bottom"/>
          </w:tcPr>
          <w:p w14:paraId="747B7E66"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b/>
                <w:bCs/>
                <w:sz w:val="26"/>
                <w:szCs w:val="26"/>
                <w:cs/>
              </w:rPr>
              <w:t>กิจการอื่น</w:t>
            </w:r>
          </w:p>
        </w:tc>
        <w:tc>
          <w:tcPr>
            <w:tcW w:w="1210" w:type="dxa"/>
            <w:vAlign w:val="bottom"/>
          </w:tcPr>
          <w:p w14:paraId="40AD0E95"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4A1549F6"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2DC3486C"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37BE19D9"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12F25FAB"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774CE1AF"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B7AEA1D" w14:textId="77777777" w:rsidR="00F35E6D" w:rsidRPr="002E3B38" w:rsidRDefault="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83043A" w:rsidRPr="002E3B38" w14:paraId="484B3E5F" w14:textId="77777777" w:rsidTr="001866B6">
        <w:trPr>
          <w:cantSplit/>
          <w:trHeight w:val="135"/>
        </w:trPr>
        <w:tc>
          <w:tcPr>
            <w:tcW w:w="3569" w:type="dxa"/>
            <w:vAlign w:val="bottom"/>
          </w:tcPr>
          <w:p w14:paraId="26941257"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lang w:val="en-GB"/>
              </w:rPr>
              <w:t>ยังไม่ถึงกำหนดชำระ</w:t>
            </w:r>
          </w:p>
        </w:tc>
        <w:tc>
          <w:tcPr>
            <w:tcW w:w="1210" w:type="dxa"/>
          </w:tcPr>
          <w:p w14:paraId="19906701" w14:textId="06D96E4D" w:rsidR="0083043A" w:rsidRPr="002E3B38" w:rsidRDefault="00510832"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cs/>
              </w:rPr>
            </w:pPr>
            <w:r w:rsidRPr="002E3B38">
              <w:rPr>
                <w:rFonts w:ascii="Browallia New" w:hAnsi="Browallia New" w:cs="Browallia New"/>
                <w:sz w:val="26"/>
                <w:szCs w:val="26"/>
              </w:rPr>
              <w:t>112,296,694</w:t>
            </w:r>
          </w:p>
        </w:tc>
        <w:tc>
          <w:tcPr>
            <w:tcW w:w="236" w:type="dxa"/>
          </w:tcPr>
          <w:p w14:paraId="53CC4B35"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5F6E12C8" w14:textId="1B554108"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203,356,664</w:t>
            </w:r>
          </w:p>
        </w:tc>
        <w:tc>
          <w:tcPr>
            <w:tcW w:w="236" w:type="dxa"/>
            <w:gridSpan w:val="2"/>
          </w:tcPr>
          <w:p w14:paraId="1CD37D64"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87E2D08" w14:textId="191B4BBD" w:rsidR="0083043A" w:rsidRPr="002E3B38" w:rsidRDefault="007858E6"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8,489,072</w:t>
            </w:r>
          </w:p>
        </w:tc>
        <w:tc>
          <w:tcPr>
            <w:tcW w:w="236" w:type="dxa"/>
          </w:tcPr>
          <w:p w14:paraId="1B928598"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F1BCB18" w14:textId="6C58FC3E"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4,783,608</w:t>
            </w:r>
          </w:p>
        </w:tc>
      </w:tr>
      <w:tr w:rsidR="0083043A" w:rsidRPr="002E3B38" w14:paraId="377904CC" w14:textId="77777777" w:rsidTr="001866B6">
        <w:trPr>
          <w:cantSplit/>
          <w:trHeight w:val="135"/>
        </w:trPr>
        <w:tc>
          <w:tcPr>
            <w:tcW w:w="3569" w:type="dxa"/>
            <w:vAlign w:val="bottom"/>
          </w:tcPr>
          <w:p w14:paraId="09A49683"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เกินกว่าที่กำหนดเวลาชำระหนี้</w:t>
            </w:r>
          </w:p>
        </w:tc>
        <w:tc>
          <w:tcPr>
            <w:tcW w:w="1210" w:type="dxa"/>
          </w:tcPr>
          <w:p w14:paraId="0A2EC475"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3F337E11"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3578298B"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5DDE8B64"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3D96699F"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4E5EE0FD"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28EA16CA"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83043A" w:rsidRPr="002E3B38" w14:paraId="60E80E99" w14:textId="77777777" w:rsidTr="001866B6">
        <w:trPr>
          <w:cantSplit/>
          <w:trHeight w:val="135"/>
        </w:trPr>
        <w:tc>
          <w:tcPr>
            <w:tcW w:w="3569" w:type="dxa"/>
            <w:vAlign w:val="bottom"/>
          </w:tcPr>
          <w:p w14:paraId="38B9CF8A"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     น้อยกว่า </w:t>
            </w:r>
            <w:r w:rsidRPr="002E3B38">
              <w:rPr>
                <w:rFonts w:ascii="Browallia New" w:hAnsi="Browallia New" w:cs="Browallia New"/>
                <w:sz w:val="26"/>
                <w:szCs w:val="26"/>
                <w:lang w:val="en-GB"/>
              </w:rPr>
              <w:t>3</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4B5BBB45" w14:textId="55D0F162" w:rsidR="0083043A" w:rsidRPr="002E3B38" w:rsidRDefault="004C2B40"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4C2B40">
              <w:rPr>
                <w:rFonts w:ascii="Browallia New" w:hAnsi="Browallia New" w:cs="Browallia New"/>
                <w:sz w:val="26"/>
                <w:szCs w:val="26"/>
              </w:rPr>
              <w:t>90</w:t>
            </w:r>
            <w:r w:rsidR="007858E6" w:rsidRPr="002E3B38">
              <w:rPr>
                <w:rFonts w:ascii="Browallia New" w:hAnsi="Browallia New" w:cs="Browallia New"/>
                <w:sz w:val="26"/>
                <w:szCs w:val="26"/>
              </w:rPr>
              <w:t>,</w:t>
            </w:r>
            <w:r w:rsidRPr="004C2B40">
              <w:rPr>
                <w:rFonts w:ascii="Browallia New" w:hAnsi="Browallia New" w:cs="Browallia New"/>
                <w:sz w:val="26"/>
                <w:szCs w:val="26"/>
              </w:rPr>
              <w:t>712</w:t>
            </w:r>
            <w:r w:rsidR="007858E6" w:rsidRPr="002E3B38">
              <w:rPr>
                <w:rFonts w:ascii="Browallia New" w:hAnsi="Browallia New" w:cs="Browallia New"/>
                <w:sz w:val="26"/>
                <w:szCs w:val="26"/>
              </w:rPr>
              <w:t>,</w:t>
            </w:r>
            <w:r w:rsidRPr="004C2B40">
              <w:rPr>
                <w:rFonts w:ascii="Browallia New" w:hAnsi="Browallia New" w:cs="Browallia New"/>
                <w:sz w:val="26"/>
                <w:szCs w:val="26"/>
              </w:rPr>
              <w:t>096</w:t>
            </w:r>
          </w:p>
        </w:tc>
        <w:tc>
          <w:tcPr>
            <w:tcW w:w="236" w:type="dxa"/>
          </w:tcPr>
          <w:p w14:paraId="192C339D"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4FC4D6F1" w14:textId="646A2195"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99,301,905</w:t>
            </w:r>
          </w:p>
        </w:tc>
        <w:tc>
          <w:tcPr>
            <w:tcW w:w="236" w:type="dxa"/>
            <w:gridSpan w:val="2"/>
          </w:tcPr>
          <w:p w14:paraId="4D76AB46"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5C958075" w14:textId="60B377DB" w:rsidR="0083043A" w:rsidRPr="002E3B38" w:rsidRDefault="007858E6" w:rsidP="007858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88,660</w:t>
            </w:r>
          </w:p>
        </w:tc>
        <w:tc>
          <w:tcPr>
            <w:tcW w:w="236" w:type="dxa"/>
          </w:tcPr>
          <w:p w14:paraId="6E6DF526"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0B629B2F" w14:textId="06393126"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7,529,854</w:t>
            </w:r>
          </w:p>
        </w:tc>
      </w:tr>
      <w:tr w:rsidR="0083043A" w:rsidRPr="002E3B38" w14:paraId="67EDB08C" w14:textId="77777777" w:rsidTr="001866B6">
        <w:trPr>
          <w:cantSplit/>
          <w:trHeight w:val="135"/>
        </w:trPr>
        <w:tc>
          <w:tcPr>
            <w:tcW w:w="3569" w:type="dxa"/>
            <w:vAlign w:val="bottom"/>
          </w:tcPr>
          <w:p w14:paraId="4184EA16"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 xml:space="preserve">     </w:t>
            </w:r>
            <w:r w:rsidRPr="002E3B38">
              <w:rPr>
                <w:rFonts w:ascii="Browallia New" w:hAnsi="Browallia New" w:cs="Browallia New"/>
                <w:sz w:val="26"/>
                <w:szCs w:val="26"/>
                <w:lang w:val="en-GB"/>
              </w:rPr>
              <w:t>3</w:t>
            </w:r>
            <w:r w:rsidRPr="002E3B38">
              <w:rPr>
                <w:rFonts w:ascii="Browallia New" w:hAnsi="Browallia New" w:cs="Browallia New"/>
                <w:sz w:val="26"/>
                <w:szCs w:val="26"/>
              </w:rPr>
              <w:t xml:space="preserve"> - </w:t>
            </w:r>
            <w:r w:rsidRPr="002E3B38">
              <w:rPr>
                <w:rFonts w:ascii="Browallia New" w:hAnsi="Browallia New" w:cs="Browallia New"/>
                <w:sz w:val="26"/>
                <w:szCs w:val="26"/>
                <w:lang w:val="en-GB"/>
              </w:rPr>
              <w:t>6</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2315140D" w14:textId="7CF5D8A4" w:rsidR="0083043A" w:rsidRPr="002E3B38" w:rsidRDefault="004C2B40"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4C2B40">
              <w:rPr>
                <w:rFonts w:ascii="Browallia New" w:hAnsi="Browallia New" w:cs="Browallia New"/>
                <w:sz w:val="26"/>
                <w:szCs w:val="26"/>
              </w:rPr>
              <w:t>12</w:t>
            </w:r>
            <w:r w:rsidR="007858E6" w:rsidRPr="002E3B38">
              <w:rPr>
                <w:rFonts w:ascii="Browallia New" w:hAnsi="Browallia New" w:cs="Browallia New"/>
                <w:sz w:val="26"/>
                <w:szCs w:val="26"/>
              </w:rPr>
              <w:t>,</w:t>
            </w:r>
            <w:r w:rsidRPr="004C2B40">
              <w:rPr>
                <w:rFonts w:ascii="Browallia New" w:hAnsi="Browallia New" w:cs="Browallia New"/>
                <w:sz w:val="26"/>
                <w:szCs w:val="26"/>
              </w:rPr>
              <w:t>219</w:t>
            </w:r>
            <w:r w:rsidR="007858E6" w:rsidRPr="002E3B38">
              <w:rPr>
                <w:rFonts w:ascii="Browallia New" w:hAnsi="Browallia New" w:cs="Browallia New"/>
                <w:sz w:val="26"/>
                <w:szCs w:val="26"/>
              </w:rPr>
              <w:t>,</w:t>
            </w:r>
            <w:r w:rsidRPr="004C2B40">
              <w:rPr>
                <w:rFonts w:ascii="Browallia New" w:hAnsi="Browallia New" w:cs="Browallia New"/>
                <w:sz w:val="26"/>
                <w:szCs w:val="26"/>
              </w:rPr>
              <w:t>768</w:t>
            </w:r>
          </w:p>
        </w:tc>
        <w:tc>
          <w:tcPr>
            <w:tcW w:w="236" w:type="dxa"/>
          </w:tcPr>
          <w:p w14:paraId="7AAF0A31"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2826E0FB" w14:textId="047FCDEB"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3,083,952</w:t>
            </w:r>
          </w:p>
        </w:tc>
        <w:tc>
          <w:tcPr>
            <w:tcW w:w="236" w:type="dxa"/>
            <w:gridSpan w:val="2"/>
          </w:tcPr>
          <w:p w14:paraId="7691B54D"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EE54D0C" w14:textId="69991D38" w:rsidR="0083043A" w:rsidRPr="002E3B38" w:rsidRDefault="009A68E7" w:rsidP="009A68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4DC9ABC9"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4CD02379" w14:textId="5914CC1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1,125,723</w:t>
            </w:r>
          </w:p>
        </w:tc>
      </w:tr>
      <w:tr w:rsidR="0083043A" w:rsidRPr="002E3B38" w14:paraId="7DA315C8" w14:textId="77777777" w:rsidTr="001866B6">
        <w:trPr>
          <w:cantSplit/>
          <w:trHeight w:val="135"/>
        </w:trPr>
        <w:tc>
          <w:tcPr>
            <w:tcW w:w="3569" w:type="dxa"/>
            <w:vAlign w:val="bottom"/>
          </w:tcPr>
          <w:p w14:paraId="249AD1AA"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2E3B38">
              <w:rPr>
                <w:rFonts w:ascii="Browallia New" w:hAnsi="Browallia New" w:cs="Browallia New"/>
                <w:sz w:val="26"/>
                <w:szCs w:val="26"/>
                <w:lang w:val="en-GB"/>
              </w:rPr>
              <w:t xml:space="preserve">   </w:t>
            </w: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6</w:t>
            </w:r>
            <w:r w:rsidRPr="002E3B38">
              <w:rPr>
                <w:rFonts w:ascii="Browallia New" w:hAnsi="Browallia New" w:cs="Browallia New"/>
                <w:sz w:val="26"/>
                <w:szCs w:val="26"/>
              </w:rPr>
              <w:t xml:space="preserve"> - </w:t>
            </w:r>
            <w:r w:rsidRPr="002E3B38">
              <w:rPr>
                <w:rFonts w:ascii="Browallia New" w:hAnsi="Browallia New" w:cs="Browallia New"/>
                <w:sz w:val="26"/>
                <w:szCs w:val="26"/>
                <w:lang w:val="en-GB"/>
              </w:rPr>
              <w:t>12</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626A2253" w14:textId="50C8AD56" w:rsidR="0083043A" w:rsidRPr="002E3B38" w:rsidRDefault="004C2B40"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4C2B40">
              <w:rPr>
                <w:rFonts w:ascii="Browallia New" w:hAnsi="Browallia New" w:cs="Browallia New"/>
                <w:sz w:val="26"/>
                <w:szCs w:val="26"/>
              </w:rPr>
              <w:t>70</w:t>
            </w:r>
            <w:r w:rsidR="007858E6" w:rsidRPr="002E3B38">
              <w:rPr>
                <w:rFonts w:ascii="Browallia New" w:hAnsi="Browallia New" w:cs="Browallia New"/>
                <w:sz w:val="26"/>
                <w:szCs w:val="26"/>
              </w:rPr>
              <w:t>,</w:t>
            </w:r>
            <w:r w:rsidRPr="004C2B40">
              <w:rPr>
                <w:rFonts w:ascii="Browallia New" w:hAnsi="Browallia New" w:cs="Browallia New"/>
                <w:sz w:val="26"/>
                <w:szCs w:val="26"/>
              </w:rPr>
              <w:t>906</w:t>
            </w:r>
            <w:r w:rsidR="007858E6" w:rsidRPr="002E3B38">
              <w:rPr>
                <w:rFonts w:ascii="Browallia New" w:hAnsi="Browallia New" w:cs="Browallia New"/>
                <w:sz w:val="26"/>
                <w:szCs w:val="26"/>
              </w:rPr>
              <w:t>,</w:t>
            </w:r>
            <w:r w:rsidRPr="004C2B40">
              <w:rPr>
                <w:rFonts w:ascii="Browallia New" w:hAnsi="Browallia New" w:cs="Browallia New"/>
                <w:sz w:val="26"/>
                <w:szCs w:val="26"/>
              </w:rPr>
              <w:t>867</w:t>
            </w:r>
          </w:p>
        </w:tc>
        <w:tc>
          <w:tcPr>
            <w:tcW w:w="236" w:type="dxa"/>
          </w:tcPr>
          <w:p w14:paraId="1CB3B381"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34FA1E2D" w14:textId="6F66BD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6,248,142</w:t>
            </w:r>
          </w:p>
        </w:tc>
        <w:tc>
          <w:tcPr>
            <w:tcW w:w="236" w:type="dxa"/>
            <w:gridSpan w:val="2"/>
          </w:tcPr>
          <w:p w14:paraId="7A6474AB"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ADCB988" w14:textId="30833D88" w:rsidR="0083043A" w:rsidRPr="002E3B38" w:rsidRDefault="009A68E7" w:rsidP="009A68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00C68887"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B7048BB" w14:textId="5EBBCF5B"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2,356,825</w:t>
            </w:r>
          </w:p>
        </w:tc>
      </w:tr>
      <w:tr w:rsidR="0083043A" w:rsidRPr="002E3B38" w14:paraId="65A35E32" w14:textId="77777777" w:rsidTr="001866B6">
        <w:trPr>
          <w:cantSplit/>
          <w:trHeight w:val="135"/>
        </w:trPr>
        <w:tc>
          <w:tcPr>
            <w:tcW w:w="3569" w:type="dxa"/>
            <w:vAlign w:val="bottom"/>
          </w:tcPr>
          <w:p w14:paraId="74879BE1"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rPr>
              <w:t xml:space="preserve">   </w:t>
            </w:r>
            <w:r w:rsidRPr="002E3B38">
              <w:rPr>
                <w:rFonts w:ascii="Browallia New" w:hAnsi="Browallia New" w:cs="Browallia New"/>
                <w:sz w:val="26"/>
                <w:szCs w:val="26"/>
                <w:cs/>
              </w:rPr>
              <w:t xml:space="preserve">  เกินกว่า </w:t>
            </w:r>
            <w:r w:rsidRPr="002E3B38">
              <w:rPr>
                <w:rFonts w:ascii="Browallia New" w:hAnsi="Browallia New" w:cs="Browallia New"/>
                <w:sz w:val="26"/>
                <w:szCs w:val="26"/>
                <w:lang w:val="en-GB"/>
              </w:rPr>
              <w:t>12</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Borders>
              <w:bottom w:val="single" w:sz="4" w:space="0" w:color="auto"/>
            </w:tcBorders>
          </w:tcPr>
          <w:p w14:paraId="1173FB41" w14:textId="6EF7AB90" w:rsidR="0083043A" w:rsidRPr="002E3B38" w:rsidRDefault="004C2B40"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4C2B40">
              <w:rPr>
                <w:rFonts w:ascii="Browallia New" w:hAnsi="Browallia New" w:cs="Browallia New"/>
                <w:sz w:val="26"/>
                <w:szCs w:val="26"/>
              </w:rPr>
              <w:t>8</w:t>
            </w:r>
            <w:r w:rsidR="007858E6" w:rsidRPr="002E3B38">
              <w:rPr>
                <w:rFonts w:ascii="Browallia New" w:hAnsi="Browallia New" w:cs="Browallia New"/>
                <w:sz w:val="26"/>
                <w:szCs w:val="26"/>
              </w:rPr>
              <w:t>,</w:t>
            </w:r>
            <w:r w:rsidRPr="004C2B40">
              <w:rPr>
                <w:rFonts w:ascii="Browallia New" w:hAnsi="Browallia New" w:cs="Browallia New"/>
                <w:sz w:val="26"/>
                <w:szCs w:val="26"/>
              </w:rPr>
              <w:t>363</w:t>
            </w:r>
            <w:r w:rsidR="007858E6" w:rsidRPr="002E3B38">
              <w:rPr>
                <w:rFonts w:ascii="Browallia New" w:hAnsi="Browallia New" w:cs="Browallia New"/>
                <w:sz w:val="26"/>
                <w:szCs w:val="26"/>
              </w:rPr>
              <w:t>,</w:t>
            </w:r>
            <w:r w:rsidRPr="004C2B40">
              <w:rPr>
                <w:rFonts w:ascii="Browallia New" w:hAnsi="Browallia New" w:cs="Browallia New"/>
                <w:sz w:val="26"/>
                <w:szCs w:val="26"/>
              </w:rPr>
              <w:t>716</w:t>
            </w:r>
          </w:p>
        </w:tc>
        <w:tc>
          <w:tcPr>
            <w:tcW w:w="236" w:type="dxa"/>
          </w:tcPr>
          <w:p w14:paraId="297AB179"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62F74606" w14:textId="5B39900E"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5,775,025</w:t>
            </w:r>
          </w:p>
        </w:tc>
        <w:tc>
          <w:tcPr>
            <w:tcW w:w="236" w:type="dxa"/>
            <w:gridSpan w:val="2"/>
          </w:tcPr>
          <w:p w14:paraId="43463091"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76C20317" w14:textId="37CD91D6" w:rsidR="0083043A" w:rsidRPr="002E3B38" w:rsidRDefault="007858E6" w:rsidP="007858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237,96</w:t>
            </w:r>
            <w:r w:rsidR="000C180B" w:rsidRPr="002E3B38">
              <w:rPr>
                <w:rFonts w:ascii="Browallia New" w:hAnsi="Browallia New" w:cs="Browallia New"/>
                <w:sz w:val="26"/>
                <w:szCs w:val="26"/>
              </w:rPr>
              <w:t>1</w:t>
            </w:r>
          </w:p>
        </w:tc>
        <w:tc>
          <w:tcPr>
            <w:tcW w:w="236" w:type="dxa"/>
          </w:tcPr>
          <w:p w14:paraId="0BFD7016"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14C1B0AB" w14:textId="5E98640B"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239,825</w:t>
            </w:r>
          </w:p>
        </w:tc>
      </w:tr>
      <w:tr w:rsidR="0083043A" w:rsidRPr="002E3B38" w14:paraId="241B9B1A" w14:textId="77777777" w:rsidTr="001866B6">
        <w:trPr>
          <w:cantSplit/>
          <w:trHeight w:val="135"/>
        </w:trPr>
        <w:tc>
          <w:tcPr>
            <w:tcW w:w="3569" w:type="dxa"/>
            <w:vAlign w:val="bottom"/>
          </w:tcPr>
          <w:p w14:paraId="47618858"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รวม</w:t>
            </w:r>
          </w:p>
        </w:tc>
        <w:tc>
          <w:tcPr>
            <w:tcW w:w="1210" w:type="dxa"/>
            <w:tcBorders>
              <w:top w:val="single" w:sz="4" w:space="0" w:color="auto"/>
            </w:tcBorders>
          </w:tcPr>
          <w:p w14:paraId="03B86C31" w14:textId="554398FE" w:rsidR="0083043A" w:rsidRPr="002E3B38" w:rsidRDefault="004C2B40"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4C2B40">
              <w:rPr>
                <w:rFonts w:ascii="Browallia New" w:hAnsi="Browallia New" w:cs="Browallia New"/>
                <w:sz w:val="26"/>
                <w:szCs w:val="26"/>
              </w:rPr>
              <w:t>294</w:t>
            </w:r>
            <w:r w:rsidR="007858E6" w:rsidRPr="002E3B38">
              <w:rPr>
                <w:rFonts w:ascii="Browallia New" w:hAnsi="Browallia New" w:cs="Browallia New"/>
                <w:sz w:val="26"/>
                <w:szCs w:val="26"/>
              </w:rPr>
              <w:t>,</w:t>
            </w:r>
            <w:r w:rsidRPr="004C2B40">
              <w:rPr>
                <w:rFonts w:ascii="Browallia New" w:hAnsi="Browallia New" w:cs="Browallia New"/>
                <w:sz w:val="26"/>
                <w:szCs w:val="26"/>
              </w:rPr>
              <w:t>499</w:t>
            </w:r>
            <w:r w:rsidR="007858E6" w:rsidRPr="002E3B38">
              <w:rPr>
                <w:rFonts w:ascii="Browallia New" w:hAnsi="Browallia New" w:cs="Browallia New"/>
                <w:sz w:val="26"/>
                <w:szCs w:val="26"/>
              </w:rPr>
              <w:t>,</w:t>
            </w:r>
            <w:r w:rsidRPr="004C2B40">
              <w:rPr>
                <w:rFonts w:ascii="Browallia New" w:hAnsi="Browallia New" w:cs="Browallia New"/>
                <w:sz w:val="26"/>
                <w:szCs w:val="26"/>
              </w:rPr>
              <w:t>141</w:t>
            </w:r>
          </w:p>
        </w:tc>
        <w:tc>
          <w:tcPr>
            <w:tcW w:w="236" w:type="dxa"/>
          </w:tcPr>
          <w:p w14:paraId="551B4D92"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tcBorders>
            <w:vAlign w:val="bottom"/>
          </w:tcPr>
          <w:p w14:paraId="137BB59B" w14:textId="39879330"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317,765,688</w:t>
            </w:r>
          </w:p>
        </w:tc>
        <w:tc>
          <w:tcPr>
            <w:tcW w:w="236" w:type="dxa"/>
            <w:gridSpan w:val="2"/>
          </w:tcPr>
          <w:p w14:paraId="0BF2AD70"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tcBorders>
          </w:tcPr>
          <w:p w14:paraId="77F46904" w14:textId="7E24CBE7" w:rsidR="0083043A" w:rsidRPr="002E3B38" w:rsidRDefault="007858E6"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8,815,693</w:t>
            </w:r>
          </w:p>
        </w:tc>
        <w:tc>
          <w:tcPr>
            <w:tcW w:w="236" w:type="dxa"/>
          </w:tcPr>
          <w:p w14:paraId="766DBBA8"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tcBorders>
            <w:vAlign w:val="bottom"/>
          </w:tcPr>
          <w:p w14:paraId="6AC509F3" w14:textId="7932F102"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16,035,835</w:t>
            </w:r>
          </w:p>
        </w:tc>
      </w:tr>
      <w:tr w:rsidR="0083043A" w:rsidRPr="002E3B38" w14:paraId="15861776" w14:textId="77777777" w:rsidTr="001866B6">
        <w:trPr>
          <w:cantSplit/>
          <w:trHeight w:val="135"/>
        </w:trPr>
        <w:tc>
          <w:tcPr>
            <w:tcW w:w="3569" w:type="dxa"/>
            <w:vAlign w:val="bottom"/>
          </w:tcPr>
          <w:p w14:paraId="5219F69B"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lang w:val="en-GB"/>
              </w:rPr>
            </w:pPr>
            <w:r w:rsidRPr="002E3B38">
              <w:rPr>
                <w:rFonts w:ascii="Browallia New" w:hAnsi="Browallia New" w:cs="Browallia New"/>
                <w:sz w:val="26"/>
                <w:szCs w:val="26"/>
                <w:u w:val="single"/>
                <w:cs/>
                <w:lang w:val="en-GB"/>
              </w:rPr>
              <w:t>หัก</w:t>
            </w:r>
            <w:r w:rsidRPr="002E3B38">
              <w:rPr>
                <w:rFonts w:ascii="Browallia New" w:hAnsi="Browallia New" w:cs="Browallia New"/>
                <w:sz w:val="26"/>
                <w:szCs w:val="26"/>
                <w:cs/>
                <w:lang w:val="en-GB"/>
              </w:rPr>
              <w:t xml:space="preserve"> ค่าเผื่อผลขาดทุนด้านเครดิตที่</w:t>
            </w:r>
            <w:r w:rsidRPr="002E3B38">
              <w:rPr>
                <w:rFonts w:ascii="Browallia New" w:hAnsi="Browallia New" w:cs="Browallia New"/>
                <w:sz w:val="26"/>
                <w:szCs w:val="26"/>
                <w:cs/>
                <w:lang w:val="en-GB"/>
              </w:rPr>
              <w:br/>
              <w:t xml:space="preserve">         คาดว่าจะเกิดขึ้น</w:t>
            </w:r>
          </w:p>
        </w:tc>
        <w:tc>
          <w:tcPr>
            <w:tcW w:w="1210" w:type="dxa"/>
            <w:tcBorders>
              <w:bottom w:val="single" w:sz="4" w:space="0" w:color="auto"/>
            </w:tcBorders>
          </w:tcPr>
          <w:p w14:paraId="11C913F0"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p w14:paraId="7F61F3BD" w14:textId="11632DB4" w:rsidR="007858E6" w:rsidRPr="002E3B38" w:rsidRDefault="007858E6" w:rsidP="00DC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cs/>
              </w:rPr>
            </w:pPr>
            <w:r w:rsidRPr="002E3B38">
              <w:rPr>
                <w:rFonts w:ascii="Browallia New" w:hAnsi="Browallia New" w:cs="Browallia New"/>
                <w:sz w:val="26"/>
                <w:szCs w:val="26"/>
                <w:cs/>
              </w:rPr>
              <w:t>(</w:t>
            </w:r>
            <w:r w:rsidRPr="002E3B38">
              <w:rPr>
                <w:rFonts w:ascii="Browallia New" w:hAnsi="Browallia New" w:cs="Browallia New"/>
                <w:sz w:val="26"/>
                <w:szCs w:val="26"/>
              </w:rPr>
              <w:t>6,526,</w:t>
            </w:r>
            <w:r w:rsidRPr="002E3B38">
              <w:rPr>
                <w:rFonts w:ascii="Browallia New" w:eastAsia="Arial Unicode MS" w:hAnsi="Browallia New" w:cs="Browallia New"/>
                <w:sz w:val="26"/>
                <w:szCs w:val="26"/>
                <w:lang w:val="en-GB"/>
              </w:rPr>
              <w:t>620</w:t>
            </w:r>
            <w:r w:rsidRPr="002E3B38">
              <w:rPr>
                <w:rFonts w:ascii="Browallia New" w:hAnsi="Browallia New" w:cs="Browallia New"/>
                <w:sz w:val="26"/>
                <w:szCs w:val="26"/>
                <w:cs/>
              </w:rPr>
              <w:t>)</w:t>
            </w:r>
          </w:p>
        </w:tc>
        <w:tc>
          <w:tcPr>
            <w:tcW w:w="236" w:type="dxa"/>
            <w:vAlign w:val="bottom"/>
          </w:tcPr>
          <w:p w14:paraId="6BD08AF3"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bottom w:val="single" w:sz="4" w:space="0" w:color="auto"/>
            </w:tcBorders>
            <w:vAlign w:val="bottom"/>
          </w:tcPr>
          <w:p w14:paraId="3A6F7EB2" w14:textId="5C67EF0A"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rPr>
              <w:t>(</w:t>
            </w:r>
            <w:r w:rsidRPr="002E3B38">
              <w:rPr>
                <w:rFonts w:ascii="Browallia New" w:eastAsia="Arial Unicode MS" w:hAnsi="Browallia New" w:cs="Browallia New"/>
                <w:sz w:val="26"/>
                <w:szCs w:val="26"/>
                <w:lang w:val="en-GB"/>
              </w:rPr>
              <w:t>6</w:t>
            </w:r>
            <w:r w:rsidRPr="002E3B38">
              <w:rPr>
                <w:rFonts w:ascii="Browallia New" w:eastAsia="Arial Unicode MS" w:hAnsi="Browallia New" w:cs="Browallia New"/>
                <w:sz w:val="26"/>
                <w:szCs w:val="26"/>
              </w:rPr>
              <w:t>,</w:t>
            </w:r>
            <w:r w:rsidRPr="002E3B38">
              <w:rPr>
                <w:rFonts w:ascii="Browallia New" w:eastAsia="Arial Unicode MS" w:hAnsi="Browallia New" w:cs="Browallia New"/>
                <w:sz w:val="26"/>
                <w:szCs w:val="26"/>
                <w:lang w:val="en-GB"/>
              </w:rPr>
              <w:t>784</w:t>
            </w:r>
            <w:r w:rsidRPr="002E3B38">
              <w:rPr>
                <w:rFonts w:ascii="Browallia New" w:eastAsia="Arial Unicode MS" w:hAnsi="Browallia New" w:cs="Browallia New"/>
                <w:sz w:val="26"/>
                <w:szCs w:val="26"/>
              </w:rPr>
              <w:t>,</w:t>
            </w:r>
            <w:r w:rsidRPr="002E3B38">
              <w:rPr>
                <w:rFonts w:ascii="Browallia New" w:eastAsia="Arial Unicode MS" w:hAnsi="Browallia New" w:cs="Browallia New"/>
                <w:sz w:val="26"/>
                <w:szCs w:val="26"/>
                <w:lang w:val="en-GB"/>
              </w:rPr>
              <w:t>357</w:t>
            </w:r>
            <w:r w:rsidRPr="002E3B38">
              <w:rPr>
                <w:rFonts w:ascii="Browallia New" w:eastAsia="Arial Unicode MS" w:hAnsi="Browallia New" w:cs="Browallia New"/>
                <w:sz w:val="26"/>
                <w:szCs w:val="26"/>
              </w:rPr>
              <w:t>)</w:t>
            </w:r>
          </w:p>
        </w:tc>
        <w:tc>
          <w:tcPr>
            <w:tcW w:w="236" w:type="dxa"/>
            <w:gridSpan w:val="2"/>
            <w:vAlign w:val="bottom"/>
          </w:tcPr>
          <w:p w14:paraId="625C3439"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vAlign w:val="bottom"/>
          </w:tcPr>
          <w:p w14:paraId="064C6C71" w14:textId="60219789" w:rsidR="0083043A" w:rsidRPr="002E3B38" w:rsidRDefault="009A68E7"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4"/>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vAlign w:val="bottom"/>
          </w:tcPr>
          <w:p w14:paraId="3CE8D696" w14:textId="77777777"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4B7D006C" w14:textId="79289496"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rPr>
              <w:t>(</w:t>
            </w:r>
            <w:r w:rsidRPr="002E3B38">
              <w:rPr>
                <w:rFonts w:ascii="Browallia New" w:eastAsia="Arial Unicode MS" w:hAnsi="Browallia New" w:cs="Browallia New"/>
                <w:sz w:val="26"/>
                <w:szCs w:val="26"/>
                <w:lang w:val="en-GB"/>
              </w:rPr>
              <w:t>234</w:t>
            </w:r>
            <w:r w:rsidRPr="002E3B38">
              <w:rPr>
                <w:rFonts w:ascii="Browallia New" w:eastAsia="Arial Unicode MS" w:hAnsi="Browallia New" w:cs="Browallia New"/>
                <w:sz w:val="26"/>
                <w:szCs w:val="26"/>
              </w:rPr>
              <w:t>)</w:t>
            </w:r>
          </w:p>
        </w:tc>
      </w:tr>
      <w:tr w:rsidR="0083043A" w:rsidRPr="002E3B38" w14:paraId="17DE663C" w14:textId="77777777" w:rsidTr="001866B6">
        <w:trPr>
          <w:cantSplit/>
          <w:trHeight w:val="135"/>
        </w:trPr>
        <w:tc>
          <w:tcPr>
            <w:tcW w:w="3569" w:type="dxa"/>
            <w:vAlign w:val="bottom"/>
          </w:tcPr>
          <w:p w14:paraId="543ED6BE"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สุทธิ</w:t>
            </w:r>
          </w:p>
        </w:tc>
        <w:tc>
          <w:tcPr>
            <w:tcW w:w="1210" w:type="dxa"/>
            <w:tcBorders>
              <w:top w:val="single" w:sz="4" w:space="0" w:color="auto"/>
              <w:bottom w:val="single" w:sz="12" w:space="0" w:color="auto"/>
            </w:tcBorders>
          </w:tcPr>
          <w:p w14:paraId="09C11ECE" w14:textId="21A876CA" w:rsidR="0083043A" w:rsidRPr="002E3B38" w:rsidRDefault="007858E6"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287,972,52</w:t>
            </w:r>
            <w:r w:rsidR="00CC0C9A" w:rsidRPr="002E3B38">
              <w:rPr>
                <w:rFonts w:ascii="Browallia New" w:eastAsia="Arial Unicode MS" w:hAnsi="Browallia New" w:cs="Browallia New"/>
                <w:sz w:val="26"/>
                <w:szCs w:val="26"/>
                <w:lang w:val="en-GB"/>
              </w:rPr>
              <w:t>1</w:t>
            </w:r>
          </w:p>
        </w:tc>
        <w:tc>
          <w:tcPr>
            <w:tcW w:w="236" w:type="dxa"/>
          </w:tcPr>
          <w:p w14:paraId="50C767E7"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vAlign w:val="bottom"/>
          </w:tcPr>
          <w:p w14:paraId="0CE9E30F" w14:textId="2C95B8BD"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310,981,331</w:t>
            </w:r>
          </w:p>
        </w:tc>
        <w:tc>
          <w:tcPr>
            <w:tcW w:w="236" w:type="dxa"/>
            <w:gridSpan w:val="2"/>
          </w:tcPr>
          <w:p w14:paraId="03B87DA3"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57B878C1" w14:textId="04DAAA56" w:rsidR="0083043A" w:rsidRPr="002E3B38" w:rsidRDefault="007858E6"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8,815,693</w:t>
            </w:r>
          </w:p>
        </w:tc>
        <w:tc>
          <w:tcPr>
            <w:tcW w:w="236" w:type="dxa"/>
          </w:tcPr>
          <w:p w14:paraId="5AFD7A33" w14:textId="77777777" w:rsidR="0083043A" w:rsidRPr="002E3B38" w:rsidRDefault="0083043A" w:rsidP="0083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vAlign w:val="bottom"/>
          </w:tcPr>
          <w:p w14:paraId="4945DA8E" w14:textId="3B6CB9D3" w:rsidR="0083043A" w:rsidRPr="002E3B38" w:rsidRDefault="0083043A" w:rsidP="0083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2E3B38">
              <w:rPr>
                <w:rFonts w:ascii="Browallia New" w:eastAsia="Arial Unicode MS" w:hAnsi="Browallia New" w:cs="Browallia New"/>
                <w:sz w:val="26"/>
                <w:szCs w:val="26"/>
                <w:lang w:val="en-GB"/>
              </w:rPr>
              <w:t>16,035,601</w:t>
            </w:r>
          </w:p>
        </w:tc>
      </w:tr>
    </w:tbl>
    <w:p w14:paraId="4A04CDCF"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119" w:type="dxa"/>
        <w:tblInd w:w="308" w:type="dxa"/>
        <w:tblLayout w:type="fixed"/>
        <w:tblLook w:val="0000" w:firstRow="0" w:lastRow="0" w:firstColumn="0" w:lastColumn="0" w:noHBand="0" w:noVBand="0"/>
      </w:tblPr>
      <w:tblGrid>
        <w:gridCol w:w="3569"/>
        <w:gridCol w:w="1210"/>
        <w:gridCol w:w="236"/>
        <w:gridCol w:w="1204"/>
        <w:gridCol w:w="6"/>
        <w:gridCol w:w="230"/>
        <w:gridCol w:w="6"/>
        <w:gridCol w:w="1210"/>
        <w:gridCol w:w="236"/>
        <w:gridCol w:w="1212"/>
      </w:tblGrid>
      <w:tr w:rsidR="00AE12F8" w:rsidRPr="002E3B38" w14:paraId="6994C20C" w14:textId="77777777" w:rsidTr="00376761">
        <w:trPr>
          <w:cantSplit/>
          <w:tblHeader/>
        </w:trPr>
        <w:tc>
          <w:tcPr>
            <w:tcW w:w="3569" w:type="dxa"/>
          </w:tcPr>
          <w:p w14:paraId="3C8D8525"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6"/>
                <w:szCs w:val="26"/>
              </w:rPr>
            </w:pPr>
          </w:p>
        </w:tc>
        <w:tc>
          <w:tcPr>
            <w:tcW w:w="5550" w:type="dxa"/>
            <w:gridSpan w:val="9"/>
          </w:tcPr>
          <w:p w14:paraId="1C399EFB"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6"/>
                <w:szCs w:val="26"/>
              </w:rPr>
            </w:pPr>
            <w:r w:rsidRPr="002E3B38">
              <w:rPr>
                <w:rFonts w:ascii="Browallia New" w:hAnsi="Browallia New" w:cs="Browallia New"/>
                <w:snapToGrid w:val="0"/>
                <w:sz w:val="26"/>
                <w:szCs w:val="26"/>
                <w:lang w:eastAsia="th-TH"/>
              </w:rPr>
              <w:t>(</w:t>
            </w:r>
            <w:proofErr w:type="gramStart"/>
            <w:r w:rsidRPr="002E3B38">
              <w:rPr>
                <w:rFonts w:ascii="Browallia New" w:hAnsi="Browallia New" w:cs="Browallia New"/>
                <w:snapToGrid w:val="0"/>
                <w:sz w:val="26"/>
                <w:szCs w:val="26"/>
                <w:cs/>
                <w:lang w:eastAsia="th-TH"/>
              </w:rPr>
              <w:t>หน่วย</w:t>
            </w:r>
            <w:r w:rsidRPr="002E3B38">
              <w:rPr>
                <w:rFonts w:ascii="Browallia New" w:hAnsi="Browallia New" w:cs="Browallia New"/>
                <w:snapToGrid w:val="0"/>
                <w:sz w:val="26"/>
                <w:szCs w:val="26"/>
                <w:lang w:eastAsia="th-TH"/>
              </w:rPr>
              <w:t xml:space="preserve"> :</w:t>
            </w:r>
            <w:proofErr w:type="gramEnd"/>
            <w:r w:rsidRPr="002E3B38">
              <w:rPr>
                <w:rFonts w:ascii="Browallia New" w:hAnsi="Browallia New" w:cs="Browallia New"/>
                <w:snapToGrid w:val="0"/>
                <w:sz w:val="26"/>
                <w:szCs w:val="26"/>
                <w:lang w:eastAsia="th-TH"/>
              </w:rPr>
              <w:t xml:space="preserve"> </w:t>
            </w:r>
            <w:r w:rsidRPr="002E3B38">
              <w:rPr>
                <w:rFonts w:ascii="Browallia New" w:hAnsi="Browallia New" w:cs="Browallia New"/>
                <w:snapToGrid w:val="0"/>
                <w:sz w:val="26"/>
                <w:szCs w:val="26"/>
                <w:cs/>
                <w:lang w:eastAsia="th-TH"/>
              </w:rPr>
              <w:t>บาท)</w:t>
            </w:r>
          </w:p>
        </w:tc>
      </w:tr>
      <w:tr w:rsidR="00AE12F8" w:rsidRPr="002E3B38" w14:paraId="5EC2E53D" w14:textId="77777777" w:rsidTr="00376761">
        <w:trPr>
          <w:cantSplit/>
          <w:tblHeader/>
        </w:trPr>
        <w:tc>
          <w:tcPr>
            <w:tcW w:w="3569" w:type="dxa"/>
          </w:tcPr>
          <w:p w14:paraId="0AE52F6A"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650" w:type="dxa"/>
            <w:gridSpan w:val="3"/>
            <w:tcBorders>
              <w:bottom w:val="single" w:sz="4" w:space="0" w:color="auto"/>
            </w:tcBorders>
          </w:tcPr>
          <w:p w14:paraId="15589BF3" w14:textId="28E2E199" w:rsidR="00AE12F8"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2E3B38">
              <w:rPr>
                <w:rFonts w:ascii="Browallia New" w:hAnsi="Browallia New" w:cs="Browallia New"/>
                <w:sz w:val="26"/>
                <w:szCs w:val="26"/>
                <w:cs/>
              </w:rPr>
              <w:t>งบการเงินรวม</w:t>
            </w:r>
          </w:p>
        </w:tc>
        <w:tc>
          <w:tcPr>
            <w:tcW w:w="236" w:type="dxa"/>
            <w:gridSpan w:val="2"/>
          </w:tcPr>
          <w:p w14:paraId="036373BA"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6"/>
                <w:szCs w:val="26"/>
              </w:rPr>
            </w:pPr>
          </w:p>
        </w:tc>
        <w:tc>
          <w:tcPr>
            <w:tcW w:w="2664" w:type="dxa"/>
            <w:gridSpan w:val="4"/>
            <w:tcBorders>
              <w:bottom w:val="single" w:sz="4" w:space="0" w:color="auto"/>
            </w:tcBorders>
          </w:tcPr>
          <w:p w14:paraId="195B4DC3" w14:textId="0C8AAFB6" w:rsidR="00AE12F8"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6"/>
                <w:szCs w:val="26"/>
              </w:rPr>
            </w:pPr>
            <w:r w:rsidRPr="002E3B38">
              <w:rPr>
                <w:rFonts w:ascii="Browallia New" w:hAnsi="Browallia New" w:cs="Browallia New"/>
                <w:sz w:val="26"/>
                <w:szCs w:val="26"/>
                <w:cs/>
              </w:rPr>
              <w:t>งบการเงินเฉพาะบริษัท</w:t>
            </w:r>
          </w:p>
        </w:tc>
      </w:tr>
      <w:tr w:rsidR="00AE12F8" w:rsidRPr="002E3B38" w14:paraId="67D2789F" w14:textId="77777777" w:rsidTr="00376761">
        <w:trPr>
          <w:cantSplit/>
          <w:tblHeader/>
        </w:trPr>
        <w:tc>
          <w:tcPr>
            <w:tcW w:w="3569" w:type="dxa"/>
          </w:tcPr>
          <w:p w14:paraId="75E14639" w14:textId="77777777" w:rsidR="00AE12F8" w:rsidRPr="002E3B38" w:rsidRDefault="00AE12F8">
            <w:pPr>
              <w:pStyle w:val="a0"/>
              <w:tabs>
                <w:tab w:val="clear" w:pos="360"/>
                <w:tab w:val="clear" w:pos="720"/>
                <w:tab w:val="clear" w:pos="1080"/>
                <w:tab w:val="left" w:pos="540"/>
              </w:tabs>
              <w:rPr>
                <w:rFonts w:ascii="Browallia New" w:hAnsi="Browallia New" w:cs="Browallia New"/>
                <w:sz w:val="26"/>
                <w:szCs w:val="26"/>
                <w:lang w:val="en-US"/>
              </w:rPr>
            </w:pPr>
          </w:p>
        </w:tc>
        <w:tc>
          <w:tcPr>
            <w:tcW w:w="1210" w:type="dxa"/>
            <w:tcBorders>
              <w:top w:val="single" w:sz="4" w:space="0" w:color="auto"/>
              <w:bottom w:val="single" w:sz="4" w:space="0" w:color="auto"/>
            </w:tcBorders>
            <w:vAlign w:val="bottom"/>
          </w:tcPr>
          <w:p w14:paraId="5E4FFC94" w14:textId="627FAB65" w:rsidR="00AE12F8" w:rsidRPr="002E3B38" w:rsidRDefault="00AE12F8">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2567</w:t>
            </w:r>
          </w:p>
        </w:tc>
        <w:tc>
          <w:tcPr>
            <w:tcW w:w="236" w:type="dxa"/>
            <w:tcBorders>
              <w:top w:val="single" w:sz="4" w:space="0" w:color="auto"/>
            </w:tcBorders>
            <w:vAlign w:val="bottom"/>
          </w:tcPr>
          <w:p w14:paraId="3D99ADFB" w14:textId="77777777" w:rsidR="00AE12F8" w:rsidRPr="002E3B38" w:rsidRDefault="00AE12F8">
            <w:pPr>
              <w:tabs>
                <w:tab w:val="clear" w:pos="907"/>
              </w:tabs>
              <w:spacing w:line="240" w:lineRule="auto"/>
              <w:ind w:left="-108" w:right="-108"/>
              <w:jc w:val="center"/>
              <w:rPr>
                <w:rFonts w:ascii="Browallia New" w:hAnsi="Browallia New" w:cs="Browallia New"/>
                <w:sz w:val="26"/>
                <w:szCs w:val="26"/>
                <w:cs/>
              </w:rPr>
            </w:pPr>
          </w:p>
        </w:tc>
        <w:tc>
          <w:tcPr>
            <w:tcW w:w="1210" w:type="dxa"/>
            <w:gridSpan w:val="2"/>
            <w:tcBorders>
              <w:top w:val="single" w:sz="4" w:space="0" w:color="auto"/>
              <w:bottom w:val="single" w:sz="4" w:space="0" w:color="auto"/>
            </w:tcBorders>
            <w:vAlign w:val="bottom"/>
          </w:tcPr>
          <w:p w14:paraId="4BB44575" w14:textId="03A122B6" w:rsidR="00AE12F8" w:rsidRPr="002E3B38" w:rsidRDefault="00AE12F8">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2566</w:t>
            </w:r>
          </w:p>
        </w:tc>
        <w:tc>
          <w:tcPr>
            <w:tcW w:w="236" w:type="dxa"/>
            <w:gridSpan w:val="2"/>
            <w:vAlign w:val="bottom"/>
          </w:tcPr>
          <w:p w14:paraId="5DD97A16" w14:textId="77777777" w:rsidR="00AE12F8" w:rsidRPr="002E3B38" w:rsidRDefault="00AE12F8">
            <w:pPr>
              <w:tabs>
                <w:tab w:val="clear" w:pos="907"/>
              </w:tabs>
              <w:spacing w:line="240" w:lineRule="auto"/>
              <w:ind w:left="-108" w:right="-108"/>
              <w:jc w:val="center"/>
              <w:rPr>
                <w:rFonts w:ascii="Browallia New" w:hAnsi="Browallia New" w:cs="Browallia New"/>
                <w:sz w:val="26"/>
                <w:szCs w:val="26"/>
                <w:cs/>
              </w:rPr>
            </w:pPr>
          </w:p>
        </w:tc>
        <w:tc>
          <w:tcPr>
            <w:tcW w:w="1210" w:type="dxa"/>
            <w:tcBorders>
              <w:bottom w:val="single" w:sz="4" w:space="0" w:color="auto"/>
            </w:tcBorders>
            <w:vAlign w:val="bottom"/>
          </w:tcPr>
          <w:p w14:paraId="7B2D7CFF" w14:textId="57BD5ED5" w:rsidR="00AE12F8" w:rsidRPr="002E3B38" w:rsidRDefault="00AE12F8">
            <w:pPr>
              <w:tabs>
                <w:tab w:val="clear" w:pos="907"/>
              </w:tabs>
              <w:spacing w:line="240" w:lineRule="auto"/>
              <w:ind w:left="-108" w:right="-108"/>
              <w:jc w:val="center"/>
              <w:rPr>
                <w:rFonts w:ascii="Browallia New" w:hAnsi="Browallia New" w:cs="Browallia New"/>
                <w:sz w:val="26"/>
                <w:szCs w:val="26"/>
                <w:lang w:val="en-GB"/>
              </w:rPr>
            </w:pPr>
            <w:r w:rsidRPr="002E3B38">
              <w:rPr>
                <w:rFonts w:ascii="Browallia New" w:hAnsi="Browallia New" w:cs="Browallia New"/>
                <w:sz w:val="26"/>
                <w:szCs w:val="26"/>
                <w:lang w:val="en-GB"/>
              </w:rPr>
              <w:t>2567</w:t>
            </w:r>
          </w:p>
        </w:tc>
        <w:tc>
          <w:tcPr>
            <w:tcW w:w="236" w:type="dxa"/>
            <w:tcBorders>
              <w:top w:val="single" w:sz="4" w:space="0" w:color="auto"/>
            </w:tcBorders>
            <w:vAlign w:val="bottom"/>
          </w:tcPr>
          <w:p w14:paraId="1B214F21" w14:textId="77777777" w:rsidR="00AE12F8" w:rsidRPr="002E3B38" w:rsidRDefault="00AE12F8">
            <w:pPr>
              <w:tabs>
                <w:tab w:val="clear" w:pos="907"/>
              </w:tabs>
              <w:spacing w:line="240" w:lineRule="auto"/>
              <w:ind w:left="-108" w:right="-108"/>
              <w:jc w:val="center"/>
              <w:rPr>
                <w:rFonts w:ascii="Browallia New" w:hAnsi="Browallia New" w:cs="Browallia New"/>
                <w:sz w:val="26"/>
                <w:szCs w:val="26"/>
                <w:cs/>
              </w:rPr>
            </w:pPr>
          </w:p>
        </w:tc>
        <w:tc>
          <w:tcPr>
            <w:tcW w:w="1212" w:type="dxa"/>
            <w:tcBorders>
              <w:top w:val="single" w:sz="4" w:space="0" w:color="auto"/>
              <w:bottom w:val="single" w:sz="4" w:space="0" w:color="auto"/>
            </w:tcBorders>
            <w:vAlign w:val="bottom"/>
          </w:tcPr>
          <w:p w14:paraId="67E56EA4" w14:textId="16EBEC7F" w:rsidR="00AE12F8" w:rsidRPr="002E3B38" w:rsidRDefault="00AE12F8">
            <w:pPr>
              <w:tabs>
                <w:tab w:val="clear" w:pos="907"/>
              </w:tabs>
              <w:spacing w:line="240" w:lineRule="auto"/>
              <w:ind w:left="-108" w:right="-108"/>
              <w:jc w:val="center"/>
              <w:rPr>
                <w:rFonts w:ascii="Browallia New" w:hAnsi="Browallia New" w:cs="Browallia New"/>
                <w:sz w:val="26"/>
                <w:szCs w:val="26"/>
                <w:cs/>
              </w:rPr>
            </w:pPr>
            <w:r w:rsidRPr="002E3B38">
              <w:rPr>
                <w:rFonts w:ascii="Browallia New" w:hAnsi="Browallia New" w:cs="Browallia New"/>
                <w:sz w:val="26"/>
                <w:szCs w:val="26"/>
                <w:lang w:val="en-GB"/>
              </w:rPr>
              <w:t>2566</w:t>
            </w:r>
          </w:p>
        </w:tc>
      </w:tr>
      <w:tr w:rsidR="00AE12F8" w:rsidRPr="002E3B38" w14:paraId="17B47277" w14:textId="77777777" w:rsidTr="00376761">
        <w:trPr>
          <w:cantSplit/>
        </w:trPr>
        <w:tc>
          <w:tcPr>
            <w:tcW w:w="3569" w:type="dxa"/>
            <w:vAlign w:val="bottom"/>
          </w:tcPr>
          <w:p w14:paraId="106A4CF2"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6"/>
                <w:szCs w:val="26"/>
              </w:rPr>
            </w:pPr>
          </w:p>
        </w:tc>
        <w:tc>
          <w:tcPr>
            <w:tcW w:w="1210" w:type="dxa"/>
            <w:vAlign w:val="bottom"/>
          </w:tcPr>
          <w:p w14:paraId="5916A9F1"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tcPr>
          <w:p w14:paraId="55826E12"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6"/>
                <w:szCs w:val="26"/>
                <w:u w:val="single"/>
              </w:rPr>
            </w:pPr>
          </w:p>
        </w:tc>
        <w:tc>
          <w:tcPr>
            <w:tcW w:w="1210" w:type="dxa"/>
            <w:gridSpan w:val="2"/>
            <w:vAlign w:val="bottom"/>
          </w:tcPr>
          <w:p w14:paraId="07C59B7C"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6"/>
                <w:szCs w:val="26"/>
              </w:rPr>
            </w:pPr>
          </w:p>
        </w:tc>
        <w:tc>
          <w:tcPr>
            <w:tcW w:w="236" w:type="dxa"/>
            <w:gridSpan w:val="2"/>
          </w:tcPr>
          <w:p w14:paraId="42EA8996"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0" w:type="dxa"/>
          </w:tcPr>
          <w:p w14:paraId="3AAD1968"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236" w:type="dxa"/>
          </w:tcPr>
          <w:p w14:paraId="1DB4836D"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c>
          <w:tcPr>
            <w:tcW w:w="1212" w:type="dxa"/>
          </w:tcPr>
          <w:p w14:paraId="31229B81"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6"/>
                <w:szCs w:val="26"/>
              </w:rPr>
            </w:pPr>
          </w:p>
        </w:tc>
      </w:tr>
      <w:tr w:rsidR="00AE12F8" w:rsidRPr="002E3B38" w14:paraId="7D3471AD" w14:textId="77777777" w:rsidTr="00376761">
        <w:trPr>
          <w:cantSplit/>
        </w:trPr>
        <w:tc>
          <w:tcPr>
            <w:tcW w:w="3569" w:type="dxa"/>
            <w:vAlign w:val="bottom"/>
          </w:tcPr>
          <w:p w14:paraId="00980777" w14:textId="039E8247" w:rsidR="00AE12F8" w:rsidRPr="002E3B38" w:rsidRDefault="0040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b/>
                <w:bCs/>
                <w:sz w:val="26"/>
                <w:szCs w:val="26"/>
                <w:cs/>
              </w:rPr>
              <w:t>กิจการ</w:t>
            </w:r>
            <w:r w:rsidR="00775B9A" w:rsidRPr="002E3B38">
              <w:rPr>
                <w:rFonts w:ascii="Browallia New" w:hAnsi="Browallia New" w:cs="Browallia New"/>
                <w:b/>
                <w:bCs/>
                <w:sz w:val="26"/>
                <w:szCs w:val="26"/>
                <w:cs/>
              </w:rPr>
              <w:t>ที่เกี่ยวข้องกัน</w:t>
            </w:r>
          </w:p>
        </w:tc>
        <w:tc>
          <w:tcPr>
            <w:tcW w:w="1210" w:type="dxa"/>
            <w:vAlign w:val="bottom"/>
          </w:tcPr>
          <w:p w14:paraId="6363179A"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6B8D51B3"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b/>
                <w:bCs/>
                <w:sz w:val="26"/>
                <w:szCs w:val="26"/>
                <w:u w:val="single"/>
              </w:rPr>
            </w:pPr>
          </w:p>
        </w:tc>
        <w:tc>
          <w:tcPr>
            <w:tcW w:w="1210" w:type="dxa"/>
            <w:gridSpan w:val="2"/>
            <w:vAlign w:val="bottom"/>
          </w:tcPr>
          <w:p w14:paraId="278434C4"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15E91D0C"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2B0C00AB"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236" w:type="dxa"/>
          </w:tcPr>
          <w:p w14:paraId="06827984"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567C64D0" w14:textId="77777777" w:rsidR="00AE12F8" w:rsidRPr="002E3B38" w:rsidRDefault="00AE1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r>
      <w:tr w:rsidR="00077FA0" w:rsidRPr="002E3B38" w14:paraId="31BE47D9" w14:textId="77777777">
        <w:trPr>
          <w:cantSplit/>
          <w:trHeight w:val="135"/>
        </w:trPr>
        <w:tc>
          <w:tcPr>
            <w:tcW w:w="3569" w:type="dxa"/>
            <w:vAlign w:val="bottom"/>
          </w:tcPr>
          <w:p w14:paraId="5FF9EC30"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lang w:val="en-GB"/>
              </w:rPr>
              <w:t>ยังไม่ถึงกำหนดชำระ</w:t>
            </w:r>
          </w:p>
        </w:tc>
        <w:tc>
          <w:tcPr>
            <w:tcW w:w="1210" w:type="dxa"/>
          </w:tcPr>
          <w:p w14:paraId="11E6CE79" w14:textId="33231DE5"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5E8BB40C"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30872420" w14:textId="2A2587B3"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gridSpan w:val="2"/>
          </w:tcPr>
          <w:p w14:paraId="4B81AB74"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489B5416" w14:textId="064386C5"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181,772,068</w:t>
            </w:r>
          </w:p>
        </w:tc>
        <w:tc>
          <w:tcPr>
            <w:tcW w:w="236" w:type="dxa"/>
          </w:tcPr>
          <w:p w14:paraId="09F5ACC2"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30F13D02" w14:textId="67AB572D"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158,547,738</w:t>
            </w:r>
          </w:p>
        </w:tc>
      </w:tr>
      <w:tr w:rsidR="00CA408A" w:rsidRPr="002E3B38" w14:paraId="644AD205" w14:textId="77777777" w:rsidTr="00376761">
        <w:trPr>
          <w:cantSplit/>
          <w:trHeight w:val="135"/>
        </w:trPr>
        <w:tc>
          <w:tcPr>
            <w:tcW w:w="3569" w:type="dxa"/>
            <w:vAlign w:val="bottom"/>
          </w:tcPr>
          <w:p w14:paraId="6BD72CAA"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เกินกว่าที่กำหนดเวลาชำระหนี้</w:t>
            </w:r>
          </w:p>
        </w:tc>
        <w:tc>
          <w:tcPr>
            <w:tcW w:w="1210" w:type="dxa"/>
          </w:tcPr>
          <w:p w14:paraId="38D977FC" w14:textId="24C7C08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09DCCCB3"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76A5B3CF" w14:textId="1E31BD95" w:rsidR="00CA408A" w:rsidRPr="002E3B38" w:rsidRDefault="00CA408A" w:rsidP="007858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gridSpan w:val="2"/>
          </w:tcPr>
          <w:p w14:paraId="4DF002A9"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0BA2EDFB"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c>
          <w:tcPr>
            <w:tcW w:w="236" w:type="dxa"/>
          </w:tcPr>
          <w:p w14:paraId="04906ED5"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33F8A125"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p>
        </w:tc>
      </w:tr>
      <w:tr w:rsidR="00CA408A" w:rsidRPr="002E3B38" w14:paraId="2ED13EAB" w14:textId="77777777" w:rsidTr="00376761">
        <w:trPr>
          <w:cantSplit/>
          <w:trHeight w:val="135"/>
        </w:trPr>
        <w:tc>
          <w:tcPr>
            <w:tcW w:w="3569" w:type="dxa"/>
            <w:vAlign w:val="bottom"/>
          </w:tcPr>
          <w:p w14:paraId="2567F1E5"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     น้อยกว่า </w:t>
            </w:r>
            <w:r w:rsidRPr="002E3B38">
              <w:rPr>
                <w:rFonts w:ascii="Browallia New" w:hAnsi="Browallia New" w:cs="Browallia New"/>
                <w:sz w:val="26"/>
                <w:szCs w:val="26"/>
                <w:lang w:val="en-GB"/>
              </w:rPr>
              <w:t>3</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1FB79D22" w14:textId="7A2D8C24" w:rsidR="00CA408A" w:rsidRPr="002E3B38" w:rsidRDefault="007858E6"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254,472</w:t>
            </w:r>
          </w:p>
        </w:tc>
        <w:tc>
          <w:tcPr>
            <w:tcW w:w="236" w:type="dxa"/>
          </w:tcPr>
          <w:p w14:paraId="6213EB01"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vAlign w:val="bottom"/>
          </w:tcPr>
          <w:p w14:paraId="312B7469" w14:textId="0C0DCED0"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584,263   </w:t>
            </w:r>
          </w:p>
        </w:tc>
        <w:tc>
          <w:tcPr>
            <w:tcW w:w="236" w:type="dxa"/>
            <w:gridSpan w:val="2"/>
          </w:tcPr>
          <w:p w14:paraId="6B1D9AF6"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69CEBFC2" w14:textId="1BEDFB9C" w:rsidR="00CA408A" w:rsidRPr="002E3B38" w:rsidRDefault="007858E6"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140,994,846</w:t>
            </w:r>
          </w:p>
        </w:tc>
        <w:tc>
          <w:tcPr>
            <w:tcW w:w="236" w:type="dxa"/>
          </w:tcPr>
          <w:p w14:paraId="3B9F6100" w14:textId="77777777"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6C590993" w14:textId="2D278930"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146,924,677</w:t>
            </w:r>
          </w:p>
        </w:tc>
      </w:tr>
      <w:tr w:rsidR="00077FA0" w:rsidRPr="002E3B38" w14:paraId="1C62F99B" w14:textId="77777777">
        <w:trPr>
          <w:cantSplit/>
          <w:trHeight w:val="135"/>
        </w:trPr>
        <w:tc>
          <w:tcPr>
            <w:tcW w:w="3569" w:type="dxa"/>
            <w:vAlign w:val="bottom"/>
          </w:tcPr>
          <w:p w14:paraId="2C5E001D"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 xml:space="preserve">     </w:t>
            </w:r>
            <w:r w:rsidRPr="002E3B38">
              <w:rPr>
                <w:rFonts w:ascii="Browallia New" w:hAnsi="Browallia New" w:cs="Browallia New"/>
                <w:sz w:val="26"/>
                <w:szCs w:val="26"/>
                <w:lang w:val="en-GB"/>
              </w:rPr>
              <w:t>3</w:t>
            </w:r>
            <w:r w:rsidRPr="002E3B38">
              <w:rPr>
                <w:rFonts w:ascii="Browallia New" w:hAnsi="Browallia New" w:cs="Browallia New"/>
                <w:sz w:val="26"/>
                <w:szCs w:val="26"/>
              </w:rPr>
              <w:t xml:space="preserve"> - </w:t>
            </w:r>
            <w:r w:rsidRPr="002E3B38">
              <w:rPr>
                <w:rFonts w:ascii="Browallia New" w:hAnsi="Browallia New" w:cs="Browallia New"/>
                <w:sz w:val="26"/>
                <w:szCs w:val="26"/>
                <w:lang w:val="en-GB"/>
              </w:rPr>
              <w:t>6</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2D3711C8" w14:textId="0CEDD533"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34B1F6CE"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2A560BD0" w14:textId="7A0644A6"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gridSpan w:val="2"/>
          </w:tcPr>
          <w:p w14:paraId="420FEF46"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785B198E" w14:textId="2D28A61E"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92,346,771</w:t>
            </w:r>
          </w:p>
        </w:tc>
        <w:tc>
          <w:tcPr>
            <w:tcW w:w="236" w:type="dxa"/>
          </w:tcPr>
          <w:p w14:paraId="59F06794"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76C27081" w14:textId="468D0154"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97,914,462</w:t>
            </w:r>
          </w:p>
        </w:tc>
      </w:tr>
      <w:tr w:rsidR="00077FA0" w:rsidRPr="002E3B38" w14:paraId="2DB7D6BF" w14:textId="77777777">
        <w:trPr>
          <w:cantSplit/>
          <w:trHeight w:val="135"/>
        </w:trPr>
        <w:tc>
          <w:tcPr>
            <w:tcW w:w="3569" w:type="dxa"/>
            <w:vAlign w:val="bottom"/>
          </w:tcPr>
          <w:p w14:paraId="1C0E62C9"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6"/>
                <w:szCs w:val="26"/>
                <w:cs/>
              </w:rPr>
            </w:pPr>
            <w:r w:rsidRPr="002E3B38">
              <w:rPr>
                <w:rFonts w:ascii="Browallia New" w:hAnsi="Browallia New" w:cs="Browallia New"/>
                <w:sz w:val="26"/>
                <w:szCs w:val="26"/>
                <w:lang w:val="en-GB"/>
              </w:rPr>
              <w:t xml:space="preserve">   </w:t>
            </w: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6</w:t>
            </w:r>
            <w:r w:rsidRPr="002E3B38">
              <w:rPr>
                <w:rFonts w:ascii="Browallia New" w:hAnsi="Browallia New" w:cs="Browallia New"/>
                <w:sz w:val="26"/>
                <w:szCs w:val="26"/>
              </w:rPr>
              <w:t xml:space="preserve"> - </w:t>
            </w:r>
            <w:r w:rsidRPr="002E3B38">
              <w:rPr>
                <w:rFonts w:ascii="Browallia New" w:hAnsi="Browallia New" w:cs="Browallia New"/>
                <w:sz w:val="26"/>
                <w:szCs w:val="26"/>
                <w:lang w:val="en-GB"/>
              </w:rPr>
              <w:t>12</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Pr>
          <w:p w14:paraId="6EF08AB0" w14:textId="20D13244"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1D0581B1"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Pr>
          <w:p w14:paraId="774D3199" w14:textId="405C46E8"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gridSpan w:val="2"/>
          </w:tcPr>
          <w:p w14:paraId="6774B3AA"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Pr>
          <w:p w14:paraId="031D6EFB" w14:textId="67AC0DC2"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216,482,721</w:t>
            </w:r>
          </w:p>
        </w:tc>
        <w:tc>
          <w:tcPr>
            <w:tcW w:w="236" w:type="dxa"/>
          </w:tcPr>
          <w:p w14:paraId="1B374E14"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vAlign w:val="bottom"/>
          </w:tcPr>
          <w:p w14:paraId="33BB2644" w14:textId="74D5CB79"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203,157,042</w:t>
            </w:r>
          </w:p>
        </w:tc>
      </w:tr>
      <w:tr w:rsidR="00077FA0" w:rsidRPr="002E3B38" w14:paraId="3B3169D3" w14:textId="77777777">
        <w:trPr>
          <w:cantSplit/>
          <w:trHeight w:val="135"/>
        </w:trPr>
        <w:tc>
          <w:tcPr>
            <w:tcW w:w="3569" w:type="dxa"/>
            <w:vAlign w:val="bottom"/>
          </w:tcPr>
          <w:p w14:paraId="00B62147"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rPr>
              <w:t xml:space="preserve">   </w:t>
            </w:r>
            <w:r w:rsidRPr="002E3B38">
              <w:rPr>
                <w:rFonts w:ascii="Browallia New" w:hAnsi="Browallia New" w:cs="Browallia New"/>
                <w:sz w:val="26"/>
                <w:szCs w:val="26"/>
                <w:cs/>
              </w:rPr>
              <w:t xml:space="preserve">  เกินกว่า </w:t>
            </w:r>
            <w:r w:rsidRPr="002E3B38">
              <w:rPr>
                <w:rFonts w:ascii="Browallia New" w:hAnsi="Browallia New" w:cs="Browallia New"/>
                <w:sz w:val="26"/>
                <w:szCs w:val="26"/>
                <w:lang w:val="en-GB"/>
              </w:rPr>
              <w:t>12</w:t>
            </w:r>
            <w:r w:rsidRPr="002E3B38">
              <w:rPr>
                <w:rFonts w:ascii="Browallia New" w:hAnsi="Browallia New" w:cs="Browallia New"/>
                <w:sz w:val="26"/>
                <w:szCs w:val="26"/>
              </w:rPr>
              <w:t xml:space="preserve"> </w:t>
            </w:r>
            <w:r w:rsidRPr="002E3B38">
              <w:rPr>
                <w:rFonts w:ascii="Browallia New" w:hAnsi="Browallia New" w:cs="Browallia New"/>
                <w:sz w:val="26"/>
                <w:szCs w:val="26"/>
                <w:cs/>
                <w:lang w:val="en-GB"/>
              </w:rPr>
              <w:t>เดือน</w:t>
            </w:r>
          </w:p>
        </w:tc>
        <w:tc>
          <w:tcPr>
            <w:tcW w:w="1210" w:type="dxa"/>
            <w:tcBorders>
              <w:bottom w:val="single" w:sz="4" w:space="0" w:color="auto"/>
            </w:tcBorders>
          </w:tcPr>
          <w:p w14:paraId="662743A2" w14:textId="60B97A9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tcPr>
          <w:p w14:paraId="0B5A8974" w14:textId="77777777" w:rsidR="00077FA0" w:rsidRPr="002E3B38" w:rsidRDefault="00077FA0" w:rsidP="0007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center"/>
              <w:rPr>
                <w:rFonts w:ascii="Browallia New" w:hAnsi="Browallia New" w:cs="Browallia New"/>
                <w:sz w:val="26"/>
                <w:szCs w:val="26"/>
              </w:rPr>
            </w:pPr>
          </w:p>
        </w:tc>
        <w:tc>
          <w:tcPr>
            <w:tcW w:w="1210" w:type="dxa"/>
            <w:gridSpan w:val="2"/>
            <w:tcBorders>
              <w:bottom w:val="single" w:sz="4" w:space="0" w:color="auto"/>
            </w:tcBorders>
          </w:tcPr>
          <w:p w14:paraId="2B57DFCA" w14:textId="6C1B93A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center"/>
              <w:rPr>
                <w:rFonts w:ascii="Browallia New" w:hAnsi="Browallia New" w:cs="Browallia New"/>
                <w:sz w:val="26"/>
                <w:szCs w:val="26"/>
              </w:rPr>
            </w:pPr>
            <w:r w:rsidRPr="002E3B38">
              <w:rPr>
                <w:rFonts w:ascii="Browallia New" w:eastAsia="Arial Unicode MS" w:hAnsi="Browallia New" w:cs="Browallia New"/>
                <w:sz w:val="26"/>
                <w:szCs w:val="26"/>
                <w:lang w:val="en-GB"/>
              </w:rPr>
              <w:t xml:space="preserve">         -</w:t>
            </w:r>
          </w:p>
        </w:tc>
        <w:tc>
          <w:tcPr>
            <w:tcW w:w="236" w:type="dxa"/>
            <w:gridSpan w:val="2"/>
          </w:tcPr>
          <w:p w14:paraId="65310825"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bottom w:val="single" w:sz="4" w:space="0" w:color="auto"/>
            </w:tcBorders>
          </w:tcPr>
          <w:p w14:paraId="25126363" w14:textId="0932A174"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hAnsi="Browallia New" w:cs="Browallia New"/>
                <w:sz w:val="26"/>
                <w:szCs w:val="26"/>
              </w:rPr>
              <w:t>29,485,75</w:t>
            </w:r>
            <w:r w:rsidR="003B696D" w:rsidRPr="002E3B38">
              <w:rPr>
                <w:rFonts w:ascii="Browallia New" w:hAnsi="Browallia New" w:cs="Browallia New"/>
                <w:sz w:val="26"/>
                <w:szCs w:val="26"/>
              </w:rPr>
              <w:t>7</w:t>
            </w:r>
          </w:p>
        </w:tc>
        <w:tc>
          <w:tcPr>
            <w:tcW w:w="236" w:type="dxa"/>
          </w:tcPr>
          <w:p w14:paraId="4D7B8EAD" w14:textId="77777777"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bottom w:val="single" w:sz="4" w:space="0" w:color="auto"/>
            </w:tcBorders>
            <w:vAlign w:val="bottom"/>
          </w:tcPr>
          <w:p w14:paraId="181D6827" w14:textId="1A6947D2" w:rsidR="00077FA0" w:rsidRPr="002E3B38" w:rsidRDefault="00077FA0" w:rsidP="00077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7,308,923</w:t>
            </w:r>
          </w:p>
        </w:tc>
      </w:tr>
      <w:tr w:rsidR="00CA408A" w:rsidRPr="002E3B38" w14:paraId="1CB4297B" w14:textId="77777777" w:rsidTr="00376761">
        <w:trPr>
          <w:cantSplit/>
          <w:trHeight w:val="135"/>
        </w:trPr>
        <w:tc>
          <w:tcPr>
            <w:tcW w:w="3569" w:type="dxa"/>
            <w:vAlign w:val="bottom"/>
          </w:tcPr>
          <w:p w14:paraId="4B892781"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สุทธิ</w:t>
            </w:r>
          </w:p>
        </w:tc>
        <w:tc>
          <w:tcPr>
            <w:tcW w:w="1210" w:type="dxa"/>
            <w:tcBorders>
              <w:top w:val="single" w:sz="4" w:space="0" w:color="auto"/>
              <w:bottom w:val="single" w:sz="12" w:space="0" w:color="auto"/>
            </w:tcBorders>
          </w:tcPr>
          <w:p w14:paraId="67BD5A60" w14:textId="6CC60C21" w:rsidR="00CA408A" w:rsidRPr="002E3B38" w:rsidRDefault="007858E6"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254,472</w:t>
            </w:r>
          </w:p>
        </w:tc>
        <w:tc>
          <w:tcPr>
            <w:tcW w:w="236" w:type="dxa"/>
          </w:tcPr>
          <w:p w14:paraId="6640FEE6"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gridSpan w:val="2"/>
            <w:tcBorders>
              <w:top w:val="single" w:sz="4" w:space="0" w:color="auto"/>
              <w:bottom w:val="single" w:sz="12" w:space="0" w:color="auto"/>
            </w:tcBorders>
            <w:vAlign w:val="bottom"/>
          </w:tcPr>
          <w:p w14:paraId="667F9837" w14:textId="1DDBB84D"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6"/>
                <w:szCs w:val="26"/>
              </w:rPr>
            </w:pPr>
            <w:r w:rsidRPr="002E3B38">
              <w:rPr>
                <w:rFonts w:ascii="Browallia New" w:eastAsia="Arial Unicode MS" w:hAnsi="Browallia New" w:cs="Browallia New"/>
                <w:sz w:val="26"/>
                <w:szCs w:val="26"/>
                <w:lang w:val="en-GB"/>
              </w:rPr>
              <w:t>584,263</w:t>
            </w:r>
          </w:p>
        </w:tc>
        <w:tc>
          <w:tcPr>
            <w:tcW w:w="236" w:type="dxa"/>
            <w:gridSpan w:val="2"/>
          </w:tcPr>
          <w:p w14:paraId="47FF6DF1"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0" w:type="dxa"/>
            <w:tcBorders>
              <w:top w:val="single" w:sz="4" w:space="0" w:color="auto"/>
              <w:bottom w:val="single" w:sz="12" w:space="0" w:color="auto"/>
            </w:tcBorders>
          </w:tcPr>
          <w:p w14:paraId="2D2988F9" w14:textId="56A99714" w:rsidR="00CA408A" w:rsidRPr="002E3B38" w:rsidRDefault="007858E6"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661,082,163</w:t>
            </w:r>
          </w:p>
        </w:tc>
        <w:tc>
          <w:tcPr>
            <w:tcW w:w="236" w:type="dxa"/>
          </w:tcPr>
          <w:p w14:paraId="2D788ACE" w14:textId="77777777" w:rsidR="00CA408A" w:rsidRPr="002E3B38" w:rsidRDefault="00CA408A" w:rsidP="00CA4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6"/>
                <w:szCs w:val="26"/>
              </w:rPr>
            </w:pPr>
          </w:p>
        </w:tc>
        <w:tc>
          <w:tcPr>
            <w:tcW w:w="1212" w:type="dxa"/>
            <w:tcBorders>
              <w:top w:val="single" w:sz="4" w:space="0" w:color="auto"/>
              <w:bottom w:val="single" w:sz="12" w:space="0" w:color="auto"/>
            </w:tcBorders>
            <w:vAlign w:val="bottom"/>
          </w:tcPr>
          <w:p w14:paraId="0471CC38" w14:textId="774133A8" w:rsidR="00CA408A" w:rsidRPr="002E3B38" w:rsidRDefault="00CA408A" w:rsidP="00CA40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6"/>
                <w:szCs w:val="26"/>
                <w:lang w:val="en-GB"/>
              </w:rPr>
            </w:pPr>
            <w:r w:rsidRPr="002E3B38">
              <w:rPr>
                <w:rFonts w:ascii="Browallia New" w:eastAsia="Arial Unicode MS" w:hAnsi="Browallia New" w:cs="Browallia New"/>
                <w:sz w:val="26"/>
                <w:szCs w:val="26"/>
                <w:lang w:val="en-GB"/>
              </w:rPr>
              <w:t>613,852,842</w:t>
            </w:r>
          </w:p>
        </w:tc>
      </w:tr>
    </w:tbl>
    <w:p w14:paraId="19C2DAED"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91C79C0" w14:textId="77777777" w:rsidR="008F0641" w:rsidRPr="002E3B38" w:rsidRDefault="008F0641" w:rsidP="0037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E3B38">
        <w:rPr>
          <w:rFonts w:ascii="Browallia New" w:hAnsi="Browallia New" w:cs="Browallia New"/>
          <w:sz w:val="28"/>
          <w:szCs w:val="28"/>
          <w:cs/>
        </w:rPr>
        <w:t>กลุ่มบริษัท</w:t>
      </w:r>
      <w:r w:rsidRPr="002E3B38">
        <w:rPr>
          <w:rFonts w:ascii="Browallia New" w:eastAsia="Arial Unicode MS" w:hAnsi="Browallia New" w:cs="Browallia New"/>
          <w:sz w:val="28"/>
          <w:szCs w:val="28"/>
          <w:cs/>
        </w:rPr>
        <w:t>มีระยะเวลาการ</w:t>
      </w:r>
      <w:r w:rsidRPr="002E3B38">
        <w:rPr>
          <w:rFonts w:ascii="Browallia New" w:eastAsia="Arial Unicode MS" w:hAnsi="Browallia New" w:cs="Browallia New"/>
          <w:sz w:val="28"/>
          <w:szCs w:val="28"/>
          <w:cs/>
          <w:lang w:val="en-GB"/>
        </w:rPr>
        <w:t>รับ</w:t>
      </w:r>
      <w:r w:rsidRPr="002E3B38">
        <w:rPr>
          <w:rFonts w:ascii="Browallia New" w:eastAsia="Arial Unicode MS" w:hAnsi="Browallia New" w:cs="Browallia New"/>
          <w:sz w:val="28"/>
          <w:szCs w:val="28"/>
          <w:cs/>
        </w:rPr>
        <w:t xml:space="preserve">ชำระหนี้สำหรับลูกหนี้การค้าที่ยังไม่ถึงกำหนดชำระตามปกติคือ </w:t>
      </w:r>
      <w:r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วัน ถึง </w:t>
      </w:r>
      <w:r w:rsidRPr="002E3B38">
        <w:rPr>
          <w:rFonts w:ascii="Browallia New" w:eastAsia="Arial Unicode MS" w:hAnsi="Browallia New" w:cs="Browallia New"/>
          <w:sz w:val="28"/>
          <w:szCs w:val="28"/>
          <w:lang w:val="en-GB"/>
        </w:rPr>
        <w:t>90</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วัน</w:t>
      </w:r>
    </w:p>
    <w:p w14:paraId="63557FE6" w14:textId="77777777" w:rsidR="00F35E6D" w:rsidRPr="002E3B38" w:rsidRDefault="00F35E6D"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2D9BFB" w14:textId="77777777" w:rsidR="003D4114" w:rsidRPr="002E3B38" w:rsidRDefault="003D4114"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646EC81" w14:textId="77777777" w:rsidR="003D4114" w:rsidRPr="002E3B38" w:rsidRDefault="003D4114"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9C562B4" w14:textId="77777777" w:rsidR="00956FA8" w:rsidRPr="002E3B38" w:rsidRDefault="00956FA8"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97FBD1F" w14:textId="77777777" w:rsidR="00330E89" w:rsidRPr="002E3B38" w:rsidRDefault="00330E89"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C1A07FB" w14:textId="77777777" w:rsidR="00360DBA" w:rsidRPr="002E3B38" w:rsidRDefault="00360DBA" w:rsidP="00F3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C46D925" w14:textId="77777777" w:rsidR="006D0500" w:rsidRPr="002E3B38" w:rsidRDefault="006D0500" w:rsidP="008638E4">
      <w:pPr>
        <w:pStyle w:val="ListParagraph"/>
        <w:numPr>
          <w:ilvl w:val="0"/>
          <w:numId w:val="33"/>
        </w:numPr>
        <w:spacing w:line="240" w:lineRule="auto"/>
        <w:ind w:left="993" w:hanging="567"/>
        <w:jc w:val="thaiDistribute"/>
        <w:rPr>
          <w:rFonts w:ascii="Browallia New" w:eastAsia="Arial Unicode MS" w:hAnsi="Browallia New" w:cs="Browallia New"/>
          <w:color w:val="000000" w:themeColor="text1"/>
          <w:sz w:val="28"/>
          <w:cs/>
          <w:lang w:val="en-GB"/>
        </w:rPr>
      </w:pPr>
      <w:r w:rsidRPr="002E3B38">
        <w:rPr>
          <w:rFonts w:ascii="Browallia New" w:eastAsia="Arial Unicode MS" w:hAnsi="Browallia New" w:cs="Browallia New"/>
          <w:color w:val="000000" w:themeColor="text1"/>
          <w:sz w:val="28"/>
          <w:cs/>
          <w:lang w:val="en-GB"/>
        </w:rPr>
        <w:lastRenderedPageBreak/>
        <w:t>การวิเคราะห์อายุหนี้ของลูกหนี้การค้ากิจการอื่นและกิจการที่เกี่ยวข้อง รายได้ค้างรับ สินทรัพย์ตามสัญญาและ</w:t>
      </w:r>
      <w:r w:rsidRPr="002E3B38">
        <w:rPr>
          <w:rFonts w:ascii="Browallia New" w:eastAsia="Arial Unicode MS" w:hAnsi="Browallia New" w:cs="Browallia New"/>
          <w:color w:val="000000" w:themeColor="text1"/>
          <w:sz w:val="28"/>
          <w:cs/>
          <w:lang w:val="en-GB"/>
        </w:rPr>
        <w:br/>
        <w:t>ค่าเผื่อผลขาดทุนที่คาดว่าจะเกิดขึ้น</w:t>
      </w:r>
    </w:p>
    <w:p w14:paraId="322CC9C3" w14:textId="77777777" w:rsidR="006D0500" w:rsidRPr="002E3B38" w:rsidRDefault="006D0500" w:rsidP="006D0500">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2E3B38">
        <w:rPr>
          <w:rFonts w:ascii="Browallia New" w:eastAsia="Calibri" w:hAnsi="Browallia New" w:cs="Browallia New"/>
          <w:sz w:val="28"/>
          <w:szCs w:val="28"/>
          <w:cs/>
        </w:rPr>
        <w:t>ค่าเผื่อผลขาดทุนที่คาดว่าจะเกิดขึ้นของลูกหนี้การค้า</w:t>
      </w:r>
      <w:r w:rsidRPr="002E3B38">
        <w:rPr>
          <w:rFonts w:ascii="Browallia New" w:eastAsia="Calibri" w:hAnsi="Browallia New" w:cs="Browallia New"/>
          <w:sz w:val="28"/>
          <w:szCs w:val="28"/>
        </w:rPr>
        <w:t xml:space="preserve"> </w:t>
      </w:r>
      <w:r w:rsidRPr="002E3B38">
        <w:rPr>
          <w:rFonts w:ascii="Browallia New" w:eastAsia="Calibri" w:hAnsi="Browallia New" w:cs="Browallia New"/>
          <w:sz w:val="28"/>
          <w:szCs w:val="28"/>
          <w:cs/>
        </w:rPr>
        <w:t>รายได้ค้างรับและสินทรัพย์ตามสัญญา มีรายละเอียดดังนี้</w:t>
      </w:r>
    </w:p>
    <w:p w14:paraId="28A695EC" w14:textId="77777777" w:rsidR="0034731D" w:rsidRPr="002E3B38" w:rsidRDefault="0034731D" w:rsidP="0034731D">
      <w:pPr>
        <w:ind w:left="540"/>
        <w:contextualSpacing/>
        <w:jc w:val="thaiDistribute"/>
        <w:rPr>
          <w:rFonts w:ascii="Browallia New" w:eastAsia="Arial Unicode MS" w:hAnsi="Browallia New" w:cs="Browallia New"/>
          <w:sz w:val="26"/>
          <w:szCs w:val="26"/>
          <w:lang w:val="en-GB"/>
        </w:rPr>
      </w:pPr>
    </w:p>
    <w:tbl>
      <w:tblPr>
        <w:tblW w:w="8507" w:type="dxa"/>
        <w:tblInd w:w="909" w:type="dxa"/>
        <w:tblLook w:val="04A0" w:firstRow="1" w:lastRow="0" w:firstColumn="1" w:lastColumn="0" w:noHBand="0" w:noVBand="1"/>
      </w:tblPr>
      <w:tblGrid>
        <w:gridCol w:w="2331"/>
        <w:gridCol w:w="992"/>
        <w:gridCol w:w="993"/>
        <w:gridCol w:w="1014"/>
        <w:gridCol w:w="1053"/>
        <w:gridCol w:w="1080"/>
        <w:gridCol w:w="1044"/>
      </w:tblGrid>
      <w:tr w:rsidR="009D62D3" w:rsidRPr="002E3B38" w14:paraId="6C9AFFFA" w14:textId="77777777" w:rsidTr="003931E2">
        <w:trPr>
          <w:trHeight w:val="20"/>
        </w:trPr>
        <w:tc>
          <w:tcPr>
            <w:tcW w:w="2331" w:type="dxa"/>
          </w:tcPr>
          <w:p w14:paraId="19D23895" w14:textId="77777777" w:rsidR="0034731D" w:rsidRPr="002E3B38" w:rsidRDefault="0034731D" w:rsidP="009D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76" w:type="dxa"/>
            <w:gridSpan w:val="6"/>
            <w:hideMark/>
          </w:tcPr>
          <w:p w14:paraId="30D1684C" w14:textId="75295894" w:rsidR="0034731D" w:rsidRPr="002E3B38" w:rsidRDefault="009D62D3"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napToGrid w:val="0"/>
                <w:sz w:val="20"/>
                <w:szCs w:val="20"/>
                <w:lang w:eastAsia="th-TH"/>
              </w:rPr>
              <w:t>(</w:t>
            </w:r>
            <w:proofErr w:type="gramStart"/>
            <w:r w:rsidRPr="002E3B38">
              <w:rPr>
                <w:rFonts w:ascii="Browallia New" w:hAnsi="Browallia New" w:cs="Browallia New"/>
                <w:snapToGrid w:val="0"/>
                <w:sz w:val="20"/>
                <w:szCs w:val="20"/>
                <w:cs/>
                <w:lang w:eastAsia="th-TH"/>
              </w:rPr>
              <w:t>หน่วย</w:t>
            </w:r>
            <w:r w:rsidRPr="002E3B38">
              <w:rPr>
                <w:rFonts w:ascii="Browallia New" w:hAnsi="Browallia New" w:cs="Browallia New"/>
                <w:snapToGrid w:val="0"/>
                <w:sz w:val="20"/>
                <w:szCs w:val="20"/>
                <w:lang w:eastAsia="th-TH"/>
              </w:rPr>
              <w:t xml:space="preserve"> :</w:t>
            </w:r>
            <w:proofErr w:type="gramEnd"/>
            <w:r w:rsidRPr="002E3B38">
              <w:rPr>
                <w:rFonts w:ascii="Browallia New" w:hAnsi="Browallia New" w:cs="Browallia New"/>
                <w:snapToGrid w:val="0"/>
                <w:sz w:val="20"/>
                <w:szCs w:val="20"/>
                <w:lang w:eastAsia="th-TH"/>
              </w:rPr>
              <w:t xml:space="preserve"> </w:t>
            </w:r>
            <w:r w:rsidRPr="002E3B38">
              <w:rPr>
                <w:rFonts w:ascii="Browallia New" w:hAnsi="Browallia New" w:cs="Browallia New"/>
                <w:snapToGrid w:val="0"/>
                <w:sz w:val="20"/>
                <w:szCs w:val="20"/>
                <w:cs/>
                <w:lang w:eastAsia="th-TH"/>
              </w:rPr>
              <w:t>บาท)</w:t>
            </w:r>
          </w:p>
        </w:tc>
      </w:tr>
      <w:tr w:rsidR="0034731D" w:rsidRPr="002E3B38" w14:paraId="725B49F2" w14:textId="77777777" w:rsidTr="003931E2">
        <w:trPr>
          <w:trHeight w:val="20"/>
        </w:trPr>
        <w:tc>
          <w:tcPr>
            <w:tcW w:w="2331" w:type="dxa"/>
          </w:tcPr>
          <w:p w14:paraId="7D252845"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76" w:type="dxa"/>
            <w:gridSpan w:val="6"/>
          </w:tcPr>
          <w:p w14:paraId="1586E065" w14:textId="46AA97A7" w:rsidR="0034731D" w:rsidRPr="002E3B38" w:rsidRDefault="0034731D" w:rsidP="005F1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งบการเงินรวม</w:t>
            </w:r>
          </w:p>
        </w:tc>
      </w:tr>
      <w:tr w:rsidR="00025CBD" w:rsidRPr="002E3B38" w14:paraId="3D3504FE" w14:textId="77777777" w:rsidTr="003931E2">
        <w:trPr>
          <w:trHeight w:val="20"/>
        </w:trPr>
        <w:tc>
          <w:tcPr>
            <w:tcW w:w="2331" w:type="dxa"/>
          </w:tcPr>
          <w:p w14:paraId="1B35218F" w14:textId="77777777" w:rsidR="00025CBD" w:rsidRPr="002E3B38" w:rsidRDefault="00025CB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76" w:type="dxa"/>
            <w:gridSpan w:val="6"/>
          </w:tcPr>
          <w:p w14:paraId="60552338" w14:textId="00C9FF2C" w:rsidR="00025CBD" w:rsidRPr="002E3B38" w:rsidRDefault="00025CBD" w:rsidP="005F1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2567</w:t>
            </w:r>
          </w:p>
        </w:tc>
      </w:tr>
      <w:tr w:rsidR="009D62D3" w:rsidRPr="002E3B38" w14:paraId="76878DF4" w14:textId="77777777" w:rsidTr="003931E2">
        <w:trPr>
          <w:trHeight w:val="366"/>
        </w:trPr>
        <w:tc>
          <w:tcPr>
            <w:tcW w:w="2331" w:type="dxa"/>
            <w:vAlign w:val="bottom"/>
          </w:tcPr>
          <w:p w14:paraId="6C4A8939" w14:textId="6965D84D"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027F2FEB" w14:textId="777777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cs/>
              </w:rPr>
              <w:t>ยังไม่ถึง</w:t>
            </w:r>
          </w:p>
          <w:p w14:paraId="062DB082" w14:textId="0AA8337A"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cs/>
              </w:rPr>
              <w:t>กำหนดชำระ</w:t>
            </w:r>
          </w:p>
        </w:tc>
        <w:tc>
          <w:tcPr>
            <w:tcW w:w="993" w:type="dxa"/>
            <w:vAlign w:val="bottom"/>
            <w:hideMark/>
          </w:tcPr>
          <w:p w14:paraId="21D92393" w14:textId="777777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cs/>
              </w:rPr>
              <w:t>ไม่เกิน</w:t>
            </w:r>
          </w:p>
          <w:p w14:paraId="21256F19" w14:textId="6C3442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2E3B38">
              <w:rPr>
                <w:rFonts w:ascii="Browallia New" w:hAnsi="Browallia New" w:cs="Browallia New"/>
                <w:sz w:val="20"/>
                <w:szCs w:val="20"/>
              </w:rPr>
              <w:t>3</w:t>
            </w:r>
            <w:r w:rsidRPr="002E3B38">
              <w:rPr>
                <w:rFonts w:ascii="Browallia New" w:hAnsi="Browallia New" w:cs="Browallia New"/>
                <w:sz w:val="20"/>
                <w:szCs w:val="20"/>
                <w:cs/>
              </w:rPr>
              <w:t>เดือน</w:t>
            </w:r>
          </w:p>
        </w:tc>
        <w:tc>
          <w:tcPr>
            <w:tcW w:w="1014" w:type="dxa"/>
            <w:vAlign w:val="bottom"/>
            <w:hideMark/>
          </w:tcPr>
          <w:p w14:paraId="3423D24C" w14:textId="777777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2E3B38">
              <w:rPr>
                <w:rFonts w:ascii="Browallia New" w:hAnsi="Browallia New" w:cs="Browallia New"/>
                <w:sz w:val="20"/>
                <w:szCs w:val="20"/>
                <w:cs/>
              </w:rPr>
              <w:t>ระหว่าง</w:t>
            </w:r>
          </w:p>
          <w:p w14:paraId="1A388E91" w14:textId="2D6DA88B"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rPr>
              <w:t>3</w:t>
            </w:r>
            <w:r w:rsidRPr="002E3B38">
              <w:rPr>
                <w:rFonts w:ascii="Browallia New" w:hAnsi="Browallia New" w:cs="Browallia New"/>
                <w:sz w:val="20"/>
                <w:szCs w:val="20"/>
                <w:cs/>
              </w:rPr>
              <w:t xml:space="preserve"> -</w:t>
            </w:r>
            <w:r w:rsidRPr="002E3B38">
              <w:rPr>
                <w:rFonts w:ascii="Browallia New" w:hAnsi="Browallia New" w:cs="Browallia New"/>
                <w:sz w:val="20"/>
                <w:szCs w:val="20"/>
              </w:rPr>
              <w:t xml:space="preserve"> 6</w:t>
            </w:r>
            <w:r w:rsidRPr="002E3B38">
              <w:rPr>
                <w:rFonts w:ascii="Browallia New" w:hAnsi="Browallia New" w:cs="Browallia New"/>
                <w:sz w:val="20"/>
                <w:szCs w:val="20"/>
                <w:cs/>
              </w:rPr>
              <w:t xml:space="preserve"> เดือน</w:t>
            </w:r>
          </w:p>
        </w:tc>
        <w:tc>
          <w:tcPr>
            <w:tcW w:w="1053" w:type="dxa"/>
            <w:vAlign w:val="bottom"/>
            <w:hideMark/>
          </w:tcPr>
          <w:p w14:paraId="06C211DE" w14:textId="777777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cs/>
              </w:rPr>
              <w:t>ระหว่าง</w:t>
            </w:r>
          </w:p>
          <w:p w14:paraId="11A94C7D" w14:textId="4D42C30C"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rPr>
              <w:t xml:space="preserve">6 </w:t>
            </w:r>
            <w:r w:rsidRPr="002E3B38">
              <w:rPr>
                <w:rFonts w:ascii="Browallia New" w:hAnsi="Browallia New" w:cs="Browallia New"/>
                <w:sz w:val="20"/>
                <w:szCs w:val="20"/>
                <w:cs/>
              </w:rPr>
              <w:t>-</w:t>
            </w:r>
            <w:r w:rsidRPr="002E3B38">
              <w:rPr>
                <w:rFonts w:ascii="Browallia New" w:hAnsi="Browallia New" w:cs="Browallia New"/>
                <w:sz w:val="20"/>
                <w:szCs w:val="20"/>
              </w:rPr>
              <w:t xml:space="preserve"> 12</w:t>
            </w:r>
            <w:r w:rsidRPr="002E3B38">
              <w:rPr>
                <w:rFonts w:ascii="Browallia New" w:hAnsi="Browallia New" w:cs="Browallia New"/>
                <w:sz w:val="20"/>
                <w:szCs w:val="20"/>
                <w:cs/>
              </w:rPr>
              <w:t xml:space="preserve"> เดือน</w:t>
            </w:r>
          </w:p>
        </w:tc>
        <w:tc>
          <w:tcPr>
            <w:tcW w:w="1080" w:type="dxa"/>
            <w:hideMark/>
          </w:tcPr>
          <w:p w14:paraId="26E81D78" w14:textId="77777777"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cs/>
              </w:rPr>
              <w:t>เกินกว่า</w:t>
            </w:r>
          </w:p>
          <w:p w14:paraId="14A244FE" w14:textId="659A8A82"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rPr>
            </w:pPr>
            <w:r w:rsidRPr="002E3B38">
              <w:rPr>
                <w:rFonts w:ascii="Browallia New" w:hAnsi="Browallia New" w:cs="Browallia New"/>
                <w:sz w:val="20"/>
                <w:szCs w:val="20"/>
              </w:rPr>
              <w:t>12</w:t>
            </w:r>
            <w:r w:rsidRPr="002E3B38">
              <w:rPr>
                <w:rFonts w:ascii="Browallia New" w:hAnsi="Browallia New" w:cs="Browallia New"/>
                <w:sz w:val="20"/>
                <w:szCs w:val="20"/>
                <w:cs/>
              </w:rPr>
              <w:t xml:space="preserve"> เดือน</w:t>
            </w:r>
          </w:p>
        </w:tc>
        <w:tc>
          <w:tcPr>
            <w:tcW w:w="1044" w:type="dxa"/>
            <w:vAlign w:val="bottom"/>
            <w:hideMark/>
          </w:tcPr>
          <w:p w14:paraId="41D72A88" w14:textId="042AFE38" w:rsidR="0034731D" w:rsidRPr="002E3B38" w:rsidRDefault="0034731D" w:rsidP="003931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s>
              <w:spacing w:line="240" w:lineRule="auto"/>
              <w:ind w:right="-40"/>
              <w:jc w:val="center"/>
              <w:rPr>
                <w:rFonts w:ascii="Browallia New" w:hAnsi="Browallia New" w:cs="Browallia New"/>
                <w:sz w:val="20"/>
                <w:szCs w:val="20"/>
                <w:cs/>
              </w:rPr>
            </w:pPr>
            <w:r w:rsidRPr="002E3B38">
              <w:rPr>
                <w:rFonts w:ascii="Browallia New" w:hAnsi="Browallia New" w:cs="Browallia New"/>
                <w:sz w:val="20"/>
                <w:szCs w:val="20"/>
                <w:cs/>
              </w:rPr>
              <w:t>รวม</w:t>
            </w:r>
          </w:p>
        </w:tc>
      </w:tr>
      <w:tr w:rsidR="009D62D3" w:rsidRPr="002E3B38" w14:paraId="2AD59E1E" w14:textId="77777777" w:rsidTr="003931E2">
        <w:trPr>
          <w:trHeight w:val="20"/>
        </w:trPr>
        <w:tc>
          <w:tcPr>
            <w:tcW w:w="2331" w:type="dxa"/>
          </w:tcPr>
          <w:p w14:paraId="495DAEB8"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shd w:val="clear" w:color="auto" w:fill="auto"/>
            <w:vAlign w:val="bottom"/>
          </w:tcPr>
          <w:p w14:paraId="2A04A408"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shd w:val="clear" w:color="auto" w:fill="auto"/>
            <w:vAlign w:val="bottom"/>
          </w:tcPr>
          <w:p w14:paraId="0F15A2EC"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14" w:type="dxa"/>
            <w:shd w:val="clear" w:color="auto" w:fill="auto"/>
            <w:vAlign w:val="bottom"/>
          </w:tcPr>
          <w:p w14:paraId="4C17ED4F"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shd w:val="clear" w:color="auto" w:fill="auto"/>
            <w:vAlign w:val="bottom"/>
          </w:tcPr>
          <w:p w14:paraId="4CF7C4AB"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shd w:val="clear" w:color="auto" w:fill="auto"/>
            <w:vAlign w:val="bottom"/>
          </w:tcPr>
          <w:p w14:paraId="5840AD36"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4" w:type="dxa"/>
            <w:shd w:val="clear" w:color="auto" w:fill="auto"/>
          </w:tcPr>
          <w:p w14:paraId="4441C955"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9D62D3" w:rsidRPr="002E3B38" w14:paraId="01EF46A4" w14:textId="77777777" w:rsidTr="003931E2">
        <w:trPr>
          <w:trHeight w:val="20"/>
        </w:trPr>
        <w:tc>
          <w:tcPr>
            <w:tcW w:w="2331" w:type="dxa"/>
          </w:tcPr>
          <w:p w14:paraId="601FAF60"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มูลค่าตามบัญชีขั้นต้น</w:t>
            </w:r>
          </w:p>
        </w:tc>
        <w:tc>
          <w:tcPr>
            <w:tcW w:w="992" w:type="dxa"/>
            <w:shd w:val="clear" w:color="auto" w:fill="auto"/>
            <w:vAlign w:val="center"/>
          </w:tcPr>
          <w:p w14:paraId="3A97E4D8"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shd w:val="clear" w:color="auto" w:fill="auto"/>
            <w:vAlign w:val="bottom"/>
          </w:tcPr>
          <w:p w14:paraId="70330CAE"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cs/>
              </w:rPr>
            </w:pPr>
          </w:p>
        </w:tc>
        <w:tc>
          <w:tcPr>
            <w:tcW w:w="1014" w:type="dxa"/>
            <w:shd w:val="clear" w:color="auto" w:fill="auto"/>
            <w:vAlign w:val="center"/>
          </w:tcPr>
          <w:p w14:paraId="717A63B9"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shd w:val="clear" w:color="auto" w:fill="auto"/>
            <w:vAlign w:val="center"/>
          </w:tcPr>
          <w:p w14:paraId="7F509B6D"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shd w:val="clear" w:color="auto" w:fill="auto"/>
            <w:vAlign w:val="bottom"/>
          </w:tcPr>
          <w:p w14:paraId="5267A21A"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44" w:type="dxa"/>
            <w:shd w:val="clear" w:color="auto" w:fill="auto"/>
          </w:tcPr>
          <w:p w14:paraId="6CC2A2DF" w14:textId="77777777" w:rsidR="0034731D" w:rsidRPr="002E3B38" w:rsidRDefault="0034731D" w:rsidP="0034731D">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9D62D3" w:rsidRPr="002E3B38" w14:paraId="553E2C14" w14:textId="77777777" w:rsidTr="003931E2">
        <w:trPr>
          <w:trHeight w:val="20"/>
        </w:trPr>
        <w:tc>
          <w:tcPr>
            <w:tcW w:w="2331" w:type="dxa"/>
          </w:tcPr>
          <w:p w14:paraId="5375BE58"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กิจการอื่น</w:t>
            </w:r>
          </w:p>
        </w:tc>
        <w:tc>
          <w:tcPr>
            <w:tcW w:w="992" w:type="dxa"/>
            <w:shd w:val="clear" w:color="auto" w:fill="auto"/>
            <w:vAlign w:val="bottom"/>
          </w:tcPr>
          <w:p w14:paraId="67141BB9" w14:textId="1904D30E"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112</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296</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694</w:t>
            </w:r>
          </w:p>
        </w:tc>
        <w:tc>
          <w:tcPr>
            <w:tcW w:w="993" w:type="dxa"/>
            <w:shd w:val="clear" w:color="auto" w:fill="auto"/>
            <w:vAlign w:val="bottom"/>
          </w:tcPr>
          <w:p w14:paraId="09786C51" w14:textId="31ED7FDE"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90</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712</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096</w:t>
            </w:r>
          </w:p>
        </w:tc>
        <w:tc>
          <w:tcPr>
            <w:tcW w:w="1014" w:type="dxa"/>
            <w:shd w:val="clear" w:color="auto" w:fill="auto"/>
            <w:vAlign w:val="bottom"/>
          </w:tcPr>
          <w:p w14:paraId="6BE00650" w14:textId="1A6B79CE"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12</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219</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76</w:t>
            </w:r>
            <w:r w:rsidR="00996413" w:rsidRPr="002E3B38">
              <w:rPr>
                <w:rFonts w:ascii="Browallia New" w:eastAsia="Arial Unicode MS" w:hAnsi="Browallia New" w:cs="Browallia New"/>
                <w:sz w:val="20"/>
                <w:szCs w:val="20"/>
                <w:lang w:val="en-GB"/>
              </w:rPr>
              <w:t>8</w:t>
            </w:r>
          </w:p>
        </w:tc>
        <w:tc>
          <w:tcPr>
            <w:tcW w:w="1053" w:type="dxa"/>
            <w:shd w:val="clear" w:color="auto" w:fill="auto"/>
            <w:vAlign w:val="bottom"/>
          </w:tcPr>
          <w:p w14:paraId="0C5F0F52" w14:textId="4DD35670" w:rsidR="0034731D" w:rsidRPr="002E3B38" w:rsidRDefault="00996413"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70,906,867</w:t>
            </w:r>
          </w:p>
        </w:tc>
        <w:tc>
          <w:tcPr>
            <w:tcW w:w="1080" w:type="dxa"/>
            <w:shd w:val="clear" w:color="auto" w:fill="auto"/>
            <w:vAlign w:val="bottom"/>
          </w:tcPr>
          <w:p w14:paraId="35DB71C4" w14:textId="24C49E80"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8</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363</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71</w:t>
            </w:r>
            <w:r w:rsidR="00996413" w:rsidRPr="002E3B38">
              <w:rPr>
                <w:rFonts w:ascii="Browallia New" w:eastAsia="Arial Unicode MS" w:hAnsi="Browallia New" w:cs="Browallia New"/>
                <w:sz w:val="20"/>
                <w:szCs w:val="20"/>
              </w:rPr>
              <w:t>6</w:t>
            </w:r>
          </w:p>
        </w:tc>
        <w:tc>
          <w:tcPr>
            <w:tcW w:w="1044" w:type="dxa"/>
            <w:shd w:val="clear" w:color="auto" w:fill="auto"/>
            <w:vAlign w:val="bottom"/>
          </w:tcPr>
          <w:p w14:paraId="3EA82FCA" w14:textId="1AF9E1AF"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294</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499</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141</w:t>
            </w:r>
          </w:p>
        </w:tc>
      </w:tr>
      <w:tr w:rsidR="009D62D3" w:rsidRPr="002E3B38" w14:paraId="20D98597" w14:textId="77777777" w:rsidTr="003931E2">
        <w:trPr>
          <w:trHeight w:val="20"/>
        </w:trPr>
        <w:tc>
          <w:tcPr>
            <w:tcW w:w="2331" w:type="dxa"/>
          </w:tcPr>
          <w:p w14:paraId="4D2DD0FC"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รายได้ค้างรับ</w:t>
            </w:r>
          </w:p>
        </w:tc>
        <w:tc>
          <w:tcPr>
            <w:tcW w:w="992" w:type="dxa"/>
            <w:shd w:val="clear" w:color="auto" w:fill="auto"/>
            <w:vAlign w:val="bottom"/>
          </w:tcPr>
          <w:p w14:paraId="71B72597" w14:textId="1ED07E57"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41</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344</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800</w:t>
            </w:r>
          </w:p>
        </w:tc>
        <w:tc>
          <w:tcPr>
            <w:tcW w:w="993" w:type="dxa"/>
            <w:shd w:val="clear" w:color="auto" w:fill="auto"/>
            <w:vAlign w:val="bottom"/>
          </w:tcPr>
          <w:p w14:paraId="1A2A0E17" w14:textId="7D7D994B"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4</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153</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274</w:t>
            </w:r>
          </w:p>
        </w:tc>
        <w:tc>
          <w:tcPr>
            <w:tcW w:w="1014" w:type="dxa"/>
            <w:shd w:val="clear" w:color="auto" w:fill="auto"/>
            <w:vAlign w:val="bottom"/>
          </w:tcPr>
          <w:p w14:paraId="5A6B4220" w14:textId="03E79DA3"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14</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099</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617</w:t>
            </w:r>
          </w:p>
        </w:tc>
        <w:tc>
          <w:tcPr>
            <w:tcW w:w="1053" w:type="dxa"/>
            <w:shd w:val="clear" w:color="auto" w:fill="auto"/>
            <w:vAlign w:val="bottom"/>
          </w:tcPr>
          <w:p w14:paraId="5FD4A130" w14:textId="775D2052" w:rsidR="0034731D" w:rsidRPr="002E3B38" w:rsidRDefault="00996413"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rPr>
              <w:t>4,243,7</w:t>
            </w:r>
            <w:r w:rsidRPr="002E3B38">
              <w:rPr>
                <w:rFonts w:ascii="Browallia New" w:eastAsia="Arial Unicode MS" w:hAnsi="Browallia New" w:cs="Browallia New"/>
                <w:sz w:val="20"/>
                <w:szCs w:val="20"/>
              </w:rPr>
              <w:t>80</w:t>
            </w:r>
          </w:p>
        </w:tc>
        <w:tc>
          <w:tcPr>
            <w:tcW w:w="1080" w:type="dxa"/>
            <w:shd w:val="clear" w:color="auto" w:fill="auto"/>
          </w:tcPr>
          <w:p w14:paraId="7B3886ED" w14:textId="17A7B768" w:rsidR="0034731D" w:rsidRPr="002E3B38" w:rsidRDefault="00996413"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6,490,199</w:t>
            </w:r>
          </w:p>
        </w:tc>
        <w:tc>
          <w:tcPr>
            <w:tcW w:w="1044" w:type="dxa"/>
            <w:shd w:val="clear" w:color="auto" w:fill="auto"/>
            <w:vAlign w:val="bottom"/>
          </w:tcPr>
          <w:p w14:paraId="429D1FCB" w14:textId="54F4A355" w:rsidR="0034731D" w:rsidRPr="002E3B38" w:rsidRDefault="004C2B40" w:rsidP="00D6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70</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331</w:t>
            </w:r>
            <w:r w:rsidR="00996413"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67</w:t>
            </w:r>
            <w:r w:rsidR="00996413" w:rsidRPr="002E3B38">
              <w:rPr>
                <w:rFonts w:ascii="Browallia New" w:eastAsia="Arial Unicode MS" w:hAnsi="Browallia New" w:cs="Browallia New"/>
                <w:sz w:val="20"/>
                <w:szCs w:val="20"/>
              </w:rPr>
              <w:t>1</w:t>
            </w:r>
          </w:p>
        </w:tc>
      </w:tr>
      <w:tr w:rsidR="009D62D3" w:rsidRPr="002E3B38" w14:paraId="79BA52D8" w14:textId="77777777" w:rsidTr="003931E2">
        <w:trPr>
          <w:trHeight w:val="20"/>
        </w:trPr>
        <w:tc>
          <w:tcPr>
            <w:tcW w:w="2331" w:type="dxa"/>
            <w:hideMark/>
          </w:tcPr>
          <w:p w14:paraId="53E6B956"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สินทรัพย์ที่เกิดจากสัญญา</w:t>
            </w:r>
          </w:p>
        </w:tc>
        <w:tc>
          <w:tcPr>
            <w:tcW w:w="992" w:type="dxa"/>
            <w:shd w:val="clear" w:color="auto" w:fill="auto"/>
            <w:vAlign w:val="bottom"/>
          </w:tcPr>
          <w:p w14:paraId="5560FD05" w14:textId="4AF5CF29" w:rsidR="0034731D" w:rsidRPr="002E3B38" w:rsidRDefault="0034504E"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r w:rsidR="0035797C" w:rsidRPr="002E3B38">
              <w:rPr>
                <w:rFonts w:ascii="Browallia New" w:eastAsia="Arial Unicode MS" w:hAnsi="Browallia New" w:cs="Browallia New"/>
                <w:sz w:val="20"/>
                <w:szCs w:val="20"/>
                <w:lang w:val="en-GB"/>
              </w:rPr>
              <w:t>-</w:t>
            </w:r>
          </w:p>
        </w:tc>
        <w:tc>
          <w:tcPr>
            <w:tcW w:w="993" w:type="dxa"/>
            <w:shd w:val="clear" w:color="auto" w:fill="auto"/>
          </w:tcPr>
          <w:p w14:paraId="04D78E6C" w14:textId="1E1C9261"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w:t>
            </w:r>
          </w:p>
        </w:tc>
        <w:tc>
          <w:tcPr>
            <w:tcW w:w="1014" w:type="dxa"/>
            <w:shd w:val="clear" w:color="auto" w:fill="auto"/>
          </w:tcPr>
          <w:p w14:paraId="5C7F8466" w14:textId="003B7C04"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tcPr>
          <w:p w14:paraId="23071B9E" w14:textId="4B88F329"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r w:rsidR="00F70849" w:rsidRPr="002E3B38">
              <w:rPr>
                <w:rFonts w:ascii="Browallia New" w:eastAsia="Arial Unicode MS" w:hAnsi="Browallia New" w:cs="Browallia New"/>
                <w:sz w:val="20"/>
                <w:szCs w:val="20"/>
                <w:lang w:val="en-GB"/>
              </w:rPr>
              <w:t xml:space="preserve"> </w:t>
            </w: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62BB38B7" w14:textId="5FE554B8"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r w:rsidR="00F70849" w:rsidRPr="002E3B38">
              <w:rPr>
                <w:rFonts w:ascii="Browallia New" w:eastAsia="Arial Unicode MS" w:hAnsi="Browallia New" w:cs="Browallia New"/>
                <w:sz w:val="20"/>
                <w:szCs w:val="20"/>
                <w:lang w:val="en-GB"/>
              </w:rPr>
              <w:t xml:space="preserve">      </w:t>
            </w:r>
            <w:r w:rsidRPr="002E3B38">
              <w:rPr>
                <w:rFonts w:ascii="Browallia New" w:eastAsia="Arial Unicode MS" w:hAnsi="Browallia New" w:cs="Browallia New"/>
                <w:sz w:val="20"/>
                <w:szCs w:val="20"/>
                <w:lang w:val="en-GB"/>
              </w:rPr>
              <w:t xml:space="preserve">   -</w:t>
            </w:r>
          </w:p>
        </w:tc>
        <w:tc>
          <w:tcPr>
            <w:tcW w:w="1044" w:type="dxa"/>
            <w:shd w:val="clear" w:color="auto" w:fill="auto"/>
            <w:vAlign w:val="bottom"/>
          </w:tcPr>
          <w:p w14:paraId="437BA6C9" w14:textId="54627E1C"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r>
      <w:tr w:rsidR="009D62D3" w:rsidRPr="002E3B38" w14:paraId="671657A6" w14:textId="77777777" w:rsidTr="003931E2">
        <w:trPr>
          <w:trHeight w:val="20"/>
        </w:trPr>
        <w:tc>
          <w:tcPr>
            <w:tcW w:w="2331" w:type="dxa"/>
            <w:hideMark/>
          </w:tcPr>
          <w:p w14:paraId="7C0922E6" w14:textId="77777777" w:rsidR="0034731D" w:rsidRPr="002E3B38" w:rsidRDefault="0034731D" w:rsidP="0034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ค่าเผื่อผลขาดทุน</w:t>
            </w:r>
          </w:p>
        </w:tc>
        <w:tc>
          <w:tcPr>
            <w:tcW w:w="992" w:type="dxa"/>
            <w:shd w:val="clear" w:color="auto" w:fill="auto"/>
            <w:vAlign w:val="bottom"/>
          </w:tcPr>
          <w:p w14:paraId="058CCA45" w14:textId="72897363"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993" w:type="dxa"/>
            <w:shd w:val="clear" w:color="auto" w:fill="auto"/>
          </w:tcPr>
          <w:p w14:paraId="05385E29" w14:textId="2CD10241" w:rsidR="0034731D" w:rsidRPr="002E3B38" w:rsidRDefault="001C0C6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w:t>
            </w:r>
          </w:p>
        </w:tc>
        <w:tc>
          <w:tcPr>
            <w:tcW w:w="1014" w:type="dxa"/>
            <w:shd w:val="clear" w:color="auto" w:fill="auto"/>
          </w:tcPr>
          <w:p w14:paraId="5E80FAFF" w14:textId="6B01B6D1" w:rsidR="0034731D" w:rsidRPr="002E3B38" w:rsidRDefault="00996413"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w:t>
            </w:r>
            <w:r w:rsidR="004C2B40" w:rsidRPr="004C2B40">
              <w:rPr>
                <w:rFonts w:ascii="Browallia New" w:eastAsia="Arial Unicode MS" w:hAnsi="Browallia New" w:cs="Browallia New"/>
                <w:sz w:val="20"/>
                <w:szCs w:val="20"/>
              </w:rPr>
              <w:t>6</w:t>
            </w:r>
            <w:r w:rsidRPr="002E3B38">
              <w:rPr>
                <w:rFonts w:ascii="Browallia New" w:eastAsia="Arial Unicode MS" w:hAnsi="Browallia New" w:cs="Browallia New"/>
                <w:sz w:val="20"/>
                <w:szCs w:val="20"/>
                <w:lang w:val="en-GB"/>
              </w:rPr>
              <w:t>,</w:t>
            </w:r>
            <w:r w:rsidR="004C2B40" w:rsidRPr="004C2B40">
              <w:rPr>
                <w:rFonts w:ascii="Browallia New" w:eastAsia="Arial Unicode MS" w:hAnsi="Browallia New" w:cs="Browallia New"/>
                <w:sz w:val="20"/>
                <w:szCs w:val="20"/>
              </w:rPr>
              <w:t>855</w:t>
            </w:r>
            <w:r w:rsidRPr="002E3B38">
              <w:rPr>
                <w:rFonts w:ascii="Browallia New" w:eastAsia="Arial Unicode MS" w:hAnsi="Browallia New" w:cs="Browallia New"/>
                <w:sz w:val="20"/>
                <w:szCs w:val="20"/>
                <w:cs/>
                <w:lang w:val="en-GB"/>
              </w:rPr>
              <w:t>)</w:t>
            </w:r>
          </w:p>
        </w:tc>
        <w:tc>
          <w:tcPr>
            <w:tcW w:w="1053" w:type="dxa"/>
            <w:shd w:val="clear" w:color="auto" w:fill="auto"/>
            <w:vAlign w:val="bottom"/>
          </w:tcPr>
          <w:p w14:paraId="1529FA02" w14:textId="4477E7F0" w:rsidR="0034731D" w:rsidRPr="002E3B38" w:rsidRDefault="00996413"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w:t>
            </w:r>
            <w:r w:rsidRPr="002E3B38">
              <w:rPr>
                <w:rFonts w:ascii="Browallia New" w:eastAsia="Arial Unicode MS" w:hAnsi="Browallia New" w:cs="Browallia New"/>
                <w:sz w:val="20"/>
                <w:szCs w:val="20"/>
                <w:lang w:val="en-GB"/>
              </w:rPr>
              <w:t>706,3</w:t>
            </w:r>
            <w:r w:rsidR="008F1BB9" w:rsidRPr="002E3B38">
              <w:rPr>
                <w:rFonts w:ascii="Browallia New" w:eastAsia="Arial Unicode MS" w:hAnsi="Browallia New" w:cs="Browallia New"/>
                <w:sz w:val="20"/>
                <w:szCs w:val="20"/>
                <w:lang w:val="en-GB"/>
              </w:rPr>
              <w:t>60</w:t>
            </w:r>
            <w:r w:rsidRPr="002E3B38">
              <w:rPr>
                <w:rFonts w:ascii="Browallia New" w:eastAsia="Arial Unicode MS" w:hAnsi="Browallia New" w:cs="Browallia New"/>
                <w:sz w:val="20"/>
                <w:szCs w:val="20"/>
                <w:cs/>
                <w:lang w:val="en-GB"/>
              </w:rPr>
              <w:t>)</w:t>
            </w:r>
          </w:p>
        </w:tc>
        <w:tc>
          <w:tcPr>
            <w:tcW w:w="1080" w:type="dxa"/>
            <w:shd w:val="clear" w:color="auto" w:fill="auto"/>
            <w:vAlign w:val="bottom"/>
          </w:tcPr>
          <w:p w14:paraId="0668CB63" w14:textId="0A408B6E" w:rsidR="0034731D" w:rsidRPr="002E3B38" w:rsidRDefault="00996413"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w:t>
            </w:r>
            <w:r w:rsidR="00092591" w:rsidRPr="002E3B38">
              <w:rPr>
                <w:rFonts w:ascii="Browallia New" w:eastAsia="Arial Unicode MS" w:hAnsi="Browallia New" w:cs="Browallia New"/>
                <w:sz w:val="20"/>
                <w:szCs w:val="20"/>
                <w:lang w:val="en-GB"/>
              </w:rPr>
              <w:t>6</w:t>
            </w:r>
            <w:r w:rsidR="00626DA5" w:rsidRPr="002E3B38">
              <w:rPr>
                <w:rFonts w:ascii="Browallia New" w:eastAsia="Arial Unicode MS" w:hAnsi="Browallia New" w:cs="Browallia New"/>
                <w:sz w:val="20"/>
                <w:szCs w:val="20"/>
                <w:lang w:val="en-GB"/>
              </w:rPr>
              <w:t>,</w:t>
            </w:r>
            <w:r w:rsidR="00092591" w:rsidRPr="002E3B38">
              <w:rPr>
                <w:rFonts w:ascii="Browallia New" w:eastAsia="Arial Unicode MS" w:hAnsi="Browallia New" w:cs="Browallia New"/>
                <w:sz w:val="20"/>
                <w:szCs w:val="20"/>
                <w:lang w:val="en-GB"/>
              </w:rPr>
              <w:t>040</w:t>
            </w:r>
            <w:r w:rsidR="00626DA5" w:rsidRPr="002E3B38">
              <w:rPr>
                <w:rFonts w:ascii="Browallia New" w:eastAsia="Arial Unicode MS" w:hAnsi="Browallia New" w:cs="Browallia New"/>
                <w:sz w:val="20"/>
                <w:szCs w:val="20"/>
                <w:lang w:val="en-GB"/>
              </w:rPr>
              <w:t>,</w:t>
            </w:r>
            <w:r w:rsidR="00092591" w:rsidRPr="002E3B38">
              <w:rPr>
                <w:rFonts w:ascii="Browallia New" w:eastAsia="Arial Unicode MS" w:hAnsi="Browallia New" w:cs="Browallia New"/>
                <w:sz w:val="20"/>
                <w:szCs w:val="20"/>
                <w:lang w:val="en-GB"/>
              </w:rPr>
              <w:t>1</w:t>
            </w:r>
            <w:r w:rsidR="00626DA5" w:rsidRPr="002E3B38">
              <w:rPr>
                <w:rFonts w:ascii="Browallia New" w:eastAsia="Arial Unicode MS" w:hAnsi="Browallia New" w:cs="Browallia New"/>
                <w:sz w:val="20"/>
                <w:szCs w:val="20"/>
                <w:lang w:val="en-GB"/>
              </w:rPr>
              <w:t>05</w:t>
            </w:r>
            <w:r w:rsidRPr="002E3B38">
              <w:rPr>
                <w:rFonts w:ascii="Browallia New" w:eastAsia="Arial Unicode MS" w:hAnsi="Browallia New" w:cs="Browallia New"/>
                <w:sz w:val="20"/>
                <w:szCs w:val="20"/>
                <w:cs/>
                <w:lang w:val="en-GB"/>
              </w:rPr>
              <w:t>)</w:t>
            </w:r>
          </w:p>
        </w:tc>
        <w:tc>
          <w:tcPr>
            <w:tcW w:w="1044" w:type="dxa"/>
            <w:shd w:val="clear" w:color="auto" w:fill="auto"/>
            <w:vAlign w:val="bottom"/>
          </w:tcPr>
          <w:p w14:paraId="7D4F5254" w14:textId="176F9C99" w:rsidR="0034731D" w:rsidRPr="002E3B38" w:rsidRDefault="00996413"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lang w:val="en-GB"/>
              </w:rPr>
              <w:t>(</w:t>
            </w:r>
            <w:r w:rsidRPr="002E3B38">
              <w:rPr>
                <w:rFonts w:ascii="Browallia New" w:eastAsia="Arial Unicode MS" w:hAnsi="Browallia New" w:cs="Browallia New"/>
                <w:sz w:val="20"/>
                <w:szCs w:val="20"/>
                <w:lang w:val="en-GB"/>
              </w:rPr>
              <w:t>6,</w:t>
            </w:r>
            <w:r w:rsidR="00092591" w:rsidRPr="002E3B38">
              <w:rPr>
                <w:rFonts w:ascii="Browallia New" w:eastAsia="Arial Unicode MS" w:hAnsi="Browallia New" w:cs="Browallia New"/>
                <w:sz w:val="20"/>
                <w:szCs w:val="20"/>
                <w:lang w:val="en-GB"/>
              </w:rPr>
              <w:t>753</w:t>
            </w:r>
            <w:r w:rsidR="00AE320E" w:rsidRPr="002E3B38">
              <w:rPr>
                <w:rFonts w:ascii="Browallia New" w:eastAsia="Arial Unicode MS" w:hAnsi="Browallia New" w:cs="Browallia New"/>
                <w:sz w:val="20"/>
                <w:szCs w:val="20"/>
                <w:lang w:val="en-GB"/>
              </w:rPr>
              <w:t>,</w:t>
            </w:r>
            <w:r w:rsidR="00092591" w:rsidRPr="002E3B38">
              <w:rPr>
                <w:rFonts w:ascii="Browallia New" w:eastAsia="Arial Unicode MS" w:hAnsi="Browallia New" w:cs="Browallia New"/>
                <w:sz w:val="20"/>
                <w:szCs w:val="20"/>
                <w:lang w:val="en-GB"/>
              </w:rPr>
              <w:t>319</w:t>
            </w:r>
            <w:r w:rsidRPr="002E3B38">
              <w:rPr>
                <w:rFonts w:ascii="Browallia New" w:eastAsia="Arial Unicode MS" w:hAnsi="Browallia New" w:cs="Browallia New"/>
                <w:sz w:val="20"/>
                <w:szCs w:val="20"/>
                <w:cs/>
              </w:rPr>
              <w:t>)</w:t>
            </w:r>
          </w:p>
        </w:tc>
      </w:tr>
    </w:tbl>
    <w:p w14:paraId="5F2D7450" w14:textId="77777777" w:rsidR="0034731D" w:rsidRPr="002E3B38" w:rsidRDefault="0034731D" w:rsidP="0034731D">
      <w:pPr>
        <w:ind w:left="540"/>
        <w:contextualSpacing/>
        <w:jc w:val="thaiDistribute"/>
        <w:rPr>
          <w:rFonts w:ascii="Browallia New" w:eastAsia="Arial Unicode MS" w:hAnsi="Browallia New" w:cs="Browallia New"/>
          <w:sz w:val="32"/>
          <w:szCs w:val="32"/>
          <w:lang w:val="en-GB"/>
        </w:rPr>
      </w:pPr>
    </w:p>
    <w:tbl>
      <w:tblPr>
        <w:tblW w:w="8496" w:type="dxa"/>
        <w:tblInd w:w="900" w:type="dxa"/>
        <w:tblLook w:val="04A0" w:firstRow="1" w:lastRow="0" w:firstColumn="1" w:lastColumn="0" w:noHBand="0" w:noVBand="1"/>
      </w:tblPr>
      <w:tblGrid>
        <w:gridCol w:w="2340"/>
        <w:gridCol w:w="992"/>
        <w:gridCol w:w="993"/>
        <w:gridCol w:w="1012"/>
        <w:gridCol w:w="1044"/>
        <w:gridCol w:w="1080"/>
        <w:gridCol w:w="1035"/>
      </w:tblGrid>
      <w:tr w:rsidR="005F15E0" w:rsidRPr="002E3B38" w14:paraId="5323BCEA" w14:textId="77777777" w:rsidTr="00D6338D">
        <w:tc>
          <w:tcPr>
            <w:tcW w:w="2340" w:type="dxa"/>
          </w:tcPr>
          <w:p w14:paraId="6A1D9F34"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56" w:type="dxa"/>
            <w:gridSpan w:val="6"/>
            <w:hideMark/>
          </w:tcPr>
          <w:p w14:paraId="0D716B08" w14:textId="4A1E56D2" w:rsidR="005F15E0" w:rsidRPr="002E3B38" w:rsidRDefault="005F15E0"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napToGrid w:val="0"/>
                <w:sz w:val="20"/>
                <w:szCs w:val="20"/>
                <w:lang w:eastAsia="th-TH"/>
              </w:rPr>
              <w:t>(</w:t>
            </w:r>
            <w:proofErr w:type="gramStart"/>
            <w:r w:rsidRPr="002E3B38">
              <w:rPr>
                <w:rFonts w:ascii="Browallia New" w:hAnsi="Browallia New" w:cs="Browallia New"/>
                <w:snapToGrid w:val="0"/>
                <w:sz w:val="20"/>
                <w:szCs w:val="20"/>
                <w:cs/>
                <w:lang w:eastAsia="th-TH"/>
              </w:rPr>
              <w:t>หน่วย</w:t>
            </w:r>
            <w:r w:rsidRPr="002E3B38">
              <w:rPr>
                <w:rFonts w:ascii="Browallia New" w:hAnsi="Browallia New" w:cs="Browallia New"/>
                <w:snapToGrid w:val="0"/>
                <w:sz w:val="20"/>
                <w:szCs w:val="20"/>
                <w:lang w:eastAsia="th-TH"/>
              </w:rPr>
              <w:t xml:space="preserve"> :</w:t>
            </w:r>
            <w:proofErr w:type="gramEnd"/>
            <w:r w:rsidRPr="002E3B38">
              <w:rPr>
                <w:rFonts w:ascii="Browallia New" w:hAnsi="Browallia New" w:cs="Browallia New"/>
                <w:snapToGrid w:val="0"/>
                <w:sz w:val="20"/>
                <w:szCs w:val="20"/>
                <w:lang w:eastAsia="th-TH"/>
              </w:rPr>
              <w:t xml:space="preserve"> </w:t>
            </w:r>
            <w:r w:rsidRPr="002E3B38">
              <w:rPr>
                <w:rFonts w:ascii="Browallia New" w:hAnsi="Browallia New" w:cs="Browallia New"/>
                <w:snapToGrid w:val="0"/>
                <w:sz w:val="20"/>
                <w:szCs w:val="20"/>
                <w:cs/>
                <w:lang w:eastAsia="th-TH"/>
              </w:rPr>
              <w:t>บาท)</w:t>
            </w:r>
          </w:p>
        </w:tc>
      </w:tr>
      <w:tr w:rsidR="005F15E0" w:rsidRPr="002E3B38" w14:paraId="3B2B3F9A" w14:textId="77777777" w:rsidTr="00D6338D">
        <w:tc>
          <w:tcPr>
            <w:tcW w:w="2340" w:type="dxa"/>
          </w:tcPr>
          <w:p w14:paraId="1D1340E4"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06AD232E" w14:textId="77777777" w:rsidR="005F15E0" w:rsidRPr="002E3B38" w:rsidRDefault="005F15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งบการเงินรวม</w:t>
            </w:r>
          </w:p>
        </w:tc>
      </w:tr>
      <w:tr w:rsidR="006A145E" w:rsidRPr="002E3B38" w14:paraId="150BE04C" w14:textId="77777777" w:rsidTr="00D6338D">
        <w:tc>
          <w:tcPr>
            <w:tcW w:w="2340" w:type="dxa"/>
          </w:tcPr>
          <w:p w14:paraId="7816119A" w14:textId="77777777" w:rsidR="006A145E" w:rsidRPr="002E3B38" w:rsidRDefault="006A1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01AE414D" w14:textId="3CDD8CC7" w:rsidR="006A145E" w:rsidRPr="002E3B38" w:rsidRDefault="006A14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2566</w:t>
            </w:r>
          </w:p>
        </w:tc>
      </w:tr>
      <w:tr w:rsidR="005F15E0" w:rsidRPr="002E3B38" w14:paraId="4B01C281" w14:textId="77777777" w:rsidTr="00D6338D">
        <w:tc>
          <w:tcPr>
            <w:tcW w:w="2340" w:type="dxa"/>
            <w:vAlign w:val="bottom"/>
          </w:tcPr>
          <w:p w14:paraId="76DD4822" w14:textId="3E9B165E"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222527E8"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cs/>
              </w:rPr>
              <w:t>ยังไม่ถึง</w:t>
            </w:r>
          </w:p>
          <w:p w14:paraId="0678A3F6"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cs/>
              </w:rPr>
              <w:t>กำหนดชำระ</w:t>
            </w:r>
          </w:p>
        </w:tc>
        <w:tc>
          <w:tcPr>
            <w:tcW w:w="993" w:type="dxa"/>
            <w:vAlign w:val="bottom"/>
            <w:hideMark/>
          </w:tcPr>
          <w:p w14:paraId="5D36BC14"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cs/>
              </w:rPr>
              <w:t>ไม่เกิน</w:t>
            </w:r>
          </w:p>
          <w:p w14:paraId="17DA2F73"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cs/>
              </w:rPr>
            </w:pPr>
            <w:r w:rsidRPr="002E3B38">
              <w:rPr>
                <w:rFonts w:ascii="Browallia New" w:hAnsi="Browallia New" w:cs="Browallia New"/>
                <w:sz w:val="20"/>
                <w:szCs w:val="20"/>
              </w:rPr>
              <w:t>3</w:t>
            </w:r>
            <w:r w:rsidRPr="002E3B38">
              <w:rPr>
                <w:rFonts w:ascii="Browallia New" w:hAnsi="Browallia New" w:cs="Browallia New"/>
                <w:sz w:val="20"/>
                <w:szCs w:val="20"/>
                <w:cs/>
              </w:rPr>
              <w:t>เดือน</w:t>
            </w:r>
          </w:p>
        </w:tc>
        <w:tc>
          <w:tcPr>
            <w:tcW w:w="1012" w:type="dxa"/>
            <w:vAlign w:val="bottom"/>
            <w:hideMark/>
          </w:tcPr>
          <w:p w14:paraId="285AFCA3"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cs/>
              </w:rPr>
            </w:pPr>
            <w:r w:rsidRPr="002E3B38">
              <w:rPr>
                <w:rFonts w:ascii="Browallia New" w:hAnsi="Browallia New" w:cs="Browallia New"/>
                <w:sz w:val="20"/>
                <w:szCs w:val="20"/>
                <w:cs/>
              </w:rPr>
              <w:t>ระหว่าง</w:t>
            </w:r>
          </w:p>
          <w:p w14:paraId="459AB2FC"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rPr>
              <w:t>3</w:t>
            </w:r>
            <w:r w:rsidRPr="002E3B38">
              <w:rPr>
                <w:rFonts w:ascii="Browallia New" w:hAnsi="Browallia New" w:cs="Browallia New"/>
                <w:sz w:val="20"/>
                <w:szCs w:val="20"/>
                <w:cs/>
              </w:rPr>
              <w:t xml:space="preserve"> -</w:t>
            </w:r>
            <w:r w:rsidRPr="002E3B38">
              <w:rPr>
                <w:rFonts w:ascii="Browallia New" w:hAnsi="Browallia New" w:cs="Browallia New"/>
                <w:sz w:val="20"/>
                <w:szCs w:val="20"/>
              </w:rPr>
              <w:t xml:space="preserve"> 6</w:t>
            </w:r>
            <w:r w:rsidRPr="002E3B38">
              <w:rPr>
                <w:rFonts w:ascii="Browallia New" w:hAnsi="Browallia New" w:cs="Browallia New"/>
                <w:sz w:val="20"/>
                <w:szCs w:val="20"/>
                <w:cs/>
              </w:rPr>
              <w:t xml:space="preserve"> เดือน</w:t>
            </w:r>
          </w:p>
        </w:tc>
        <w:tc>
          <w:tcPr>
            <w:tcW w:w="1044" w:type="dxa"/>
            <w:vAlign w:val="bottom"/>
            <w:hideMark/>
          </w:tcPr>
          <w:p w14:paraId="5AD1491C"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cs/>
              </w:rPr>
              <w:t>ระหว่าง</w:t>
            </w:r>
          </w:p>
          <w:p w14:paraId="29EE8FAA"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rPr>
              <w:t xml:space="preserve">6 </w:t>
            </w:r>
            <w:r w:rsidRPr="002E3B38">
              <w:rPr>
                <w:rFonts w:ascii="Browallia New" w:hAnsi="Browallia New" w:cs="Browallia New"/>
                <w:sz w:val="20"/>
                <w:szCs w:val="20"/>
                <w:cs/>
              </w:rPr>
              <w:t>-</w:t>
            </w:r>
            <w:r w:rsidRPr="002E3B38">
              <w:rPr>
                <w:rFonts w:ascii="Browallia New" w:hAnsi="Browallia New" w:cs="Browallia New"/>
                <w:sz w:val="20"/>
                <w:szCs w:val="20"/>
              </w:rPr>
              <w:t xml:space="preserve"> 12</w:t>
            </w:r>
            <w:r w:rsidRPr="002E3B38">
              <w:rPr>
                <w:rFonts w:ascii="Browallia New" w:hAnsi="Browallia New" w:cs="Browallia New"/>
                <w:sz w:val="20"/>
                <w:szCs w:val="20"/>
                <w:cs/>
              </w:rPr>
              <w:t xml:space="preserve"> เดือน</w:t>
            </w:r>
          </w:p>
        </w:tc>
        <w:tc>
          <w:tcPr>
            <w:tcW w:w="1080" w:type="dxa"/>
            <w:hideMark/>
          </w:tcPr>
          <w:p w14:paraId="400A3417"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cs/>
              </w:rPr>
              <w:t>เกินกว่า</w:t>
            </w:r>
          </w:p>
          <w:p w14:paraId="627D2D32"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rPr>
            </w:pPr>
            <w:r w:rsidRPr="002E3B38">
              <w:rPr>
                <w:rFonts w:ascii="Browallia New" w:hAnsi="Browallia New" w:cs="Browallia New"/>
                <w:sz w:val="20"/>
                <w:szCs w:val="20"/>
              </w:rPr>
              <w:t>12</w:t>
            </w:r>
            <w:r w:rsidRPr="002E3B38">
              <w:rPr>
                <w:rFonts w:ascii="Browallia New" w:hAnsi="Browallia New" w:cs="Browallia New"/>
                <w:sz w:val="20"/>
                <w:szCs w:val="20"/>
                <w:cs/>
              </w:rPr>
              <w:t xml:space="preserve"> เดือน</w:t>
            </w:r>
          </w:p>
        </w:tc>
        <w:tc>
          <w:tcPr>
            <w:tcW w:w="1035" w:type="dxa"/>
            <w:vAlign w:val="bottom"/>
            <w:hideMark/>
          </w:tcPr>
          <w:p w14:paraId="773BC502" w14:textId="77777777" w:rsidR="005F15E0" w:rsidRPr="002E3B38" w:rsidRDefault="005F15E0"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hAnsi="Browallia New" w:cs="Browallia New"/>
                <w:sz w:val="20"/>
                <w:szCs w:val="20"/>
                <w:cs/>
              </w:rPr>
            </w:pPr>
            <w:r w:rsidRPr="002E3B38">
              <w:rPr>
                <w:rFonts w:ascii="Browallia New" w:hAnsi="Browallia New" w:cs="Browallia New"/>
                <w:sz w:val="20"/>
                <w:szCs w:val="20"/>
                <w:cs/>
              </w:rPr>
              <w:t>รวม</w:t>
            </w:r>
          </w:p>
        </w:tc>
      </w:tr>
      <w:tr w:rsidR="005F15E0" w:rsidRPr="002E3B38" w14:paraId="1D754A06" w14:textId="77777777" w:rsidTr="00D6338D">
        <w:tc>
          <w:tcPr>
            <w:tcW w:w="2340" w:type="dxa"/>
          </w:tcPr>
          <w:p w14:paraId="1D8FB48B"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shd w:val="clear" w:color="auto" w:fill="auto"/>
            <w:vAlign w:val="bottom"/>
          </w:tcPr>
          <w:p w14:paraId="2D0DFEA1"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993" w:type="dxa"/>
            <w:shd w:val="clear" w:color="auto" w:fill="auto"/>
            <w:vAlign w:val="bottom"/>
          </w:tcPr>
          <w:p w14:paraId="0CEE40EE"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12" w:type="dxa"/>
            <w:shd w:val="clear" w:color="auto" w:fill="auto"/>
            <w:vAlign w:val="bottom"/>
          </w:tcPr>
          <w:p w14:paraId="2B3DA728"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44" w:type="dxa"/>
            <w:shd w:val="clear" w:color="auto" w:fill="auto"/>
            <w:vAlign w:val="bottom"/>
          </w:tcPr>
          <w:p w14:paraId="774261F3"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80" w:type="dxa"/>
            <w:shd w:val="clear" w:color="auto" w:fill="auto"/>
            <w:vAlign w:val="bottom"/>
          </w:tcPr>
          <w:p w14:paraId="48B49EDD"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35" w:type="dxa"/>
            <w:shd w:val="clear" w:color="auto" w:fill="auto"/>
          </w:tcPr>
          <w:p w14:paraId="543F5A3A"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r>
      <w:tr w:rsidR="005F15E0" w:rsidRPr="002E3B38" w14:paraId="6BACC194" w14:textId="77777777" w:rsidTr="00D6338D">
        <w:tc>
          <w:tcPr>
            <w:tcW w:w="2340" w:type="dxa"/>
          </w:tcPr>
          <w:p w14:paraId="37A591AF"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มูลค่าตามบัญชีขั้นต้น</w:t>
            </w:r>
          </w:p>
        </w:tc>
        <w:tc>
          <w:tcPr>
            <w:tcW w:w="992" w:type="dxa"/>
            <w:shd w:val="clear" w:color="auto" w:fill="auto"/>
            <w:vAlign w:val="center"/>
          </w:tcPr>
          <w:p w14:paraId="65D2C7AE"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993" w:type="dxa"/>
            <w:shd w:val="clear" w:color="auto" w:fill="auto"/>
            <w:vAlign w:val="bottom"/>
          </w:tcPr>
          <w:p w14:paraId="624347A2"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cs/>
              </w:rPr>
            </w:pPr>
          </w:p>
        </w:tc>
        <w:tc>
          <w:tcPr>
            <w:tcW w:w="1012" w:type="dxa"/>
            <w:shd w:val="clear" w:color="auto" w:fill="auto"/>
            <w:vAlign w:val="center"/>
          </w:tcPr>
          <w:p w14:paraId="4A20017F"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44" w:type="dxa"/>
            <w:shd w:val="clear" w:color="auto" w:fill="auto"/>
            <w:vAlign w:val="center"/>
          </w:tcPr>
          <w:p w14:paraId="48E63157"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80" w:type="dxa"/>
            <w:shd w:val="clear" w:color="auto" w:fill="auto"/>
            <w:vAlign w:val="bottom"/>
          </w:tcPr>
          <w:p w14:paraId="41FFA608"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c>
          <w:tcPr>
            <w:tcW w:w="1035" w:type="dxa"/>
            <w:shd w:val="clear" w:color="auto" w:fill="auto"/>
          </w:tcPr>
          <w:p w14:paraId="07914911" w14:textId="77777777" w:rsidR="005F15E0" w:rsidRPr="002E3B38" w:rsidRDefault="005F15E0" w:rsidP="00473DF1">
            <w:pPr>
              <w:pStyle w:val="BlockText"/>
              <w:tabs>
                <w:tab w:val="left" w:pos="540"/>
              </w:tabs>
              <w:ind w:left="-36" w:right="-39"/>
              <w:jc w:val="left"/>
              <w:rPr>
                <w:rFonts w:ascii="Browallia New" w:eastAsia="Times New Roman" w:hAnsi="Browallia New" w:cs="Browallia New"/>
                <w:color w:val="auto"/>
                <w:sz w:val="20"/>
                <w:szCs w:val="20"/>
              </w:rPr>
            </w:pPr>
          </w:p>
        </w:tc>
      </w:tr>
      <w:tr w:rsidR="005F15E0" w:rsidRPr="002E3B38" w14:paraId="736F1FAC" w14:textId="77777777" w:rsidTr="00D6338D">
        <w:tc>
          <w:tcPr>
            <w:tcW w:w="2340" w:type="dxa"/>
          </w:tcPr>
          <w:p w14:paraId="5D8B31A4"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กิจการอื่น</w:t>
            </w:r>
          </w:p>
        </w:tc>
        <w:tc>
          <w:tcPr>
            <w:tcW w:w="992" w:type="dxa"/>
            <w:shd w:val="clear" w:color="auto" w:fill="auto"/>
            <w:vAlign w:val="bottom"/>
          </w:tcPr>
          <w:p w14:paraId="3FFC498E"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203,356,664</w:t>
            </w:r>
          </w:p>
        </w:tc>
        <w:tc>
          <w:tcPr>
            <w:tcW w:w="993" w:type="dxa"/>
            <w:shd w:val="clear" w:color="auto" w:fill="auto"/>
            <w:vAlign w:val="bottom"/>
          </w:tcPr>
          <w:p w14:paraId="4C9E926B"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99,301,905</w:t>
            </w:r>
          </w:p>
        </w:tc>
        <w:tc>
          <w:tcPr>
            <w:tcW w:w="1012" w:type="dxa"/>
            <w:shd w:val="clear" w:color="auto" w:fill="auto"/>
            <w:vAlign w:val="bottom"/>
          </w:tcPr>
          <w:p w14:paraId="7A63F7CC"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3,083,952</w:t>
            </w:r>
          </w:p>
        </w:tc>
        <w:tc>
          <w:tcPr>
            <w:tcW w:w="1044" w:type="dxa"/>
            <w:shd w:val="clear" w:color="auto" w:fill="auto"/>
            <w:vAlign w:val="bottom"/>
          </w:tcPr>
          <w:p w14:paraId="682640A6"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6,248,142</w:t>
            </w:r>
          </w:p>
        </w:tc>
        <w:tc>
          <w:tcPr>
            <w:tcW w:w="1080" w:type="dxa"/>
            <w:shd w:val="clear" w:color="auto" w:fill="auto"/>
            <w:vAlign w:val="bottom"/>
          </w:tcPr>
          <w:p w14:paraId="1E8AFDBE"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5,775,025</w:t>
            </w:r>
          </w:p>
        </w:tc>
        <w:tc>
          <w:tcPr>
            <w:tcW w:w="1035" w:type="dxa"/>
            <w:shd w:val="clear" w:color="auto" w:fill="auto"/>
            <w:vAlign w:val="bottom"/>
          </w:tcPr>
          <w:p w14:paraId="553528E8"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317,765,688</w:t>
            </w:r>
          </w:p>
        </w:tc>
      </w:tr>
      <w:tr w:rsidR="005F15E0" w:rsidRPr="002E3B38" w14:paraId="21ADB34F" w14:textId="77777777" w:rsidTr="00D6338D">
        <w:tc>
          <w:tcPr>
            <w:tcW w:w="2340" w:type="dxa"/>
          </w:tcPr>
          <w:p w14:paraId="091F100F"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รายได้ค้างรับ</w:t>
            </w:r>
          </w:p>
        </w:tc>
        <w:tc>
          <w:tcPr>
            <w:tcW w:w="992" w:type="dxa"/>
            <w:shd w:val="clear" w:color="auto" w:fill="auto"/>
            <w:vAlign w:val="bottom"/>
          </w:tcPr>
          <w:p w14:paraId="07B7CB9F"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53,018,802</w:t>
            </w:r>
          </w:p>
        </w:tc>
        <w:tc>
          <w:tcPr>
            <w:tcW w:w="993" w:type="dxa"/>
            <w:shd w:val="clear" w:color="auto" w:fill="auto"/>
            <w:vAlign w:val="bottom"/>
          </w:tcPr>
          <w:p w14:paraId="310B40C5"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15,249,604</w:t>
            </w:r>
          </w:p>
        </w:tc>
        <w:tc>
          <w:tcPr>
            <w:tcW w:w="1012" w:type="dxa"/>
            <w:shd w:val="clear" w:color="auto" w:fill="auto"/>
            <w:vAlign w:val="bottom"/>
          </w:tcPr>
          <w:p w14:paraId="17C08D47"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4,282,622</w:t>
            </w:r>
          </w:p>
        </w:tc>
        <w:tc>
          <w:tcPr>
            <w:tcW w:w="1044" w:type="dxa"/>
            <w:shd w:val="clear" w:color="auto" w:fill="auto"/>
            <w:vAlign w:val="bottom"/>
          </w:tcPr>
          <w:p w14:paraId="50F889C0"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10,545,585</w:t>
            </w:r>
          </w:p>
        </w:tc>
        <w:tc>
          <w:tcPr>
            <w:tcW w:w="1080" w:type="dxa"/>
            <w:shd w:val="clear" w:color="auto" w:fill="auto"/>
          </w:tcPr>
          <w:p w14:paraId="69C963FD"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5,591,432</w:t>
            </w:r>
          </w:p>
        </w:tc>
        <w:tc>
          <w:tcPr>
            <w:tcW w:w="1035" w:type="dxa"/>
            <w:shd w:val="clear" w:color="auto" w:fill="auto"/>
            <w:vAlign w:val="bottom"/>
          </w:tcPr>
          <w:p w14:paraId="6E0DC78F" w14:textId="77777777" w:rsidR="005F15E0" w:rsidRPr="002E3B38" w:rsidRDefault="005F15E0" w:rsidP="0047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88,688,045</w:t>
            </w:r>
          </w:p>
        </w:tc>
      </w:tr>
      <w:tr w:rsidR="005F15E0" w:rsidRPr="002E3B38" w14:paraId="26D5C6A5" w14:textId="77777777" w:rsidTr="00D6338D">
        <w:tc>
          <w:tcPr>
            <w:tcW w:w="2340" w:type="dxa"/>
            <w:hideMark/>
          </w:tcPr>
          <w:p w14:paraId="1FC4A901"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สินทรัพย์ที่เกิดจากสัญญา</w:t>
            </w:r>
          </w:p>
        </w:tc>
        <w:tc>
          <w:tcPr>
            <w:tcW w:w="992" w:type="dxa"/>
            <w:shd w:val="clear" w:color="auto" w:fill="auto"/>
            <w:vAlign w:val="bottom"/>
          </w:tcPr>
          <w:p w14:paraId="569453E5"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3,256,503</w:t>
            </w:r>
          </w:p>
        </w:tc>
        <w:tc>
          <w:tcPr>
            <w:tcW w:w="993" w:type="dxa"/>
            <w:shd w:val="clear" w:color="auto" w:fill="auto"/>
          </w:tcPr>
          <w:p w14:paraId="13634B71" w14:textId="5C2F2C07"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w:t>
            </w:r>
          </w:p>
        </w:tc>
        <w:tc>
          <w:tcPr>
            <w:tcW w:w="1012" w:type="dxa"/>
            <w:shd w:val="clear" w:color="auto" w:fill="auto"/>
          </w:tcPr>
          <w:p w14:paraId="6351D9F5" w14:textId="069CA957"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44" w:type="dxa"/>
            <w:shd w:val="clear" w:color="auto" w:fill="auto"/>
          </w:tcPr>
          <w:p w14:paraId="562376C7" w14:textId="090663D1"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299083EA" w14:textId="04FD0006"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35" w:type="dxa"/>
            <w:shd w:val="clear" w:color="auto" w:fill="auto"/>
            <w:vAlign w:val="bottom"/>
          </w:tcPr>
          <w:p w14:paraId="282176C2"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3,256,503</w:t>
            </w:r>
          </w:p>
        </w:tc>
      </w:tr>
      <w:tr w:rsidR="005F15E0" w:rsidRPr="002E3B38" w14:paraId="38945D46" w14:textId="77777777" w:rsidTr="00D6338D">
        <w:trPr>
          <w:trHeight w:val="179"/>
        </w:trPr>
        <w:tc>
          <w:tcPr>
            <w:tcW w:w="2340" w:type="dxa"/>
            <w:hideMark/>
          </w:tcPr>
          <w:p w14:paraId="72327D6F" w14:textId="77777777" w:rsidR="005F15E0" w:rsidRPr="002E3B38" w:rsidRDefault="005F1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ค่าเผื่อผลขาดทุน</w:t>
            </w:r>
          </w:p>
        </w:tc>
        <w:tc>
          <w:tcPr>
            <w:tcW w:w="992" w:type="dxa"/>
            <w:shd w:val="clear" w:color="auto" w:fill="auto"/>
            <w:vAlign w:val="bottom"/>
          </w:tcPr>
          <w:p w14:paraId="1602EED5" w14:textId="0F6A7F8A"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993" w:type="dxa"/>
            <w:shd w:val="clear" w:color="auto" w:fill="auto"/>
          </w:tcPr>
          <w:p w14:paraId="09911D40" w14:textId="4B1E1597" w:rsidR="005F15E0" w:rsidRPr="002E3B38" w:rsidRDefault="00F70849"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w:t>
            </w:r>
          </w:p>
        </w:tc>
        <w:tc>
          <w:tcPr>
            <w:tcW w:w="1012" w:type="dxa"/>
            <w:shd w:val="clear" w:color="auto" w:fill="auto"/>
          </w:tcPr>
          <w:p w14:paraId="1F1BD8C0"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(176,851)</w:t>
            </w:r>
          </w:p>
        </w:tc>
        <w:tc>
          <w:tcPr>
            <w:tcW w:w="1044" w:type="dxa"/>
            <w:shd w:val="clear" w:color="auto" w:fill="auto"/>
            <w:vAlign w:val="bottom"/>
          </w:tcPr>
          <w:p w14:paraId="0A56EF95"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(2,136,866)</w:t>
            </w:r>
          </w:p>
        </w:tc>
        <w:tc>
          <w:tcPr>
            <w:tcW w:w="1080" w:type="dxa"/>
            <w:shd w:val="clear" w:color="auto" w:fill="auto"/>
            <w:vAlign w:val="bottom"/>
          </w:tcPr>
          <w:p w14:paraId="4431D296"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(4,470,640)</w:t>
            </w:r>
          </w:p>
        </w:tc>
        <w:tc>
          <w:tcPr>
            <w:tcW w:w="1035" w:type="dxa"/>
            <w:shd w:val="clear" w:color="auto" w:fill="auto"/>
            <w:vAlign w:val="bottom"/>
          </w:tcPr>
          <w:p w14:paraId="4668ABD1" w14:textId="77777777" w:rsidR="005F15E0" w:rsidRPr="002E3B38" w:rsidRDefault="005F15E0"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 w:right="-39"/>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(6,784,357)</w:t>
            </w:r>
          </w:p>
        </w:tc>
      </w:tr>
    </w:tbl>
    <w:p w14:paraId="2920B41B" w14:textId="77777777" w:rsidR="005F15E0" w:rsidRPr="002E3B38" w:rsidRDefault="005F15E0" w:rsidP="0034731D">
      <w:pPr>
        <w:ind w:left="540"/>
        <w:contextualSpacing/>
        <w:jc w:val="thaiDistribute"/>
        <w:rPr>
          <w:rFonts w:ascii="Browallia New" w:eastAsia="Arial Unicode MS" w:hAnsi="Browallia New" w:cs="Browallia New"/>
          <w:sz w:val="32"/>
          <w:szCs w:val="32"/>
          <w:lang w:val="en-GB"/>
        </w:rPr>
      </w:pPr>
    </w:p>
    <w:tbl>
      <w:tblPr>
        <w:tblW w:w="8496" w:type="dxa"/>
        <w:tblInd w:w="891" w:type="dxa"/>
        <w:tblLook w:val="04A0" w:firstRow="1" w:lastRow="0" w:firstColumn="1" w:lastColumn="0" w:noHBand="0" w:noVBand="1"/>
      </w:tblPr>
      <w:tblGrid>
        <w:gridCol w:w="2340"/>
        <w:gridCol w:w="992"/>
        <w:gridCol w:w="993"/>
        <w:gridCol w:w="1012"/>
        <w:gridCol w:w="1053"/>
        <w:gridCol w:w="1080"/>
        <w:gridCol w:w="1026"/>
      </w:tblGrid>
      <w:tr w:rsidR="003034E3" w:rsidRPr="002E3B38" w14:paraId="45FBD3AE" w14:textId="77777777" w:rsidTr="00BB2D4B">
        <w:tc>
          <w:tcPr>
            <w:tcW w:w="2340" w:type="dxa"/>
          </w:tcPr>
          <w:p w14:paraId="16DED8C0" w14:textId="77777777" w:rsidR="003034E3" w:rsidRPr="002E3B3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56" w:type="dxa"/>
            <w:gridSpan w:val="6"/>
            <w:hideMark/>
          </w:tcPr>
          <w:p w14:paraId="7E2E017B" w14:textId="08F591A1" w:rsidR="003034E3" w:rsidRPr="002E3B38" w:rsidRDefault="003034E3"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napToGrid w:val="0"/>
                <w:sz w:val="20"/>
                <w:szCs w:val="20"/>
                <w:lang w:eastAsia="th-TH"/>
              </w:rPr>
              <w:t>(</w:t>
            </w:r>
            <w:proofErr w:type="gramStart"/>
            <w:r w:rsidRPr="002E3B38">
              <w:rPr>
                <w:rFonts w:ascii="Browallia New" w:hAnsi="Browallia New" w:cs="Browallia New"/>
                <w:snapToGrid w:val="0"/>
                <w:sz w:val="20"/>
                <w:szCs w:val="20"/>
                <w:cs/>
                <w:lang w:eastAsia="th-TH"/>
              </w:rPr>
              <w:t>หน่วย</w:t>
            </w:r>
            <w:r w:rsidRPr="002E3B38">
              <w:rPr>
                <w:rFonts w:ascii="Browallia New" w:hAnsi="Browallia New" w:cs="Browallia New"/>
                <w:snapToGrid w:val="0"/>
                <w:sz w:val="20"/>
                <w:szCs w:val="20"/>
                <w:lang w:eastAsia="th-TH"/>
              </w:rPr>
              <w:t xml:space="preserve"> :</w:t>
            </w:r>
            <w:proofErr w:type="gramEnd"/>
            <w:r w:rsidRPr="002E3B38">
              <w:rPr>
                <w:rFonts w:ascii="Browallia New" w:hAnsi="Browallia New" w:cs="Browallia New"/>
                <w:snapToGrid w:val="0"/>
                <w:sz w:val="20"/>
                <w:szCs w:val="20"/>
                <w:lang w:eastAsia="th-TH"/>
              </w:rPr>
              <w:t xml:space="preserve"> </w:t>
            </w:r>
            <w:r w:rsidRPr="002E3B38">
              <w:rPr>
                <w:rFonts w:ascii="Browallia New" w:hAnsi="Browallia New" w:cs="Browallia New"/>
                <w:snapToGrid w:val="0"/>
                <w:sz w:val="20"/>
                <w:szCs w:val="20"/>
                <w:cs/>
                <w:lang w:eastAsia="th-TH"/>
              </w:rPr>
              <w:t>บาท)</w:t>
            </w:r>
          </w:p>
        </w:tc>
      </w:tr>
      <w:tr w:rsidR="003034E3" w:rsidRPr="002E3B38" w14:paraId="60C18E03" w14:textId="77777777" w:rsidTr="00BB2D4B">
        <w:tc>
          <w:tcPr>
            <w:tcW w:w="2340" w:type="dxa"/>
          </w:tcPr>
          <w:p w14:paraId="68F487C2" w14:textId="77777777" w:rsidR="003034E3" w:rsidRPr="002E3B3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08091D9C" w14:textId="62CF4BA0" w:rsidR="003034E3" w:rsidRPr="002E3B38" w:rsidRDefault="003034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งบการเงินเฉพาะ</w:t>
            </w:r>
            <w:r w:rsidR="00D9382F" w:rsidRPr="002E3B38">
              <w:rPr>
                <w:rFonts w:ascii="Browallia New" w:hAnsi="Browallia New" w:cs="Browallia New"/>
                <w:sz w:val="20"/>
                <w:szCs w:val="20"/>
                <w:cs/>
              </w:rPr>
              <w:t>บริษัท</w:t>
            </w:r>
          </w:p>
        </w:tc>
      </w:tr>
      <w:tr w:rsidR="009B4A4E" w:rsidRPr="002E3B38" w14:paraId="4055D4AC" w14:textId="77777777" w:rsidTr="00BB2D4B">
        <w:tc>
          <w:tcPr>
            <w:tcW w:w="2340" w:type="dxa"/>
          </w:tcPr>
          <w:p w14:paraId="34BB54CA" w14:textId="77777777" w:rsidR="009B4A4E" w:rsidRPr="002E3B38" w:rsidRDefault="009B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11B0A27A" w14:textId="308FC783" w:rsidR="009B4A4E" w:rsidRPr="002E3B38" w:rsidRDefault="009B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2567</w:t>
            </w:r>
          </w:p>
        </w:tc>
      </w:tr>
      <w:tr w:rsidR="003034E3" w:rsidRPr="002E3B38" w14:paraId="661936FE" w14:textId="77777777" w:rsidTr="00BB2D4B">
        <w:tc>
          <w:tcPr>
            <w:tcW w:w="2340" w:type="dxa"/>
            <w:vAlign w:val="bottom"/>
          </w:tcPr>
          <w:p w14:paraId="1178D40F" w14:textId="3C8D158B" w:rsidR="003034E3" w:rsidRPr="002E3B3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636BF7F9"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cs/>
              </w:rPr>
              <w:t>ยังไม่ถึง</w:t>
            </w:r>
          </w:p>
          <w:p w14:paraId="4014F1F6"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cs/>
              </w:rPr>
              <w:t>กำหนดชำระ</w:t>
            </w:r>
          </w:p>
        </w:tc>
        <w:tc>
          <w:tcPr>
            <w:tcW w:w="993" w:type="dxa"/>
            <w:vAlign w:val="bottom"/>
            <w:hideMark/>
          </w:tcPr>
          <w:p w14:paraId="7E93306C"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cs/>
              </w:rPr>
              <w:t>ไม่เกิน</w:t>
            </w:r>
          </w:p>
          <w:p w14:paraId="6FB59911"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2E3B38">
              <w:rPr>
                <w:rFonts w:ascii="Browallia New" w:hAnsi="Browallia New" w:cs="Browallia New"/>
                <w:sz w:val="20"/>
                <w:szCs w:val="20"/>
              </w:rPr>
              <w:t>3</w:t>
            </w:r>
            <w:r w:rsidRPr="002E3B38">
              <w:rPr>
                <w:rFonts w:ascii="Browallia New" w:hAnsi="Browallia New" w:cs="Browallia New"/>
                <w:sz w:val="20"/>
                <w:szCs w:val="20"/>
                <w:cs/>
              </w:rPr>
              <w:t>เดือน</w:t>
            </w:r>
          </w:p>
        </w:tc>
        <w:tc>
          <w:tcPr>
            <w:tcW w:w="1012" w:type="dxa"/>
            <w:vAlign w:val="bottom"/>
            <w:hideMark/>
          </w:tcPr>
          <w:p w14:paraId="24BE0881"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2E3B38">
              <w:rPr>
                <w:rFonts w:ascii="Browallia New" w:hAnsi="Browallia New" w:cs="Browallia New"/>
                <w:sz w:val="20"/>
                <w:szCs w:val="20"/>
                <w:cs/>
              </w:rPr>
              <w:t>ระหว่าง</w:t>
            </w:r>
          </w:p>
          <w:p w14:paraId="295902EC"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rPr>
              <w:t>3</w:t>
            </w:r>
            <w:r w:rsidRPr="002E3B38">
              <w:rPr>
                <w:rFonts w:ascii="Browallia New" w:hAnsi="Browallia New" w:cs="Browallia New"/>
                <w:sz w:val="20"/>
                <w:szCs w:val="20"/>
                <w:cs/>
              </w:rPr>
              <w:t xml:space="preserve"> -</w:t>
            </w:r>
            <w:r w:rsidRPr="002E3B38">
              <w:rPr>
                <w:rFonts w:ascii="Browallia New" w:hAnsi="Browallia New" w:cs="Browallia New"/>
                <w:sz w:val="20"/>
                <w:szCs w:val="20"/>
              </w:rPr>
              <w:t xml:space="preserve"> 6</w:t>
            </w:r>
            <w:r w:rsidRPr="002E3B38">
              <w:rPr>
                <w:rFonts w:ascii="Browallia New" w:hAnsi="Browallia New" w:cs="Browallia New"/>
                <w:sz w:val="20"/>
                <w:szCs w:val="20"/>
                <w:cs/>
              </w:rPr>
              <w:t xml:space="preserve"> เดือน</w:t>
            </w:r>
          </w:p>
        </w:tc>
        <w:tc>
          <w:tcPr>
            <w:tcW w:w="1053" w:type="dxa"/>
            <w:vAlign w:val="bottom"/>
            <w:hideMark/>
          </w:tcPr>
          <w:p w14:paraId="56D1EB34"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cs/>
              </w:rPr>
              <w:t>ระหว่าง</w:t>
            </w:r>
          </w:p>
          <w:p w14:paraId="4E391111"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rPr>
              <w:t xml:space="preserve">6 </w:t>
            </w:r>
            <w:r w:rsidRPr="002E3B38">
              <w:rPr>
                <w:rFonts w:ascii="Browallia New" w:hAnsi="Browallia New" w:cs="Browallia New"/>
                <w:sz w:val="20"/>
                <w:szCs w:val="20"/>
                <w:cs/>
              </w:rPr>
              <w:t>-</w:t>
            </w:r>
            <w:r w:rsidRPr="002E3B38">
              <w:rPr>
                <w:rFonts w:ascii="Browallia New" w:hAnsi="Browallia New" w:cs="Browallia New"/>
                <w:sz w:val="20"/>
                <w:szCs w:val="20"/>
              </w:rPr>
              <w:t xml:space="preserve"> 12</w:t>
            </w:r>
            <w:r w:rsidRPr="002E3B38">
              <w:rPr>
                <w:rFonts w:ascii="Browallia New" w:hAnsi="Browallia New" w:cs="Browallia New"/>
                <w:sz w:val="20"/>
                <w:szCs w:val="20"/>
                <w:cs/>
              </w:rPr>
              <w:t xml:space="preserve"> เดือน</w:t>
            </w:r>
          </w:p>
        </w:tc>
        <w:tc>
          <w:tcPr>
            <w:tcW w:w="1080" w:type="dxa"/>
            <w:hideMark/>
          </w:tcPr>
          <w:p w14:paraId="7E509795"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cs/>
              </w:rPr>
              <w:t>เกินกว่า</w:t>
            </w:r>
          </w:p>
          <w:p w14:paraId="74D42A3C"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rPr>
            </w:pPr>
            <w:r w:rsidRPr="002E3B38">
              <w:rPr>
                <w:rFonts w:ascii="Browallia New" w:hAnsi="Browallia New" w:cs="Browallia New"/>
                <w:sz w:val="20"/>
                <w:szCs w:val="20"/>
              </w:rPr>
              <w:t>12</w:t>
            </w:r>
            <w:r w:rsidRPr="002E3B38">
              <w:rPr>
                <w:rFonts w:ascii="Browallia New" w:hAnsi="Browallia New" w:cs="Browallia New"/>
                <w:sz w:val="20"/>
                <w:szCs w:val="20"/>
                <w:cs/>
              </w:rPr>
              <w:t xml:space="preserve"> เดือน</w:t>
            </w:r>
          </w:p>
        </w:tc>
        <w:tc>
          <w:tcPr>
            <w:tcW w:w="1026" w:type="dxa"/>
            <w:vAlign w:val="bottom"/>
            <w:hideMark/>
          </w:tcPr>
          <w:p w14:paraId="0A652A6C" w14:textId="77777777" w:rsidR="003034E3" w:rsidRPr="002E3B38" w:rsidRDefault="003034E3" w:rsidP="00BB2D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hAnsi="Browallia New" w:cs="Browallia New"/>
                <w:sz w:val="20"/>
                <w:szCs w:val="20"/>
                <w:cs/>
              </w:rPr>
            </w:pPr>
            <w:r w:rsidRPr="002E3B38">
              <w:rPr>
                <w:rFonts w:ascii="Browallia New" w:hAnsi="Browallia New" w:cs="Browallia New"/>
                <w:sz w:val="20"/>
                <w:szCs w:val="20"/>
                <w:cs/>
              </w:rPr>
              <w:t>รวม</w:t>
            </w:r>
          </w:p>
        </w:tc>
      </w:tr>
      <w:tr w:rsidR="003034E3" w:rsidRPr="002E3B38" w14:paraId="1754FE4D" w14:textId="77777777" w:rsidTr="00BB2D4B">
        <w:tc>
          <w:tcPr>
            <w:tcW w:w="2340" w:type="dxa"/>
          </w:tcPr>
          <w:p w14:paraId="705F8C3B" w14:textId="77777777" w:rsidR="003034E3" w:rsidRPr="002E3B38" w:rsidRDefault="0030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shd w:val="clear" w:color="auto" w:fill="auto"/>
            <w:vAlign w:val="bottom"/>
          </w:tcPr>
          <w:p w14:paraId="1C93AB19"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993" w:type="dxa"/>
            <w:shd w:val="clear" w:color="auto" w:fill="auto"/>
            <w:vAlign w:val="bottom"/>
          </w:tcPr>
          <w:p w14:paraId="681794B4"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12" w:type="dxa"/>
            <w:shd w:val="clear" w:color="auto" w:fill="auto"/>
            <w:vAlign w:val="bottom"/>
          </w:tcPr>
          <w:p w14:paraId="6BB0A730"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53" w:type="dxa"/>
            <w:shd w:val="clear" w:color="auto" w:fill="auto"/>
            <w:vAlign w:val="bottom"/>
          </w:tcPr>
          <w:p w14:paraId="730AC88E"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80" w:type="dxa"/>
            <w:shd w:val="clear" w:color="auto" w:fill="auto"/>
            <w:vAlign w:val="bottom"/>
          </w:tcPr>
          <w:p w14:paraId="7FBCF3FB"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26" w:type="dxa"/>
            <w:shd w:val="clear" w:color="auto" w:fill="auto"/>
          </w:tcPr>
          <w:p w14:paraId="0EE8E2E4" w14:textId="77777777" w:rsidR="003034E3" w:rsidRPr="002E3B38" w:rsidRDefault="003034E3" w:rsidP="00BB2D4B">
            <w:pPr>
              <w:pStyle w:val="BlockText"/>
              <w:tabs>
                <w:tab w:val="left" w:pos="540"/>
              </w:tabs>
              <w:ind w:left="-15" w:right="-25"/>
              <w:jc w:val="left"/>
              <w:rPr>
                <w:rFonts w:ascii="Browallia New" w:eastAsia="Times New Roman" w:hAnsi="Browallia New" w:cs="Browallia New"/>
                <w:color w:val="auto"/>
                <w:sz w:val="20"/>
                <w:szCs w:val="20"/>
              </w:rPr>
            </w:pPr>
          </w:p>
        </w:tc>
      </w:tr>
      <w:tr w:rsidR="00036B9F" w:rsidRPr="002E3B38" w14:paraId="0AAF6117" w14:textId="77777777" w:rsidTr="00BB2D4B">
        <w:tc>
          <w:tcPr>
            <w:tcW w:w="2340" w:type="dxa"/>
          </w:tcPr>
          <w:p w14:paraId="32AC8FAA" w14:textId="77777777" w:rsidR="00036B9F" w:rsidRPr="002E3B38" w:rsidRDefault="00036B9F" w:rsidP="0003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มูลค่าตามบัญชีขั้นต้น</w:t>
            </w:r>
          </w:p>
        </w:tc>
        <w:tc>
          <w:tcPr>
            <w:tcW w:w="992" w:type="dxa"/>
            <w:shd w:val="clear" w:color="auto" w:fill="auto"/>
            <w:vAlign w:val="bottom"/>
          </w:tcPr>
          <w:p w14:paraId="21102F5F" w14:textId="47E7A0FD"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993" w:type="dxa"/>
            <w:shd w:val="clear" w:color="auto" w:fill="auto"/>
            <w:vAlign w:val="bottom"/>
          </w:tcPr>
          <w:p w14:paraId="04F61559" w14:textId="200055C8"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cs/>
              </w:rPr>
            </w:pPr>
          </w:p>
        </w:tc>
        <w:tc>
          <w:tcPr>
            <w:tcW w:w="1012" w:type="dxa"/>
            <w:shd w:val="clear" w:color="auto" w:fill="auto"/>
            <w:vAlign w:val="bottom"/>
          </w:tcPr>
          <w:p w14:paraId="6F9DB5E5" w14:textId="0C39C9D3"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53" w:type="dxa"/>
            <w:shd w:val="clear" w:color="auto" w:fill="auto"/>
            <w:vAlign w:val="bottom"/>
          </w:tcPr>
          <w:p w14:paraId="105805BC" w14:textId="67B0FF2A"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80" w:type="dxa"/>
            <w:shd w:val="clear" w:color="auto" w:fill="auto"/>
            <w:vAlign w:val="bottom"/>
          </w:tcPr>
          <w:p w14:paraId="1BE0B45F" w14:textId="65E39AA8"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c>
          <w:tcPr>
            <w:tcW w:w="1026" w:type="dxa"/>
            <w:shd w:val="clear" w:color="auto" w:fill="auto"/>
            <w:vAlign w:val="bottom"/>
          </w:tcPr>
          <w:p w14:paraId="16746766" w14:textId="7AF6B751" w:rsidR="00036B9F" w:rsidRPr="002E3B38" w:rsidRDefault="00036B9F" w:rsidP="00BB2D4B">
            <w:pPr>
              <w:pStyle w:val="BlockText"/>
              <w:tabs>
                <w:tab w:val="left" w:pos="540"/>
              </w:tabs>
              <w:ind w:left="-15" w:right="-25"/>
              <w:jc w:val="left"/>
              <w:rPr>
                <w:rFonts w:ascii="Browallia New" w:eastAsia="Times New Roman" w:hAnsi="Browallia New" w:cs="Browallia New"/>
                <w:color w:val="auto"/>
                <w:sz w:val="20"/>
                <w:szCs w:val="20"/>
              </w:rPr>
            </w:pPr>
          </w:p>
        </w:tc>
      </w:tr>
      <w:tr w:rsidR="00BB2D4B" w:rsidRPr="002E3B38" w14:paraId="6CC86E57" w14:textId="77777777">
        <w:tc>
          <w:tcPr>
            <w:tcW w:w="2340" w:type="dxa"/>
          </w:tcPr>
          <w:p w14:paraId="052C6934" w14:textId="17101F14"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กิจการอื่น</w:t>
            </w:r>
          </w:p>
        </w:tc>
        <w:tc>
          <w:tcPr>
            <w:tcW w:w="992" w:type="dxa"/>
            <w:shd w:val="clear" w:color="auto" w:fill="auto"/>
            <w:vAlign w:val="bottom"/>
          </w:tcPr>
          <w:p w14:paraId="13CCAC10" w14:textId="2DF073EC" w:rsidR="00BB2D4B" w:rsidRPr="002E3B38" w:rsidRDefault="004C2B40"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cs/>
              </w:rPr>
            </w:pPr>
            <w:r w:rsidRPr="004C2B40">
              <w:rPr>
                <w:rFonts w:ascii="Browallia New" w:eastAsia="Arial Unicode MS" w:hAnsi="Browallia New" w:cs="Browallia New"/>
                <w:sz w:val="20"/>
                <w:szCs w:val="20"/>
              </w:rPr>
              <w:t>8</w:t>
            </w:r>
            <w:r w:rsidR="00BB2D4B"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489</w:t>
            </w:r>
            <w:r w:rsidR="00BB2D4B"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07</w:t>
            </w:r>
            <w:r w:rsidR="00BB2D4B" w:rsidRPr="002E3B38">
              <w:rPr>
                <w:rFonts w:ascii="Browallia New" w:eastAsia="Arial Unicode MS" w:hAnsi="Browallia New" w:cs="Browallia New"/>
                <w:sz w:val="20"/>
                <w:szCs w:val="20"/>
                <w:lang w:val="en-GB"/>
              </w:rPr>
              <w:t>2</w:t>
            </w:r>
          </w:p>
        </w:tc>
        <w:tc>
          <w:tcPr>
            <w:tcW w:w="993" w:type="dxa"/>
            <w:shd w:val="clear" w:color="auto" w:fill="auto"/>
            <w:vAlign w:val="bottom"/>
          </w:tcPr>
          <w:p w14:paraId="2DF18FD2" w14:textId="1B2E0D4A"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88,660</w:t>
            </w:r>
          </w:p>
        </w:tc>
        <w:tc>
          <w:tcPr>
            <w:tcW w:w="1012" w:type="dxa"/>
            <w:shd w:val="clear" w:color="auto" w:fill="auto"/>
          </w:tcPr>
          <w:p w14:paraId="272732FF" w14:textId="3C8F93B6"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tcPr>
          <w:p w14:paraId="25DC33F5" w14:textId="1AE52187"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vAlign w:val="bottom"/>
          </w:tcPr>
          <w:p w14:paraId="0BC2173F" w14:textId="2477C7F2"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237,96</w:t>
            </w:r>
            <w:r w:rsidR="0082057D" w:rsidRPr="002E3B38">
              <w:rPr>
                <w:rFonts w:ascii="Browallia New" w:eastAsia="Arial Unicode MS" w:hAnsi="Browallia New" w:cs="Browallia New"/>
                <w:sz w:val="20"/>
                <w:szCs w:val="20"/>
                <w:lang w:val="en-GB"/>
              </w:rPr>
              <w:t>1</w:t>
            </w:r>
          </w:p>
        </w:tc>
        <w:tc>
          <w:tcPr>
            <w:tcW w:w="1026" w:type="dxa"/>
            <w:shd w:val="clear" w:color="auto" w:fill="auto"/>
            <w:vAlign w:val="bottom"/>
          </w:tcPr>
          <w:p w14:paraId="30028C2D" w14:textId="4E48912A"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8,815,693</w:t>
            </w:r>
          </w:p>
        </w:tc>
      </w:tr>
      <w:tr w:rsidR="00D70823" w:rsidRPr="002E3B38" w14:paraId="42865262" w14:textId="77777777" w:rsidTr="00BB2D4B">
        <w:tc>
          <w:tcPr>
            <w:tcW w:w="2340" w:type="dxa"/>
          </w:tcPr>
          <w:p w14:paraId="00A56C40" w14:textId="41436C92" w:rsidR="00A9658B" w:rsidRPr="002E3B38" w:rsidRDefault="00D70823" w:rsidP="00A9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w:t>
            </w:r>
            <w:r w:rsidR="005B1300" w:rsidRPr="002E3B38">
              <w:rPr>
                <w:rFonts w:ascii="Browallia New" w:hAnsi="Browallia New" w:cs="Browallia New"/>
                <w:sz w:val="20"/>
                <w:szCs w:val="20"/>
              </w:rPr>
              <w:t xml:space="preserve">- </w:t>
            </w:r>
            <w:r w:rsidR="005B1300" w:rsidRPr="002E3B38">
              <w:rPr>
                <w:rFonts w:ascii="Browallia New" w:hAnsi="Browallia New" w:cs="Browallia New"/>
                <w:sz w:val="20"/>
                <w:szCs w:val="20"/>
                <w:cs/>
              </w:rPr>
              <w:t>ลูกหนี้การค้า</w:t>
            </w:r>
            <w:r w:rsidRPr="002E3B38">
              <w:rPr>
                <w:rFonts w:ascii="Browallia New" w:hAnsi="Browallia New" w:cs="Browallia New"/>
                <w:sz w:val="20"/>
                <w:szCs w:val="20"/>
              </w:rPr>
              <w:t xml:space="preserve"> - </w:t>
            </w:r>
            <w:r w:rsidRPr="002E3B38">
              <w:rPr>
                <w:rFonts w:ascii="Browallia New" w:hAnsi="Browallia New" w:cs="Browallia New"/>
                <w:sz w:val="20"/>
                <w:szCs w:val="20"/>
                <w:cs/>
              </w:rPr>
              <w:t>กิจการที่</w:t>
            </w:r>
            <w:r w:rsidR="00A9658B" w:rsidRPr="002E3B38">
              <w:rPr>
                <w:rFonts w:ascii="Browallia New" w:hAnsi="Browallia New" w:cs="Browallia New"/>
                <w:sz w:val="20"/>
                <w:szCs w:val="20"/>
                <w:cs/>
              </w:rPr>
              <w:t xml:space="preserve"> </w:t>
            </w:r>
          </w:p>
          <w:p w14:paraId="603DF132" w14:textId="52A8F1EF" w:rsidR="00D70823" w:rsidRPr="002E3B38" w:rsidRDefault="00A9658B" w:rsidP="00D7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w:t>
            </w:r>
            <w:r w:rsidR="008766FD" w:rsidRPr="002E3B38">
              <w:rPr>
                <w:rFonts w:ascii="Browallia New" w:hAnsi="Browallia New" w:cs="Browallia New"/>
                <w:sz w:val="20"/>
                <w:szCs w:val="20"/>
                <w:cs/>
              </w:rPr>
              <w:t xml:space="preserve"> เกี่ยวข้อง</w:t>
            </w:r>
            <w:r w:rsidR="00D70823" w:rsidRPr="002E3B38">
              <w:rPr>
                <w:rFonts w:ascii="Browallia New" w:hAnsi="Browallia New" w:cs="Browallia New"/>
                <w:sz w:val="20"/>
                <w:szCs w:val="20"/>
                <w:cs/>
              </w:rPr>
              <w:t>กัน</w:t>
            </w:r>
          </w:p>
        </w:tc>
        <w:tc>
          <w:tcPr>
            <w:tcW w:w="992" w:type="dxa"/>
            <w:shd w:val="clear" w:color="auto" w:fill="auto"/>
            <w:vAlign w:val="bottom"/>
          </w:tcPr>
          <w:p w14:paraId="435AF317" w14:textId="5BDBDFE0" w:rsidR="00D70823" w:rsidRPr="002E3B38" w:rsidRDefault="004C2B40"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rPr>
            </w:pPr>
            <w:r w:rsidRPr="004C2B40">
              <w:rPr>
                <w:rFonts w:ascii="Browallia New" w:eastAsia="Arial Unicode MS" w:hAnsi="Browallia New" w:cs="Browallia New"/>
                <w:sz w:val="20"/>
                <w:szCs w:val="20"/>
              </w:rPr>
              <w:t>181</w:t>
            </w:r>
            <w:r w:rsidR="00BF0C0D"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772</w:t>
            </w:r>
            <w:r w:rsidR="00BF0C0D"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06</w:t>
            </w:r>
            <w:r w:rsidR="00BF0C0D" w:rsidRPr="002E3B38">
              <w:rPr>
                <w:rFonts w:ascii="Browallia New" w:eastAsia="Arial Unicode MS" w:hAnsi="Browallia New" w:cs="Browallia New"/>
                <w:sz w:val="20"/>
                <w:szCs w:val="20"/>
                <w:lang w:val="en-GB"/>
              </w:rPr>
              <w:t>8</w:t>
            </w:r>
          </w:p>
        </w:tc>
        <w:tc>
          <w:tcPr>
            <w:tcW w:w="993" w:type="dxa"/>
            <w:shd w:val="clear" w:color="auto" w:fill="auto"/>
            <w:vAlign w:val="bottom"/>
          </w:tcPr>
          <w:p w14:paraId="132C90BA" w14:textId="46342F7D" w:rsidR="00D70823" w:rsidRPr="002E3B38" w:rsidRDefault="00BF0C0D"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140,994,846</w:t>
            </w:r>
          </w:p>
        </w:tc>
        <w:tc>
          <w:tcPr>
            <w:tcW w:w="1012" w:type="dxa"/>
            <w:shd w:val="clear" w:color="auto" w:fill="auto"/>
            <w:vAlign w:val="bottom"/>
          </w:tcPr>
          <w:p w14:paraId="2FB8DB1B" w14:textId="5BD86999" w:rsidR="00D70823" w:rsidRPr="002E3B38" w:rsidRDefault="00BF0C0D"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92,346,77</w:t>
            </w:r>
            <w:r w:rsidR="005E6062" w:rsidRPr="002E3B38">
              <w:rPr>
                <w:rFonts w:ascii="Browallia New" w:eastAsia="Arial Unicode MS" w:hAnsi="Browallia New" w:cs="Browallia New"/>
                <w:sz w:val="20"/>
                <w:szCs w:val="20"/>
                <w:lang w:val="en-GB"/>
              </w:rPr>
              <w:t>1</w:t>
            </w:r>
          </w:p>
        </w:tc>
        <w:tc>
          <w:tcPr>
            <w:tcW w:w="1053" w:type="dxa"/>
            <w:shd w:val="clear" w:color="auto" w:fill="auto"/>
            <w:vAlign w:val="bottom"/>
          </w:tcPr>
          <w:p w14:paraId="61BA62BD" w14:textId="18C5549E" w:rsidR="00D70823" w:rsidRPr="002E3B38" w:rsidRDefault="00BF0C0D"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216,482,721</w:t>
            </w:r>
          </w:p>
        </w:tc>
        <w:tc>
          <w:tcPr>
            <w:tcW w:w="1080" w:type="dxa"/>
            <w:shd w:val="clear" w:color="auto" w:fill="auto"/>
          </w:tcPr>
          <w:p w14:paraId="117283B4" w14:textId="77777777" w:rsidR="005B1300" w:rsidRPr="002E3B38" w:rsidRDefault="005B1300"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p>
          <w:p w14:paraId="466AD4E3" w14:textId="5DA06B13" w:rsidR="00D70823" w:rsidRPr="002E3B38" w:rsidRDefault="00BF0C0D"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29,485,75</w:t>
            </w:r>
            <w:r w:rsidR="008A211F" w:rsidRPr="002E3B38">
              <w:rPr>
                <w:rFonts w:ascii="Browallia New" w:eastAsia="Arial Unicode MS" w:hAnsi="Browallia New" w:cs="Browallia New"/>
                <w:sz w:val="20"/>
                <w:szCs w:val="20"/>
                <w:lang w:val="en-GB"/>
              </w:rPr>
              <w:t>7</w:t>
            </w:r>
          </w:p>
        </w:tc>
        <w:tc>
          <w:tcPr>
            <w:tcW w:w="1026" w:type="dxa"/>
            <w:shd w:val="clear" w:color="auto" w:fill="auto"/>
            <w:vAlign w:val="bottom"/>
          </w:tcPr>
          <w:p w14:paraId="0B75D558" w14:textId="67084D73" w:rsidR="00D70823" w:rsidRPr="002E3B38" w:rsidRDefault="00BF0C0D"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661,082,163</w:t>
            </w:r>
          </w:p>
        </w:tc>
      </w:tr>
      <w:tr w:rsidR="00BB2D4B" w:rsidRPr="002E3B38" w14:paraId="10CC345B" w14:textId="77777777">
        <w:tc>
          <w:tcPr>
            <w:tcW w:w="2340" w:type="dxa"/>
          </w:tcPr>
          <w:p w14:paraId="187CAB32" w14:textId="24437A00"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eastAsia="Arial Unicode MS" w:hAnsi="Browallia New" w:cs="Browallia New"/>
              </w:rPr>
              <w:t xml:space="preserve">   </w:t>
            </w:r>
            <w:r w:rsidRPr="002E3B38">
              <w:rPr>
                <w:rFonts w:ascii="Browallia New" w:eastAsia="Arial Unicode MS" w:hAnsi="Browallia New" w:cs="Browallia New"/>
                <w:sz w:val="20"/>
                <w:szCs w:val="20"/>
              </w:rPr>
              <w:t xml:space="preserve">- </w:t>
            </w:r>
            <w:r w:rsidRPr="002E3B38">
              <w:rPr>
                <w:rFonts w:ascii="Browallia New" w:hAnsi="Browallia New" w:cs="Browallia New"/>
                <w:sz w:val="20"/>
                <w:szCs w:val="20"/>
                <w:cs/>
              </w:rPr>
              <w:t>รายได้</w:t>
            </w:r>
            <w:r w:rsidRPr="002E3B38">
              <w:rPr>
                <w:rFonts w:ascii="Browallia New" w:eastAsia="Arial Unicode MS" w:hAnsi="Browallia New" w:cs="Browallia New"/>
                <w:sz w:val="20"/>
                <w:szCs w:val="20"/>
                <w:cs/>
              </w:rPr>
              <w:t>ค้างรับ</w:t>
            </w:r>
          </w:p>
        </w:tc>
        <w:tc>
          <w:tcPr>
            <w:tcW w:w="992" w:type="dxa"/>
            <w:shd w:val="clear" w:color="auto" w:fill="auto"/>
            <w:vAlign w:val="bottom"/>
          </w:tcPr>
          <w:p w14:paraId="01C04ACD" w14:textId="1AD7E522"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14,721,097</w:t>
            </w:r>
          </w:p>
        </w:tc>
        <w:tc>
          <w:tcPr>
            <w:tcW w:w="993" w:type="dxa"/>
            <w:shd w:val="clear" w:color="auto" w:fill="auto"/>
            <w:vAlign w:val="bottom"/>
          </w:tcPr>
          <w:p w14:paraId="49023F56" w14:textId="7795DF4D"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1,014,460</w:t>
            </w:r>
          </w:p>
        </w:tc>
        <w:tc>
          <w:tcPr>
            <w:tcW w:w="1012" w:type="dxa"/>
            <w:shd w:val="clear" w:color="auto" w:fill="auto"/>
            <w:vAlign w:val="bottom"/>
          </w:tcPr>
          <w:p w14:paraId="7644AE2B" w14:textId="325898B2"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10,000,000</w:t>
            </w:r>
          </w:p>
        </w:tc>
        <w:tc>
          <w:tcPr>
            <w:tcW w:w="1053" w:type="dxa"/>
            <w:shd w:val="clear" w:color="auto" w:fill="auto"/>
          </w:tcPr>
          <w:p w14:paraId="43DA95FE" w14:textId="63440105"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33B8FA2E" w14:textId="7C7A5F69"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26" w:type="dxa"/>
            <w:shd w:val="clear" w:color="auto" w:fill="auto"/>
            <w:vAlign w:val="bottom"/>
          </w:tcPr>
          <w:p w14:paraId="5A62866F" w14:textId="436EC900"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25,735,557</w:t>
            </w:r>
          </w:p>
        </w:tc>
      </w:tr>
      <w:tr w:rsidR="00BB2D4B" w:rsidRPr="002E3B38" w14:paraId="5B5CF684" w14:textId="77777777">
        <w:tc>
          <w:tcPr>
            <w:tcW w:w="2340" w:type="dxa"/>
            <w:hideMark/>
          </w:tcPr>
          <w:p w14:paraId="36134308" w14:textId="77777777" w:rsidR="00BB2D4B" w:rsidRPr="002E3B38" w:rsidRDefault="00BB2D4B" w:rsidP="00BB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สินทรัพย์ที่เกิดจากสัญญา</w:t>
            </w:r>
          </w:p>
        </w:tc>
        <w:tc>
          <w:tcPr>
            <w:tcW w:w="992" w:type="dxa"/>
            <w:shd w:val="clear" w:color="auto" w:fill="auto"/>
            <w:vAlign w:val="bottom"/>
          </w:tcPr>
          <w:p w14:paraId="1BFF640C" w14:textId="6951F157"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993" w:type="dxa"/>
            <w:shd w:val="clear" w:color="auto" w:fill="auto"/>
            <w:vAlign w:val="bottom"/>
          </w:tcPr>
          <w:p w14:paraId="2FADE78B" w14:textId="076C1464"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    </w:t>
            </w:r>
          </w:p>
        </w:tc>
        <w:tc>
          <w:tcPr>
            <w:tcW w:w="1012" w:type="dxa"/>
            <w:shd w:val="clear" w:color="auto" w:fill="auto"/>
          </w:tcPr>
          <w:p w14:paraId="3D988867" w14:textId="1A191FEB"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tcPr>
          <w:p w14:paraId="1FB5A725" w14:textId="42E819DF"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16D9F41C" w14:textId="2D0ED210"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26" w:type="dxa"/>
            <w:shd w:val="clear" w:color="auto" w:fill="auto"/>
            <w:vAlign w:val="bottom"/>
          </w:tcPr>
          <w:p w14:paraId="42769C74" w14:textId="0003AC56" w:rsidR="00BB2D4B" w:rsidRPr="002E3B38" w:rsidRDefault="00BB2D4B"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r>
      <w:tr w:rsidR="003F056F" w:rsidRPr="002E3B38" w14:paraId="48E075EE" w14:textId="77777777">
        <w:trPr>
          <w:trHeight w:val="179"/>
        </w:trPr>
        <w:tc>
          <w:tcPr>
            <w:tcW w:w="2340" w:type="dxa"/>
            <w:hideMark/>
          </w:tcPr>
          <w:p w14:paraId="186A00C5" w14:textId="77777777"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ค่าเผื่อผลขาดทุน</w:t>
            </w:r>
          </w:p>
        </w:tc>
        <w:tc>
          <w:tcPr>
            <w:tcW w:w="992" w:type="dxa"/>
            <w:shd w:val="clear" w:color="auto" w:fill="auto"/>
            <w:vAlign w:val="bottom"/>
          </w:tcPr>
          <w:p w14:paraId="35AC3EBD" w14:textId="07A49191"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993" w:type="dxa"/>
            <w:shd w:val="clear" w:color="auto" w:fill="auto"/>
            <w:vAlign w:val="bottom"/>
          </w:tcPr>
          <w:p w14:paraId="2BEFA2D7" w14:textId="7695B336"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    </w:t>
            </w:r>
          </w:p>
        </w:tc>
        <w:tc>
          <w:tcPr>
            <w:tcW w:w="1012" w:type="dxa"/>
            <w:shd w:val="clear" w:color="auto" w:fill="auto"/>
          </w:tcPr>
          <w:p w14:paraId="2346E534" w14:textId="3F552274"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tcPr>
          <w:p w14:paraId="71D3C039" w14:textId="5D355FEB"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63823DB8" w14:textId="2FEEA9F7"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26" w:type="dxa"/>
            <w:shd w:val="clear" w:color="auto" w:fill="auto"/>
            <w:vAlign w:val="bottom"/>
          </w:tcPr>
          <w:p w14:paraId="1686B528" w14:textId="4EF94F6D" w:rsidR="003F056F" w:rsidRPr="002E3B38" w:rsidRDefault="003F056F" w:rsidP="003F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5"/>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r>
    </w:tbl>
    <w:p w14:paraId="473C29D5" w14:textId="77777777" w:rsidR="005F15E0" w:rsidRPr="002E3B38" w:rsidRDefault="005F15E0" w:rsidP="0034731D">
      <w:pPr>
        <w:ind w:left="540"/>
        <w:contextualSpacing/>
        <w:jc w:val="thaiDistribute"/>
        <w:rPr>
          <w:rFonts w:ascii="Browallia New" w:eastAsia="Arial Unicode MS" w:hAnsi="Browallia New" w:cs="Browallia New"/>
          <w:lang w:val="en-GB"/>
        </w:rPr>
      </w:pPr>
    </w:p>
    <w:p w14:paraId="752A5998" w14:textId="77777777" w:rsidR="001E25EA" w:rsidRPr="002E3B38" w:rsidRDefault="001E25EA" w:rsidP="0034731D">
      <w:pPr>
        <w:ind w:left="540"/>
        <w:contextualSpacing/>
        <w:jc w:val="thaiDistribute"/>
        <w:rPr>
          <w:rFonts w:ascii="Browallia New" w:eastAsia="Arial Unicode MS" w:hAnsi="Browallia New" w:cs="Browallia New"/>
          <w:lang w:val="en-GB"/>
        </w:rPr>
      </w:pPr>
    </w:p>
    <w:p w14:paraId="6EFD1404" w14:textId="77777777" w:rsidR="001E25EA" w:rsidRPr="002E3B38" w:rsidRDefault="001E25EA" w:rsidP="0034731D">
      <w:pPr>
        <w:ind w:left="540"/>
        <w:contextualSpacing/>
        <w:jc w:val="thaiDistribute"/>
        <w:rPr>
          <w:rFonts w:ascii="Browallia New" w:eastAsia="Arial Unicode MS" w:hAnsi="Browallia New" w:cs="Browallia New"/>
          <w:lang w:val="en-GB"/>
        </w:rPr>
      </w:pPr>
    </w:p>
    <w:p w14:paraId="5BAFCE80" w14:textId="77777777" w:rsidR="001E25EA" w:rsidRPr="002E3B38" w:rsidRDefault="001E25EA" w:rsidP="0034731D">
      <w:pPr>
        <w:ind w:left="540"/>
        <w:contextualSpacing/>
        <w:jc w:val="thaiDistribute"/>
        <w:rPr>
          <w:rFonts w:ascii="Browallia New" w:eastAsia="Arial Unicode MS" w:hAnsi="Browallia New" w:cs="Browallia New"/>
          <w:lang w:val="en-GB"/>
        </w:rPr>
      </w:pPr>
    </w:p>
    <w:p w14:paraId="771F7109" w14:textId="77777777" w:rsidR="00994134" w:rsidRPr="002E3B38" w:rsidRDefault="00994134" w:rsidP="0034731D">
      <w:pPr>
        <w:ind w:left="540"/>
        <w:contextualSpacing/>
        <w:jc w:val="thaiDistribute"/>
        <w:rPr>
          <w:rFonts w:ascii="Browallia New" w:eastAsia="Arial Unicode MS" w:hAnsi="Browallia New" w:cs="Browallia New"/>
          <w:lang w:val="en-GB"/>
        </w:rPr>
      </w:pPr>
    </w:p>
    <w:p w14:paraId="3566CF1A" w14:textId="77777777" w:rsidR="001E25EA" w:rsidRPr="002E3B38" w:rsidRDefault="001E25EA" w:rsidP="0034731D">
      <w:pPr>
        <w:ind w:left="540"/>
        <w:contextualSpacing/>
        <w:jc w:val="thaiDistribute"/>
        <w:rPr>
          <w:rFonts w:ascii="Browallia New" w:eastAsia="Arial Unicode MS" w:hAnsi="Browallia New" w:cs="Browallia New"/>
          <w:lang w:val="en-GB"/>
        </w:rPr>
      </w:pPr>
    </w:p>
    <w:tbl>
      <w:tblPr>
        <w:tblW w:w="8496" w:type="dxa"/>
        <w:tblInd w:w="900" w:type="dxa"/>
        <w:tblLook w:val="04A0" w:firstRow="1" w:lastRow="0" w:firstColumn="1" w:lastColumn="0" w:noHBand="0" w:noVBand="1"/>
      </w:tblPr>
      <w:tblGrid>
        <w:gridCol w:w="2340"/>
        <w:gridCol w:w="992"/>
        <w:gridCol w:w="993"/>
        <w:gridCol w:w="1003"/>
        <w:gridCol w:w="1053"/>
        <w:gridCol w:w="1080"/>
        <w:gridCol w:w="1035"/>
      </w:tblGrid>
      <w:tr w:rsidR="00BE10E2" w:rsidRPr="002E3B38" w14:paraId="5D4DF12F" w14:textId="77777777" w:rsidTr="00994134">
        <w:tc>
          <w:tcPr>
            <w:tcW w:w="2340" w:type="dxa"/>
          </w:tcPr>
          <w:p w14:paraId="0D8888B9"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6156" w:type="dxa"/>
            <w:gridSpan w:val="6"/>
            <w:hideMark/>
          </w:tcPr>
          <w:p w14:paraId="49F1D38F" w14:textId="02CB574D" w:rsidR="00BE10E2" w:rsidRPr="002E3B38" w:rsidRDefault="00BE10E2"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napToGrid w:val="0"/>
                <w:sz w:val="20"/>
                <w:szCs w:val="20"/>
                <w:lang w:eastAsia="th-TH"/>
              </w:rPr>
              <w:t>(</w:t>
            </w:r>
            <w:proofErr w:type="gramStart"/>
            <w:r w:rsidRPr="002E3B38">
              <w:rPr>
                <w:rFonts w:ascii="Browallia New" w:hAnsi="Browallia New" w:cs="Browallia New"/>
                <w:snapToGrid w:val="0"/>
                <w:sz w:val="20"/>
                <w:szCs w:val="20"/>
                <w:cs/>
                <w:lang w:eastAsia="th-TH"/>
              </w:rPr>
              <w:t>หน่วย</w:t>
            </w:r>
            <w:r w:rsidRPr="002E3B38">
              <w:rPr>
                <w:rFonts w:ascii="Browallia New" w:hAnsi="Browallia New" w:cs="Browallia New"/>
                <w:snapToGrid w:val="0"/>
                <w:sz w:val="20"/>
                <w:szCs w:val="20"/>
                <w:lang w:eastAsia="th-TH"/>
              </w:rPr>
              <w:t xml:space="preserve"> :</w:t>
            </w:r>
            <w:proofErr w:type="gramEnd"/>
            <w:r w:rsidRPr="002E3B38">
              <w:rPr>
                <w:rFonts w:ascii="Browallia New" w:hAnsi="Browallia New" w:cs="Browallia New"/>
                <w:snapToGrid w:val="0"/>
                <w:sz w:val="20"/>
                <w:szCs w:val="20"/>
                <w:lang w:eastAsia="th-TH"/>
              </w:rPr>
              <w:t xml:space="preserve"> </w:t>
            </w:r>
            <w:r w:rsidRPr="002E3B38">
              <w:rPr>
                <w:rFonts w:ascii="Browallia New" w:hAnsi="Browallia New" w:cs="Browallia New"/>
                <w:snapToGrid w:val="0"/>
                <w:sz w:val="20"/>
                <w:szCs w:val="20"/>
                <w:cs/>
                <w:lang w:eastAsia="th-TH"/>
              </w:rPr>
              <w:t>บาท)</w:t>
            </w:r>
          </w:p>
        </w:tc>
      </w:tr>
      <w:tr w:rsidR="00BE10E2" w:rsidRPr="002E3B38" w14:paraId="3D48BC09" w14:textId="77777777" w:rsidTr="00994134">
        <w:tc>
          <w:tcPr>
            <w:tcW w:w="2340" w:type="dxa"/>
          </w:tcPr>
          <w:p w14:paraId="122A88EB"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04D367FB" w14:textId="06B714DC" w:rsidR="00BE10E2" w:rsidRPr="002E3B38" w:rsidRDefault="00BE1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งบการเงินเฉพาะ</w:t>
            </w:r>
            <w:r w:rsidR="00D9382F" w:rsidRPr="002E3B38">
              <w:rPr>
                <w:rFonts w:ascii="Browallia New" w:hAnsi="Browallia New" w:cs="Browallia New"/>
                <w:sz w:val="20"/>
                <w:szCs w:val="20"/>
                <w:cs/>
              </w:rPr>
              <w:t>บริษัท</w:t>
            </w:r>
          </w:p>
        </w:tc>
      </w:tr>
      <w:tr w:rsidR="00446395" w:rsidRPr="002E3B38" w14:paraId="51AD4CB3" w14:textId="77777777" w:rsidTr="00994134">
        <w:tc>
          <w:tcPr>
            <w:tcW w:w="2340" w:type="dxa"/>
          </w:tcPr>
          <w:p w14:paraId="059AA7AA" w14:textId="77777777" w:rsidR="00446395" w:rsidRPr="002E3B38" w:rsidRDefault="00446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6156" w:type="dxa"/>
            <w:gridSpan w:val="6"/>
          </w:tcPr>
          <w:p w14:paraId="191EE7BF" w14:textId="052E5C93" w:rsidR="00446395" w:rsidRPr="002E3B38" w:rsidRDefault="004463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2566</w:t>
            </w:r>
          </w:p>
        </w:tc>
      </w:tr>
      <w:tr w:rsidR="00BE10E2" w:rsidRPr="002E3B38" w14:paraId="3CBD43E4" w14:textId="77777777" w:rsidTr="00994134">
        <w:tc>
          <w:tcPr>
            <w:tcW w:w="2340" w:type="dxa"/>
            <w:vAlign w:val="bottom"/>
          </w:tcPr>
          <w:p w14:paraId="2EFAB784" w14:textId="385F9E75"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vAlign w:val="bottom"/>
            <w:hideMark/>
          </w:tcPr>
          <w:p w14:paraId="635F1AFE"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cs/>
              </w:rPr>
              <w:t>ยังไม่ถึง</w:t>
            </w:r>
          </w:p>
          <w:p w14:paraId="529B6C85"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cs/>
              </w:rPr>
              <w:t>กำหนดชำระ</w:t>
            </w:r>
          </w:p>
        </w:tc>
        <w:tc>
          <w:tcPr>
            <w:tcW w:w="993" w:type="dxa"/>
            <w:vAlign w:val="bottom"/>
            <w:hideMark/>
          </w:tcPr>
          <w:p w14:paraId="2F9F19E3"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cs/>
              </w:rPr>
              <w:t>ไม่เกิน</w:t>
            </w:r>
          </w:p>
          <w:p w14:paraId="05B0DEB4"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9"/>
              </w:tabs>
              <w:spacing w:line="240" w:lineRule="auto"/>
              <w:ind w:right="-72"/>
              <w:jc w:val="center"/>
              <w:rPr>
                <w:rFonts w:ascii="Browallia New" w:hAnsi="Browallia New" w:cs="Browallia New"/>
                <w:sz w:val="20"/>
                <w:szCs w:val="20"/>
                <w:cs/>
              </w:rPr>
            </w:pPr>
            <w:r w:rsidRPr="002E3B38">
              <w:rPr>
                <w:rFonts w:ascii="Browallia New" w:hAnsi="Browallia New" w:cs="Browallia New"/>
                <w:sz w:val="20"/>
                <w:szCs w:val="20"/>
              </w:rPr>
              <w:t>3</w:t>
            </w:r>
            <w:r w:rsidRPr="002E3B38">
              <w:rPr>
                <w:rFonts w:ascii="Browallia New" w:hAnsi="Browallia New" w:cs="Browallia New"/>
                <w:sz w:val="20"/>
                <w:szCs w:val="20"/>
                <w:cs/>
              </w:rPr>
              <w:t>เดือน</w:t>
            </w:r>
          </w:p>
        </w:tc>
        <w:tc>
          <w:tcPr>
            <w:tcW w:w="1003" w:type="dxa"/>
            <w:vAlign w:val="bottom"/>
            <w:hideMark/>
          </w:tcPr>
          <w:p w14:paraId="6D5C4C92"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cs/>
              </w:rPr>
            </w:pPr>
            <w:r w:rsidRPr="002E3B38">
              <w:rPr>
                <w:rFonts w:ascii="Browallia New" w:hAnsi="Browallia New" w:cs="Browallia New"/>
                <w:sz w:val="20"/>
                <w:szCs w:val="20"/>
                <w:cs/>
              </w:rPr>
              <w:t>ระหว่าง</w:t>
            </w:r>
          </w:p>
          <w:p w14:paraId="08F26B30"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rPr>
              <w:t>3</w:t>
            </w:r>
            <w:r w:rsidRPr="002E3B38">
              <w:rPr>
                <w:rFonts w:ascii="Browallia New" w:hAnsi="Browallia New" w:cs="Browallia New"/>
                <w:sz w:val="20"/>
                <w:szCs w:val="20"/>
                <w:cs/>
              </w:rPr>
              <w:t xml:space="preserve"> -</w:t>
            </w:r>
            <w:r w:rsidRPr="002E3B38">
              <w:rPr>
                <w:rFonts w:ascii="Browallia New" w:hAnsi="Browallia New" w:cs="Browallia New"/>
                <w:sz w:val="20"/>
                <w:szCs w:val="20"/>
              </w:rPr>
              <w:t xml:space="preserve"> 6</w:t>
            </w:r>
            <w:r w:rsidRPr="002E3B38">
              <w:rPr>
                <w:rFonts w:ascii="Browallia New" w:hAnsi="Browallia New" w:cs="Browallia New"/>
                <w:sz w:val="20"/>
                <w:szCs w:val="20"/>
                <w:cs/>
              </w:rPr>
              <w:t xml:space="preserve"> เดือน</w:t>
            </w:r>
          </w:p>
        </w:tc>
        <w:tc>
          <w:tcPr>
            <w:tcW w:w="1053" w:type="dxa"/>
            <w:vAlign w:val="bottom"/>
            <w:hideMark/>
          </w:tcPr>
          <w:p w14:paraId="5706C483"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cs/>
              </w:rPr>
              <w:t>ระหว่าง</w:t>
            </w:r>
          </w:p>
          <w:p w14:paraId="39ADB8A5"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rPr>
              <w:t xml:space="preserve">6 </w:t>
            </w:r>
            <w:r w:rsidRPr="002E3B38">
              <w:rPr>
                <w:rFonts w:ascii="Browallia New" w:hAnsi="Browallia New" w:cs="Browallia New"/>
                <w:sz w:val="20"/>
                <w:szCs w:val="20"/>
                <w:cs/>
              </w:rPr>
              <w:t>-</w:t>
            </w:r>
            <w:r w:rsidRPr="002E3B38">
              <w:rPr>
                <w:rFonts w:ascii="Browallia New" w:hAnsi="Browallia New" w:cs="Browallia New"/>
                <w:sz w:val="20"/>
                <w:szCs w:val="20"/>
              </w:rPr>
              <w:t xml:space="preserve"> 12</w:t>
            </w:r>
            <w:r w:rsidRPr="002E3B38">
              <w:rPr>
                <w:rFonts w:ascii="Browallia New" w:hAnsi="Browallia New" w:cs="Browallia New"/>
                <w:sz w:val="20"/>
                <w:szCs w:val="20"/>
                <w:cs/>
              </w:rPr>
              <w:t xml:space="preserve"> เดือน</w:t>
            </w:r>
          </w:p>
        </w:tc>
        <w:tc>
          <w:tcPr>
            <w:tcW w:w="1080" w:type="dxa"/>
            <w:hideMark/>
          </w:tcPr>
          <w:p w14:paraId="589170B9"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cs/>
              </w:rPr>
              <w:t>เกินกว่า</w:t>
            </w:r>
          </w:p>
          <w:p w14:paraId="5E9E60CB"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9"/>
              </w:tabs>
              <w:spacing w:line="240" w:lineRule="auto"/>
              <w:ind w:right="-72"/>
              <w:jc w:val="center"/>
              <w:rPr>
                <w:rFonts w:ascii="Browallia New" w:hAnsi="Browallia New" w:cs="Browallia New"/>
                <w:sz w:val="20"/>
                <w:szCs w:val="20"/>
              </w:rPr>
            </w:pPr>
            <w:r w:rsidRPr="002E3B38">
              <w:rPr>
                <w:rFonts w:ascii="Browallia New" w:hAnsi="Browallia New" w:cs="Browallia New"/>
                <w:sz w:val="20"/>
                <w:szCs w:val="20"/>
              </w:rPr>
              <w:t>12</w:t>
            </w:r>
            <w:r w:rsidRPr="002E3B38">
              <w:rPr>
                <w:rFonts w:ascii="Browallia New" w:hAnsi="Browallia New" w:cs="Browallia New"/>
                <w:sz w:val="20"/>
                <w:szCs w:val="20"/>
                <w:cs/>
              </w:rPr>
              <w:t xml:space="preserve"> เดือน</w:t>
            </w:r>
          </w:p>
        </w:tc>
        <w:tc>
          <w:tcPr>
            <w:tcW w:w="1035" w:type="dxa"/>
            <w:vAlign w:val="bottom"/>
            <w:hideMark/>
          </w:tcPr>
          <w:p w14:paraId="7CF421AF" w14:textId="77777777" w:rsidR="00BE10E2" w:rsidRPr="002E3B38" w:rsidRDefault="00BE10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39"/>
              </w:tabs>
              <w:spacing w:line="240" w:lineRule="auto"/>
              <w:ind w:right="-72"/>
              <w:jc w:val="center"/>
              <w:rPr>
                <w:rFonts w:ascii="Browallia New" w:hAnsi="Browallia New" w:cs="Browallia New"/>
                <w:sz w:val="20"/>
                <w:szCs w:val="20"/>
                <w:cs/>
              </w:rPr>
            </w:pPr>
            <w:r w:rsidRPr="002E3B38">
              <w:rPr>
                <w:rFonts w:ascii="Browallia New" w:hAnsi="Browallia New" w:cs="Browallia New"/>
                <w:sz w:val="20"/>
                <w:szCs w:val="20"/>
                <w:cs/>
              </w:rPr>
              <w:t>รวม</w:t>
            </w:r>
          </w:p>
        </w:tc>
      </w:tr>
      <w:tr w:rsidR="00BE10E2" w:rsidRPr="002E3B38" w14:paraId="2911900B" w14:textId="77777777" w:rsidTr="00994134">
        <w:tc>
          <w:tcPr>
            <w:tcW w:w="2340" w:type="dxa"/>
          </w:tcPr>
          <w:p w14:paraId="43E24B7C"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p>
        </w:tc>
        <w:tc>
          <w:tcPr>
            <w:tcW w:w="992" w:type="dxa"/>
            <w:shd w:val="clear" w:color="auto" w:fill="auto"/>
            <w:vAlign w:val="bottom"/>
          </w:tcPr>
          <w:p w14:paraId="5B769CBA"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shd w:val="clear" w:color="auto" w:fill="auto"/>
            <w:vAlign w:val="bottom"/>
          </w:tcPr>
          <w:p w14:paraId="70676CC0"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03" w:type="dxa"/>
            <w:shd w:val="clear" w:color="auto" w:fill="auto"/>
            <w:vAlign w:val="bottom"/>
          </w:tcPr>
          <w:p w14:paraId="4AC3F224"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shd w:val="clear" w:color="auto" w:fill="auto"/>
            <w:vAlign w:val="bottom"/>
          </w:tcPr>
          <w:p w14:paraId="5A2D3A99"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shd w:val="clear" w:color="auto" w:fill="auto"/>
            <w:vAlign w:val="bottom"/>
          </w:tcPr>
          <w:p w14:paraId="142DF286"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35" w:type="dxa"/>
            <w:shd w:val="clear" w:color="auto" w:fill="auto"/>
          </w:tcPr>
          <w:p w14:paraId="41BDCA95"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BE10E2" w:rsidRPr="002E3B38" w14:paraId="2F6ADF15" w14:textId="77777777" w:rsidTr="00994134">
        <w:tc>
          <w:tcPr>
            <w:tcW w:w="2340" w:type="dxa"/>
          </w:tcPr>
          <w:p w14:paraId="21CFCEA3"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มูลค่าตามบัญชีขั้นต้น</w:t>
            </w:r>
          </w:p>
        </w:tc>
        <w:tc>
          <w:tcPr>
            <w:tcW w:w="992" w:type="dxa"/>
            <w:shd w:val="clear" w:color="auto" w:fill="auto"/>
            <w:vAlign w:val="bottom"/>
          </w:tcPr>
          <w:p w14:paraId="3C37187C"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993" w:type="dxa"/>
            <w:shd w:val="clear" w:color="auto" w:fill="auto"/>
            <w:vAlign w:val="bottom"/>
          </w:tcPr>
          <w:p w14:paraId="28B31BA6"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cs/>
              </w:rPr>
            </w:pPr>
          </w:p>
        </w:tc>
        <w:tc>
          <w:tcPr>
            <w:tcW w:w="1003" w:type="dxa"/>
            <w:shd w:val="clear" w:color="auto" w:fill="auto"/>
            <w:vAlign w:val="bottom"/>
          </w:tcPr>
          <w:p w14:paraId="7A387788"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53" w:type="dxa"/>
            <w:shd w:val="clear" w:color="auto" w:fill="auto"/>
            <w:vAlign w:val="bottom"/>
          </w:tcPr>
          <w:p w14:paraId="634EA081"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80" w:type="dxa"/>
            <w:shd w:val="clear" w:color="auto" w:fill="auto"/>
            <w:vAlign w:val="bottom"/>
          </w:tcPr>
          <w:p w14:paraId="5A7057B1"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c>
          <w:tcPr>
            <w:tcW w:w="1035" w:type="dxa"/>
            <w:shd w:val="clear" w:color="auto" w:fill="auto"/>
            <w:vAlign w:val="bottom"/>
          </w:tcPr>
          <w:p w14:paraId="22E1118C" w14:textId="77777777" w:rsidR="00BE10E2" w:rsidRPr="002E3B38" w:rsidRDefault="00BE10E2">
            <w:pPr>
              <w:pStyle w:val="BlockText"/>
              <w:tabs>
                <w:tab w:val="left" w:pos="540"/>
                <w:tab w:val="decimal" w:pos="939"/>
              </w:tabs>
              <w:ind w:left="0" w:right="-72"/>
              <w:jc w:val="left"/>
              <w:rPr>
                <w:rFonts w:ascii="Browallia New" w:eastAsia="Times New Roman" w:hAnsi="Browallia New" w:cs="Browallia New"/>
                <w:color w:val="auto"/>
                <w:sz w:val="20"/>
                <w:szCs w:val="20"/>
              </w:rPr>
            </w:pPr>
          </w:p>
        </w:tc>
      </w:tr>
      <w:tr w:rsidR="00BE10E2" w:rsidRPr="002E3B38" w14:paraId="565A2767" w14:textId="77777777" w:rsidTr="00994134">
        <w:tc>
          <w:tcPr>
            <w:tcW w:w="2340" w:type="dxa"/>
          </w:tcPr>
          <w:p w14:paraId="31FCFD73"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กิจการอื่น</w:t>
            </w:r>
          </w:p>
        </w:tc>
        <w:tc>
          <w:tcPr>
            <w:tcW w:w="992" w:type="dxa"/>
            <w:shd w:val="clear" w:color="auto" w:fill="auto"/>
            <w:vAlign w:val="bottom"/>
          </w:tcPr>
          <w:p w14:paraId="5193EFEE"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4,783,608</w:t>
            </w:r>
          </w:p>
        </w:tc>
        <w:tc>
          <w:tcPr>
            <w:tcW w:w="993" w:type="dxa"/>
            <w:shd w:val="clear" w:color="auto" w:fill="auto"/>
            <w:vAlign w:val="bottom"/>
          </w:tcPr>
          <w:p w14:paraId="33685E6B"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7,529,854</w:t>
            </w:r>
          </w:p>
        </w:tc>
        <w:tc>
          <w:tcPr>
            <w:tcW w:w="1003" w:type="dxa"/>
            <w:shd w:val="clear" w:color="auto" w:fill="auto"/>
            <w:vAlign w:val="bottom"/>
          </w:tcPr>
          <w:p w14:paraId="45FB0A5C"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1,125,723</w:t>
            </w:r>
          </w:p>
        </w:tc>
        <w:tc>
          <w:tcPr>
            <w:tcW w:w="1053" w:type="dxa"/>
            <w:shd w:val="clear" w:color="auto" w:fill="auto"/>
            <w:vAlign w:val="bottom"/>
          </w:tcPr>
          <w:p w14:paraId="4AC93CF2"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2,356,825</w:t>
            </w:r>
          </w:p>
        </w:tc>
        <w:tc>
          <w:tcPr>
            <w:tcW w:w="1080" w:type="dxa"/>
            <w:shd w:val="clear" w:color="auto" w:fill="auto"/>
            <w:vAlign w:val="bottom"/>
          </w:tcPr>
          <w:p w14:paraId="2533DB5E"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239,825</w:t>
            </w:r>
          </w:p>
        </w:tc>
        <w:tc>
          <w:tcPr>
            <w:tcW w:w="1035" w:type="dxa"/>
            <w:shd w:val="clear" w:color="auto" w:fill="auto"/>
            <w:vAlign w:val="bottom"/>
          </w:tcPr>
          <w:p w14:paraId="51737B9D"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16,035,835</w:t>
            </w:r>
          </w:p>
        </w:tc>
      </w:tr>
      <w:tr w:rsidR="00BE10E2" w:rsidRPr="002E3B38" w14:paraId="40E59CF8" w14:textId="77777777" w:rsidTr="003901E4">
        <w:tc>
          <w:tcPr>
            <w:tcW w:w="2340" w:type="dxa"/>
          </w:tcPr>
          <w:p w14:paraId="042BBC51" w14:textId="77777777" w:rsidR="003901E4" w:rsidRPr="002E3B38" w:rsidRDefault="00BE10E2" w:rsidP="0039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w:t>
            </w:r>
            <w:r w:rsidR="003901E4" w:rsidRPr="002E3B38">
              <w:rPr>
                <w:rFonts w:ascii="Browallia New" w:hAnsi="Browallia New" w:cs="Browallia New"/>
                <w:sz w:val="20"/>
                <w:szCs w:val="20"/>
              </w:rPr>
              <w:t xml:space="preserve">   - </w:t>
            </w:r>
            <w:r w:rsidR="003901E4" w:rsidRPr="002E3B38">
              <w:rPr>
                <w:rFonts w:ascii="Browallia New" w:hAnsi="Browallia New" w:cs="Browallia New"/>
                <w:sz w:val="20"/>
                <w:szCs w:val="20"/>
                <w:cs/>
              </w:rPr>
              <w:t>ลูกหนี้การค้า</w:t>
            </w:r>
            <w:r w:rsidR="003901E4" w:rsidRPr="002E3B38">
              <w:rPr>
                <w:rFonts w:ascii="Browallia New" w:hAnsi="Browallia New" w:cs="Browallia New"/>
                <w:sz w:val="20"/>
                <w:szCs w:val="20"/>
              </w:rPr>
              <w:t xml:space="preserve"> - </w:t>
            </w:r>
            <w:r w:rsidR="003901E4" w:rsidRPr="002E3B38">
              <w:rPr>
                <w:rFonts w:ascii="Browallia New" w:hAnsi="Browallia New" w:cs="Browallia New"/>
                <w:sz w:val="20"/>
                <w:szCs w:val="20"/>
                <w:cs/>
              </w:rPr>
              <w:t xml:space="preserve">กิจการที่ </w:t>
            </w:r>
          </w:p>
          <w:p w14:paraId="5BA66D70" w14:textId="1CE41C76" w:rsidR="00BE10E2" w:rsidRPr="002E3B38" w:rsidRDefault="003901E4" w:rsidP="0039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เกี่ยวข้องกัน</w:t>
            </w:r>
          </w:p>
        </w:tc>
        <w:tc>
          <w:tcPr>
            <w:tcW w:w="992" w:type="dxa"/>
            <w:shd w:val="clear" w:color="auto" w:fill="auto"/>
            <w:vAlign w:val="bottom"/>
          </w:tcPr>
          <w:p w14:paraId="1AC1456B"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158,547,739</w:t>
            </w:r>
          </w:p>
        </w:tc>
        <w:tc>
          <w:tcPr>
            <w:tcW w:w="993" w:type="dxa"/>
            <w:shd w:val="clear" w:color="auto" w:fill="auto"/>
            <w:vAlign w:val="bottom"/>
          </w:tcPr>
          <w:p w14:paraId="0390EAA6"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146,924,677</w:t>
            </w:r>
          </w:p>
        </w:tc>
        <w:tc>
          <w:tcPr>
            <w:tcW w:w="1003" w:type="dxa"/>
            <w:shd w:val="clear" w:color="auto" w:fill="auto"/>
            <w:vAlign w:val="bottom"/>
          </w:tcPr>
          <w:p w14:paraId="69868E6F"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97,914,462</w:t>
            </w:r>
          </w:p>
        </w:tc>
        <w:tc>
          <w:tcPr>
            <w:tcW w:w="1053" w:type="dxa"/>
            <w:shd w:val="clear" w:color="auto" w:fill="auto"/>
            <w:vAlign w:val="bottom"/>
          </w:tcPr>
          <w:p w14:paraId="6A133800"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203,157,042</w:t>
            </w:r>
          </w:p>
        </w:tc>
        <w:tc>
          <w:tcPr>
            <w:tcW w:w="1080" w:type="dxa"/>
            <w:shd w:val="clear" w:color="auto" w:fill="auto"/>
            <w:vAlign w:val="bottom"/>
          </w:tcPr>
          <w:p w14:paraId="7E58459E" w14:textId="77777777" w:rsidR="00BE10E2" w:rsidRPr="002E3B38" w:rsidRDefault="00BE10E2" w:rsidP="0039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7,308,922</w:t>
            </w:r>
          </w:p>
        </w:tc>
        <w:tc>
          <w:tcPr>
            <w:tcW w:w="1035" w:type="dxa"/>
            <w:shd w:val="clear" w:color="auto" w:fill="auto"/>
            <w:vAlign w:val="bottom"/>
          </w:tcPr>
          <w:p w14:paraId="1B73B4A3"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613,852,842</w:t>
            </w:r>
          </w:p>
        </w:tc>
      </w:tr>
      <w:tr w:rsidR="00BE10E2" w:rsidRPr="002E3B38" w14:paraId="4C74663D" w14:textId="77777777" w:rsidTr="00994134">
        <w:tc>
          <w:tcPr>
            <w:tcW w:w="2340" w:type="dxa"/>
          </w:tcPr>
          <w:p w14:paraId="43C3A212" w14:textId="77777777" w:rsidR="00BE10E2" w:rsidRPr="002E3B38" w:rsidRDefault="00BE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eastAsia="Arial Unicode MS" w:hAnsi="Browallia New" w:cs="Browallia New"/>
              </w:rPr>
              <w:t xml:space="preserve">   </w:t>
            </w:r>
            <w:r w:rsidRPr="002E3B38">
              <w:rPr>
                <w:rFonts w:ascii="Browallia New" w:eastAsia="Arial Unicode MS" w:hAnsi="Browallia New" w:cs="Browallia New"/>
                <w:sz w:val="20"/>
                <w:szCs w:val="20"/>
              </w:rPr>
              <w:t xml:space="preserve">- </w:t>
            </w:r>
            <w:r w:rsidRPr="002E3B38">
              <w:rPr>
                <w:rFonts w:ascii="Browallia New" w:hAnsi="Browallia New" w:cs="Browallia New"/>
                <w:sz w:val="20"/>
                <w:szCs w:val="20"/>
                <w:cs/>
              </w:rPr>
              <w:t>รายได้</w:t>
            </w:r>
            <w:r w:rsidRPr="002E3B38">
              <w:rPr>
                <w:rFonts w:ascii="Browallia New" w:eastAsia="Arial Unicode MS" w:hAnsi="Browallia New" w:cs="Browallia New"/>
                <w:sz w:val="20"/>
                <w:szCs w:val="20"/>
                <w:cs/>
              </w:rPr>
              <w:t>ค้างรับ</w:t>
            </w:r>
          </w:p>
        </w:tc>
        <w:tc>
          <w:tcPr>
            <w:tcW w:w="992" w:type="dxa"/>
            <w:shd w:val="clear" w:color="auto" w:fill="auto"/>
            <w:vAlign w:val="bottom"/>
          </w:tcPr>
          <w:p w14:paraId="432D6D6C"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12,710,176</w:t>
            </w:r>
          </w:p>
        </w:tc>
        <w:tc>
          <w:tcPr>
            <w:tcW w:w="993" w:type="dxa"/>
            <w:shd w:val="clear" w:color="auto" w:fill="auto"/>
            <w:vAlign w:val="bottom"/>
          </w:tcPr>
          <w:p w14:paraId="40CB9CC1"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794,893</w:t>
            </w:r>
          </w:p>
        </w:tc>
        <w:tc>
          <w:tcPr>
            <w:tcW w:w="1003" w:type="dxa"/>
            <w:shd w:val="clear" w:color="auto" w:fill="auto"/>
            <w:vAlign w:val="bottom"/>
          </w:tcPr>
          <w:p w14:paraId="5E496DC1"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42,857</w:t>
            </w:r>
          </w:p>
        </w:tc>
        <w:tc>
          <w:tcPr>
            <w:tcW w:w="1053" w:type="dxa"/>
            <w:shd w:val="clear" w:color="auto" w:fill="auto"/>
            <w:vAlign w:val="bottom"/>
          </w:tcPr>
          <w:p w14:paraId="4204768E" w14:textId="216F1793" w:rsidR="00BE10E2" w:rsidRPr="002E3B38" w:rsidRDefault="006F30CF"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4044FF93"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3,846,438</w:t>
            </w:r>
          </w:p>
        </w:tc>
        <w:tc>
          <w:tcPr>
            <w:tcW w:w="1035" w:type="dxa"/>
            <w:shd w:val="clear" w:color="auto" w:fill="auto"/>
            <w:vAlign w:val="bottom"/>
          </w:tcPr>
          <w:p w14:paraId="320D8A03" w14:textId="77777777" w:rsidR="00BE10E2" w:rsidRPr="002E3B38" w:rsidRDefault="00BE10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17,394,364</w:t>
            </w:r>
          </w:p>
        </w:tc>
      </w:tr>
      <w:tr w:rsidR="006F30CF" w:rsidRPr="002E3B38" w14:paraId="1983378F" w14:textId="77777777" w:rsidTr="00994134">
        <w:tc>
          <w:tcPr>
            <w:tcW w:w="2340" w:type="dxa"/>
            <w:hideMark/>
          </w:tcPr>
          <w:p w14:paraId="28830123" w14:textId="77777777" w:rsidR="006F30CF" w:rsidRPr="002E3B38" w:rsidRDefault="006F30CF" w:rsidP="006F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 </w:t>
            </w:r>
            <w:r w:rsidRPr="002E3B38">
              <w:rPr>
                <w:rFonts w:ascii="Browallia New" w:hAnsi="Browallia New" w:cs="Browallia New"/>
                <w:sz w:val="20"/>
                <w:szCs w:val="20"/>
                <w:cs/>
              </w:rPr>
              <w:t>สินทรัพย์ที่เกิดจากสัญญา</w:t>
            </w:r>
          </w:p>
        </w:tc>
        <w:tc>
          <w:tcPr>
            <w:tcW w:w="992" w:type="dxa"/>
            <w:shd w:val="clear" w:color="auto" w:fill="auto"/>
            <w:vAlign w:val="bottom"/>
          </w:tcPr>
          <w:p w14:paraId="44CF606D" w14:textId="77777777"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3,256,503</w:t>
            </w:r>
          </w:p>
        </w:tc>
        <w:tc>
          <w:tcPr>
            <w:tcW w:w="993" w:type="dxa"/>
            <w:shd w:val="clear" w:color="auto" w:fill="auto"/>
            <w:vAlign w:val="bottom"/>
          </w:tcPr>
          <w:p w14:paraId="62B2FEBA" w14:textId="212FCA28"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    </w:t>
            </w:r>
          </w:p>
        </w:tc>
        <w:tc>
          <w:tcPr>
            <w:tcW w:w="1003" w:type="dxa"/>
            <w:shd w:val="clear" w:color="auto" w:fill="auto"/>
          </w:tcPr>
          <w:p w14:paraId="07E30A34" w14:textId="416B16B4"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vAlign w:val="bottom"/>
          </w:tcPr>
          <w:p w14:paraId="2C0B1E32" w14:textId="4452DDBE"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tcPr>
          <w:p w14:paraId="41922B92" w14:textId="0DFBB244"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      </w:t>
            </w:r>
          </w:p>
        </w:tc>
        <w:tc>
          <w:tcPr>
            <w:tcW w:w="1035" w:type="dxa"/>
            <w:shd w:val="clear" w:color="auto" w:fill="auto"/>
            <w:vAlign w:val="bottom"/>
          </w:tcPr>
          <w:p w14:paraId="1F9E5DDA" w14:textId="77777777"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3,256,503</w:t>
            </w:r>
          </w:p>
        </w:tc>
      </w:tr>
      <w:tr w:rsidR="006F30CF" w:rsidRPr="002E3B38" w14:paraId="6EBA24BC" w14:textId="77777777" w:rsidTr="00994134">
        <w:trPr>
          <w:trHeight w:val="179"/>
        </w:trPr>
        <w:tc>
          <w:tcPr>
            <w:tcW w:w="2340" w:type="dxa"/>
            <w:hideMark/>
          </w:tcPr>
          <w:p w14:paraId="59F727BD" w14:textId="77777777" w:rsidR="006F30CF" w:rsidRPr="002E3B38" w:rsidRDefault="006F30CF" w:rsidP="006F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ค่าเผื่อผลขาดทุน</w:t>
            </w:r>
          </w:p>
        </w:tc>
        <w:tc>
          <w:tcPr>
            <w:tcW w:w="992" w:type="dxa"/>
            <w:shd w:val="clear" w:color="auto" w:fill="auto"/>
            <w:vAlign w:val="bottom"/>
          </w:tcPr>
          <w:p w14:paraId="79BC5FBD" w14:textId="147CD77E"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993" w:type="dxa"/>
            <w:shd w:val="clear" w:color="auto" w:fill="auto"/>
            <w:vAlign w:val="bottom"/>
          </w:tcPr>
          <w:p w14:paraId="4AB1CCF2" w14:textId="1463B2F3"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lang w:val="en-GB"/>
              </w:rPr>
              <w:t xml:space="preserve">       -    </w:t>
            </w:r>
          </w:p>
        </w:tc>
        <w:tc>
          <w:tcPr>
            <w:tcW w:w="1003" w:type="dxa"/>
            <w:shd w:val="clear" w:color="auto" w:fill="auto"/>
          </w:tcPr>
          <w:p w14:paraId="22104059" w14:textId="4FD4D444"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53" w:type="dxa"/>
            <w:shd w:val="clear" w:color="auto" w:fill="auto"/>
            <w:vAlign w:val="bottom"/>
          </w:tcPr>
          <w:p w14:paraId="64816767" w14:textId="32E01330"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080" w:type="dxa"/>
            <w:shd w:val="clear" w:color="auto" w:fill="auto"/>
            <w:vAlign w:val="bottom"/>
          </w:tcPr>
          <w:p w14:paraId="5368C8C9" w14:textId="77777777"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(234)</w:t>
            </w:r>
          </w:p>
        </w:tc>
        <w:tc>
          <w:tcPr>
            <w:tcW w:w="1035" w:type="dxa"/>
            <w:shd w:val="clear" w:color="auto" w:fill="auto"/>
            <w:vAlign w:val="bottom"/>
          </w:tcPr>
          <w:p w14:paraId="75EBB636" w14:textId="77777777" w:rsidR="006F30CF" w:rsidRPr="002E3B38" w:rsidRDefault="006F30CF" w:rsidP="0020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(234)</w:t>
            </w:r>
          </w:p>
        </w:tc>
      </w:tr>
    </w:tbl>
    <w:p w14:paraId="2C5CE509" w14:textId="77777777" w:rsidR="001E25EA" w:rsidRPr="002E3B38" w:rsidRDefault="001E25EA" w:rsidP="002B2427">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p>
    <w:p w14:paraId="248EB809" w14:textId="13157ABE" w:rsidR="002B2427" w:rsidRPr="002E3B38" w:rsidRDefault="002B2427" w:rsidP="002B2427">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รายการกระทบยอดค่าเผื่อผลขาดทุนที่คาดว่าจะเกิดขึ้นสำหรับลูกหนี้สำหรับปีสิ้นสุดวันที่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ธันวาคม </w:t>
      </w:r>
      <w:r w:rsidR="003979A2" w:rsidRPr="002E3B38">
        <w:rPr>
          <w:rFonts w:ascii="Browallia New" w:eastAsia="Arial Unicode MS" w:hAnsi="Browallia New" w:cs="Browallia New"/>
          <w:sz w:val="28"/>
          <w:szCs w:val="28"/>
        </w:rPr>
        <w:t xml:space="preserve">2567 </w:t>
      </w:r>
      <w:r w:rsidR="003979A2" w:rsidRPr="002E3B38">
        <w:rPr>
          <w:rFonts w:ascii="Browallia New" w:eastAsia="Arial Unicode MS" w:hAnsi="Browallia New" w:cs="Browallia New"/>
          <w:sz w:val="28"/>
          <w:szCs w:val="28"/>
          <w:cs/>
        </w:rPr>
        <w:t xml:space="preserve">และ </w:t>
      </w:r>
      <w:r w:rsidR="003979A2" w:rsidRPr="002E3B38">
        <w:rPr>
          <w:rFonts w:ascii="Browallia New" w:eastAsia="Arial Unicode MS" w:hAnsi="Browallia New" w:cs="Browallia New"/>
          <w:sz w:val="28"/>
          <w:szCs w:val="28"/>
        </w:rPr>
        <w:t xml:space="preserve">2566 </w:t>
      </w:r>
      <w:r w:rsidRPr="002E3B38">
        <w:rPr>
          <w:rFonts w:ascii="Browallia New" w:eastAsia="Arial Unicode MS" w:hAnsi="Browallia New" w:cs="Browallia New"/>
          <w:sz w:val="28"/>
          <w:szCs w:val="28"/>
          <w:cs/>
        </w:rPr>
        <w:t>มีดังนี้</w:t>
      </w:r>
    </w:p>
    <w:p w14:paraId="1236E5B9" w14:textId="77777777" w:rsidR="002B2427" w:rsidRPr="002E3B38" w:rsidRDefault="002B2427" w:rsidP="002B2427">
      <w:pPr>
        <w:ind w:left="540"/>
        <w:jc w:val="thaiDistribute"/>
        <w:rPr>
          <w:rFonts w:ascii="Browallia New" w:eastAsia="Arial Unicode MS" w:hAnsi="Browallia New" w:cs="Browallia New"/>
          <w:sz w:val="28"/>
          <w:szCs w:val="28"/>
        </w:rPr>
      </w:pPr>
    </w:p>
    <w:tbl>
      <w:tblPr>
        <w:tblW w:w="8552" w:type="dxa"/>
        <w:tblInd w:w="900" w:type="dxa"/>
        <w:tblLayout w:type="fixed"/>
        <w:tblLook w:val="04A0" w:firstRow="1" w:lastRow="0" w:firstColumn="1" w:lastColumn="0" w:noHBand="0" w:noVBand="1"/>
      </w:tblPr>
      <w:tblGrid>
        <w:gridCol w:w="4961"/>
        <w:gridCol w:w="1843"/>
        <w:gridCol w:w="1748"/>
      </w:tblGrid>
      <w:tr w:rsidR="002B2427" w:rsidRPr="002E3B38" w14:paraId="3C41FDF8" w14:textId="77777777" w:rsidTr="00994134">
        <w:tc>
          <w:tcPr>
            <w:tcW w:w="4961" w:type="dxa"/>
            <w:shd w:val="clear" w:color="auto" w:fill="auto"/>
          </w:tcPr>
          <w:p w14:paraId="5F17A360" w14:textId="77777777" w:rsidR="002B2427" w:rsidRPr="002E3B38" w:rsidRDefault="002B2427" w:rsidP="00F9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shd w:val="clear" w:color="auto" w:fill="auto"/>
            <w:vAlign w:val="bottom"/>
          </w:tcPr>
          <w:p w14:paraId="28E38A6B" w14:textId="2345E481" w:rsidR="002B2427" w:rsidRPr="002E3B38" w:rsidRDefault="00AF2507"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72"/>
              <w:jc w:val="right"/>
              <w:rPr>
                <w:rFonts w:ascii="Browallia New" w:hAnsi="Browallia New" w:cs="Browallia New"/>
                <w:sz w:val="28"/>
                <w:szCs w:val="28"/>
              </w:rPr>
            </w:pPr>
            <w:r w:rsidRPr="002E3B38">
              <w:rPr>
                <w:rFonts w:ascii="Browallia New" w:hAnsi="Browallia New" w:cs="Browallia New"/>
                <w:sz w:val="28"/>
                <w:szCs w:val="28"/>
              </w:rPr>
              <w:t>(</w:t>
            </w:r>
            <w:proofErr w:type="gramStart"/>
            <w:r w:rsidRPr="002E3B38">
              <w:rPr>
                <w:rFonts w:ascii="Browallia New" w:hAnsi="Browallia New" w:cs="Browallia New"/>
                <w:sz w:val="28"/>
                <w:szCs w:val="28"/>
                <w:cs/>
              </w:rPr>
              <w:t xml:space="preserve">หน่วย </w:t>
            </w:r>
            <w:r w:rsidRPr="002E3B38">
              <w:rPr>
                <w:rFonts w:ascii="Browallia New" w:hAnsi="Browallia New" w:cs="Browallia New"/>
                <w:sz w:val="28"/>
                <w:szCs w:val="28"/>
              </w:rPr>
              <w:t>:</w:t>
            </w:r>
            <w:proofErr w:type="gramEnd"/>
            <w:r w:rsidRPr="002E3B38">
              <w:rPr>
                <w:rFonts w:ascii="Browallia New" w:hAnsi="Browallia New" w:cs="Browallia New"/>
                <w:sz w:val="28"/>
                <w:szCs w:val="28"/>
              </w:rPr>
              <w:t xml:space="preserve"> </w:t>
            </w:r>
            <w:r w:rsidR="00921931" w:rsidRPr="002E3B38">
              <w:rPr>
                <w:rFonts w:ascii="Browallia New" w:hAnsi="Browallia New" w:cs="Browallia New"/>
                <w:sz w:val="28"/>
                <w:szCs w:val="28"/>
                <w:cs/>
              </w:rPr>
              <w:t>บาท</w:t>
            </w:r>
            <w:r w:rsidR="00921931" w:rsidRPr="002E3B38">
              <w:rPr>
                <w:rFonts w:ascii="Browallia New" w:hAnsi="Browallia New" w:cs="Browallia New"/>
                <w:sz w:val="28"/>
                <w:szCs w:val="28"/>
              </w:rPr>
              <w:t>)</w:t>
            </w:r>
          </w:p>
        </w:tc>
      </w:tr>
      <w:tr w:rsidR="00AF2507" w:rsidRPr="002E3B38" w14:paraId="10DD59AA" w14:textId="77777777" w:rsidTr="00994134">
        <w:tc>
          <w:tcPr>
            <w:tcW w:w="4961" w:type="dxa"/>
            <w:shd w:val="clear" w:color="auto" w:fill="auto"/>
          </w:tcPr>
          <w:p w14:paraId="65783E43" w14:textId="77777777" w:rsidR="00AF2507" w:rsidRPr="002E3B3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shd w:val="clear" w:color="auto" w:fill="auto"/>
            <w:vAlign w:val="bottom"/>
          </w:tcPr>
          <w:p w14:paraId="50F98E85" w14:textId="1F0C0E9D" w:rsidR="00AF2507" w:rsidRPr="002E3B38" w:rsidRDefault="00AF2507"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15"/>
              <w:jc w:val="center"/>
              <w:rPr>
                <w:rFonts w:ascii="Browallia New" w:hAnsi="Browallia New" w:cs="Browallia New"/>
                <w:sz w:val="28"/>
                <w:szCs w:val="28"/>
                <w:cs/>
              </w:rPr>
            </w:pPr>
            <w:r w:rsidRPr="002E3B38">
              <w:rPr>
                <w:rFonts w:ascii="Browallia New" w:hAnsi="Browallia New" w:cs="Browallia New"/>
                <w:sz w:val="28"/>
                <w:szCs w:val="28"/>
                <w:cs/>
              </w:rPr>
              <w:t>งบการเงินรวม</w:t>
            </w:r>
          </w:p>
        </w:tc>
      </w:tr>
      <w:tr w:rsidR="00AF2507" w:rsidRPr="002E3B38" w14:paraId="675BD01E" w14:textId="77777777" w:rsidTr="00994134">
        <w:tc>
          <w:tcPr>
            <w:tcW w:w="4961" w:type="dxa"/>
            <w:shd w:val="clear" w:color="auto" w:fill="auto"/>
          </w:tcPr>
          <w:p w14:paraId="4AB8D76E" w14:textId="77777777" w:rsidR="00AF2507" w:rsidRPr="002E3B3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843" w:type="dxa"/>
            <w:shd w:val="clear" w:color="auto" w:fill="auto"/>
            <w:vAlign w:val="bottom"/>
          </w:tcPr>
          <w:p w14:paraId="585350E8" w14:textId="544A26E8" w:rsidR="00AF2507" w:rsidRPr="002E3B38" w:rsidRDefault="00AF2507"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center"/>
              <w:rPr>
                <w:rFonts w:ascii="Browallia New" w:hAnsi="Browallia New" w:cs="Browallia New"/>
                <w:sz w:val="28"/>
                <w:szCs w:val="28"/>
              </w:rPr>
            </w:pPr>
            <w:r w:rsidRPr="002E3B38">
              <w:rPr>
                <w:rFonts w:ascii="Browallia New" w:hAnsi="Browallia New" w:cs="Browallia New"/>
                <w:sz w:val="28"/>
                <w:szCs w:val="28"/>
              </w:rPr>
              <w:t>256</w:t>
            </w:r>
            <w:r w:rsidR="001E25EA" w:rsidRPr="002E3B38">
              <w:rPr>
                <w:rFonts w:ascii="Browallia New" w:hAnsi="Browallia New" w:cs="Browallia New"/>
                <w:sz w:val="28"/>
                <w:szCs w:val="28"/>
              </w:rPr>
              <w:t>7</w:t>
            </w:r>
          </w:p>
        </w:tc>
        <w:tc>
          <w:tcPr>
            <w:tcW w:w="1748" w:type="dxa"/>
            <w:shd w:val="clear" w:color="auto" w:fill="auto"/>
            <w:vAlign w:val="bottom"/>
          </w:tcPr>
          <w:p w14:paraId="17B073EC" w14:textId="06D8598D" w:rsidR="00AF2507" w:rsidRPr="002E3B38" w:rsidRDefault="00AF2507"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center"/>
              <w:rPr>
                <w:rFonts w:ascii="Browallia New" w:hAnsi="Browallia New" w:cs="Browallia New"/>
                <w:sz w:val="28"/>
                <w:szCs w:val="28"/>
              </w:rPr>
            </w:pPr>
            <w:r w:rsidRPr="002E3B38">
              <w:rPr>
                <w:rFonts w:ascii="Browallia New" w:hAnsi="Browallia New" w:cs="Browallia New"/>
                <w:sz w:val="28"/>
                <w:szCs w:val="28"/>
              </w:rPr>
              <w:t>256</w:t>
            </w:r>
            <w:r w:rsidR="00865BE2" w:rsidRPr="002E3B38">
              <w:rPr>
                <w:rFonts w:ascii="Browallia New" w:hAnsi="Browallia New" w:cs="Browallia New"/>
                <w:sz w:val="28"/>
                <w:szCs w:val="28"/>
              </w:rPr>
              <w:t>6</w:t>
            </w:r>
          </w:p>
        </w:tc>
      </w:tr>
      <w:tr w:rsidR="00AF2507" w:rsidRPr="002E3B38" w14:paraId="5C32B0EE" w14:textId="77777777" w:rsidTr="00994134">
        <w:tc>
          <w:tcPr>
            <w:tcW w:w="4961" w:type="dxa"/>
            <w:shd w:val="clear" w:color="auto" w:fill="auto"/>
          </w:tcPr>
          <w:p w14:paraId="484BEF42" w14:textId="77777777" w:rsidR="00AF2507" w:rsidRPr="002E3B38" w:rsidRDefault="00AF2507" w:rsidP="00AF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3" w:type="dxa"/>
            <w:shd w:val="clear" w:color="auto" w:fill="FFFFFF" w:themeFill="background1"/>
            <w:vAlign w:val="bottom"/>
          </w:tcPr>
          <w:p w14:paraId="24268115" w14:textId="77777777" w:rsidR="00AF2507" w:rsidRPr="002E3B38" w:rsidRDefault="00AF2507"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rPr>
                <w:rFonts w:ascii="Browallia New" w:hAnsi="Browallia New" w:cs="Browallia New"/>
                <w:sz w:val="28"/>
                <w:szCs w:val="28"/>
              </w:rPr>
            </w:pPr>
          </w:p>
        </w:tc>
        <w:tc>
          <w:tcPr>
            <w:tcW w:w="1748" w:type="dxa"/>
            <w:shd w:val="clear" w:color="auto" w:fill="auto"/>
            <w:vAlign w:val="bottom"/>
          </w:tcPr>
          <w:p w14:paraId="7432CEC1" w14:textId="77777777" w:rsidR="00AF2507" w:rsidRPr="002E3B38" w:rsidRDefault="00AF2507"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rPr>
                <w:rFonts w:ascii="Browallia New" w:hAnsi="Browallia New" w:cs="Browallia New"/>
                <w:sz w:val="28"/>
                <w:szCs w:val="28"/>
              </w:rPr>
            </w:pPr>
          </w:p>
        </w:tc>
      </w:tr>
      <w:tr w:rsidR="00865BE2" w:rsidRPr="002E3B38" w14:paraId="5E1CAC6C" w14:textId="77777777" w:rsidTr="00994134">
        <w:tc>
          <w:tcPr>
            <w:tcW w:w="4961" w:type="dxa"/>
            <w:shd w:val="clear" w:color="auto" w:fill="auto"/>
          </w:tcPr>
          <w:p w14:paraId="1FBA8D2E"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 xml:space="preserve">ณ วันที่ </w:t>
            </w:r>
            <w:r w:rsidRPr="002E3B38">
              <w:rPr>
                <w:rFonts w:ascii="Browallia New" w:hAnsi="Browallia New" w:cs="Browallia New"/>
                <w:sz w:val="28"/>
                <w:szCs w:val="28"/>
              </w:rPr>
              <w:t>1</w:t>
            </w:r>
            <w:r w:rsidRPr="002E3B38">
              <w:rPr>
                <w:rFonts w:ascii="Browallia New" w:hAnsi="Browallia New" w:cs="Browallia New"/>
                <w:sz w:val="28"/>
                <w:szCs w:val="28"/>
                <w:cs/>
              </w:rPr>
              <w:t xml:space="preserve"> มกราคม </w:t>
            </w:r>
          </w:p>
        </w:tc>
        <w:tc>
          <w:tcPr>
            <w:tcW w:w="1843" w:type="dxa"/>
            <w:shd w:val="clear" w:color="auto" w:fill="FFFFFF" w:themeFill="background1"/>
          </w:tcPr>
          <w:p w14:paraId="52C6D4B5" w14:textId="2EE1FB0B" w:rsidR="00865BE2" w:rsidRPr="002E3B38" w:rsidRDefault="00BF0C0D"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highlight w:val="yellow"/>
                <w:lang w:val="en-GB"/>
              </w:rPr>
            </w:pPr>
            <w:r w:rsidRPr="002E3B38">
              <w:rPr>
                <w:rFonts w:ascii="Browallia New" w:eastAsia="Arial Unicode MS" w:hAnsi="Browallia New" w:cs="Browallia New"/>
                <w:sz w:val="28"/>
                <w:szCs w:val="28"/>
                <w:cs/>
                <w:lang w:val="en-GB"/>
              </w:rPr>
              <w:t>(</w:t>
            </w:r>
            <w:r w:rsidRPr="002E3B38">
              <w:rPr>
                <w:rFonts w:ascii="Browallia New" w:eastAsia="Arial Unicode MS" w:hAnsi="Browallia New" w:cs="Browallia New"/>
                <w:sz w:val="28"/>
                <w:szCs w:val="28"/>
                <w:lang w:val="en-GB"/>
              </w:rPr>
              <w:t>6,784,35</w:t>
            </w:r>
            <w:r w:rsidR="00C418A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cs/>
                <w:lang w:val="en-GB"/>
              </w:rPr>
              <w:t>)</w:t>
            </w:r>
          </w:p>
        </w:tc>
        <w:tc>
          <w:tcPr>
            <w:tcW w:w="1748" w:type="dxa"/>
            <w:shd w:val="clear" w:color="auto" w:fill="auto"/>
          </w:tcPr>
          <w:p w14:paraId="30DB0A08" w14:textId="34315371" w:rsidR="00865BE2" w:rsidRPr="002E3B38" w:rsidRDefault="00865B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(6,175,885)</w:t>
            </w:r>
          </w:p>
        </w:tc>
      </w:tr>
      <w:tr w:rsidR="00865BE2" w:rsidRPr="002E3B38" w14:paraId="51F3BD31" w14:textId="77777777" w:rsidTr="00994134">
        <w:tc>
          <w:tcPr>
            <w:tcW w:w="4961" w:type="dxa"/>
            <w:shd w:val="clear" w:color="auto" w:fill="auto"/>
            <w:vAlign w:val="center"/>
          </w:tcPr>
          <w:p w14:paraId="1A801935"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รับรู้ค่าเผื่อผลขาดทุนด้านเครดิตเพิ่มขึ้นในกำไรหรือ</w:t>
            </w:r>
          </w:p>
          <w:p w14:paraId="0D0F8B12" w14:textId="43F4271C"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 xml:space="preserve">     ขาดทุนในระหว่างปี</w:t>
            </w:r>
          </w:p>
        </w:tc>
        <w:tc>
          <w:tcPr>
            <w:tcW w:w="1843" w:type="dxa"/>
            <w:shd w:val="clear" w:color="auto" w:fill="FFFFFF" w:themeFill="background1"/>
            <w:vAlign w:val="bottom"/>
          </w:tcPr>
          <w:p w14:paraId="2856F13B" w14:textId="7C7BEDCA" w:rsidR="00865BE2" w:rsidRPr="002E3B38" w:rsidRDefault="00BF0C0D"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Pr="002E3B38">
              <w:rPr>
                <w:rFonts w:ascii="Browallia New" w:eastAsia="Arial Unicode MS" w:hAnsi="Browallia New" w:cs="Browallia New"/>
                <w:sz w:val="28"/>
                <w:szCs w:val="28"/>
                <w:lang w:val="en-GB"/>
              </w:rPr>
              <w:t>1,728,61</w:t>
            </w:r>
            <w:r w:rsidR="00C418A7" w:rsidRPr="002E3B38">
              <w:rPr>
                <w:rFonts w:ascii="Browallia New" w:eastAsia="Arial Unicode MS" w:hAnsi="Browallia New" w:cs="Browallia New"/>
                <w:sz w:val="28"/>
                <w:szCs w:val="28"/>
                <w:lang w:val="en-GB"/>
              </w:rPr>
              <w:t>9</w:t>
            </w:r>
            <w:r w:rsidRPr="002E3B38">
              <w:rPr>
                <w:rFonts w:ascii="Browallia New" w:eastAsia="Arial Unicode MS" w:hAnsi="Browallia New" w:cs="Browallia New"/>
                <w:sz w:val="28"/>
                <w:szCs w:val="28"/>
                <w:cs/>
                <w:lang w:val="en-GB"/>
              </w:rPr>
              <w:t>)</w:t>
            </w:r>
          </w:p>
        </w:tc>
        <w:tc>
          <w:tcPr>
            <w:tcW w:w="1748" w:type="dxa"/>
            <w:shd w:val="clear" w:color="auto" w:fill="auto"/>
            <w:vAlign w:val="bottom"/>
          </w:tcPr>
          <w:p w14:paraId="2A71270C" w14:textId="635ADE81" w:rsidR="00865BE2" w:rsidRPr="002E3B38" w:rsidRDefault="00865B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hanging="136"/>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(2,313,718)</w:t>
            </w:r>
          </w:p>
        </w:tc>
      </w:tr>
      <w:tr w:rsidR="00865BE2" w:rsidRPr="002E3B38" w14:paraId="3FACFED0" w14:textId="77777777" w:rsidTr="00994134">
        <w:tc>
          <w:tcPr>
            <w:tcW w:w="4961" w:type="dxa"/>
            <w:shd w:val="clear" w:color="auto" w:fill="auto"/>
            <w:vAlign w:val="center"/>
          </w:tcPr>
          <w:p w14:paraId="0EADE5BC"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ตัดจำหน่ายลูกหนี้ในระหว่างปีเนื่องจากไม่สามารถเก็บเงินได้</w:t>
            </w:r>
          </w:p>
        </w:tc>
        <w:tc>
          <w:tcPr>
            <w:tcW w:w="1843" w:type="dxa"/>
            <w:tcBorders>
              <w:top w:val="nil"/>
              <w:left w:val="nil"/>
              <w:bottom w:val="nil"/>
              <w:right w:val="nil"/>
            </w:tcBorders>
            <w:shd w:val="clear" w:color="auto" w:fill="FFFFFF" w:themeFill="background1"/>
            <w:vAlign w:val="bottom"/>
          </w:tcPr>
          <w:p w14:paraId="4053041C" w14:textId="04744241" w:rsidR="00865BE2" w:rsidRPr="002E3B38" w:rsidRDefault="004C2B40"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w:t>
            </w:r>
            <w:r w:rsidR="00BF0C0D"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572</w:t>
            </w:r>
            <w:r w:rsidR="00BF0C0D"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900</w:t>
            </w:r>
          </w:p>
        </w:tc>
        <w:tc>
          <w:tcPr>
            <w:tcW w:w="1748" w:type="dxa"/>
            <w:shd w:val="clear" w:color="auto" w:fill="auto"/>
            <w:vAlign w:val="bottom"/>
          </w:tcPr>
          <w:p w14:paraId="4BD18375" w14:textId="3016ED81" w:rsidR="00865BE2" w:rsidRPr="002E3B38" w:rsidRDefault="00865BE2" w:rsidP="0099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1,384,945</w:t>
            </w:r>
          </w:p>
        </w:tc>
      </w:tr>
      <w:tr w:rsidR="00865BE2" w:rsidRPr="002E3B38" w14:paraId="2FBBB17B" w14:textId="77777777" w:rsidTr="00994134">
        <w:tc>
          <w:tcPr>
            <w:tcW w:w="4961" w:type="dxa"/>
            <w:shd w:val="clear" w:color="auto" w:fill="auto"/>
            <w:vAlign w:val="center"/>
          </w:tcPr>
          <w:p w14:paraId="6AB84D33"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กลับรายการค่าเผื่อผลขาดทุน</w:t>
            </w:r>
          </w:p>
        </w:tc>
        <w:tc>
          <w:tcPr>
            <w:tcW w:w="1843" w:type="dxa"/>
            <w:tcBorders>
              <w:top w:val="nil"/>
              <w:left w:val="nil"/>
              <w:right w:val="nil"/>
            </w:tcBorders>
            <w:shd w:val="clear" w:color="auto" w:fill="FFFFFF" w:themeFill="background1"/>
            <w:vAlign w:val="bottom"/>
          </w:tcPr>
          <w:p w14:paraId="3B767CFD" w14:textId="4BD4DE29" w:rsidR="00865BE2" w:rsidRPr="002E3B38" w:rsidRDefault="004C2B40"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413</w:t>
            </w:r>
            <w:r w:rsidR="00BF0C0D"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45</w:t>
            </w:r>
            <w:r w:rsidR="00BF0C0D" w:rsidRPr="002E3B38">
              <w:rPr>
                <w:rFonts w:ascii="Browallia New" w:eastAsia="Arial Unicode MS" w:hAnsi="Browallia New" w:cs="Browallia New"/>
                <w:sz w:val="28"/>
                <w:szCs w:val="28"/>
              </w:rPr>
              <w:t>6</w:t>
            </w:r>
          </w:p>
        </w:tc>
        <w:tc>
          <w:tcPr>
            <w:tcW w:w="1748" w:type="dxa"/>
            <w:shd w:val="clear" w:color="auto" w:fill="auto"/>
            <w:vAlign w:val="bottom"/>
          </w:tcPr>
          <w:p w14:paraId="4BA5B91F" w14:textId="7AA24441" w:rsidR="00865BE2" w:rsidRPr="002E3B38" w:rsidRDefault="00865BE2" w:rsidP="00994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320,301</w:t>
            </w:r>
          </w:p>
        </w:tc>
      </w:tr>
      <w:tr w:rsidR="00865BE2" w:rsidRPr="002E3B38" w14:paraId="364B5C03" w14:textId="77777777" w:rsidTr="00994134">
        <w:tc>
          <w:tcPr>
            <w:tcW w:w="4961" w:type="dxa"/>
            <w:shd w:val="clear" w:color="auto" w:fill="auto"/>
          </w:tcPr>
          <w:p w14:paraId="4E947FA5"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 xml:space="preserve">ณ วันที่ </w:t>
            </w:r>
            <w:r w:rsidRPr="002E3B38">
              <w:rPr>
                <w:rFonts w:ascii="Browallia New" w:hAnsi="Browallia New" w:cs="Browallia New"/>
                <w:sz w:val="28"/>
                <w:szCs w:val="28"/>
              </w:rPr>
              <w:t>31</w:t>
            </w:r>
            <w:r w:rsidRPr="002E3B38">
              <w:rPr>
                <w:rFonts w:ascii="Browallia New" w:hAnsi="Browallia New" w:cs="Browallia New"/>
                <w:sz w:val="28"/>
                <w:szCs w:val="28"/>
                <w:cs/>
              </w:rPr>
              <w:t xml:space="preserve"> ธันวาคม</w:t>
            </w:r>
          </w:p>
        </w:tc>
        <w:tc>
          <w:tcPr>
            <w:tcW w:w="1843" w:type="dxa"/>
            <w:shd w:val="clear" w:color="auto" w:fill="FFFFFF" w:themeFill="background1"/>
          </w:tcPr>
          <w:p w14:paraId="31F1AD1E" w14:textId="7579F636" w:rsidR="00865BE2" w:rsidRPr="002E3B38" w:rsidRDefault="005B53D6" w:rsidP="009941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6</w:t>
            </w:r>
            <w:r w:rsidRPr="002E3B38">
              <w:rPr>
                <w:rFonts w:ascii="Browallia New" w:eastAsia="Arial Unicode MS" w:hAnsi="Browallia New" w:cs="Browallia New"/>
                <w:sz w:val="28"/>
                <w:szCs w:val="28"/>
                <w:lang w:val="en-GB"/>
              </w:rPr>
              <w:t>,</w:t>
            </w:r>
            <w:r w:rsidR="0031640A" w:rsidRPr="002E3B38">
              <w:rPr>
                <w:rFonts w:ascii="Browallia New" w:eastAsia="Arial Unicode MS" w:hAnsi="Browallia New" w:cs="Browallia New"/>
                <w:sz w:val="28"/>
                <w:szCs w:val="28"/>
                <w:lang w:val="en-GB"/>
              </w:rPr>
              <w:t>526</w:t>
            </w:r>
            <w:r w:rsidRPr="002E3B38">
              <w:rPr>
                <w:rFonts w:ascii="Browallia New" w:eastAsia="Arial Unicode MS" w:hAnsi="Browallia New" w:cs="Browallia New"/>
                <w:sz w:val="28"/>
                <w:szCs w:val="28"/>
                <w:lang w:val="en-GB"/>
              </w:rPr>
              <w:t>,</w:t>
            </w:r>
            <w:r w:rsidR="0031640A" w:rsidRPr="002E3B38">
              <w:rPr>
                <w:rFonts w:ascii="Browallia New" w:eastAsia="Arial Unicode MS" w:hAnsi="Browallia New" w:cs="Browallia New"/>
                <w:sz w:val="28"/>
                <w:szCs w:val="28"/>
                <w:lang w:val="en-GB"/>
              </w:rPr>
              <w:t>6</w:t>
            </w:r>
            <w:r w:rsidR="00B16A65" w:rsidRPr="002E3B38">
              <w:rPr>
                <w:rFonts w:ascii="Browallia New" w:eastAsia="Arial Unicode MS" w:hAnsi="Browallia New" w:cs="Browallia New"/>
                <w:sz w:val="28"/>
                <w:szCs w:val="28"/>
                <w:lang w:val="en-GB"/>
              </w:rPr>
              <w:t>2</w:t>
            </w:r>
            <w:r w:rsidR="004C2B40" w:rsidRPr="004C2B40">
              <w:rPr>
                <w:rFonts w:ascii="Browallia New" w:eastAsia="Arial Unicode MS" w:hAnsi="Browallia New" w:cs="Browallia New"/>
                <w:sz w:val="28"/>
                <w:szCs w:val="28"/>
              </w:rPr>
              <w:t>0</w:t>
            </w:r>
            <w:r w:rsidRPr="002E3B38">
              <w:rPr>
                <w:rFonts w:ascii="Browallia New" w:eastAsia="Arial Unicode MS" w:hAnsi="Browallia New" w:cs="Browallia New"/>
                <w:sz w:val="28"/>
                <w:szCs w:val="28"/>
              </w:rPr>
              <w:t>)</w:t>
            </w:r>
          </w:p>
        </w:tc>
        <w:tc>
          <w:tcPr>
            <w:tcW w:w="1748" w:type="dxa"/>
            <w:shd w:val="clear" w:color="auto" w:fill="auto"/>
          </w:tcPr>
          <w:p w14:paraId="1F8B1903" w14:textId="3E215C03" w:rsidR="00865BE2" w:rsidRPr="002E3B38" w:rsidRDefault="00865BE2" w:rsidP="009941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 w:righ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(6,784,357)</w:t>
            </w:r>
          </w:p>
        </w:tc>
      </w:tr>
    </w:tbl>
    <w:p w14:paraId="0415A35A" w14:textId="77777777" w:rsidR="002B2427" w:rsidRPr="002E3B38" w:rsidRDefault="002B2427" w:rsidP="002B2427">
      <w:pPr>
        <w:ind w:left="540"/>
        <w:rPr>
          <w:rFonts w:ascii="Browallia New" w:hAnsi="Browallia New" w:cs="Browallia New"/>
          <w:sz w:val="28"/>
          <w:szCs w:val="28"/>
          <w:cs/>
        </w:rPr>
      </w:pPr>
    </w:p>
    <w:tbl>
      <w:tblPr>
        <w:tblW w:w="8568" w:type="dxa"/>
        <w:tblInd w:w="900" w:type="dxa"/>
        <w:tblLayout w:type="fixed"/>
        <w:tblLook w:val="05A0" w:firstRow="1" w:lastRow="0" w:firstColumn="1" w:lastColumn="1" w:noHBand="0" w:noVBand="1"/>
      </w:tblPr>
      <w:tblGrid>
        <w:gridCol w:w="4959"/>
        <w:gridCol w:w="1843"/>
        <w:gridCol w:w="1766"/>
      </w:tblGrid>
      <w:tr w:rsidR="009D6273" w:rsidRPr="002E3B38" w14:paraId="41638DDA" w14:textId="77777777" w:rsidTr="001C2030">
        <w:tc>
          <w:tcPr>
            <w:tcW w:w="4959" w:type="dxa"/>
            <w:shd w:val="clear" w:color="auto" w:fill="auto"/>
          </w:tcPr>
          <w:p w14:paraId="4D287961" w14:textId="77777777" w:rsidR="009D6273" w:rsidRPr="002E3B38" w:rsidRDefault="009D6273" w:rsidP="009D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609" w:type="dxa"/>
            <w:gridSpan w:val="2"/>
            <w:shd w:val="clear" w:color="auto" w:fill="auto"/>
            <w:vAlign w:val="bottom"/>
          </w:tcPr>
          <w:p w14:paraId="24C5553B" w14:textId="5EEC160F" w:rsidR="009D6273" w:rsidRPr="002E3B38" w:rsidRDefault="009D6273"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6"/>
              </w:tabs>
              <w:spacing w:line="240" w:lineRule="auto"/>
              <w:ind w:right="-72"/>
              <w:jc w:val="right"/>
              <w:rPr>
                <w:rFonts w:ascii="Browallia New" w:hAnsi="Browallia New" w:cs="Browallia New"/>
                <w:sz w:val="28"/>
                <w:szCs w:val="28"/>
              </w:rPr>
            </w:pPr>
            <w:r w:rsidRPr="002E3B38">
              <w:rPr>
                <w:rFonts w:ascii="Browallia New" w:hAnsi="Browallia New" w:cs="Browallia New"/>
                <w:sz w:val="28"/>
                <w:szCs w:val="28"/>
              </w:rPr>
              <w:t>(</w:t>
            </w:r>
            <w:proofErr w:type="gramStart"/>
            <w:r w:rsidRPr="002E3B38">
              <w:rPr>
                <w:rFonts w:ascii="Browallia New" w:hAnsi="Browallia New" w:cs="Browallia New"/>
                <w:sz w:val="28"/>
                <w:szCs w:val="28"/>
                <w:cs/>
              </w:rPr>
              <w:t xml:space="preserve">หน่วย </w:t>
            </w:r>
            <w:r w:rsidRPr="002E3B38">
              <w:rPr>
                <w:rFonts w:ascii="Browallia New" w:hAnsi="Browallia New" w:cs="Browallia New"/>
                <w:sz w:val="28"/>
                <w:szCs w:val="28"/>
              </w:rPr>
              <w:t>:</w:t>
            </w:r>
            <w:proofErr w:type="gramEnd"/>
            <w:r w:rsidRPr="002E3B38">
              <w:rPr>
                <w:rFonts w:ascii="Browallia New" w:hAnsi="Browallia New" w:cs="Browallia New"/>
                <w:sz w:val="28"/>
                <w:szCs w:val="28"/>
              </w:rPr>
              <w:t xml:space="preserve"> </w:t>
            </w:r>
            <w:r w:rsidRPr="002E3B38">
              <w:rPr>
                <w:rFonts w:ascii="Browallia New" w:hAnsi="Browallia New" w:cs="Browallia New"/>
                <w:sz w:val="28"/>
                <w:szCs w:val="28"/>
                <w:cs/>
              </w:rPr>
              <w:t>บาท</w:t>
            </w:r>
            <w:r w:rsidRPr="002E3B38">
              <w:rPr>
                <w:rFonts w:ascii="Browallia New" w:hAnsi="Browallia New" w:cs="Browallia New"/>
                <w:sz w:val="28"/>
                <w:szCs w:val="28"/>
              </w:rPr>
              <w:t>)</w:t>
            </w:r>
          </w:p>
        </w:tc>
      </w:tr>
      <w:tr w:rsidR="009D6273" w:rsidRPr="002E3B38" w14:paraId="3B95B446" w14:textId="77777777" w:rsidTr="001C2030">
        <w:tc>
          <w:tcPr>
            <w:tcW w:w="4959" w:type="dxa"/>
            <w:shd w:val="clear" w:color="auto" w:fill="auto"/>
          </w:tcPr>
          <w:p w14:paraId="02FA8233" w14:textId="77777777" w:rsidR="009D6273" w:rsidRPr="002E3B38" w:rsidRDefault="009D6273" w:rsidP="009D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609" w:type="dxa"/>
            <w:gridSpan w:val="2"/>
            <w:shd w:val="clear" w:color="auto" w:fill="auto"/>
            <w:vAlign w:val="bottom"/>
          </w:tcPr>
          <w:p w14:paraId="5F618770" w14:textId="1B8FA523" w:rsidR="009D6273" w:rsidRPr="002E3B38" w:rsidRDefault="009D6273"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6"/>
              </w:tabs>
              <w:spacing w:line="240" w:lineRule="auto"/>
              <w:ind w:right="27"/>
              <w:jc w:val="center"/>
              <w:rPr>
                <w:rFonts w:ascii="Browallia New" w:hAnsi="Browallia New" w:cs="Browallia New"/>
                <w:sz w:val="28"/>
                <w:szCs w:val="28"/>
                <w:cs/>
              </w:rPr>
            </w:pPr>
            <w:r w:rsidRPr="002E3B38">
              <w:rPr>
                <w:rFonts w:ascii="Browallia New" w:hAnsi="Browallia New" w:cs="Browallia New"/>
                <w:sz w:val="28"/>
                <w:szCs w:val="28"/>
                <w:cs/>
              </w:rPr>
              <w:t>งบการเงินเฉพาะ</w:t>
            </w:r>
            <w:r w:rsidR="00D9382F" w:rsidRPr="002E3B38">
              <w:rPr>
                <w:rFonts w:ascii="Browallia New" w:hAnsi="Browallia New" w:cs="Browallia New"/>
                <w:sz w:val="28"/>
                <w:szCs w:val="28"/>
                <w:cs/>
              </w:rPr>
              <w:t>บริษัท</w:t>
            </w:r>
          </w:p>
        </w:tc>
      </w:tr>
      <w:tr w:rsidR="009D6273" w:rsidRPr="002E3B38" w14:paraId="5DFAE7F8" w14:textId="77777777" w:rsidTr="001C2030">
        <w:tc>
          <w:tcPr>
            <w:tcW w:w="4959" w:type="dxa"/>
            <w:shd w:val="clear" w:color="auto" w:fill="auto"/>
          </w:tcPr>
          <w:p w14:paraId="2345C0BC" w14:textId="77777777" w:rsidR="009D6273" w:rsidRPr="002E3B38" w:rsidRDefault="009D6273" w:rsidP="009D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843" w:type="dxa"/>
            <w:shd w:val="clear" w:color="auto" w:fill="auto"/>
            <w:vAlign w:val="bottom"/>
          </w:tcPr>
          <w:p w14:paraId="7C814B00" w14:textId="6696FA13" w:rsidR="009D6273" w:rsidRPr="002E3B38" w:rsidRDefault="009D6273"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27"/>
              <w:jc w:val="center"/>
              <w:rPr>
                <w:rFonts w:ascii="Browallia New" w:hAnsi="Browallia New" w:cs="Browallia New"/>
                <w:sz w:val="28"/>
                <w:szCs w:val="28"/>
              </w:rPr>
            </w:pPr>
            <w:r w:rsidRPr="002E3B38">
              <w:rPr>
                <w:rFonts w:ascii="Browallia New" w:hAnsi="Browallia New" w:cs="Browallia New"/>
                <w:sz w:val="28"/>
                <w:szCs w:val="28"/>
              </w:rPr>
              <w:t>256</w:t>
            </w:r>
            <w:r w:rsidR="00865BE2" w:rsidRPr="002E3B38">
              <w:rPr>
                <w:rFonts w:ascii="Browallia New" w:hAnsi="Browallia New" w:cs="Browallia New"/>
                <w:sz w:val="28"/>
                <w:szCs w:val="28"/>
              </w:rPr>
              <w:t>7</w:t>
            </w:r>
          </w:p>
        </w:tc>
        <w:tc>
          <w:tcPr>
            <w:tcW w:w="1766" w:type="dxa"/>
            <w:shd w:val="clear" w:color="auto" w:fill="auto"/>
            <w:vAlign w:val="bottom"/>
          </w:tcPr>
          <w:p w14:paraId="07F85C55" w14:textId="4904A748" w:rsidR="009D6273" w:rsidRPr="002E3B38" w:rsidRDefault="009D6273"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27"/>
              <w:jc w:val="center"/>
              <w:rPr>
                <w:rFonts w:ascii="Browallia New" w:hAnsi="Browallia New" w:cs="Browallia New"/>
                <w:sz w:val="28"/>
                <w:szCs w:val="28"/>
              </w:rPr>
            </w:pPr>
            <w:r w:rsidRPr="002E3B38">
              <w:rPr>
                <w:rFonts w:ascii="Browallia New" w:hAnsi="Browallia New" w:cs="Browallia New"/>
                <w:sz w:val="28"/>
                <w:szCs w:val="28"/>
              </w:rPr>
              <w:t>256</w:t>
            </w:r>
            <w:r w:rsidR="00865BE2" w:rsidRPr="002E3B38">
              <w:rPr>
                <w:rFonts w:ascii="Browallia New" w:hAnsi="Browallia New" w:cs="Browallia New"/>
                <w:sz w:val="28"/>
                <w:szCs w:val="28"/>
              </w:rPr>
              <w:t>6</w:t>
            </w:r>
          </w:p>
        </w:tc>
      </w:tr>
      <w:tr w:rsidR="009D6273" w:rsidRPr="002E3B38" w14:paraId="0D0D3830" w14:textId="77777777" w:rsidTr="001C2030">
        <w:tc>
          <w:tcPr>
            <w:tcW w:w="4959" w:type="dxa"/>
            <w:shd w:val="clear" w:color="auto" w:fill="auto"/>
          </w:tcPr>
          <w:p w14:paraId="7DA1ECAE" w14:textId="77777777" w:rsidR="009D6273" w:rsidRPr="002E3B38" w:rsidRDefault="009D6273" w:rsidP="009D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3" w:type="dxa"/>
            <w:shd w:val="clear" w:color="auto" w:fill="auto"/>
            <w:vAlign w:val="bottom"/>
          </w:tcPr>
          <w:p w14:paraId="4801DC60" w14:textId="77777777" w:rsidR="009D6273" w:rsidRPr="002E3B38" w:rsidRDefault="009D6273"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45"/>
              <w:jc w:val="both"/>
              <w:rPr>
                <w:rFonts w:ascii="Browallia New" w:hAnsi="Browallia New" w:cs="Browallia New"/>
                <w:sz w:val="28"/>
                <w:szCs w:val="28"/>
              </w:rPr>
            </w:pPr>
          </w:p>
        </w:tc>
        <w:tc>
          <w:tcPr>
            <w:tcW w:w="1766" w:type="dxa"/>
            <w:shd w:val="clear" w:color="auto" w:fill="auto"/>
            <w:vAlign w:val="bottom"/>
          </w:tcPr>
          <w:p w14:paraId="0A7030CF" w14:textId="77777777" w:rsidR="009D6273" w:rsidRPr="002E3B38" w:rsidRDefault="009D6273" w:rsidP="00C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45"/>
              <w:jc w:val="both"/>
              <w:rPr>
                <w:rFonts w:ascii="Browallia New" w:hAnsi="Browallia New" w:cs="Browallia New"/>
                <w:sz w:val="28"/>
                <w:szCs w:val="28"/>
              </w:rPr>
            </w:pPr>
          </w:p>
        </w:tc>
      </w:tr>
      <w:tr w:rsidR="00865BE2" w:rsidRPr="002E3B38" w14:paraId="139E4452" w14:textId="77777777" w:rsidTr="001C2030">
        <w:tc>
          <w:tcPr>
            <w:tcW w:w="4959" w:type="dxa"/>
            <w:shd w:val="clear" w:color="auto" w:fill="auto"/>
          </w:tcPr>
          <w:p w14:paraId="4F314BC0"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 xml:space="preserve">ณ วันที่ </w:t>
            </w:r>
            <w:r w:rsidRPr="002E3B38">
              <w:rPr>
                <w:rFonts w:ascii="Browallia New" w:hAnsi="Browallia New" w:cs="Browallia New"/>
                <w:sz w:val="28"/>
                <w:szCs w:val="28"/>
              </w:rPr>
              <w:t>1</w:t>
            </w:r>
            <w:r w:rsidRPr="002E3B38">
              <w:rPr>
                <w:rFonts w:ascii="Browallia New" w:hAnsi="Browallia New" w:cs="Browallia New"/>
                <w:sz w:val="28"/>
                <w:szCs w:val="28"/>
                <w:cs/>
              </w:rPr>
              <w:t xml:space="preserve"> มกราคม</w:t>
            </w:r>
          </w:p>
        </w:tc>
        <w:tc>
          <w:tcPr>
            <w:tcW w:w="1843" w:type="dxa"/>
            <w:shd w:val="clear" w:color="auto" w:fill="auto"/>
          </w:tcPr>
          <w:p w14:paraId="3133D513" w14:textId="663E39EF" w:rsidR="00865BE2" w:rsidRPr="002E3B38" w:rsidRDefault="00BF0C0D" w:rsidP="00CE2035">
            <w:pPr>
              <w:ind w:left="-33" w:right="45"/>
              <w:jc w:val="right"/>
              <w:rPr>
                <w:rFonts w:ascii="Browallia New" w:hAnsi="Browallia New" w:cs="Browallia New"/>
                <w:sz w:val="26"/>
                <w:szCs w:val="26"/>
                <w:cs/>
              </w:rPr>
            </w:pPr>
            <w:r w:rsidRPr="002E3B38">
              <w:rPr>
                <w:rFonts w:ascii="Browallia New" w:hAnsi="Browallia New" w:cs="Browallia New"/>
                <w:sz w:val="26"/>
                <w:szCs w:val="26"/>
                <w:cs/>
              </w:rPr>
              <w:t>(</w:t>
            </w:r>
            <w:r w:rsidR="004C2B40" w:rsidRPr="004C2B40">
              <w:rPr>
                <w:rFonts w:ascii="Browallia New" w:hAnsi="Browallia New" w:cs="Browallia New"/>
                <w:sz w:val="26"/>
                <w:szCs w:val="26"/>
              </w:rPr>
              <w:t>23</w:t>
            </w:r>
            <w:r w:rsidRPr="002E3B38">
              <w:rPr>
                <w:rFonts w:ascii="Browallia New" w:hAnsi="Browallia New" w:cs="Browallia New"/>
                <w:sz w:val="26"/>
                <w:szCs w:val="26"/>
              </w:rPr>
              <w:t>4</w:t>
            </w:r>
            <w:r w:rsidRPr="002E3B38">
              <w:rPr>
                <w:rFonts w:ascii="Browallia New" w:hAnsi="Browallia New" w:cs="Browallia New"/>
                <w:sz w:val="26"/>
                <w:szCs w:val="26"/>
                <w:cs/>
              </w:rPr>
              <w:t>)</w:t>
            </w:r>
          </w:p>
        </w:tc>
        <w:tc>
          <w:tcPr>
            <w:tcW w:w="1766" w:type="dxa"/>
            <w:shd w:val="clear" w:color="auto" w:fill="auto"/>
          </w:tcPr>
          <w:p w14:paraId="2C8208F4" w14:textId="6AD6BDD4" w:rsidR="00865BE2" w:rsidRPr="002E3B38" w:rsidRDefault="00865BE2" w:rsidP="00CE2035">
            <w:pPr>
              <w:ind w:left="-33" w:right="45"/>
              <w:jc w:val="right"/>
              <w:rPr>
                <w:rFonts w:ascii="Browallia New" w:hAnsi="Browallia New" w:cs="Browallia New"/>
                <w:sz w:val="26"/>
                <w:szCs w:val="26"/>
              </w:rPr>
            </w:pPr>
            <w:r w:rsidRPr="002E3B38">
              <w:rPr>
                <w:rFonts w:ascii="Browallia New" w:hAnsi="Browallia New" w:cs="Browallia New"/>
                <w:sz w:val="26"/>
                <w:szCs w:val="26"/>
              </w:rPr>
              <w:t>(1,385,179)</w:t>
            </w:r>
          </w:p>
        </w:tc>
      </w:tr>
      <w:tr w:rsidR="00865BE2" w:rsidRPr="002E3B38" w14:paraId="6F61C3FD" w14:textId="77777777" w:rsidTr="001C2030">
        <w:tc>
          <w:tcPr>
            <w:tcW w:w="4959" w:type="dxa"/>
            <w:shd w:val="clear" w:color="auto" w:fill="auto"/>
            <w:vAlign w:val="center"/>
          </w:tcPr>
          <w:p w14:paraId="229B3F90"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ตัดจำหน่ายลูกหนี้ในระหว่างปีเนื่องจากไม่สามารถเก็บเงินได้</w:t>
            </w:r>
          </w:p>
        </w:tc>
        <w:tc>
          <w:tcPr>
            <w:tcW w:w="1843" w:type="dxa"/>
            <w:shd w:val="clear" w:color="auto" w:fill="auto"/>
            <w:vAlign w:val="bottom"/>
          </w:tcPr>
          <w:p w14:paraId="38E22911" w14:textId="6645CF51" w:rsidR="00865BE2" w:rsidRPr="002E3B38" w:rsidRDefault="00BA6B6B"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45"/>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234</w:t>
            </w:r>
          </w:p>
        </w:tc>
        <w:tc>
          <w:tcPr>
            <w:tcW w:w="1766" w:type="dxa"/>
            <w:shd w:val="clear" w:color="auto" w:fill="auto"/>
            <w:vAlign w:val="bottom"/>
          </w:tcPr>
          <w:p w14:paraId="574E3C07" w14:textId="0B3394B4" w:rsidR="00865BE2" w:rsidRPr="002E3B38" w:rsidRDefault="00865BE2" w:rsidP="00CE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4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1,384,945</w:t>
            </w:r>
          </w:p>
        </w:tc>
      </w:tr>
      <w:tr w:rsidR="00865BE2" w:rsidRPr="002E3B38" w14:paraId="0F087C50" w14:textId="77777777" w:rsidTr="001C2030">
        <w:tc>
          <w:tcPr>
            <w:tcW w:w="4959" w:type="dxa"/>
            <w:shd w:val="clear" w:color="auto" w:fill="auto"/>
          </w:tcPr>
          <w:p w14:paraId="14A8ACE3"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 xml:space="preserve">ณ วันที่ </w:t>
            </w:r>
            <w:r w:rsidRPr="002E3B38">
              <w:rPr>
                <w:rFonts w:ascii="Browallia New" w:hAnsi="Browallia New" w:cs="Browallia New"/>
                <w:sz w:val="28"/>
                <w:szCs w:val="28"/>
              </w:rPr>
              <w:t>31</w:t>
            </w:r>
            <w:r w:rsidRPr="002E3B38">
              <w:rPr>
                <w:rFonts w:ascii="Browallia New" w:hAnsi="Browallia New" w:cs="Browallia New"/>
                <w:sz w:val="28"/>
                <w:szCs w:val="28"/>
                <w:cs/>
              </w:rPr>
              <w:t xml:space="preserve"> ธันวาคม</w:t>
            </w:r>
          </w:p>
        </w:tc>
        <w:tc>
          <w:tcPr>
            <w:tcW w:w="1843" w:type="dxa"/>
            <w:tcBorders>
              <w:left w:val="nil"/>
              <w:right w:val="nil"/>
            </w:tcBorders>
            <w:shd w:val="clear" w:color="auto" w:fill="auto"/>
          </w:tcPr>
          <w:p w14:paraId="25FD2A34" w14:textId="395B2344" w:rsidR="00865BE2" w:rsidRPr="002E3B38" w:rsidRDefault="00BA6B6B" w:rsidP="007436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8"/>
                <w:szCs w:val="28"/>
                <w:lang w:val="en-GB"/>
              </w:rPr>
              <w:t xml:space="preserve">                  -</w:t>
            </w:r>
          </w:p>
        </w:tc>
        <w:tc>
          <w:tcPr>
            <w:tcW w:w="1766" w:type="dxa"/>
            <w:shd w:val="clear" w:color="auto" w:fill="auto"/>
          </w:tcPr>
          <w:p w14:paraId="7C48C708" w14:textId="54DC6D0B" w:rsidR="00865BE2" w:rsidRPr="002E3B38" w:rsidRDefault="00865BE2" w:rsidP="00CE2035">
            <w:pPr>
              <w:pBdr>
                <w:bottom w:val="single" w:sz="12" w:space="1" w:color="auto"/>
              </w:pBdr>
              <w:tabs>
                <w:tab w:val="clear" w:pos="227"/>
                <w:tab w:val="clear" w:pos="454"/>
                <w:tab w:val="clear" w:pos="1644"/>
                <w:tab w:val="left" w:pos="1122"/>
                <w:tab w:val="left" w:pos="1628"/>
              </w:tabs>
              <w:ind w:left="-33" w:right="45"/>
              <w:jc w:val="right"/>
              <w:rPr>
                <w:rFonts w:ascii="Browallia New" w:hAnsi="Browallia New" w:cs="Browallia New"/>
                <w:sz w:val="26"/>
                <w:szCs w:val="26"/>
              </w:rPr>
            </w:pPr>
            <w:r w:rsidRPr="002E3B38">
              <w:rPr>
                <w:rFonts w:ascii="Browallia New" w:eastAsia="Arial Unicode MS" w:hAnsi="Browallia New" w:cs="Browallia New"/>
                <w:sz w:val="28"/>
                <w:szCs w:val="28"/>
                <w:lang w:val="en-GB"/>
              </w:rPr>
              <w:t>(234)</w:t>
            </w:r>
          </w:p>
        </w:tc>
      </w:tr>
    </w:tbl>
    <w:p w14:paraId="5395CD06" w14:textId="77777777" w:rsidR="002B2427" w:rsidRPr="002E3B38" w:rsidRDefault="002B2427" w:rsidP="002B2427">
      <w:pPr>
        <w:rPr>
          <w:rFonts w:ascii="Browallia New" w:hAnsi="Browallia New" w:cs="Browallia New"/>
          <w:sz w:val="26"/>
          <w:szCs w:val="26"/>
          <w:lang w:val="en-GB"/>
        </w:rPr>
      </w:pPr>
    </w:p>
    <w:p w14:paraId="065B343F" w14:textId="77777777" w:rsidR="00342B0E" w:rsidRPr="002E3B38" w:rsidRDefault="00342B0E" w:rsidP="002B2427">
      <w:pPr>
        <w:rPr>
          <w:rFonts w:ascii="Browallia New" w:hAnsi="Browallia New" w:cs="Browallia New"/>
          <w:sz w:val="26"/>
          <w:szCs w:val="26"/>
          <w:lang w:val="en-GB"/>
        </w:rPr>
      </w:pPr>
    </w:p>
    <w:p w14:paraId="741DCA63" w14:textId="77777777" w:rsidR="00E61F8F" w:rsidRPr="002E3B38" w:rsidRDefault="00E61F8F" w:rsidP="002B2427">
      <w:pPr>
        <w:rPr>
          <w:rFonts w:ascii="Browallia New" w:hAnsi="Browallia New" w:cs="Browallia New"/>
          <w:sz w:val="26"/>
          <w:szCs w:val="26"/>
          <w:lang w:val="en-GB"/>
        </w:rPr>
      </w:pPr>
    </w:p>
    <w:p w14:paraId="73C78ED1" w14:textId="77777777" w:rsidR="00E61F8F" w:rsidRPr="002E3B38" w:rsidRDefault="00E61F8F" w:rsidP="002B2427">
      <w:pPr>
        <w:rPr>
          <w:rFonts w:ascii="Browallia New" w:hAnsi="Browallia New" w:cs="Browallia New"/>
          <w:sz w:val="26"/>
          <w:szCs w:val="26"/>
          <w:lang w:val="en-GB"/>
        </w:rPr>
      </w:pPr>
    </w:p>
    <w:p w14:paraId="25591363" w14:textId="77777777" w:rsidR="00B72C5C" w:rsidRPr="002E3B38" w:rsidRDefault="00B72C5C" w:rsidP="002B2427">
      <w:pPr>
        <w:rPr>
          <w:rFonts w:ascii="Browallia New" w:hAnsi="Browallia New" w:cs="Browallia New"/>
          <w:sz w:val="26"/>
          <w:szCs w:val="26"/>
          <w:lang w:val="en-GB"/>
        </w:rPr>
      </w:pPr>
    </w:p>
    <w:p w14:paraId="2578F8F0" w14:textId="77777777" w:rsidR="00342B0E" w:rsidRPr="002E3B38" w:rsidRDefault="00342B0E" w:rsidP="008638E4">
      <w:pPr>
        <w:pStyle w:val="ListParagraph"/>
        <w:numPr>
          <w:ilvl w:val="0"/>
          <w:numId w:val="33"/>
        </w:numPr>
        <w:spacing w:line="240" w:lineRule="auto"/>
        <w:ind w:left="993" w:hanging="567"/>
        <w:jc w:val="thaiDistribute"/>
        <w:rPr>
          <w:rFonts w:ascii="Browallia New" w:eastAsia="Arial Unicode MS" w:hAnsi="Browallia New" w:cs="Browallia New"/>
          <w:color w:val="000000" w:themeColor="text1"/>
          <w:sz w:val="28"/>
          <w:cs/>
          <w:lang w:val="en-GB"/>
        </w:rPr>
      </w:pPr>
      <w:r w:rsidRPr="002E3B38">
        <w:rPr>
          <w:rFonts w:ascii="Browallia New" w:eastAsia="Arial Unicode MS" w:hAnsi="Browallia New" w:cs="Browallia New"/>
          <w:color w:val="000000" w:themeColor="text1"/>
          <w:sz w:val="28"/>
          <w:cs/>
          <w:lang w:val="en-GB"/>
        </w:rPr>
        <w:lastRenderedPageBreak/>
        <w:t>สินทรัพย์ที่เกิดจากสัญญา</w:t>
      </w:r>
    </w:p>
    <w:p w14:paraId="7CEE2E34" w14:textId="77777777" w:rsidR="00342B0E" w:rsidRPr="002E3B38" w:rsidRDefault="00342B0E" w:rsidP="00342B0E">
      <w:pPr>
        <w:tabs>
          <w:tab w:val="clear" w:pos="454"/>
          <w:tab w:val="clear" w:pos="680"/>
          <w:tab w:val="left" w:pos="1985"/>
          <w:tab w:val="left" w:pos="2835"/>
        </w:tabs>
        <w:ind w:left="993"/>
        <w:contextualSpacing/>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รายการเคลื่อนไหวของสินทรัพย์ที่เกิดจากสัญญามีดังนี้</w:t>
      </w:r>
    </w:p>
    <w:p w14:paraId="586F85AA" w14:textId="77777777" w:rsidR="00342B0E" w:rsidRPr="002E3B38" w:rsidRDefault="00342B0E" w:rsidP="00342B0E">
      <w:pPr>
        <w:ind w:left="540"/>
        <w:rPr>
          <w:rFonts w:ascii="Browallia New" w:eastAsia="Arial Unicode MS" w:hAnsi="Browallia New" w:cs="Browallia New"/>
          <w:sz w:val="26"/>
          <w:szCs w:val="26"/>
        </w:rPr>
      </w:pPr>
    </w:p>
    <w:tbl>
      <w:tblPr>
        <w:tblW w:w="8575" w:type="dxa"/>
        <w:tblInd w:w="993" w:type="dxa"/>
        <w:tblLayout w:type="fixed"/>
        <w:tblLook w:val="0000" w:firstRow="0" w:lastRow="0" w:firstColumn="0" w:lastColumn="0" w:noHBand="0" w:noVBand="0"/>
      </w:tblPr>
      <w:tblGrid>
        <w:gridCol w:w="2931"/>
        <w:gridCol w:w="1411"/>
        <w:gridCol w:w="1411"/>
        <w:gridCol w:w="1411"/>
        <w:gridCol w:w="1411"/>
      </w:tblGrid>
      <w:tr w:rsidR="00DC5E40" w:rsidRPr="002E3B38" w14:paraId="33A0ACCD" w14:textId="77777777" w:rsidTr="00481CE7">
        <w:tc>
          <w:tcPr>
            <w:tcW w:w="2931" w:type="dxa"/>
            <w:vAlign w:val="bottom"/>
          </w:tcPr>
          <w:p w14:paraId="49679F80" w14:textId="77777777" w:rsidR="00DC5E40" w:rsidRPr="002E3B3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4" w:type="dxa"/>
            <w:gridSpan w:val="4"/>
            <w:shd w:val="clear" w:color="auto" w:fill="auto"/>
            <w:vAlign w:val="bottom"/>
          </w:tcPr>
          <w:p w14:paraId="7D2C9D6F" w14:textId="4774EAA4" w:rsidR="00DC5E40" w:rsidRPr="002E3B38" w:rsidRDefault="00DC5E40" w:rsidP="002C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E3B38">
              <w:rPr>
                <w:rFonts w:ascii="Browallia New" w:hAnsi="Browallia New" w:cs="Browallia New"/>
                <w:sz w:val="28"/>
                <w:szCs w:val="28"/>
              </w:rPr>
              <w:t>(</w:t>
            </w:r>
            <w:proofErr w:type="gramStart"/>
            <w:r w:rsidRPr="002E3B38">
              <w:rPr>
                <w:rFonts w:ascii="Browallia New" w:hAnsi="Browallia New" w:cs="Browallia New"/>
                <w:sz w:val="28"/>
                <w:szCs w:val="28"/>
                <w:cs/>
              </w:rPr>
              <w:t xml:space="preserve">หน่วย </w:t>
            </w:r>
            <w:r w:rsidRPr="002E3B38">
              <w:rPr>
                <w:rFonts w:ascii="Browallia New" w:hAnsi="Browallia New" w:cs="Browallia New"/>
                <w:sz w:val="28"/>
                <w:szCs w:val="28"/>
              </w:rPr>
              <w:t>:</w:t>
            </w:r>
            <w:proofErr w:type="gramEnd"/>
            <w:r w:rsidRPr="002E3B38">
              <w:rPr>
                <w:rFonts w:ascii="Browallia New" w:hAnsi="Browallia New" w:cs="Browallia New"/>
                <w:sz w:val="28"/>
                <w:szCs w:val="28"/>
              </w:rPr>
              <w:t xml:space="preserve"> </w:t>
            </w:r>
            <w:r w:rsidRPr="002E3B38">
              <w:rPr>
                <w:rFonts w:ascii="Browallia New" w:hAnsi="Browallia New" w:cs="Browallia New"/>
                <w:sz w:val="28"/>
                <w:szCs w:val="28"/>
                <w:cs/>
              </w:rPr>
              <w:t>บาท</w:t>
            </w:r>
            <w:r w:rsidRPr="002E3B38">
              <w:rPr>
                <w:rFonts w:ascii="Browallia New" w:hAnsi="Browallia New" w:cs="Browallia New"/>
                <w:sz w:val="28"/>
                <w:szCs w:val="28"/>
              </w:rPr>
              <w:t>)</w:t>
            </w:r>
          </w:p>
        </w:tc>
      </w:tr>
      <w:tr w:rsidR="00DC5E40" w:rsidRPr="002E3B38" w14:paraId="3891F643" w14:textId="77777777" w:rsidTr="00481CE7">
        <w:tc>
          <w:tcPr>
            <w:tcW w:w="2931" w:type="dxa"/>
            <w:vAlign w:val="bottom"/>
          </w:tcPr>
          <w:p w14:paraId="36120984" w14:textId="77777777" w:rsidR="00DC5E40" w:rsidRPr="002E3B3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22" w:type="dxa"/>
            <w:gridSpan w:val="2"/>
            <w:shd w:val="clear" w:color="auto" w:fill="auto"/>
            <w:vAlign w:val="bottom"/>
          </w:tcPr>
          <w:p w14:paraId="6D03ED02" w14:textId="4E20E9F0" w:rsidR="00DC5E40" w:rsidRPr="002E3B38" w:rsidRDefault="00DC5E40" w:rsidP="00481C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งบการเงินรวม</w:t>
            </w:r>
          </w:p>
        </w:tc>
        <w:tc>
          <w:tcPr>
            <w:tcW w:w="2822" w:type="dxa"/>
            <w:gridSpan w:val="2"/>
            <w:shd w:val="clear" w:color="auto" w:fill="auto"/>
            <w:vAlign w:val="bottom"/>
          </w:tcPr>
          <w:p w14:paraId="4AA860AF" w14:textId="77064D21" w:rsidR="00DC5E40" w:rsidRPr="002E3B38" w:rsidRDefault="00DC5E40" w:rsidP="00481C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งบการเฉพาะ</w:t>
            </w:r>
            <w:r w:rsidR="00D9382F" w:rsidRPr="002E3B38">
              <w:rPr>
                <w:rFonts w:ascii="Browallia New" w:hAnsi="Browallia New" w:cs="Browallia New"/>
                <w:sz w:val="28"/>
                <w:szCs w:val="28"/>
                <w:cs/>
              </w:rPr>
              <w:t>บริษัท</w:t>
            </w:r>
          </w:p>
        </w:tc>
      </w:tr>
      <w:tr w:rsidR="00DC5E40" w:rsidRPr="002E3B38" w14:paraId="7B007377" w14:textId="77777777" w:rsidTr="00481CE7">
        <w:tc>
          <w:tcPr>
            <w:tcW w:w="2931" w:type="dxa"/>
            <w:vAlign w:val="bottom"/>
          </w:tcPr>
          <w:p w14:paraId="52A13644" w14:textId="77777777" w:rsidR="00DC5E40" w:rsidRPr="002E3B3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411" w:type="dxa"/>
            <w:shd w:val="clear" w:color="auto" w:fill="auto"/>
            <w:vAlign w:val="bottom"/>
          </w:tcPr>
          <w:p w14:paraId="0DABA4F3" w14:textId="6A6F1CB1" w:rsidR="00DC5E40" w:rsidRPr="002E3B3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2E3B38">
              <w:rPr>
                <w:rFonts w:ascii="Browallia New" w:hAnsi="Browallia New" w:cs="Browallia New"/>
                <w:cs/>
              </w:rPr>
              <w:tab/>
            </w:r>
            <w:r w:rsidRPr="002E3B38">
              <w:rPr>
                <w:rFonts w:ascii="Browallia New" w:hAnsi="Browallia New" w:cs="Browallia New"/>
              </w:rPr>
              <w:t>256</w:t>
            </w:r>
            <w:r w:rsidR="00865BE2" w:rsidRPr="002E3B38">
              <w:rPr>
                <w:rFonts w:ascii="Browallia New" w:hAnsi="Browallia New" w:cs="Browallia New"/>
              </w:rPr>
              <w:t>7</w:t>
            </w:r>
          </w:p>
        </w:tc>
        <w:tc>
          <w:tcPr>
            <w:tcW w:w="1411" w:type="dxa"/>
            <w:vAlign w:val="bottom"/>
          </w:tcPr>
          <w:p w14:paraId="0CE3B461" w14:textId="5005C143" w:rsidR="00DC5E40" w:rsidRPr="002E3B38" w:rsidRDefault="00DC5E40" w:rsidP="00481CE7">
            <w:pPr>
              <w:pStyle w:val="a9"/>
              <w:pBdr>
                <w:bottom w:val="single" w:sz="4" w:space="1" w:color="auto"/>
              </w:pBdr>
              <w:tabs>
                <w:tab w:val="left" w:pos="540"/>
                <w:tab w:val="right" w:pos="1195"/>
              </w:tabs>
              <w:ind w:right="-72"/>
              <w:jc w:val="center"/>
              <w:rPr>
                <w:rFonts w:ascii="Browallia New" w:hAnsi="Browallia New" w:cs="Browallia New"/>
                <w:cs/>
              </w:rPr>
            </w:pPr>
            <w:r w:rsidRPr="002E3B38">
              <w:rPr>
                <w:rFonts w:ascii="Browallia New" w:hAnsi="Browallia New" w:cs="Browallia New"/>
              </w:rPr>
              <w:t>256</w:t>
            </w:r>
            <w:r w:rsidR="00865BE2" w:rsidRPr="002E3B38">
              <w:rPr>
                <w:rFonts w:ascii="Browallia New" w:hAnsi="Browallia New" w:cs="Browallia New"/>
              </w:rPr>
              <w:t>6</w:t>
            </w:r>
          </w:p>
        </w:tc>
        <w:tc>
          <w:tcPr>
            <w:tcW w:w="1411" w:type="dxa"/>
            <w:shd w:val="clear" w:color="auto" w:fill="auto"/>
            <w:vAlign w:val="bottom"/>
          </w:tcPr>
          <w:p w14:paraId="168BA643" w14:textId="48D0E54D" w:rsidR="00DC5E40" w:rsidRPr="002E3B3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2E3B38">
              <w:rPr>
                <w:rFonts w:ascii="Browallia New" w:hAnsi="Browallia New" w:cs="Browallia New"/>
                <w:cs/>
              </w:rPr>
              <w:tab/>
            </w:r>
            <w:r w:rsidRPr="002E3B38">
              <w:rPr>
                <w:rFonts w:ascii="Browallia New" w:hAnsi="Browallia New" w:cs="Browallia New"/>
              </w:rPr>
              <w:t>256</w:t>
            </w:r>
            <w:r w:rsidR="00865BE2" w:rsidRPr="002E3B38">
              <w:rPr>
                <w:rFonts w:ascii="Browallia New" w:hAnsi="Browallia New" w:cs="Browallia New"/>
              </w:rPr>
              <w:t>7</w:t>
            </w:r>
          </w:p>
        </w:tc>
        <w:tc>
          <w:tcPr>
            <w:tcW w:w="1411" w:type="dxa"/>
            <w:vAlign w:val="bottom"/>
          </w:tcPr>
          <w:p w14:paraId="06761496" w14:textId="4F4E11AC" w:rsidR="00DC5E40" w:rsidRPr="002E3B38" w:rsidRDefault="00DC5E40" w:rsidP="00481CE7">
            <w:pPr>
              <w:pStyle w:val="a9"/>
              <w:pBdr>
                <w:bottom w:val="single" w:sz="4" w:space="1" w:color="auto"/>
              </w:pBdr>
              <w:tabs>
                <w:tab w:val="left" w:pos="540"/>
                <w:tab w:val="right" w:pos="1195"/>
              </w:tabs>
              <w:ind w:right="-72"/>
              <w:jc w:val="both"/>
              <w:rPr>
                <w:rFonts w:ascii="Browallia New" w:hAnsi="Browallia New" w:cs="Browallia New"/>
                <w:cs/>
              </w:rPr>
            </w:pPr>
            <w:r w:rsidRPr="002E3B38">
              <w:rPr>
                <w:rFonts w:ascii="Browallia New" w:hAnsi="Browallia New" w:cs="Browallia New"/>
                <w:cs/>
              </w:rPr>
              <w:tab/>
            </w:r>
            <w:r w:rsidRPr="002E3B38">
              <w:rPr>
                <w:rFonts w:ascii="Browallia New" w:hAnsi="Browallia New" w:cs="Browallia New"/>
              </w:rPr>
              <w:t>256</w:t>
            </w:r>
            <w:r w:rsidR="00865BE2" w:rsidRPr="002E3B38">
              <w:rPr>
                <w:rFonts w:ascii="Browallia New" w:hAnsi="Browallia New" w:cs="Browallia New"/>
              </w:rPr>
              <w:t>6</w:t>
            </w:r>
          </w:p>
        </w:tc>
      </w:tr>
      <w:tr w:rsidR="00DC5E40" w:rsidRPr="002E3B38" w14:paraId="53F2B71F" w14:textId="77777777" w:rsidTr="00481CE7">
        <w:tc>
          <w:tcPr>
            <w:tcW w:w="2931" w:type="dxa"/>
            <w:vAlign w:val="bottom"/>
          </w:tcPr>
          <w:p w14:paraId="362B1707" w14:textId="77777777" w:rsidR="00DC5E40" w:rsidRPr="002E3B38" w:rsidRDefault="00DC5E40" w:rsidP="00DC5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1" w:type="dxa"/>
            <w:shd w:val="clear" w:color="auto" w:fill="auto"/>
            <w:vAlign w:val="bottom"/>
          </w:tcPr>
          <w:p w14:paraId="2E1F25A9" w14:textId="77777777" w:rsidR="00DC5E40" w:rsidRPr="002E3B38" w:rsidRDefault="00DC5E40" w:rsidP="00DC5E40">
            <w:pPr>
              <w:pStyle w:val="a9"/>
              <w:tabs>
                <w:tab w:val="left" w:pos="540"/>
                <w:tab w:val="decimal" w:pos="1195"/>
              </w:tabs>
              <w:ind w:right="0"/>
              <w:jc w:val="both"/>
              <w:rPr>
                <w:rFonts w:ascii="Browallia New" w:hAnsi="Browallia New" w:cs="Browallia New"/>
              </w:rPr>
            </w:pPr>
          </w:p>
        </w:tc>
        <w:tc>
          <w:tcPr>
            <w:tcW w:w="1411" w:type="dxa"/>
            <w:vAlign w:val="bottom"/>
          </w:tcPr>
          <w:p w14:paraId="7BF48E1F" w14:textId="77777777" w:rsidR="00DC5E40" w:rsidRPr="002E3B38" w:rsidRDefault="00DC5E40" w:rsidP="00DC5E40">
            <w:pPr>
              <w:pStyle w:val="a9"/>
              <w:tabs>
                <w:tab w:val="left" w:pos="540"/>
                <w:tab w:val="decimal" w:pos="1195"/>
              </w:tabs>
              <w:ind w:right="0"/>
              <w:jc w:val="both"/>
              <w:rPr>
                <w:rFonts w:ascii="Browallia New" w:hAnsi="Browallia New" w:cs="Browallia New"/>
              </w:rPr>
            </w:pPr>
          </w:p>
        </w:tc>
        <w:tc>
          <w:tcPr>
            <w:tcW w:w="1411" w:type="dxa"/>
            <w:shd w:val="clear" w:color="auto" w:fill="auto"/>
            <w:vAlign w:val="bottom"/>
          </w:tcPr>
          <w:p w14:paraId="6FFD3145" w14:textId="77777777" w:rsidR="00DC5E40" w:rsidRPr="002E3B38" w:rsidRDefault="00DC5E40" w:rsidP="00DC5E40">
            <w:pPr>
              <w:pStyle w:val="a9"/>
              <w:tabs>
                <w:tab w:val="left" w:pos="540"/>
                <w:tab w:val="decimal" w:pos="1195"/>
              </w:tabs>
              <w:ind w:right="0"/>
              <w:jc w:val="both"/>
              <w:rPr>
                <w:rFonts w:ascii="Browallia New" w:hAnsi="Browallia New" w:cs="Browallia New"/>
              </w:rPr>
            </w:pPr>
          </w:p>
        </w:tc>
        <w:tc>
          <w:tcPr>
            <w:tcW w:w="1411" w:type="dxa"/>
            <w:vAlign w:val="bottom"/>
          </w:tcPr>
          <w:p w14:paraId="5F582790" w14:textId="77777777" w:rsidR="00DC5E40" w:rsidRPr="002E3B38" w:rsidRDefault="00DC5E40" w:rsidP="00DC5E40">
            <w:pPr>
              <w:pStyle w:val="a9"/>
              <w:tabs>
                <w:tab w:val="left" w:pos="540"/>
                <w:tab w:val="decimal" w:pos="1195"/>
              </w:tabs>
              <w:ind w:right="0"/>
              <w:jc w:val="both"/>
              <w:rPr>
                <w:rFonts w:ascii="Browallia New" w:hAnsi="Browallia New" w:cs="Browallia New"/>
              </w:rPr>
            </w:pPr>
          </w:p>
        </w:tc>
      </w:tr>
      <w:tr w:rsidR="00865BE2" w:rsidRPr="002E3B38" w14:paraId="70A2EAD6" w14:textId="77777777" w:rsidTr="00481CE7">
        <w:tc>
          <w:tcPr>
            <w:tcW w:w="2931" w:type="dxa"/>
            <w:vAlign w:val="bottom"/>
          </w:tcPr>
          <w:p w14:paraId="21680B1D"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ยอดยกมา</w:t>
            </w:r>
          </w:p>
        </w:tc>
        <w:tc>
          <w:tcPr>
            <w:tcW w:w="1411" w:type="dxa"/>
            <w:shd w:val="clear" w:color="auto" w:fill="auto"/>
            <w:vAlign w:val="bottom"/>
          </w:tcPr>
          <w:p w14:paraId="2F7F0BC3" w14:textId="4E3012B3" w:rsidR="00865BE2" w:rsidRPr="002E3B38" w:rsidRDefault="00BF0C0D"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c>
          <w:tcPr>
            <w:tcW w:w="1411" w:type="dxa"/>
            <w:vAlign w:val="bottom"/>
          </w:tcPr>
          <w:p w14:paraId="37F30278" w14:textId="349D422C" w:rsidR="00865BE2" w:rsidRPr="002E3B38" w:rsidRDefault="00865BE2"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16,708,324</w:t>
            </w:r>
          </w:p>
        </w:tc>
        <w:tc>
          <w:tcPr>
            <w:tcW w:w="1411" w:type="dxa"/>
            <w:shd w:val="clear" w:color="auto" w:fill="auto"/>
            <w:vAlign w:val="bottom"/>
          </w:tcPr>
          <w:p w14:paraId="00B28C24" w14:textId="60F99524" w:rsidR="00865BE2" w:rsidRPr="002E3B38" w:rsidRDefault="004C2B40"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C2B40">
              <w:rPr>
                <w:rFonts w:ascii="Browallia New" w:hAnsi="Browallia New" w:cs="Browallia New"/>
                <w:sz w:val="28"/>
                <w:szCs w:val="28"/>
              </w:rPr>
              <w:t>3</w:t>
            </w:r>
            <w:r w:rsidR="00BF0C0D" w:rsidRPr="002E3B38">
              <w:rPr>
                <w:rFonts w:ascii="Browallia New" w:hAnsi="Browallia New" w:cs="Browallia New"/>
                <w:sz w:val="28"/>
                <w:szCs w:val="28"/>
              </w:rPr>
              <w:t>,</w:t>
            </w:r>
            <w:r w:rsidRPr="004C2B40">
              <w:rPr>
                <w:rFonts w:ascii="Browallia New" w:hAnsi="Browallia New" w:cs="Browallia New"/>
                <w:sz w:val="28"/>
                <w:szCs w:val="28"/>
              </w:rPr>
              <w:t>256</w:t>
            </w:r>
            <w:r w:rsidR="00BF0C0D" w:rsidRPr="002E3B38">
              <w:rPr>
                <w:rFonts w:ascii="Browallia New" w:hAnsi="Browallia New" w:cs="Browallia New"/>
                <w:sz w:val="28"/>
                <w:szCs w:val="28"/>
              </w:rPr>
              <w:t>,</w:t>
            </w:r>
            <w:r w:rsidRPr="004C2B40">
              <w:rPr>
                <w:rFonts w:ascii="Browallia New" w:hAnsi="Browallia New" w:cs="Browallia New"/>
                <w:sz w:val="28"/>
                <w:szCs w:val="28"/>
              </w:rPr>
              <w:t>503</w:t>
            </w:r>
          </w:p>
        </w:tc>
        <w:tc>
          <w:tcPr>
            <w:tcW w:w="1411" w:type="dxa"/>
            <w:vAlign w:val="bottom"/>
          </w:tcPr>
          <w:p w14:paraId="5CB6ECAF" w14:textId="6C189FBB" w:rsidR="00865BE2" w:rsidRPr="002E3B38" w:rsidRDefault="00865BE2"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16,708,324</w:t>
            </w:r>
          </w:p>
        </w:tc>
      </w:tr>
      <w:tr w:rsidR="00865BE2" w:rsidRPr="002E3B38" w14:paraId="19A74DAC" w14:textId="77777777" w:rsidTr="00481CE7">
        <w:tc>
          <w:tcPr>
            <w:tcW w:w="2931" w:type="dxa"/>
            <w:vAlign w:val="bottom"/>
          </w:tcPr>
          <w:p w14:paraId="4D8E61E1" w14:textId="77777777"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ลดลงจากการโอนเป็นรายได้ค้างรับ</w:t>
            </w:r>
          </w:p>
        </w:tc>
        <w:tc>
          <w:tcPr>
            <w:tcW w:w="1411" w:type="dxa"/>
            <w:shd w:val="clear" w:color="auto" w:fill="auto"/>
            <w:vAlign w:val="bottom"/>
          </w:tcPr>
          <w:p w14:paraId="6A4DE115" w14:textId="3BB39A48" w:rsidR="00865BE2" w:rsidRPr="002E3B38" w:rsidRDefault="00BF0C0D" w:rsidP="00A74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cs/>
              </w:rPr>
              <w:t>(</w:t>
            </w:r>
            <w:r w:rsidRPr="002E3B38">
              <w:rPr>
                <w:rFonts w:ascii="Browallia New" w:hAnsi="Browallia New" w:cs="Browallia New"/>
                <w:sz w:val="28"/>
                <w:szCs w:val="28"/>
              </w:rPr>
              <w:t>3,256,503</w:t>
            </w:r>
            <w:r w:rsidRPr="002E3B38">
              <w:rPr>
                <w:rFonts w:ascii="Browallia New" w:hAnsi="Browallia New" w:cs="Browallia New"/>
                <w:sz w:val="28"/>
                <w:szCs w:val="28"/>
                <w:cs/>
              </w:rPr>
              <w:t>)</w:t>
            </w:r>
          </w:p>
        </w:tc>
        <w:tc>
          <w:tcPr>
            <w:tcW w:w="1411" w:type="dxa"/>
            <w:vAlign w:val="bottom"/>
          </w:tcPr>
          <w:p w14:paraId="48C0D57E" w14:textId="78163346" w:rsidR="00865BE2" w:rsidRPr="002E3B38" w:rsidRDefault="00865BE2" w:rsidP="00A74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(13,451,821)</w:t>
            </w:r>
          </w:p>
        </w:tc>
        <w:tc>
          <w:tcPr>
            <w:tcW w:w="1411" w:type="dxa"/>
            <w:shd w:val="clear" w:color="auto" w:fill="auto"/>
            <w:vAlign w:val="bottom"/>
          </w:tcPr>
          <w:p w14:paraId="28CB2E13" w14:textId="397F9A96" w:rsidR="00865BE2" w:rsidRPr="002E3B38" w:rsidRDefault="00BF0C0D" w:rsidP="00A74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cs/>
              </w:rPr>
              <w:t>(</w:t>
            </w:r>
            <w:r w:rsidR="004C2B40" w:rsidRPr="004C2B40">
              <w:rPr>
                <w:rFonts w:ascii="Browallia New" w:hAnsi="Browallia New" w:cs="Browallia New"/>
                <w:sz w:val="28"/>
                <w:szCs w:val="28"/>
              </w:rPr>
              <w:t>3</w:t>
            </w:r>
            <w:r w:rsidRPr="002E3B38">
              <w:rPr>
                <w:rFonts w:ascii="Browallia New" w:hAnsi="Browallia New" w:cs="Browallia New"/>
                <w:sz w:val="28"/>
                <w:szCs w:val="28"/>
              </w:rPr>
              <w:t>,</w:t>
            </w:r>
            <w:r w:rsidR="004C2B40" w:rsidRPr="004C2B40">
              <w:rPr>
                <w:rFonts w:ascii="Browallia New" w:hAnsi="Browallia New" w:cs="Browallia New"/>
                <w:sz w:val="28"/>
                <w:szCs w:val="28"/>
              </w:rPr>
              <w:t>256</w:t>
            </w:r>
            <w:r w:rsidRPr="002E3B38">
              <w:rPr>
                <w:rFonts w:ascii="Browallia New" w:hAnsi="Browallia New" w:cs="Browallia New"/>
                <w:sz w:val="28"/>
                <w:szCs w:val="28"/>
              </w:rPr>
              <w:t>,</w:t>
            </w:r>
            <w:r w:rsidR="004C2B40" w:rsidRPr="004C2B40">
              <w:rPr>
                <w:rFonts w:ascii="Browallia New" w:hAnsi="Browallia New" w:cs="Browallia New"/>
                <w:sz w:val="28"/>
                <w:szCs w:val="28"/>
              </w:rPr>
              <w:t>503</w:t>
            </w:r>
            <w:r w:rsidRPr="002E3B38">
              <w:rPr>
                <w:rFonts w:ascii="Browallia New" w:hAnsi="Browallia New" w:cs="Browallia New"/>
                <w:sz w:val="28"/>
                <w:szCs w:val="28"/>
                <w:cs/>
              </w:rPr>
              <w:t>)</w:t>
            </w:r>
          </w:p>
        </w:tc>
        <w:tc>
          <w:tcPr>
            <w:tcW w:w="1411" w:type="dxa"/>
            <w:vAlign w:val="bottom"/>
          </w:tcPr>
          <w:p w14:paraId="15B34694" w14:textId="3C39452F" w:rsidR="00865BE2" w:rsidRPr="002E3B38" w:rsidRDefault="00865BE2" w:rsidP="00A74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(13,451,821)</w:t>
            </w:r>
          </w:p>
        </w:tc>
      </w:tr>
      <w:tr w:rsidR="00BA5230" w:rsidRPr="002E3B38" w14:paraId="181421CD" w14:textId="77777777" w:rsidTr="00481CE7">
        <w:tc>
          <w:tcPr>
            <w:tcW w:w="2931" w:type="dxa"/>
            <w:vAlign w:val="bottom"/>
          </w:tcPr>
          <w:p w14:paraId="425B71E9" w14:textId="77777777" w:rsidR="00BA5230" w:rsidRPr="002E3B38" w:rsidRDefault="00BA5230" w:rsidP="00BA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รวมสินทรัพย์ที่เกิดจากสัญญา</w:t>
            </w:r>
          </w:p>
        </w:tc>
        <w:tc>
          <w:tcPr>
            <w:tcW w:w="1411" w:type="dxa"/>
            <w:shd w:val="clear" w:color="auto" w:fill="auto"/>
            <w:vAlign w:val="bottom"/>
          </w:tcPr>
          <w:p w14:paraId="492DDAD9" w14:textId="1145F401" w:rsidR="00BA5230" w:rsidRPr="002E3B38" w:rsidRDefault="00BA5230" w:rsidP="006910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w:t>
            </w:r>
          </w:p>
        </w:tc>
        <w:tc>
          <w:tcPr>
            <w:tcW w:w="1411" w:type="dxa"/>
            <w:vAlign w:val="bottom"/>
          </w:tcPr>
          <w:p w14:paraId="7F31A38D" w14:textId="06B9FEF1" w:rsidR="00BA5230" w:rsidRPr="002E3B38" w:rsidRDefault="00BA5230" w:rsidP="006910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c>
          <w:tcPr>
            <w:tcW w:w="1411" w:type="dxa"/>
            <w:shd w:val="clear" w:color="auto" w:fill="auto"/>
            <w:vAlign w:val="bottom"/>
          </w:tcPr>
          <w:p w14:paraId="2E5C4791" w14:textId="5C3E9E97" w:rsidR="00BA5230" w:rsidRPr="002E3B38" w:rsidRDefault="00BA5230" w:rsidP="006910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center"/>
              <w:rPr>
                <w:rFonts w:ascii="Browallia New" w:hAnsi="Browallia New" w:cs="Browallia New"/>
                <w:sz w:val="28"/>
                <w:szCs w:val="28"/>
              </w:rPr>
            </w:pP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w:t>
            </w:r>
          </w:p>
        </w:tc>
        <w:tc>
          <w:tcPr>
            <w:tcW w:w="1411" w:type="dxa"/>
            <w:vAlign w:val="bottom"/>
          </w:tcPr>
          <w:p w14:paraId="25325C85" w14:textId="7C200352" w:rsidR="00BA5230" w:rsidRPr="002E3B38" w:rsidRDefault="00BA5230" w:rsidP="006910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r>
    </w:tbl>
    <w:p w14:paraId="576173E3" w14:textId="77777777" w:rsidR="00342B0E" w:rsidRPr="002E3B38" w:rsidRDefault="00342B0E" w:rsidP="00342B0E">
      <w:pPr>
        <w:ind w:left="540"/>
        <w:rPr>
          <w:rFonts w:ascii="Browallia New" w:eastAsia="Arial Unicode MS" w:hAnsi="Browallia New" w:cs="Browallia New"/>
          <w:sz w:val="26"/>
          <w:szCs w:val="26"/>
          <w:cs/>
        </w:rPr>
      </w:pPr>
    </w:p>
    <w:tbl>
      <w:tblPr>
        <w:tblW w:w="8575" w:type="dxa"/>
        <w:tblInd w:w="993" w:type="dxa"/>
        <w:tblLayout w:type="fixed"/>
        <w:tblLook w:val="0000" w:firstRow="0" w:lastRow="0" w:firstColumn="0" w:lastColumn="0" w:noHBand="0" w:noVBand="0"/>
      </w:tblPr>
      <w:tblGrid>
        <w:gridCol w:w="2931"/>
        <w:gridCol w:w="1411"/>
        <w:gridCol w:w="1411"/>
        <w:gridCol w:w="1411"/>
        <w:gridCol w:w="1411"/>
      </w:tblGrid>
      <w:tr w:rsidR="00481CE7" w:rsidRPr="002E3B38" w14:paraId="4FAF95F5" w14:textId="77777777" w:rsidTr="00525049">
        <w:tc>
          <w:tcPr>
            <w:tcW w:w="2931" w:type="dxa"/>
            <w:shd w:val="clear" w:color="auto" w:fill="auto"/>
            <w:vAlign w:val="bottom"/>
          </w:tcPr>
          <w:p w14:paraId="50A7B111"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4" w:type="dxa"/>
            <w:gridSpan w:val="4"/>
            <w:shd w:val="clear" w:color="auto" w:fill="auto"/>
            <w:vAlign w:val="bottom"/>
          </w:tcPr>
          <w:p w14:paraId="6AE0DDF3" w14:textId="03787AD4" w:rsidR="00481CE7" w:rsidRPr="002E3B38" w:rsidRDefault="00481CE7" w:rsidP="002C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E3B38">
              <w:rPr>
                <w:rFonts w:ascii="Browallia New" w:hAnsi="Browallia New" w:cs="Browallia New"/>
                <w:sz w:val="28"/>
                <w:szCs w:val="28"/>
              </w:rPr>
              <w:t>(</w:t>
            </w:r>
            <w:proofErr w:type="gramStart"/>
            <w:r w:rsidRPr="002E3B38">
              <w:rPr>
                <w:rFonts w:ascii="Browallia New" w:hAnsi="Browallia New" w:cs="Browallia New"/>
                <w:sz w:val="28"/>
                <w:szCs w:val="28"/>
                <w:cs/>
              </w:rPr>
              <w:t xml:space="preserve">หน่วย </w:t>
            </w:r>
            <w:r w:rsidRPr="002E3B38">
              <w:rPr>
                <w:rFonts w:ascii="Browallia New" w:hAnsi="Browallia New" w:cs="Browallia New"/>
                <w:sz w:val="28"/>
                <w:szCs w:val="28"/>
              </w:rPr>
              <w:t>:</w:t>
            </w:r>
            <w:proofErr w:type="gramEnd"/>
            <w:r w:rsidRPr="002E3B38">
              <w:rPr>
                <w:rFonts w:ascii="Browallia New" w:hAnsi="Browallia New" w:cs="Browallia New"/>
                <w:sz w:val="28"/>
                <w:szCs w:val="28"/>
              </w:rPr>
              <w:t xml:space="preserve"> </w:t>
            </w:r>
            <w:r w:rsidRPr="002E3B38">
              <w:rPr>
                <w:rFonts w:ascii="Browallia New" w:hAnsi="Browallia New" w:cs="Browallia New"/>
                <w:sz w:val="28"/>
                <w:szCs w:val="28"/>
                <w:cs/>
              </w:rPr>
              <w:t>บาท</w:t>
            </w:r>
            <w:r w:rsidRPr="002E3B38">
              <w:rPr>
                <w:rFonts w:ascii="Browallia New" w:hAnsi="Browallia New" w:cs="Browallia New"/>
                <w:sz w:val="28"/>
                <w:szCs w:val="28"/>
              </w:rPr>
              <w:t>)</w:t>
            </w:r>
          </w:p>
        </w:tc>
      </w:tr>
      <w:tr w:rsidR="00481CE7" w:rsidRPr="002E3B38" w14:paraId="792AB56C" w14:textId="77777777" w:rsidTr="00525049">
        <w:tc>
          <w:tcPr>
            <w:tcW w:w="2931" w:type="dxa"/>
            <w:shd w:val="clear" w:color="auto" w:fill="auto"/>
            <w:vAlign w:val="bottom"/>
          </w:tcPr>
          <w:p w14:paraId="267E1CDB"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22" w:type="dxa"/>
            <w:gridSpan w:val="2"/>
            <w:shd w:val="clear" w:color="auto" w:fill="auto"/>
            <w:vAlign w:val="bottom"/>
          </w:tcPr>
          <w:p w14:paraId="4F25B2C2" w14:textId="3D7DB2AA" w:rsidR="00481CE7" w:rsidRPr="002E3B38" w:rsidRDefault="00481CE7" w:rsidP="005250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งบการเงินรวม</w:t>
            </w:r>
          </w:p>
        </w:tc>
        <w:tc>
          <w:tcPr>
            <w:tcW w:w="2822" w:type="dxa"/>
            <w:gridSpan w:val="2"/>
            <w:shd w:val="clear" w:color="auto" w:fill="auto"/>
            <w:vAlign w:val="bottom"/>
          </w:tcPr>
          <w:p w14:paraId="744794F7" w14:textId="6899E3E4" w:rsidR="00481CE7" w:rsidRPr="002E3B38" w:rsidRDefault="00481CE7" w:rsidP="005250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cs/>
              </w:rPr>
            </w:pPr>
            <w:r w:rsidRPr="002E3B38">
              <w:rPr>
                <w:rFonts w:ascii="Browallia New" w:hAnsi="Browallia New" w:cs="Browallia New"/>
                <w:sz w:val="28"/>
                <w:szCs w:val="28"/>
                <w:cs/>
              </w:rPr>
              <w:t>งบการเงินเฉพาะ</w:t>
            </w:r>
            <w:r w:rsidR="00D9382F" w:rsidRPr="002E3B38">
              <w:rPr>
                <w:rFonts w:ascii="Browallia New" w:hAnsi="Browallia New" w:cs="Browallia New"/>
                <w:sz w:val="28"/>
                <w:szCs w:val="28"/>
                <w:cs/>
              </w:rPr>
              <w:t>บริษัท</w:t>
            </w:r>
          </w:p>
        </w:tc>
      </w:tr>
      <w:tr w:rsidR="00481CE7" w:rsidRPr="002E3B38" w14:paraId="532D054F" w14:textId="77777777" w:rsidTr="00525049">
        <w:tc>
          <w:tcPr>
            <w:tcW w:w="2931" w:type="dxa"/>
            <w:shd w:val="clear" w:color="auto" w:fill="auto"/>
            <w:vAlign w:val="bottom"/>
          </w:tcPr>
          <w:p w14:paraId="1E18BA63"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1" w:type="dxa"/>
            <w:shd w:val="clear" w:color="auto" w:fill="auto"/>
            <w:vAlign w:val="bottom"/>
          </w:tcPr>
          <w:p w14:paraId="35B32E66" w14:textId="2FE1D0EE" w:rsidR="00481CE7" w:rsidRPr="002E3B38" w:rsidRDefault="00481CE7" w:rsidP="00525049">
            <w:pPr>
              <w:pStyle w:val="a9"/>
              <w:pBdr>
                <w:bottom w:val="single" w:sz="4" w:space="1" w:color="auto"/>
              </w:pBdr>
              <w:tabs>
                <w:tab w:val="left" w:pos="540"/>
                <w:tab w:val="right" w:pos="1195"/>
              </w:tabs>
              <w:ind w:right="-72"/>
              <w:jc w:val="center"/>
              <w:rPr>
                <w:rFonts w:ascii="Browallia New" w:hAnsi="Browallia New" w:cs="Browallia New"/>
                <w:cs/>
              </w:rPr>
            </w:pPr>
            <w:r w:rsidRPr="002E3B38">
              <w:rPr>
                <w:rFonts w:ascii="Browallia New" w:hAnsi="Browallia New" w:cs="Browallia New"/>
              </w:rPr>
              <w:t>256</w:t>
            </w:r>
            <w:r w:rsidR="00865BE2" w:rsidRPr="002E3B38">
              <w:rPr>
                <w:rFonts w:ascii="Browallia New" w:hAnsi="Browallia New" w:cs="Browallia New"/>
              </w:rPr>
              <w:t>7</w:t>
            </w:r>
          </w:p>
        </w:tc>
        <w:tc>
          <w:tcPr>
            <w:tcW w:w="1411" w:type="dxa"/>
            <w:shd w:val="clear" w:color="auto" w:fill="auto"/>
            <w:vAlign w:val="bottom"/>
          </w:tcPr>
          <w:p w14:paraId="3607CF01" w14:textId="460AF2A6" w:rsidR="00481CE7" w:rsidRPr="002E3B38" w:rsidRDefault="00481CE7" w:rsidP="00525049">
            <w:pPr>
              <w:pStyle w:val="a9"/>
              <w:pBdr>
                <w:bottom w:val="single" w:sz="4" w:space="1" w:color="auto"/>
              </w:pBdr>
              <w:tabs>
                <w:tab w:val="left" w:pos="540"/>
                <w:tab w:val="right" w:pos="1195"/>
              </w:tabs>
              <w:ind w:right="-72"/>
              <w:jc w:val="center"/>
              <w:rPr>
                <w:rFonts w:ascii="Browallia New" w:hAnsi="Browallia New" w:cs="Browallia New"/>
                <w:cs/>
              </w:rPr>
            </w:pPr>
            <w:r w:rsidRPr="002E3B38">
              <w:rPr>
                <w:rFonts w:ascii="Browallia New" w:hAnsi="Browallia New" w:cs="Browallia New"/>
              </w:rPr>
              <w:t>256</w:t>
            </w:r>
            <w:r w:rsidR="00865BE2" w:rsidRPr="002E3B38">
              <w:rPr>
                <w:rFonts w:ascii="Browallia New" w:hAnsi="Browallia New" w:cs="Browallia New"/>
              </w:rPr>
              <w:t>6</w:t>
            </w:r>
          </w:p>
        </w:tc>
        <w:tc>
          <w:tcPr>
            <w:tcW w:w="1411" w:type="dxa"/>
            <w:shd w:val="clear" w:color="auto" w:fill="auto"/>
            <w:vAlign w:val="bottom"/>
          </w:tcPr>
          <w:p w14:paraId="649D2BEF" w14:textId="7B324FFF" w:rsidR="00481CE7" w:rsidRPr="002E3B38" w:rsidRDefault="00481CE7" w:rsidP="00525049">
            <w:pPr>
              <w:pStyle w:val="a9"/>
              <w:pBdr>
                <w:bottom w:val="single" w:sz="4" w:space="1" w:color="auto"/>
              </w:pBdr>
              <w:tabs>
                <w:tab w:val="left" w:pos="540"/>
                <w:tab w:val="right" w:pos="1195"/>
              </w:tabs>
              <w:ind w:right="-72"/>
              <w:jc w:val="center"/>
              <w:rPr>
                <w:rFonts w:ascii="Browallia New" w:hAnsi="Browallia New" w:cs="Browallia New"/>
                <w:cs/>
              </w:rPr>
            </w:pPr>
            <w:r w:rsidRPr="002E3B38">
              <w:rPr>
                <w:rFonts w:ascii="Browallia New" w:hAnsi="Browallia New" w:cs="Browallia New"/>
              </w:rPr>
              <w:t>256</w:t>
            </w:r>
            <w:r w:rsidR="00865BE2" w:rsidRPr="002E3B38">
              <w:rPr>
                <w:rFonts w:ascii="Browallia New" w:hAnsi="Browallia New" w:cs="Browallia New"/>
              </w:rPr>
              <w:t>7</w:t>
            </w:r>
          </w:p>
        </w:tc>
        <w:tc>
          <w:tcPr>
            <w:tcW w:w="1411" w:type="dxa"/>
            <w:shd w:val="clear" w:color="auto" w:fill="auto"/>
            <w:vAlign w:val="bottom"/>
          </w:tcPr>
          <w:p w14:paraId="7CAB501B" w14:textId="6964545F" w:rsidR="00481CE7" w:rsidRPr="002E3B38" w:rsidRDefault="00481CE7" w:rsidP="00525049">
            <w:pPr>
              <w:pStyle w:val="a9"/>
              <w:pBdr>
                <w:bottom w:val="single" w:sz="4" w:space="1" w:color="auto"/>
              </w:pBdr>
              <w:tabs>
                <w:tab w:val="left" w:pos="540"/>
                <w:tab w:val="right" w:pos="1195"/>
              </w:tabs>
              <w:ind w:right="-72"/>
              <w:jc w:val="center"/>
              <w:rPr>
                <w:rFonts w:ascii="Browallia New" w:hAnsi="Browallia New" w:cs="Browallia New"/>
                <w:cs/>
              </w:rPr>
            </w:pPr>
            <w:r w:rsidRPr="002E3B38">
              <w:rPr>
                <w:rFonts w:ascii="Browallia New" w:hAnsi="Browallia New" w:cs="Browallia New"/>
              </w:rPr>
              <w:t>256</w:t>
            </w:r>
            <w:r w:rsidR="00865BE2" w:rsidRPr="002E3B38">
              <w:rPr>
                <w:rFonts w:ascii="Browallia New" w:hAnsi="Browallia New" w:cs="Browallia New"/>
              </w:rPr>
              <w:t>6</w:t>
            </w:r>
          </w:p>
        </w:tc>
      </w:tr>
      <w:tr w:rsidR="00481CE7" w:rsidRPr="002E3B38" w14:paraId="6ED7D8C0" w14:textId="77777777" w:rsidTr="00525049">
        <w:tc>
          <w:tcPr>
            <w:tcW w:w="2931" w:type="dxa"/>
            <w:shd w:val="clear" w:color="auto" w:fill="auto"/>
            <w:vAlign w:val="bottom"/>
          </w:tcPr>
          <w:p w14:paraId="35D6A9FA"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411" w:type="dxa"/>
            <w:shd w:val="clear" w:color="auto" w:fill="auto"/>
            <w:vAlign w:val="bottom"/>
          </w:tcPr>
          <w:p w14:paraId="0743A507" w14:textId="77777777" w:rsidR="00481CE7" w:rsidRPr="002E3B38" w:rsidRDefault="00481CE7" w:rsidP="00481CE7">
            <w:pPr>
              <w:pStyle w:val="a9"/>
              <w:tabs>
                <w:tab w:val="left" w:pos="540"/>
                <w:tab w:val="decimal" w:pos="1195"/>
              </w:tabs>
              <w:ind w:right="0"/>
              <w:jc w:val="both"/>
              <w:rPr>
                <w:rFonts w:ascii="Browallia New" w:hAnsi="Browallia New" w:cs="Browallia New"/>
              </w:rPr>
            </w:pPr>
          </w:p>
        </w:tc>
        <w:tc>
          <w:tcPr>
            <w:tcW w:w="1411" w:type="dxa"/>
            <w:shd w:val="clear" w:color="auto" w:fill="auto"/>
            <w:vAlign w:val="bottom"/>
          </w:tcPr>
          <w:p w14:paraId="491EC2C7" w14:textId="77777777" w:rsidR="00481CE7" w:rsidRPr="002E3B38" w:rsidRDefault="00481CE7" w:rsidP="00481CE7">
            <w:pPr>
              <w:pStyle w:val="a9"/>
              <w:tabs>
                <w:tab w:val="left" w:pos="540"/>
                <w:tab w:val="decimal" w:pos="1195"/>
              </w:tabs>
              <w:ind w:right="0"/>
              <w:jc w:val="both"/>
              <w:rPr>
                <w:rFonts w:ascii="Browallia New" w:hAnsi="Browallia New" w:cs="Browallia New"/>
              </w:rPr>
            </w:pPr>
          </w:p>
        </w:tc>
        <w:tc>
          <w:tcPr>
            <w:tcW w:w="1411" w:type="dxa"/>
            <w:shd w:val="clear" w:color="auto" w:fill="auto"/>
            <w:vAlign w:val="bottom"/>
          </w:tcPr>
          <w:p w14:paraId="3C231FD7" w14:textId="77777777" w:rsidR="00481CE7" w:rsidRPr="002E3B38" w:rsidRDefault="00481CE7" w:rsidP="00481CE7">
            <w:pPr>
              <w:pStyle w:val="a9"/>
              <w:tabs>
                <w:tab w:val="left" w:pos="540"/>
                <w:tab w:val="decimal" w:pos="1195"/>
              </w:tabs>
              <w:ind w:right="0"/>
              <w:jc w:val="both"/>
              <w:rPr>
                <w:rFonts w:ascii="Browallia New" w:hAnsi="Browallia New" w:cs="Browallia New"/>
              </w:rPr>
            </w:pPr>
          </w:p>
        </w:tc>
        <w:tc>
          <w:tcPr>
            <w:tcW w:w="1411" w:type="dxa"/>
            <w:shd w:val="clear" w:color="auto" w:fill="auto"/>
            <w:vAlign w:val="bottom"/>
          </w:tcPr>
          <w:p w14:paraId="2A8942E3" w14:textId="77777777" w:rsidR="00481CE7" w:rsidRPr="002E3B38" w:rsidRDefault="00481CE7" w:rsidP="00481CE7">
            <w:pPr>
              <w:pStyle w:val="a9"/>
              <w:tabs>
                <w:tab w:val="left" w:pos="540"/>
                <w:tab w:val="decimal" w:pos="1195"/>
              </w:tabs>
              <w:ind w:right="0"/>
              <w:jc w:val="both"/>
              <w:rPr>
                <w:rFonts w:ascii="Browallia New" w:hAnsi="Browallia New" w:cs="Browallia New"/>
              </w:rPr>
            </w:pPr>
          </w:p>
        </w:tc>
      </w:tr>
      <w:tr w:rsidR="00481CE7" w:rsidRPr="002E3B38" w14:paraId="49A908CA" w14:textId="77777777" w:rsidTr="00525049">
        <w:tc>
          <w:tcPr>
            <w:tcW w:w="2931" w:type="dxa"/>
            <w:shd w:val="clear" w:color="auto" w:fill="auto"/>
            <w:vAlign w:val="bottom"/>
          </w:tcPr>
          <w:p w14:paraId="69A3393B"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สินทรัพย์ที่เกิดจากสัญญา</w:t>
            </w:r>
          </w:p>
        </w:tc>
        <w:tc>
          <w:tcPr>
            <w:tcW w:w="1411" w:type="dxa"/>
            <w:shd w:val="clear" w:color="auto" w:fill="auto"/>
            <w:vAlign w:val="bottom"/>
          </w:tcPr>
          <w:p w14:paraId="35D77376"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411" w:type="dxa"/>
            <w:shd w:val="clear" w:color="auto" w:fill="auto"/>
            <w:vAlign w:val="bottom"/>
          </w:tcPr>
          <w:p w14:paraId="25754658"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411" w:type="dxa"/>
            <w:shd w:val="clear" w:color="auto" w:fill="auto"/>
            <w:vAlign w:val="bottom"/>
          </w:tcPr>
          <w:p w14:paraId="1F185498"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411" w:type="dxa"/>
            <w:shd w:val="clear" w:color="auto" w:fill="auto"/>
            <w:vAlign w:val="bottom"/>
          </w:tcPr>
          <w:p w14:paraId="03720EA9" w14:textId="77777777" w:rsidR="00481CE7" w:rsidRPr="002E3B38" w:rsidRDefault="00481CE7" w:rsidP="0048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A74291" w:rsidRPr="002E3B38" w14:paraId="10809ABA" w14:textId="77777777">
        <w:tc>
          <w:tcPr>
            <w:tcW w:w="2931" w:type="dxa"/>
            <w:shd w:val="clear" w:color="auto" w:fill="auto"/>
            <w:vAlign w:val="bottom"/>
          </w:tcPr>
          <w:p w14:paraId="74C30B57" w14:textId="46EE291C" w:rsidR="00A74291" w:rsidRPr="002E3B38" w:rsidRDefault="00A74291"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rPr>
              <w:t xml:space="preserve">     </w:t>
            </w:r>
            <w:r w:rsidRPr="002E3B38">
              <w:rPr>
                <w:rFonts w:ascii="Browallia New" w:hAnsi="Browallia New" w:cs="Browallia New"/>
                <w:sz w:val="28"/>
                <w:szCs w:val="28"/>
                <w:cs/>
              </w:rPr>
              <w:t>หมุนเวียน</w:t>
            </w:r>
          </w:p>
        </w:tc>
        <w:tc>
          <w:tcPr>
            <w:tcW w:w="1411" w:type="dxa"/>
            <w:shd w:val="clear" w:color="auto" w:fill="auto"/>
            <w:vAlign w:val="bottom"/>
          </w:tcPr>
          <w:p w14:paraId="79970043" w14:textId="210A8150" w:rsidR="00A74291" w:rsidRPr="002E3B38" w:rsidRDefault="00A74291" w:rsidP="007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30F20DB1" w14:textId="2A1A0AF8" w:rsidR="00A74291" w:rsidRPr="002E3B38" w:rsidRDefault="00A74291"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c>
          <w:tcPr>
            <w:tcW w:w="1411" w:type="dxa"/>
            <w:shd w:val="clear" w:color="auto" w:fill="auto"/>
            <w:vAlign w:val="bottom"/>
          </w:tcPr>
          <w:p w14:paraId="510402CF" w14:textId="73E997C8" w:rsidR="00A74291" w:rsidRPr="002E3B38" w:rsidRDefault="00A74291" w:rsidP="007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21ECB24B" w14:textId="66654A24" w:rsidR="00A74291" w:rsidRPr="002E3B38" w:rsidRDefault="00A74291"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r>
      <w:tr w:rsidR="00363936" w:rsidRPr="002E3B38" w14:paraId="14357451" w14:textId="77777777">
        <w:tc>
          <w:tcPr>
            <w:tcW w:w="2931" w:type="dxa"/>
            <w:shd w:val="clear" w:color="auto" w:fill="auto"/>
            <w:vAlign w:val="bottom"/>
          </w:tcPr>
          <w:p w14:paraId="30BC7CE1" w14:textId="2877FE1D" w:rsidR="00363936" w:rsidRPr="002E3B38" w:rsidRDefault="00363936" w:rsidP="00363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rPr>
              <w:t xml:space="preserve">     </w:t>
            </w:r>
            <w:r w:rsidRPr="002E3B38">
              <w:rPr>
                <w:rFonts w:ascii="Browallia New" w:hAnsi="Browallia New" w:cs="Browallia New"/>
                <w:sz w:val="28"/>
                <w:szCs w:val="28"/>
                <w:cs/>
              </w:rPr>
              <w:t>ไม่หมุนเวียน</w:t>
            </w:r>
          </w:p>
        </w:tc>
        <w:tc>
          <w:tcPr>
            <w:tcW w:w="1411" w:type="dxa"/>
            <w:shd w:val="clear" w:color="auto" w:fill="auto"/>
            <w:vAlign w:val="bottom"/>
          </w:tcPr>
          <w:p w14:paraId="4A0F9D21" w14:textId="13F6FC48" w:rsidR="00363936" w:rsidRPr="002E3B38" w:rsidRDefault="00363936" w:rsidP="003639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540BC936" w14:textId="1A051795" w:rsidR="00363936" w:rsidRPr="002E3B38" w:rsidRDefault="00363936" w:rsidP="003639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63330EBB" w14:textId="764C40FB" w:rsidR="00363936" w:rsidRPr="002E3B38" w:rsidRDefault="00363936" w:rsidP="003639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38C90E46" w14:textId="1F39BC1F" w:rsidR="00363936" w:rsidRPr="002E3B38" w:rsidRDefault="00363936" w:rsidP="003639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A74291" w:rsidRPr="002E3B38" w14:paraId="03BCCACE" w14:textId="77777777">
        <w:tc>
          <w:tcPr>
            <w:tcW w:w="2931" w:type="dxa"/>
            <w:shd w:val="clear" w:color="auto" w:fill="auto"/>
            <w:vAlign w:val="bottom"/>
          </w:tcPr>
          <w:p w14:paraId="61BBF594" w14:textId="77777777" w:rsidR="00A74291" w:rsidRPr="002E3B38" w:rsidRDefault="00A74291" w:rsidP="00A7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รวมสินทรัพย์ที่เกิดจากสัญญา</w:t>
            </w:r>
          </w:p>
        </w:tc>
        <w:tc>
          <w:tcPr>
            <w:tcW w:w="1411" w:type="dxa"/>
            <w:shd w:val="clear" w:color="auto" w:fill="auto"/>
            <w:vAlign w:val="bottom"/>
          </w:tcPr>
          <w:p w14:paraId="02C92AC7" w14:textId="7C4F6E30" w:rsidR="00A74291" w:rsidRPr="002E3B38" w:rsidRDefault="00A74291" w:rsidP="007436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7A7AB901" w14:textId="22DE9ED3" w:rsidR="00A74291" w:rsidRPr="002E3B38" w:rsidRDefault="00A74291" w:rsidP="00A742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c>
          <w:tcPr>
            <w:tcW w:w="1411" w:type="dxa"/>
            <w:tcBorders>
              <w:left w:val="nil"/>
              <w:right w:val="nil"/>
            </w:tcBorders>
            <w:shd w:val="clear" w:color="auto" w:fill="auto"/>
            <w:vAlign w:val="bottom"/>
          </w:tcPr>
          <w:p w14:paraId="51185BB8" w14:textId="69953732" w:rsidR="00A74291" w:rsidRPr="002E3B38" w:rsidRDefault="00A74291" w:rsidP="007436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2E837218" w14:textId="0CC85F88" w:rsidR="00A74291" w:rsidRPr="002E3B38" w:rsidRDefault="00A74291" w:rsidP="00A742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jc w:val="right"/>
              <w:rPr>
                <w:rFonts w:ascii="Browallia New" w:hAnsi="Browallia New" w:cs="Browallia New"/>
                <w:sz w:val="28"/>
                <w:szCs w:val="28"/>
              </w:rPr>
            </w:pPr>
            <w:r w:rsidRPr="002E3B38">
              <w:rPr>
                <w:rFonts w:ascii="Browallia New" w:hAnsi="Browallia New" w:cs="Browallia New"/>
                <w:sz w:val="28"/>
                <w:szCs w:val="28"/>
              </w:rPr>
              <w:t>3,256,503</w:t>
            </w:r>
          </w:p>
        </w:tc>
      </w:tr>
    </w:tbl>
    <w:p w14:paraId="4F2FC43A" w14:textId="77777777" w:rsidR="007F2D24" w:rsidRPr="002E3B38" w:rsidRDefault="007F2D24" w:rsidP="00041908">
      <w:pPr>
        <w:jc w:val="thaiDistribute"/>
        <w:rPr>
          <w:rFonts w:ascii="Browallia New" w:hAnsi="Browallia New" w:cs="Browallia New"/>
          <w:b/>
          <w:bCs/>
          <w:color w:val="000000" w:themeColor="text1"/>
          <w:sz w:val="26"/>
          <w:szCs w:val="26"/>
        </w:rPr>
      </w:pPr>
    </w:p>
    <w:p w14:paraId="2A6AC258" w14:textId="4803A723" w:rsidR="00F71303" w:rsidRPr="002E3B38" w:rsidRDefault="007F2D24" w:rsidP="007F2D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2E3B38">
        <w:rPr>
          <w:rFonts w:ascii="Browallia New" w:hAnsi="Browallia New" w:cs="Browallia New"/>
          <w:b/>
          <w:bCs/>
          <w:color w:val="000000" w:themeColor="text1"/>
          <w:sz w:val="28"/>
          <w:szCs w:val="28"/>
          <w:cs/>
        </w:rPr>
        <w:t>สินทรัพย์ทางการเงินและหนี้สินทางการเงิน</w:t>
      </w:r>
    </w:p>
    <w:p w14:paraId="298E4137" w14:textId="77777777" w:rsidR="00F71303" w:rsidRPr="002E3B38" w:rsidRDefault="00F71303" w:rsidP="00041908">
      <w:pPr>
        <w:jc w:val="thaiDistribute"/>
        <w:rPr>
          <w:rFonts w:ascii="Browallia New" w:hAnsi="Browallia New" w:cs="Browallia New"/>
          <w:sz w:val="28"/>
          <w:szCs w:val="28"/>
        </w:rPr>
      </w:pPr>
    </w:p>
    <w:p w14:paraId="0298EE57" w14:textId="28AA0959" w:rsidR="007F2236" w:rsidRPr="002E3B38" w:rsidRDefault="007F2236" w:rsidP="00AD2C71">
      <w:pPr>
        <w:spacing w:line="240" w:lineRule="auto"/>
        <w:ind w:left="426"/>
        <w:jc w:val="thaiDistribute"/>
        <w:rPr>
          <w:rFonts w:ascii="Browallia New" w:hAnsi="Browallia New" w:cs="Browallia New"/>
          <w:sz w:val="28"/>
          <w:szCs w:val="28"/>
        </w:rPr>
      </w:pPr>
      <w:r w:rsidRPr="002E3B38">
        <w:rPr>
          <w:rFonts w:ascii="Browallia New" w:hAnsi="Browallia New" w:cs="Browallia New"/>
          <w:sz w:val="28"/>
          <w:szCs w:val="28"/>
          <w:cs/>
        </w:rPr>
        <w:t>ณ วันที่</w:t>
      </w:r>
      <w:r w:rsidR="00064F92" w:rsidRPr="002E3B38">
        <w:rPr>
          <w:rFonts w:ascii="Browallia New" w:hAnsi="Browallia New" w:cs="Browallia New"/>
          <w:sz w:val="28"/>
          <w:szCs w:val="28"/>
          <w:cs/>
        </w:rPr>
        <w:t xml:space="preserve"> </w:t>
      </w:r>
      <w:r w:rsidRPr="002E3B38">
        <w:rPr>
          <w:rFonts w:ascii="Browallia New" w:hAnsi="Browallia New" w:cs="Browallia New"/>
          <w:sz w:val="28"/>
          <w:szCs w:val="28"/>
        </w:rPr>
        <w:t xml:space="preserve">31 </w:t>
      </w:r>
      <w:r w:rsidRPr="002E3B38">
        <w:rPr>
          <w:rFonts w:ascii="Browallia New" w:hAnsi="Browallia New" w:cs="Browallia New"/>
          <w:sz w:val="28"/>
          <w:szCs w:val="28"/>
          <w:cs/>
        </w:rPr>
        <w:t xml:space="preserve">ธันวาคม </w:t>
      </w:r>
      <w:r w:rsidRPr="002E3B38">
        <w:rPr>
          <w:rFonts w:ascii="Browallia New" w:hAnsi="Browallia New" w:cs="Browallia New"/>
          <w:sz w:val="28"/>
          <w:szCs w:val="28"/>
        </w:rPr>
        <w:t>256</w:t>
      </w:r>
      <w:r w:rsidR="00E51749" w:rsidRPr="002E3B38">
        <w:rPr>
          <w:rFonts w:ascii="Browallia New" w:hAnsi="Browallia New" w:cs="Browallia New"/>
          <w:sz w:val="28"/>
          <w:szCs w:val="28"/>
        </w:rPr>
        <w:t>7</w:t>
      </w:r>
      <w:r w:rsidRPr="002E3B38">
        <w:rPr>
          <w:rFonts w:ascii="Browallia New" w:hAnsi="Browallia New" w:cs="Browallia New"/>
          <w:sz w:val="28"/>
          <w:szCs w:val="28"/>
        </w:rPr>
        <w:t xml:space="preserve"> </w:t>
      </w:r>
      <w:r w:rsidRPr="002E3B38">
        <w:rPr>
          <w:rFonts w:ascii="Browallia New" w:hAnsi="Browallia New" w:cs="Browallia New"/>
          <w:sz w:val="28"/>
          <w:szCs w:val="28"/>
          <w:cs/>
        </w:rPr>
        <w:t xml:space="preserve">และ </w:t>
      </w:r>
      <w:r w:rsidRPr="002E3B38">
        <w:rPr>
          <w:rFonts w:ascii="Browallia New" w:hAnsi="Browallia New" w:cs="Browallia New"/>
          <w:sz w:val="28"/>
          <w:szCs w:val="28"/>
        </w:rPr>
        <w:t>256</w:t>
      </w:r>
      <w:r w:rsidR="00E51749" w:rsidRPr="002E3B38">
        <w:rPr>
          <w:rFonts w:ascii="Browallia New" w:hAnsi="Browallia New" w:cs="Browallia New"/>
          <w:sz w:val="28"/>
          <w:szCs w:val="28"/>
        </w:rPr>
        <w:t>6</w:t>
      </w:r>
      <w:r w:rsidRPr="002E3B38">
        <w:rPr>
          <w:rFonts w:ascii="Browallia New" w:hAnsi="Browallia New" w:cs="Browallia New"/>
          <w:sz w:val="28"/>
          <w:szCs w:val="28"/>
        </w:rPr>
        <w:t xml:space="preserve"> </w:t>
      </w:r>
      <w:r w:rsidRPr="002E3B38">
        <w:rPr>
          <w:rFonts w:ascii="Browallia New" w:hAnsi="Browallia New" w:cs="Browallia New"/>
          <w:sz w:val="28"/>
          <w:szCs w:val="28"/>
          <w:cs/>
        </w:rPr>
        <w:t>กลุ่มบริษัทได้จัดประเภทสินทรัพย์และหนี้สินทางเงินโดยแสดงที่ราคาทุน</w:t>
      </w:r>
      <w:r w:rsidR="00A74291" w:rsidRPr="002E3B38">
        <w:rPr>
          <w:rFonts w:ascii="Browallia New" w:hAnsi="Browallia New" w:cs="Browallia New"/>
          <w:sz w:val="28"/>
          <w:szCs w:val="28"/>
          <w:cs/>
        </w:rPr>
        <w:br/>
      </w:r>
      <w:r w:rsidRPr="002E3B38">
        <w:rPr>
          <w:rFonts w:ascii="Browallia New" w:hAnsi="Browallia New" w:cs="Browallia New"/>
          <w:sz w:val="28"/>
          <w:szCs w:val="28"/>
          <w:cs/>
        </w:rPr>
        <w:t>ตัดจำหน่าย</w:t>
      </w:r>
    </w:p>
    <w:p w14:paraId="2CA4E44F" w14:textId="77777777" w:rsidR="007F2236" w:rsidRPr="002E3B38" w:rsidRDefault="007F2236" w:rsidP="00AD2C71">
      <w:pPr>
        <w:spacing w:line="240" w:lineRule="auto"/>
        <w:ind w:left="426"/>
        <w:jc w:val="thaiDistribute"/>
        <w:rPr>
          <w:rFonts w:ascii="Browallia New" w:hAnsi="Browallia New" w:cs="Browallia New"/>
          <w:sz w:val="28"/>
          <w:szCs w:val="28"/>
          <w:cs/>
        </w:rPr>
      </w:pPr>
    </w:p>
    <w:p w14:paraId="59171B4F" w14:textId="29F016AF" w:rsidR="00C4708D" w:rsidRPr="002E3B38" w:rsidRDefault="00041908" w:rsidP="00AD2C71">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rPr>
        <w:t>เงิน</w:t>
      </w:r>
      <w:r w:rsidRPr="002E3B38">
        <w:rPr>
          <w:rFonts w:ascii="Browallia New" w:hAnsi="Browallia New" w:cs="Browallia New"/>
          <w:sz w:val="28"/>
          <w:szCs w:val="28"/>
          <w:cs/>
          <w:lang w:val="en-GB"/>
        </w:rPr>
        <w:t>สดและรายการเทียบเท่าเงินสด ลูกหนี้การค้าและลูกหนี้อื่น เงินให้กู้ยืมระยะสั้นแก่</w:t>
      </w:r>
      <w:r w:rsidR="0075744C" w:rsidRPr="002E3B38">
        <w:rPr>
          <w:rFonts w:ascii="Browallia New" w:hAnsi="Browallia New" w:cs="Browallia New"/>
          <w:sz w:val="28"/>
          <w:szCs w:val="28"/>
          <w:cs/>
          <w:lang w:val="en-GB"/>
        </w:rPr>
        <w:t>กิจการ</w:t>
      </w:r>
      <w:r w:rsidR="00775B9A" w:rsidRPr="002E3B38">
        <w:rPr>
          <w:rFonts w:ascii="Browallia New" w:hAnsi="Browallia New" w:cs="Browallia New"/>
          <w:sz w:val="28"/>
          <w:szCs w:val="28"/>
          <w:cs/>
          <w:lang w:val="en-GB"/>
        </w:rPr>
        <w:t>ที่เกี่ยวข้องกัน</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สินทรัพย์หมุนเวียนอื่น เจ้าหนี้การค้าและเจ้าหนี้อื่น</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เจ้าหนี้เงินประกันผลงาน</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และเงินกู้ยืมระยะสั้นจากสถาบันการเงิน</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เนื่องจากมีลักษณะเป็นสินทรัพย์และหนี้สินที่หมุนเวียน</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มูลค่าตามบัญชีจึงมีมูลค่าใกล้เคียงกับมูลค่ายุติธรรม สำหรับสินทรัพย์</w:t>
      </w:r>
      <w:r w:rsidR="00A74291" w:rsidRPr="002E3B38">
        <w:rPr>
          <w:rFonts w:ascii="Browallia New" w:hAnsi="Browallia New" w:cs="Browallia New"/>
          <w:sz w:val="28"/>
          <w:szCs w:val="28"/>
          <w:cs/>
          <w:lang w:val="en-GB"/>
        </w:rPr>
        <w:br/>
      </w:r>
      <w:r w:rsidRPr="002E3B38">
        <w:rPr>
          <w:rFonts w:ascii="Browallia New" w:hAnsi="Browallia New" w:cs="Browallia New"/>
          <w:sz w:val="28"/>
          <w:szCs w:val="28"/>
          <w:cs/>
          <w:lang w:val="en-GB"/>
        </w:rPr>
        <w:t>ไม่หมุนเวียน มูลค่ายุติธรรมไม่ได้มีความแตกต่างไปอย่างมีสาระสำคัญจากมูลค่าตามบัญชี</w:t>
      </w:r>
    </w:p>
    <w:p w14:paraId="489F5104" w14:textId="77777777" w:rsidR="00C4708D" w:rsidRPr="002E3B38" w:rsidRDefault="00C4708D" w:rsidP="00AD2C71">
      <w:pPr>
        <w:spacing w:line="240" w:lineRule="auto"/>
        <w:ind w:left="426"/>
        <w:jc w:val="thaiDistribute"/>
        <w:rPr>
          <w:rFonts w:ascii="Browallia New" w:hAnsi="Browallia New" w:cs="Browallia New"/>
          <w:sz w:val="28"/>
          <w:szCs w:val="28"/>
          <w:lang w:val="en-GB"/>
        </w:rPr>
      </w:pPr>
    </w:p>
    <w:p w14:paraId="6080B53F" w14:textId="7254FE90" w:rsidR="00041908" w:rsidRPr="002E3B38" w:rsidRDefault="00C4708D" w:rsidP="00AD2C71">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หนี้สินตามสัญญาเช่าและเงินกู้ยืมระยะยาวจากสถาบันการเงินแสดงมูลค่ายุติธรรมในหมายเหตุ</w:t>
      </w:r>
      <w:r w:rsidR="0075744C" w:rsidRPr="002E3B38">
        <w:rPr>
          <w:rFonts w:ascii="Browallia New" w:hAnsi="Browallia New" w:cs="Browallia New"/>
          <w:sz w:val="28"/>
          <w:szCs w:val="28"/>
          <w:cs/>
          <w:lang w:val="en-GB"/>
        </w:rPr>
        <w:t>ข้อ</w:t>
      </w:r>
      <w:r w:rsidRPr="002E3B38">
        <w:rPr>
          <w:rFonts w:ascii="Browallia New" w:hAnsi="Browallia New" w:cs="Browallia New"/>
          <w:sz w:val="28"/>
          <w:szCs w:val="28"/>
          <w:cs/>
          <w:lang w:val="en-GB"/>
        </w:rPr>
        <w:t>ที่</w:t>
      </w:r>
      <w:r w:rsidR="00C21A62" w:rsidRPr="002E3B38">
        <w:rPr>
          <w:rFonts w:ascii="Browallia New" w:hAnsi="Browallia New" w:cs="Browallia New"/>
          <w:sz w:val="28"/>
          <w:szCs w:val="28"/>
          <w:cs/>
          <w:lang w:val="en-GB"/>
        </w:rPr>
        <w:t xml:space="preserve"> </w:t>
      </w:r>
      <w:r w:rsidR="004C2B40" w:rsidRPr="004C2B40">
        <w:rPr>
          <w:rFonts w:ascii="Browallia New" w:hAnsi="Browallia New" w:cs="Browallia New"/>
          <w:sz w:val="28"/>
          <w:szCs w:val="28"/>
        </w:rPr>
        <w:t>24</w:t>
      </w:r>
      <w:r w:rsidRPr="002E3B38">
        <w:rPr>
          <w:rFonts w:ascii="Browallia New" w:hAnsi="Browallia New" w:cs="Browallia New"/>
          <w:sz w:val="28"/>
          <w:szCs w:val="28"/>
          <w:cs/>
          <w:lang w:val="en-GB"/>
        </w:rPr>
        <w:t xml:space="preserve"> และ </w:t>
      </w:r>
      <w:r w:rsidR="004C2B40" w:rsidRPr="004C2B40">
        <w:rPr>
          <w:rFonts w:ascii="Browallia New" w:hAnsi="Browallia New" w:cs="Browallia New"/>
          <w:sz w:val="28"/>
          <w:szCs w:val="28"/>
        </w:rPr>
        <w:t>26</w:t>
      </w:r>
      <w:r w:rsidRPr="002E3B38">
        <w:rPr>
          <w:rFonts w:ascii="Browallia New" w:hAnsi="Browallia New" w:cs="Browallia New"/>
          <w:sz w:val="28"/>
          <w:szCs w:val="28"/>
          <w:cs/>
          <w:lang w:val="en-GB"/>
        </w:rPr>
        <w:t xml:space="preserve"> ตามลำดับ</w:t>
      </w:r>
    </w:p>
    <w:p w14:paraId="664DCE88" w14:textId="77777777" w:rsidR="00785E9D" w:rsidRPr="002E3B38" w:rsidRDefault="00785E9D" w:rsidP="00AD2C71">
      <w:pPr>
        <w:spacing w:line="240" w:lineRule="auto"/>
        <w:ind w:left="426"/>
        <w:jc w:val="thaiDistribute"/>
        <w:rPr>
          <w:rFonts w:ascii="Browallia New" w:hAnsi="Browallia New" w:cs="Browallia New"/>
          <w:sz w:val="28"/>
          <w:szCs w:val="28"/>
          <w:lang w:val="en-GB"/>
        </w:rPr>
      </w:pPr>
    </w:p>
    <w:p w14:paraId="0383E853" w14:textId="77777777" w:rsidR="00785E9D" w:rsidRPr="002E3B38" w:rsidRDefault="00785E9D" w:rsidP="00AD2C71">
      <w:pPr>
        <w:spacing w:line="240" w:lineRule="auto"/>
        <w:ind w:left="426"/>
        <w:jc w:val="thaiDistribute"/>
        <w:rPr>
          <w:rFonts w:ascii="Browallia New" w:hAnsi="Browallia New" w:cs="Browallia New"/>
          <w:sz w:val="28"/>
          <w:szCs w:val="28"/>
          <w:lang w:val="en-GB"/>
        </w:rPr>
      </w:pPr>
    </w:p>
    <w:p w14:paraId="4FAE0AB2" w14:textId="77777777" w:rsidR="00EE2622" w:rsidRPr="002E3B38" w:rsidRDefault="00EE2622" w:rsidP="00AD2C71">
      <w:pPr>
        <w:spacing w:line="240" w:lineRule="auto"/>
        <w:ind w:left="426"/>
        <w:jc w:val="thaiDistribute"/>
        <w:rPr>
          <w:rFonts w:ascii="Browallia New" w:hAnsi="Browallia New" w:cs="Browallia New"/>
          <w:sz w:val="28"/>
          <w:szCs w:val="28"/>
          <w:lang w:val="en-GB"/>
        </w:rPr>
      </w:pPr>
    </w:p>
    <w:p w14:paraId="5E81483E" w14:textId="2D2722C7" w:rsidR="00785E9D" w:rsidRPr="002E3B38" w:rsidRDefault="00785E9D" w:rsidP="00AD2C71">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lastRenderedPageBreak/>
        <w:t>ยอดคงเหลือสินทรัพย์และหนี้สินทางการเงินและจัดตามอัตราดอกเบี้ย</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ณ วันที่</w:t>
      </w:r>
      <w:r w:rsidRPr="002E3B38">
        <w:rPr>
          <w:rFonts w:ascii="Browallia New" w:hAnsi="Browallia New" w:cs="Browallia New"/>
          <w:sz w:val="28"/>
          <w:szCs w:val="28"/>
          <w:lang w:val="en-GB"/>
        </w:rPr>
        <w:t xml:space="preserve"> 31 </w:t>
      </w:r>
      <w:r w:rsidRPr="002E3B38">
        <w:rPr>
          <w:rFonts w:ascii="Browallia New" w:hAnsi="Browallia New" w:cs="Browallia New"/>
          <w:sz w:val="28"/>
          <w:szCs w:val="28"/>
          <w:cs/>
          <w:lang w:val="en-GB"/>
        </w:rPr>
        <w:t xml:space="preserve">ธันวาคม </w:t>
      </w:r>
      <w:r w:rsidRPr="002E3B38">
        <w:rPr>
          <w:rFonts w:ascii="Browallia New" w:hAnsi="Browallia New" w:cs="Browallia New"/>
          <w:sz w:val="28"/>
          <w:szCs w:val="28"/>
          <w:lang w:val="en-GB"/>
        </w:rPr>
        <w:t xml:space="preserve">2567 </w:t>
      </w:r>
      <w:r w:rsidRPr="002E3B38">
        <w:rPr>
          <w:rFonts w:ascii="Browallia New" w:hAnsi="Browallia New" w:cs="Browallia New"/>
          <w:sz w:val="28"/>
          <w:szCs w:val="28"/>
          <w:cs/>
          <w:lang w:val="en-GB"/>
        </w:rPr>
        <w:t xml:space="preserve">และ </w:t>
      </w:r>
      <w:r w:rsidRPr="002E3B38">
        <w:rPr>
          <w:rFonts w:ascii="Browallia New" w:hAnsi="Browallia New" w:cs="Browallia New"/>
          <w:sz w:val="28"/>
          <w:szCs w:val="28"/>
          <w:lang w:val="en-GB"/>
        </w:rPr>
        <w:t xml:space="preserve">2566 </w:t>
      </w:r>
      <w:r w:rsidRPr="002E3B38">
        <w:rPr>
          <w:rFonts w:ascii="Browallia New" w:hAnsi="Browallia New" w:cs="Browallia New"/>
          <w:sz w:val="28"/>
          <w:szCs w:val="28"/>
          <w:cs/>
          <w:lang w:val="en-GB"/>
        </w:rPr>
        <w:t>มีดังต่อไปนี้</w:t>
      </w:r>
    </w:p>
    <w:p w14:paraId="067F2DF5" w14:textId="77777777" w:rsidR="00827EA4" w:rsidRPr="002E3B38" w:rsidRDefault="00827EA4" w:rsidP="00AD2C71">
      <w:pPr>
        <w:spacing w:line="240" w:lineRule="auto"/>
        <w:ind w:left="426"/>
        <w:jc w:val="thaiDistribute"/>
        <w:rPr>
          <w:rFonts w:ascii="Browallia New" w:hAnsi="Browallia New" w:cs="Browallia New"/>
          <w:sz w:val="28"/>
          <w:szCs w:val="28"/>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041908" w:rsidRPr="002E3B38" w14:paraId="34EBC249" w14:textId="77777777" w:rsidTr="00AC706F">
        <w:trPr>
          <w:cantSplit/>
        </w:trPr>
        <w:tc>
          <w:tcPr>
            <w:tcW w:w="2262" w:type="dxa"/>
            <w:vAlign w:val="bottom"/>
          </w:tcPr>
          <w:p w14:paraId="219744A0" w14:textId="77777777" w:rsidR="00041908" w:rsidRPr="002E3B3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43307455" w14:textId="3040FF60" w:rsidR="00041908" w:rsidRPr="002E3B38" w:rsidRDefault="00B66A59"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cs/>
              </w:rPr>
              <w:t xml:space="preserve">(หน่วย : </w:t>
            </w:r>
            <w:r w:rsidR="002100EC" w:rsidRPr="002E3B38">
              <w:rPr>
                <w:rFonts w:ascii="Browallia New" w:hAnsi="Browallia New" w:cs="Browallia New"/>
                <w:sz w:val="20"/>
                <w:szCs w:val="20"/>
                <w:cs/>
              </w:rPr>
              <w:t>พัน</w:t>
            </w:r>
            <w:r w:rsidRPr="002E3B38">
              <w:rPr>
                <w:rFonts w:ascii="Browallia New" w:hAnsi="Browallia New" w:cs="Browallia New"/>
                <w:sz w:val="20"/>
                <w:szCs w:val="20"/>
                <w:cs/>
              </w:rPr>
              <w:t>บาท)</w:t>
            </w:r>
          </w:p>
        </w:tc>
      </w:tr>
      <w:tr w:rsidR="00B66A59" w:rsidRPr="002E3B38" w14:paraId="0E013E21" w14:textId="77777777" w:rsidTr="00AC706F">
        <w:trPr>
          <w:cantSplit/>
        </w:trPr>
        <w:tc>
          <w:tcPr>
            <w:tcW w:w="2262" w:type="dxa"/>
            <w:vAlign w:val="bottom"/>
          </w:tcPr>
          <w:p w14:paraId="22A20CB0" w14:textId="77777777" w:rsidR="00B66A59" w:rsidRPr="002E3B38" w:rsidRDefault="00B66A59"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3DCD74A9" w14:textId="32F34B5E" w:rsidR="00B66A59" w:rsidRPr="002E3B38" w:rsidRDefault="00B66A59"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color w:val="000000" w:themeColor="text1"/>
                <w:sz w:val="20"/>
                <w:szCs w:val="20"/>
                <w:cs/>
              </w:rPr>
              <w:t>งบการเงินรวม</w:t>
            </w:r>
          </w:p>
        </w:tc>
      </w:tr>
      <w:tr w:rsidR="00041908" w:rsidRPr="002E3B38" w14:paraId="5B6B45AC" w14:textId="77777777" w:rsidTr="00AC706F">
        <w:trPr>
          <w:cantSplit/>
        </w:trPr>
        <w:tc>
          <w:tcPr>
            <w:tcW w:w="2262" w:type="dxa"/>
            <w:vAlign w:val="bottom"/>
          </w:tcPr>
          <w:p w14:paraId="53894974" w14:textId="77777777" w:rsidR="00041908" w:rsidRPr="002E3B3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54D3C64C" w14:textId="1A8E7DE2" w:rsidR="00041908" w:rsidRPr="002E3B38" w:rsidRDefault="00041908"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00B66A59" w:rsidRPr="002E3B38">
              <w:rPr>
                <w:rFonts w:ascii="Browallia New" w:hAnsi="Browallia New" w:cs="Browallia New"/>
                <w:sz w:val="20"/>
                <w:szCs w:val="20"/>
                <w:cs/>
              </w:rPr>
              <w:t xml:space="preserve">ธันวาคม </w:t>
            </w:r>
            <w:r w:rsidR="004C2B40" w:rsidRPr="004C2B40">
              <w:rPr>
                <w:rFonts w:ascii="Browallia New" w:hAnsi="Browallia New" w:cs="Browallia New"/>
                <w:sz w:val="20"/>
                <w:szCs w:val="20"/>
              </w:rPr>
              <w:t>256</w:t>
            </w:r>
            <w:r w:rsidR="00DF7165" w:rsidRPr="002E3B38">
              <w:rPr>
                <w:rFonts w:ascii="Browallia New" w:hAnsi="Browallia New" w:cs="Browallia New"/>
                <w:sz w:val="20"/>
                <w:szCs w:val="20"/>
              </w:rPr>
              <w:t>7</w:t>
            </w:r>
          </w:p>
        </w:tc>
      </w:tr>
      <w:tr w:rsidR="00BE69AB" w:rsidRPr="002E3B38" w14:paraId="3011A5ED" w14:textId="77777777" w:rsidTr="00AC706F">
        <w:trPr>
          <w:cantSplit/>
        </w:trPr>
        <w:tc>
          <w:tcPr>
            <w:tcW w:w="2262" w:type="dxa"/>
            <w:vAlign w:val="bottom"/>
          </w:tcPr>
          <w:p w14:paraId="3D5CBF30" w14:textId="77777777" w:rsidR="00BE69AB" w:rsidRPr="002E3B38" w:rsidRDefault="00BE69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vAlign w:val="bottom"/>
          </w:tcPr>
          <w:p w14:paraId="2A1F56E7" w14:textId="7777777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อัตราดอกเบี้ยลอยตัว</w:t>
            </w:r>
          </w:p>
        </w:tc>
        <w:tc>
          <w:tcPr>
            <w:tcW w:w="1643" w:type="dxa"/>
            <w:gridSpan w:val="2"/>
            <w:vAlign w:val="bottom"/>
          </w:tcPr>
          <w:p w14:paraId="0F5593D1" w14:textId="7777777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อัตราดอกเบี้ยคงที่</w:t>
            </w:r>
          </w:p>
        </w:tc>
        <w:tc>
          <w:tcPr>
            <w:tcW w:w="806" w:type="dxa"/>
            <w:vMerge w:val="restart"/>
            <w:vAlign w:val="bottom"/>
          </w:tcPr>
          <w:p w14:paraId="0FA33D9F" w14:textId="2557EFD6"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p w14:paraId="61147FBB" w14:textId="1D28126F" w:rsidR="00BE69AB" w:rsidRPr="002E3B38" w:rsidRDefault="00BE69AB" w:rsidP="00463911">
            <w:pPr>
              <w:pBdr>
                <w:bottom w:val="single" w:sz="4" w:space="1" w:color="auto"/>
              </w:pBdr>
              <w:tabs>
                <w:tab w:val="left" w:pos="540"/>
                <w:tab w:val="right" w:pos="58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ไม่มีดอกเบี้ย</w:t>
            </w:r>
          </w:p>
        </w:tc>
        <w:tc>
          <w:tcPr>
            <w:tcW w:w="866" w:type="dxa"/>
            <w:vMerge w:val="restart"/>
            <w:vAlign w:val="bottom"/>
          </w:tcPr>
          <w:p w14:paraId="6A751BB9" w14:textId="3998B178" w:rsidR="00BE69AB" w:rsidRPr="002E3B38" w:rsidRDefault="00BE69AB" w:rsidP="00463911">
            <w:pPr>
              <w:pBdr>
                <w:bottom w:val="single" w:sz="4" w:space="1" w:color="auto"/>
              </w:pBdr>
              <w:tabs>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รวม</w:t>
            </w:r>
          </w:p>
        </w:tc>
        <w:tc>
          <w:tcPr>
            <w:tcW w:w="1847" w:type="dxa"/>
            <w:gridSpan w:val="2"/>
            <w:vAlign w:val="bottom"/>
          </w:tcPr>
          <w:p w14:paraId="29B56C8A" w14:textId="7777777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 (ร้อยละต่อปี)</w:t>
            </w:r>
          </w:p>
        </w:tc>
      </w:tr>
      <w:tr w:rsidR="00BE69AB" w:rsidRPr="002E3B38" w14:paraId="6E48C312" w14:textId="77777777" w:rsidTr="00AC706F">
        <w:trPr>
          <w:cantSplit/>
        </w:trPr>
        <w:tc>
          <w:tcPr>
            <w:tcW w:w="2262" w:type="dxa"/>
            <w:vAlign w:val="bottom"/>
          </w:tcPr>
          <w:p w14:paraId="30174CFD" w14:textId="77777777" w:rsidR="00BE69AB" w:rsidRPr="002E3B38" w:rsidRDefault="00BE69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08F1623A" w14:textId="41C7426E"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862E13" w:rsidRPr="002E3B38">
              <w:rPr>
                <w:rFonts w:ascii="Browallia New" w:hAnsi="Browallia New" w:cs="Browallia New"/>
                <w:sz w:val="20"/>
                <w:szCs w:val="20"/>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51" w:type="dxa"/>
            <w:vAlign w:val="bottom"/>
          </w:tcPr>
          <w:p w14:paraId="2F51F628" w14:textId="42F7CFA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21" w:type="dxa"/>
            <w:vAlign w:val="bottom"/>
          </w:tcPr>
          <w:p w14:paraId="765D2103" w14:textId="144C5559"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862E13" w:rsidRPr="002E3B38">
              <w:rPr>
                <w:rFonts w:ascii="Browallia New" w:hAnsi="Browallia New" w:cs="Browallia New"/>
                <w:sz w:val="20"/>
                <w:szCs w:val="20"/>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22" w:type="dxa"/>
            <w:vAlign w:val="bottom"/>
          </w:tcPr>
          <w:p w14:paraId="6DC8710A" w14:textId="0F25A3CF"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06" w:type="dxa"/>
            <w:vMerge/>
            <w:vAlign w:val="bottom"/>
          </w:tcPr>
          <w:p w14:paraId="3DA57DB3" w14:textId="2716F02A"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vAlign w:val="bottom"/>
          </w:tcPr>
          <w:p w14:paraId="10D4199E" w14:textId="5D295A09"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p>
        </w:tc>
        <w:tc>
          <w:tcPr>
            <w:tcW w:w="925" w:type="dxa"/>
            <w:vAlign w:val="bottom"/>
          </w:tcPr>
          <w:p w14:paraId="33E770DB" w14:textId="7777777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ลอยตัว</w:t>
            </w:r>
          </w:p>
        </w:tc>
        <w:tc>
          <w:tcPr>
            <w:tcW w:w="922" w:type="dxa"/>
            <w:vAlign w:val="bottom"/>
          </w:tcPr>
          <w:p w14:paraId="50E14CB6" w14:textId="77777777" w:rsidR="00BE69AB" w:rsidRPr="002E3B38" w:rsidRDefault="00BE69AB" w:rsidP="00463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คงที่</w:t>
            </w:r>
          </w:p>
        </w:tc>
      </w:tr>
      <w:tr w:rsidR="00AC706F" w:rsidRPr="002E3B38" w14:paraId="4ED48BB4" w14:textId="77777777" w:rsidTr="00AC706F">
        <w:trPr>
          <w:cantSplit/>
        </w:trPr>
        <w:tc>
          <w:tcPr>
            <w:tcW w:w="2262" w:type="dxa"/>
            <w:vAlign w:val="bottom"/>
          </w:tcPr>
          <w:p w14:paraId="78708B63" w14:textId="43E91EF4" w:rsidR="00041908" w:rsidRPr="002E3B38" w:rsidRDefault="00041908"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auto"/>
            <w:vAlign w:val="bottom"/>
          </w:tcPr>
          <w:p w14:paraId="10A04CEE"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vAlign w:val="bottom"/>
          </w:tcPr>
          <w:p w14:paraId="70B3F297"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vAlign w:val="bottom"/>
          </w:tcPr>
          <w:p w14:paraId="426E8A89"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vAlign w:val="bottom"/>
          </w:tcPr>
          <w:p w14:paraId="25C57107"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vAlign w:val="bottom"/>
          </w:tcPr>
          <w:p w14:paraId="228DE96B"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shd w:val="clear" w:color="auto" w:fill="auto"/>
            <w:vAlign w:val="bottom"/>
          </w:tcPr>
          <w:p w14:paraId="39407979"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vAlign w:val="bottom"/>
          </w:tcPr>
          <w:p w14:paraId="7980FB5C"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auto"/>
            <w:vAlign w:val="bottom"/>
          </w:tcPr>
          <w:p w14:paraId="6437E18B" w14:textId="77777777" w:rsidR="00041908" w:rsidRPr="002E3B38" w:rsidRDefault="00041908"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7207AB" w:rsidRPr="002E3B38" w14:paraId="15EDA0D0" w14:textId="77777777" w:rsidTr="00AC706F">
        <w:trPr>
          <w:cantSplit/>
        </w:trPr>
        <w:tc>
          <w:tcPr>
            <w:tcW w:w="2262" w:type="dxa"/>
            <w:vAlign w:val="bottom"/>
          </w:tcPr>
          <w:p w14:paraId="59A5475D" w14:textId="61554C82" w:rsidR="007207AB" w:rsidRPr="002E3B38" w:rsidRDefault="007207AB" w:rsidP="00AD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สินทรัพย์ทางการเงิน</w:t>
            </w:r>
          </w:p>
        </w:tc>
        <w:tc>
          <w:tcPr>
            <w:tcW w:w="860" w:type="dxa"/>
            <w:shd w:val="clear" w:color="auto" w:fill="auto"/>
            <w:vAlign w:val="bottom"/>
          </w:tcPr>
          <w:p w14:paraId="34AFB19F"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vAlign w:val="bottom"/>
          </w:tcPr>
          <w:p w14:paraId="533DFDBF"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vAlign w:val="bottom"/>
          </w:tcPr>
          <w:p w14:paraId="0C3C7230"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vAlign w:val="bottom"/>
          </w:tcPr>
          <w:p w14:paraId="05F56133"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vAlign w:val="bottom"/>
          </w:tcPr>
          <w:p w14:paraId="319E9920"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shd w:val="clear" w:color="auto" w:fill="auto"/>
            <w:vAlign w:val="bottom"/>
          </w:tcPr>
          <w:p w14:paraId="2C6531EC"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vAlign w:val="bottom"/>
          </w:tcPr>
          <w:p w14:paraId="413907A5"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auto"/>
            <w:vAlign w:val="bottom"/>
          </w:tcPr>
          <w:p w14:paraId="43E727C6" w14:textId="77777777" w:rsidR="007207AB" w:rsidRPr="002E3B38" w:rsidRDefault="007207AB" w:rsidP="00BE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AF123B" w:rsidRPr="002E3B38" w14:paraId="2F5F05A3" w14:textId="77777777">
        <w:trPr>
          <w:cantSplit/>
        </w:trPr>
        <w:tc>
          <w:tcPr>
            <w:tcW w:w="2262" w:type="dxa"/>
            <w:vAlign w:val="bottom"/>
          </w:tcPr>
          <w:p w14:paraId="4B005C0B" w14:textId="77777777"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เงินสดและรายการเทียบเท่าเงินสด</w:t>
            </w:r>
          </w:p>
        </w:tc>
        <w:tc>
          <w:tcPr>
            <w:tcW w:w="860" w:type="dxa"/>
            <w:shd w:val="clear" w:color="auto" w:fill="auto"/>
          </w:tcPr>
          <w:p w14:paraId="67D80229" w14:textId="6D221F09"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253,338</w:t>
            </w:r>
          </w:p>
        </w:tc>
        <w:tc>
          <w:tcPr>
            <w:tcW w:w="851" w:type="dxa"/>
            <w:shd w:val="clear" w:color="auto" w:fill="auto"/>
            <w:vAlign w:val="bottom"/>
          </w:tcPr>
          <w:p w14:paraId="64D7DBDF" w14:textId="6A6C73A4"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481AF951" w14:textId="1E132155"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4DDB6334" w14:textId="4DFA9196"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7479A65E" w14:textId="05A52B90"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6,932</w:t>
            </w:r>
          </w:p>
        </w:tc>
        <w:tc>
          <w:tcPr>
            <w:tcW w:w="866" w:type="dxa"/>
            <w:shd w:val="clear" w:color="auto" w:fill="auto"/>
          </w:tcPr>
          <w:p w14:paraId="79F0543D" w14:textId="5A8CB46D"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260,270</w:t>
            </w:r>
          </w:p>
        </w:tc>
        <w:tc>
          <w:tcPr>
            <w:tcW w:w="925" w:type="dxa"/>
            <w:shd w:val="clear" w:color="auto" w:fill="auto"/>
          </w:tcPr>
          <w:p w14:paraId="13DC9E2D" w14:textId="4727BDE9"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 xml:space="preserve">0.15 </w:t>
            </w:r>
            <w:r w:rsidRPr="002E3B38">
              <w:rPr>
                <w:rFonts w:ascii="Browallia New" w:hAnsi="Browallia New" w:cs="Browallia New"/>
                <w:sz w:val="20"/>
                <w:szCs w:val="20"/>
                <w:cs/>
              </w:rPr>
              <w:t>-</w:t>
            </w:r>
            <w:r w:rsidRPr="002E3B38">
              <w:rPr>
                <w:rFonts w:ascii="Browallia New" w:hAnsi="Browallia New" w:cs="Browallia New"/>
                <w:sz w:val="20"/>
                <w:szCs w:val="20"/>
              </w:rPr>
              <w:t xml:space="preserve"> 0.90</w:t>
            </w:r>
          </w:p>
        </w:tc>
        <w:tc>
          <w:tcPr>
            <w:tcW w:w="922" w:type="dxa"/>
            <w:shd w:val="clear" w:color="auto" w:fill="auto"/>
            <w:vAlign w:val="bottom"/>
          </w:tcPr>
          <w:p w14:paraId="11ACDB20" w14:textId="5E32637F" w:rsidR="00AF123B" w:rsidRPr="002E3B38" w:rsidRDefault="00AF123B" w:rsidP="00AF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BC503E" w:rsidRPr="002E3B38" w14:paraId="2CC877CF" w14:textId="77777777">
        <w:trPr>
          <w:cantSplit/>
        </w:trPr>
        <w:tc>
          <w:tcPr>
            <w:tcW w:w="2262" w:type="dxa"/>
            <w:vAlign w:val="bottom"/>
          </w:tcPr>
          <w:p w14:paraId="6B67FBBB" w14:textId="52B7F133" w:rsidR="00BC503E" w:rsidRPr="002E3B38" w:rsidRDefault="00BC503E" w:rsidP="00BC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ลูกหนี้การค้าและลูกหนี้อื่น </w:t>
            </w:r>
            <w:r w:rsidR="00177CA5" w:rsidRPr="002E3B38">
              <w:rPr>
                <w:rFonts w:ascii="Browallia New" w:hAnsi="Browallia New" w:cs="Browallia New"/>
                <w:sz w:val="20"/>
                <w:szCs w:val="20"/>
              </w:rPr>
              <w:t xml:space="preserve">- </w:t>
            </w:r>
            <w:r w:rsidR="00263930" w:rsidRPr="002E3B38">
              <w:rPr>
                <w:rFonts w:ascii="Browallia New" w:hAnsi="Browallia New" w:cs="Browallia New"/>
                <w:sz w:val="20"/>
                <w:szCs w:val="20"/>
                <w:cs/>
              </w:rPr>
              <w:t>สุทธิ</w:t>
            </w:r>
          </w:p>
        </w:tc>
        <w:tc>
          <w:tcPr>
            <w:tcW w:w="860" w:type="dxa"/>
            <w:shd w:val="clear" w:color="auto" w:fill="auto"/>
          </w:tcPr>
          <w:p w14:paraId="0F3113A5"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68CB6B31"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5EDC373A"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tcPr>
          <w:p w14:paraId="413F92A6"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3EE9B755"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272B073B"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tcPr>
          <w:p w14:paraId="38C1239F"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shd w:val="clear" w:color="auto" w:fill="auto"/>
          </w:tcPr>
          <w:p w14:paraId="648065A6"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7021D7" w:rsidRPr="002E3B38" w14:paraId="5860247C" w14:textId="77777777">
        <w:trPr>
          <w:cantSplit/>
        </w:trPr>
        <w:tc>
          <w:tcPr>
            <w:tcW w:w="2262" w:type="dxa"/>
            <w:vAlign w:val="bottom"/>
          </w:tcPr>
          <w:p w14:paraId="21A90642" w14:textId="6AA4B5D5"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 xml:space="preserve">ลูกหนี้การค้า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vAlign w:val="bottom"/>
          </w:tcPr>
          <w:p w14:paraId="6C61E572" w14:textId="37D03FE7"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02AC2D98" w14:textId="439D99F7"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25DD858" w14:textId="3F0D47ED"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05415D53" w14:textId="0506936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7A5E9DB" w14:textId="5A7C5A4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288,227</w:t>
            </w:r>
          </w:p>
        </w:tc>
        <w:tc>
          <w:tcPr>
            <w:tcW w:w="866" w:type="dxa"/>
            <w:shd w:val="clear" w:color="auto" w:fill="auto"/>
          </w:tcPr>
          <w:p w14:paraId="730952F1" w14:textId="6FA13F65"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288,227</w:t>
            </w:r>
          </w:p>
        </w:tc>
        <w:tc>
          <w:tcPr>
            <w:tcW w:w="925" w:type="dxa"/>
            <w:shd w:val="clear" w:color="auto" w:fill="auto"/>
            <w:vAlign w:val="bottom"/>
          </w:tcPr>
          <w:p w14:paraId="47BFE654" w14:textId="2437A56C"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27F40B3E" w14:textId="7F6C575B"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7021D7" w:rsidRPr="002E3B38" w14:paraId="23DD4A13" w14:textId="77777777">
        <w:trPr>
          <w:cantSplit/>
        </w:trPr>
        <w:tc>
          <w:tcPr>
            <w:tcW w:w="2262" w:type="dxa"/>
            <w:vAlign w:val="bottom"/>
          </w:tcPr>
          <w:p w14:paraId="7B649684" w14:textId="6EFD4590"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ลูกหนี้อื่น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vAlign w:val="bottom"/>
          </w:tcPr>
          <w:p w14:paraId="5CEF2E40" w14:textId="7BF3350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5ECE4775" w14:textId="6BB292B2"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A983729" w14:textId="3A0D1077"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2C88E9B3" w14:textId="1A3242A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1B7A4EA6" w14:textId="73445A32"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228</w:t>
            </w:r>
          </w:p>
        </w:tc>
        <w:tc>
          <w:tcPr>
            <w:tcW w:w="866" w:type="dxa"/>
            <w:shd w:val="clear" w:color="auto" w:fill="auto"/>
          </w:tcPr>
          <w:p w14:paraId="3E27E8E2" w14:textId="20452A4D"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228</w:t>
            </w:r>
          </w:p>
        </w:tc>
        <w:tc>
          <w:tcPr>
            <w:tcW w:w="925" w:type="dxa"/>
            <w:shd w:val="clear" w:color="auto" w:fill="auto"/>
            <w:vAlign w:val="bottom"/>
          </w:tcPr>
          <w:p w14:paraId="1C1DF0E2" w14:textId="41546E64"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43AECC38" w14:textId="42A5CD10"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7021D7" w:rsidRPr="002E3B38" w14:paraId="430D7B53" w14:textId="77777777">
        <w:trPr>
          <w:cantSplit/>
        </w:trPr>
        <w:tc>
          <w:tcPr>
            <w:tcW w:w="2262" w:type="dxa"/>
            <w:vAlign w:val="bottom"/>
          </w:tcPr>
          <w:p w14:paraId="7B6F8A8C" w14:textId="77777777"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เงินทดรองจ่าย </w:t>
            </w:r>
            <w:r w:rsidRPr="002E3B38">
              <w:rPr>
                <w:rFonts w:ascii="Browallia New" w:hAnsi="Browallia New" w:cs="Browallia New"/>
                <w:sz w:val="20"/>
                <w:szCs w:val="20"/>
              </w:rPr>
              <w:t xml:space="preserve">- </w:t>
            </w:r>
            <w:r w:rsidRPr="002E3B38">
              <w:rPr>
                <w:rFonts w:ascii="Browallia New" w:hAnsi="Browallia New" w:cs="Browallia New"/>
                <w:sz w:val="20"/>
                <w:szCs w:val="20"/>
                <w:cs/>
              </w:rPr>
              <w:t>พนักงาน</w:t>
            </w:r>
          </w:p>
        </w:tc>
        <w:tc>
          <w:tcPr>
            <w:tcW w:w="860" w:type="dxa"/>
            <w:shd w:val="clear" w:color="auto" w:fill="auto"/>
            <w:vAlign w:val="bottom"/>
          </w:tcPr>
          <w:p w14:paraId="0123204A" w14:textId="13BCBE8F"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3B9A5B13" w14:textId="4A8FEDE9"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BA4B77B" w14:textId="464753E8"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91FA4E0" w14:textId="4E536308"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7E05123E" w14:textId="4CBDF0C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2,499</w:t>
            </w:r>
          </w:p>
        </w:tc>
        <w:tc>
          <w:tcPr>
            <w:tcW w:w="866" w:type="dxa"/>
            <w:shd w:val="clear" w:color="auto" w:fill="auto"/>
          </w:tcPr>
          <w:p w14:paraId="2399D1CE" w14:textId="2DCBE382"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2,499</w:t>
            </w:r>
          </w:p>
        </w:tc>
        <w:tc>
          <w:tcPr>
            <w:tcW w:w="925" w:type="dxa"/>
            <w:shd w:val="clear" w:color="auto" w:fill="auto"/>
            <w:vAlign w:val="bottom"/>
          </w:tcPr>
          <w:p w14:paraId="5F129A49" w14:textId="148A03C3"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7B5C32D" w14:textId="4BDFCABE" w:rsidR="007021D7" w:rsidRPr="002E3B38" w:rsidRDefault="007021D7" w:rsidP="0070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BC503E" w:rsidRPr="002E3B38" w14:paraId="125F4CD0" w14:textId="77777777">
        <w:trPr>
          <w:cantSplit/>
        </w:trPr>
        <w:tc>
          <w:tcPr>
            <w:tcW w:w="2262" w:type="dxa"/>
            <w:vAlign w:val="bottom"/>
          </w:tcPr>
          <w:p w14:paraId="77410128" w14:textId="77777777" w:rsidR="00BC503E" w:rsidRPr="002E3B38" w:rsidRDefault="00BC503E" w:rsidP="00BC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สินทรัพย์หมุนเวียนอื่น</w:t>
            </w:r>
          </w:p>
        </w:tc>
        <w:tc>
          <w:tcPr>
            <w:tcW w:w="860" w:type="dxa"/>
            <w:shd w:val="clear" w:color="auto" w:fill="auto"/>
          </w:tcPr>
          <w:p w14:paraId="13D64BDA"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1F28A877"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75D38E88"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tcPr>
          <w:p w14:paraId="500FE52D"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0CD7CD3C" w14:textId="5AA2CD90"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4DE94120" w14:textId="48CF7AB2"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tcPr>
          <w:p w14:paraId="087449A9"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shd w:val="clear" w:color="auto" w:fill="auto"/>
          </w:tcPr>
          <w:p w14:paraId="703A947C"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663FB" w:rsidRPr="002E3B38" w14:paraId="66600A4E" w14:textId="77777777">
        <w:trPr>
          <w:cantSplit/>
        </w:trPr>
        <w:tc>
          <w:tcPr>
            <w:tcW w:w="2262" w:type="dxa"/>
            <w:vAlign w:val="bottom"/>
          </w:tcPr>
          <w:p w14:paraId="6D129376"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7CB01624" w14:textId="090836FD"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0A4E6216" w14:textId="48310DA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7C1594F8" w14:textId="49A82E70"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300EA06" w14:textId="5256261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51ED2CE" w14:textId="4B68C89F"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8,275</w:t>
            </w:r>
          </w:p>
        </w:tc>
        <w:tc>
          <w:tcPr>
            <w:tcW w:w="866" w:type="dxa"/>
            <w:shd w:val="clear" w:color="auto" w:fill="auto"/>
          </w:tcPr>
          <w:p w14:paraId="7A89EE84" w14:textId="0DE562C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8,275</w:t>
            </w:r>
          </w:p>
        </w:tc>
        <w:tc>
          <w:tcPr>
            <w:tcW w:w="925" w:type="dxa"/>
            <w:shd w:val="clear" w:color="auto" w:fill="auto"/>
            <w:vAlign w:val="bottom"/>
          </w:tcPr>
          <w:p w14:paraId="18903B50" w14:textId="554F915C"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70401B31" w14:textId="260C2C3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663FB" w:rsidRPr="002E3B38" w14:paraId="5F7FEB43" w14:textId="77777777">
        <w:trPr>
          <w:cantSplit/>
        </w:trPr>
        <w:tc>
          <w:tcPr>
            <w:tcW w:w="2262" w:type="dxa"/>
            <w:vAlign w:val="bottom"/>
          </w:tcPr>
          <w:p w14:paraId="0D783492"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auto"/>
            <w:vAlign w:val="bottom"/>
          </w:tcPr>
          <w:p w14:paraId="57857D89" w14:textId="720E8BC5"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372DC8F6" w14:textId="1E9801B1"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72835730" w14:textId="2A9CF41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33B4B3C4" w14:textId="0F2BF41F"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6612C43" w14:textId="6458732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3,040</w:t>
            </w:r>
          </w:p>
        </w:tc>
        <w:tc>
          <w:tcPr>
            <w:tcW w:w="866" w:type="dxa"/>
            <w:shd w:val="clear" w:color="auto" w:fill="auto"/>
          </w:tcPr>
          <w:p w14:paraId="48EBD9CF" w14:textId="3045E001"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3,040</w:t>
            </w:r>
          </w:p>
        </w:tc>
        <w:tc>
          <w:tcPr>
            <w:tcW w:w="925" w:type="dxa"/>
            <w:shd w:val="clear" w:color="auto" w:fill="auto"/>
            <w:vAlign w:val="bottom"/>
          </w:tcPr>
          <w:p w14:paraId="1B0FC161" w14:textId="51C67D2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467A5E49" w14:textId="54F98546"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BC503E" w:rsidRPr="002E3B38" w14:paraId="0A409028" w14:textId="77777777">
        <w:trPr>
          <w:cantSplit/>
        </w:trPr>
        <w:tc>
          <w:tcPr>
            <w:tcW w:w="2262" w:type="dxa"/>
            <w:vAlign w:val="bottom"/>
          </w:tcPr>
          <w:p w14:paraId="497153E3" w14:textId="304CFA8D" w:rsidR="00BC503E" w:rsidRPr="002E3B38" w:rsidRDefault="00BC503E" w:rsidP="00BC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สินทรัพย์ไม่หมุนเวียนอื่น</w:t>
            </w:r>
            <w:r w:rsidRPr="002E3B38">
              <w:rPr>
                <w:rFonts w:ascii="Browallia New" w:hAnsi="Browallia New" w:cs="Browallia New"/>
                <w:sz w:val="20"/>
                <w:szCs w:val="20"/>
              </w:rPr>
              <w:t xml:space="preserve">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tcPr>
          <w:p w14:paraId="1BAC108C"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33037F9C"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284358B8"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tcPr>
          <w:p w14:paraId="3AAF448A"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70E536B9" w14:textId="79623D1D"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24715A2F" w14:textId="54486BF3"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tcPr>
          <w:p w14:paraId="2B9D8408"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right"/>
              <w:rPr>
                <w:rFonts w:ascii="Browallia New" w:hAnsi="Browallia New" w:cs="Browallia New"/>
                <w:sz w:val="20"/>
                <w:szCs w:val="20"/>
                <w:cs/>
              </w:rPr>
            </w:pPr>
          </w:p>
        </w:tc>
        <w:tc>
          <w:tcPr>
            <w:tcW w:w="922" w:type="dxa"/>
            <w:shd w:val="clear" w:color="auto" w:fill="auto"/>
          </w:tcPr>
          <w:p w14:paraId="54DF0145"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663FB" w:rsidRPr="002E3B38" w14:paraId="0995252E" w14:textId="77777777">
        <w:trPr>
          <w:cantSplit/>
        </w:trPr>
        <w:tc>
          <w:tcPr>
            <w:tcW w:w="2262" w:type="dxa"/>
            <w:vAlign w:val="bottom"/>
          </w:tcPr>
          <w:p w14:paraId="69E70B12"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5FA0A8C0" w14:textId="0F70B90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3176A737" w14:textId="7CB5B04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FF9BE2D" w14:textId="4E894E1D"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1B018BFB" w14:textId="6DAD74E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2563E88A" w14:textId="08861DAE"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19,667</w:t>
            </w:r>
          </w:p>
        </w:tc>
        <w:tc>
          <w:tcPr>
            <w:tcW w:w="866" w:type="dxa"/>
            <w:shd w:val="clear" w:color="auto" w:fill="auto"/>
          </w:tcPr>
          <w:p w14:paraId="04DCAD22" w14:textId="1C2D5C6D"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19,667</w:t>
            </w:r>
          </w:p>
        </w:tc>
        <w:tc>
          <w:tcPr>
            <w:tcW w:w="925" w:type="dxa"/>
            <w:shd w:val="clear" w:color="auto" w:fill="auto"/>
            <w:vAlign w:val="bottom"/>
          </w:tcPr>
          <w:p w14:paraId="20EAB145" w14:textId="32CFA341"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right" w:pos="964"/>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69F5538" w14:textId="39F67CF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663FB" w:rsidRPr="002E3B38" w14:paraId="31903098" w14:textId="77777777">
        <w:trPr>
          <w:cantSplit/>
        </w:trPr>
        <w:tc>
          <w:tcPr>
            <w:tcW w:w="2262" w:type="dxa"/>
            <w:vAlign w:val="bottom"/>
          </w:tcPr>
          <w:p w14:paraId="39C01567"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auto"/>
            <w:vAlign w:val="bottom"/>
          </w:tcPr>
          <w:p w14:paraId="1901D308" w14:textId="41CBD98A"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76099FBD" w14:textId="4352DF02"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A41FA96" w14:textId="39E82881"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0037401C" w14:textId="41393887"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62A33010" w14:textId="05A7DBC6"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4,141</w:t>
            </w:r>
          </w:p>
        </w:tc>
        <w:tc>
          <w:tcPr>
            <w:tcW w:w="866" w:type="dxa"/>
            <w:shd w:val="clear" w:color="auto" w:fill="auto"/>
          </w:tcPr>
          <w:p w14:paraId="2977B101" w14:textId="13A6FBBF" w:rsidR="00F663FB" w:rsidRPr="002E3B38" w:rsidRDefault="00F663FB" w:rsidP="00F66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4,141</w:t>
            </w:r>
          </w:p>
        </w:tc>
        <w:tc>
          <w:tcPr>
            <w:tcW w:w="925" w:type="dxa"/>
            <w:shd w:val="clear" w:color="auto" w:fill="auto"/>
            <w:vAlign w:val="bottom"/>
          </w:tcPr>
          <w:p w14:paraId="6FCE3765" w14:textId="18D6386E"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55301B32" w14:textId="51ED9DD6"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663FB" w:rsidRPr="002E3B38" w14:paraId="7F0DBE08" w14:textId="77777777">
        <w:trPr>
          <w:cantSplit/>
        </w:trPr>
        <w:tc>
          <w:tcPr>
            <w:tcW w:w="2262" w:type="dxa"/>
            <w:vAlign w:val="bottom"/>
          </w:tcPr>
          <w:p w14:paraId="03A5127C"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รวมสินทรัพย์ทางการเงิน</w:t>
            </w:r>
          </w:p>
        </w:tc>
        <w:tc>
          <w:tcPr>
            <w:tcW w:w="860" w:type="dxa"/>
            <w:shd w:val="clear" w:color="auto" w:fill="auto"/>
          </w:tcPr>
          <w:p w14:paraId="6EC2DBA9" w14:textId="325E8949"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253,338</w:t>
            </w:r>
          </w:p>
        </w:tc>
        <w:tc>
          <w:tcPr>
            <w:tcW w:w="851" w:type="dxa"/>
            <w:shd w:val="clear" w:color="auto" w:fill="auto"/>
            <w:vAlign w:val="bottom"/>
          </w:tcPr>
          <w:p w14:paraId="4471E093" w14:textId="740294CB"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5FC13CBE" w14:textId="559C0997"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134440F5" w14:textId="601795C0"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C7CBB1D" w14:textId="11BD5E33"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333,009</w:t>
            </w:r>
          </w:p>
        </w:tc>
        <w:tc>
          <w:tcPr>
            <w:tcW w:w="866" w:type="dxa"/>
            <w:shd w:val="clear" w:color="auto" w:fill="auto"/>
          </w:tcPr>
          <w:p w14:paraId="182325A6" w14:textId="730194BB" w:rsidR="00F663FB" w:rsidRPr="002E3B38" w:rsidRDefault="00F663FB" w:rsidP="00F663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586,347</w:t>
            </w:r>
          </w:p>
        </w:tc>
        <w:tc>
          <w:tcPr>
            <w:tcW w:w="925" w:type="dxa"/>
            <w:shd w:val="clear" w:color="auto" w:fill="auto"/>
          </w:tcPr>
          <w:p w14:paraId="17680A2E" w14:textId="77777777" w:rsidR="00F663FB" w:rsidRPr="002E3B38" w:rsidRDefault="00F663FB" w:rsidP="00F663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tcPr>
          <w:p w14:paraId="0D5B3505" w14:textId="0795D50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BC503E" w:rsidRPr="002E3B38" w14:paraId="0D00A166" w14:textId="77777777">
        <w:trPr>
          <w:cantSplit/>
        </w:trPr>
        <w:tc>
          <w:tcPr>
            <w:tcW w:w="2262" w:type="dxa"/>
            <w:vAlign w:val="bottom"/>
          </w:tcPr>
          <w:p w14:paraId="4D40221B" w14:textId="77777777" w:rsidR="00BC503E" w:rsidRPr="002E3B38" w:rsidRDefault="00BC503E" w:rsidP="00BC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auto"/>
          </w:tcPr>
          <w:p w14:paraId="3069408C"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50DE136D"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729C0AE5"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tcPr>
          <w:p w14:paraId="675AEC46"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262727A7" w14:textId="77777777" w:rsidR="00BC503E" w:rsidRPr="002E3B38" w:rsidRDefault="00BC503E" w:rsidP="007207A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66" w:type="dxa"/>
            <w:shd w:val="clear" w:color="auto" w:fill="auto"/>
          </w:tcPr>
          <w:p w14:paraId="4728EC90"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tcPr>
          <w:p w14:paraId="08082150" w14:textId="77777777" w:rsidR="00BC503E" w:rsidRPr="002E3B38" w:rsidRDefault="00BC503E" w:rsidP="007207A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tcPr>
          <w:p w14:paraId="3AF2BB1A"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BC503E" w:rsidRPr="002E3B38" w14:paraId="7641F1A4" w14:textId="77777777">
        <w:trPr>
          <w:cantSplit/>
        </w:trPr>
        <w:tc>
          <w:tcPr>
            <w:tcW w:w="2262" w:type="dxa"/>
            <w:vAlign w:val="bottom"/>
          </w:tcPr>
          <w:p w14:paraId="6C3C8E6F" w14:textId="77777777" w:rsidR="00BC503E" w:rsidRPr="002E3B38" w:rsidRDefault="00BC503E" w:rsidP="00BC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rPr>
            </w:pPr>
            <w:r w:rsidRPr="002E3B38">
              <w:rPr>
                <w:rFonts w:ascii="Browallia New" w:hAnsi="Browallia New" w:cs="Browallia New"/>
                <w:b/>
                <w:bCs/>
                <w:sz w:val="20"/>
                <w:szCs w:val="20"/>
                <w:u w:val="single"/>
                <w:cs/>
              </w:rPr>
              <w:t>หนี้สินทางการเงิน</w:t>
            </w:r>
          </w:p>
        </w:tc>
        <w:tc>
          <w:tcPr>
            <w:tcW w:w="860" w:type="dxa"/>
            <w:shd w:val="clear" w:color="auto" w:fill="auto"/>
          </w:tcPr>
          <w:p w14:paraId="6A3123FE"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tcPr>
          <w:p w14:paraId="7A3EC839"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tcPr>
          <w:p w14:paraId="559423B3"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tcPr>
          <w:p w14:paraId="2F2A6092"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tcPr>
          <w:p w14:paraId="07C79304"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p>
        </w:tc>
        <w:tc>
          <w:tcPr>
            <w:tcW w:w="866" w:type="dxa"/>
            <w:shd w:val="clear" w:color="auto" w:fill="auto"/>
          </w:tcPr>
          <w:p w14:paraId="0E5FA8FE"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tcPr>
          <w:p w14:paraId="06E2D605"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tcPr>
          <w:p w14:paraId="473924B4" w14:textId="77777777" w:rsidR="00BC503E" w:rsidRPr="002E3B38" w:rsidRDefault="00BC503E"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663FB" w:rsidRPr="002E3B38" w14:paraId="45713C8F" w14:textId="77777777">
        <w:trPr>
          <w:cantSplit/>
        </w:trPr>
        <w:tc>
          <w:tcPr>
            <w:tcW w:w="2262" w:type="dxa"/>
            <w:vAlign w:val="bottom"/>
          </w:tcPr>
          <w:p w14:paraId="5AE02221"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เจ้าหนี้การค้าและเจ้าหนี้อื่น</w:t>
            </w:r>
          </w:p>
        </w:tc>
        <w:tc>
          <w:tcPr>
            <w:tcW w:w="860" w:type="dxa"/>
            <w:shd w:val="clear" w:color="auto" w:fill="auto"/>
            <w:vAlign w:val="bottom"/>
          </w:tcPr>
          <w:p w14:paraId="638A2813" w14:textId="6EAAACA6"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463043CF" w14:textId="2B01B63E"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44A62D0C" w14:textId="48B7935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361AFED3" w14:textId="3AE6BA7B"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44AEB9D9" w14:textId="6CA8A3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2E3B38">
              <w:rPr>
                <w:rFonts w:ascii="Browallia New" w:hAnsi="Browallia New" w:cs="Browallia New"/>
                <w:sz w:val="20"/>
                <w:szCs w:val="20"/>
              </w:rPr>
              <w:t>7</w:t>
            </w:r>
            <w:r w:rsidR="00BF4501" w:rsidRPr="002E3B38">
              <w:rPr>
                <w:rFonts w:ascii="Browallia New" w:hAnsi="Browallia New" w:cs="Browallia New"/>
                <w:sz w:val="20"/>
                <w:szCs w:val="20"/>
              </w:rPr>
              <w:t>24</w:t>
            </w:r>
            <w:r w:rsidRPr="002E3B38">
              <w:rPr>
                <w:rFonts w:ascii="Browallia New" w:hAnsi="Browallia New" w:cs="Browallia New"/>
                <w:sz w:val="20"/>
                <w:szCs w:val="20"/>
              </w:rPr>
              <w:t>,</w:t>
            </w:r>
            <w:r w:rsidR="00BF4501" w:rsidRPr="002E3B38">
              <w:rPr>
                <w:rFonts w:ascii="Browallia New" w:hAnsi="Browallia New" w:cs="Browallia New"/>
                <w:sz w:val="20"/>
                <w:szCs w:val="20"/>
              </w:rPr>
              <w:t>900</w:t>
            </w:r>
          </w:p>
        </w:tc>
        <w:tc>
          <w:tcPr>
            <w:tcW w:w="866" w:type="dxa"/>
            <w:shd w:val="clear" w:color="auto" w:fill="auto"/>
          </w:tcPr>
          <w:p w14:paraId="7E1C8176" w14:textId="51444392"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7</w:t>
            </w:r>
            <w:r w:rsidR="00BF4501" w:rsidRPr="002E3B38">
              <w:rPr>
                <w:rFonts w:ascii="Browallia New" w:hAnsi="Browallia New" w:cs="Browallia New"/>
                <w:sz w:val="20"/>
                <w:szCs w:val="20"/>
              </w:rPr>
              <w:t>24</w:t>
            </w:r>
            <w:r w:rsidRPr="002E3B38">
              <w:rPr>
                <w:rFonts w:ascii="Browallia New" w:hAnsi="Browallia New" w:cs="Browallia New"/>
                <w:sz w:val="20"/>
                <w:szCs w:val="20"/>
              </w:rPr>
              <w:t>,</w:t>
            </w:r>
            <w:r w:rsidR="00BF4501" w:rsidRPr="002E3B38">
              <w:rPr>
                <w:rFonts w:ascii="Browallia New" w:hAnsi="Browallia New" w:cs="Browallia New"/>
                <w:sz w:val="20"/>
                <w:szCs w:val="20"/>
              </w:rPr>
              <w:t>900</w:t>
            </w:r>
          </w:p>
        </w:tc>
        <w:tc>
          <w:tcPr>
            <w:tcW w:w="925" w:type="dxa"/>
            <w:shd w:val="clear" w:color="auto" w:fill="auto"/>
            <w:vAlign w:val="bottom"/>
          </w:tcPr>
          <w:p w14:paraId="269F7E96" w14:textId="166D5402"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4FC7F790" w14:textId="5014EE7A"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73"/>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663FB" w:rsidRPr="002E3B38" w14:paraId="438EAC51" w14:textId="77777777">
        <w:trPr>
          <w:cantSplit/>
        </w:trPr>
        <w:tc>
          <w:tcPr>
            <w:tcW w:w="2262" w:type="dxa"/>
            <w:vAlign w:val="bottom"/>
          </w:tcPr>
          <w:p w14:paraId="242D0D59" w14:textId="7777777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เจ้าหนี้เงินประกันผลงาน</w:t>
            </w:r>
          </w:p>
        </w:tc>
        <w:tc>
          <w:tcPr>
            <w:tcW w:w="860" w:type="dxa"/>
            <w:shd w:val="clear" w:color="auto" w:fill="auto"/>
            <w:vAlign w:val="bottom"/>
          </w:tcPr>
          <w:p w14:paraId="6F65C92D" w14:textId="4F5C41C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2EE3A5E1" w14:textId="0C8A2317"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E5F7D2E" w14:textId="008B95D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05242BF" w14:textId="74DA8F2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4ED78F19" w14:textId="071A105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447</w:t>
            </w:r>
          </w:p>
        </w:tc>
        <w:tc>
          <w:tcPr>
            <w:tcW w:w="866" w:type="dxa"/>
            <w:shd w:val="clear" w:color="auto" w:fill="auto"/>
          </w:tcPr>
          <w:p w14:paraId="3E9999A2" w14:textId="0DF11BB8"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447</w:t>
            </w:r>
          </w:p>
        </w:tc>
        <w:tc>
          <w:tcPr>
            <w:tcW w:w="925" w:type="dxa"/>
            <w:shd w:val="clear" w:color="auto" w:fill="auto"/>
            <w:vAlign w:val="bottom"/>
          </w:tcPr>
          <w:p w14:paraId="25A7B6BE" w14:textId="5C6EE7A3"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2E1A572A" w14:textId="7BACE1E4" w:rsidR="00F663FB" w:rsidRPr="002E3B38" w:rsidRDefault="00F663FB" w:rsidP="00F6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A7638" w:rsidRPr="002E3B38" w14:paraId="16B856AD" w14:textId="77777777" w:rsidTr="00F71474">
        <w:trPr>
          <w:cantSplit/>
          <w:trHeight w:val="139"/>
        </w:trPr>
        <w:tc>
          <w:tcPr>
            <w:tcW w:w="2262" w:type="dxa"/>
            <w:vAlign w:val="bottom"/>
          </w:tcPr>
          <w:p w14:paraId="537572E5" w14:textId="77777777"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หนี้สินตามสัญญาเช่า</w:t>
            </w:r>
          </w:p>
        </w:tc>
        <w:tc>
          <w:tcPr>
            <w:tcW w:w="860" w:type="dxa"/>
            <w:shd w:val="clear" w:color="auto" w:fill="auto"/>
            <w:vAlign w:val="bottom"/>
          </w:tcPr>
          <w:p w14:paraId="5BC5A25E" w14:textId="456E1AF1"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47F2CE8F" w14:textId="7079726C"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tcPr>
          <w:p w14:paraId="48EB18B1" w14:textId="75C113F8"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114,049</w:t>
            </w:r>
          </w:p>
        </w:tc>
        <w:tc>
          <w:tcPr>
            <w:tcW w:w="822" w:type="dxa"/>
            <w:shd w:val="clear" w:color="auto" w:fill="auto"/>
          </w:tcPr>
          <w:p w14:paraId="7E1F28D8" w14:textId="0B27FECB"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360,214</w:t>
            </w:r>
          </w:p>
        </w:tc>
        <w:tc>
          <w:tcPr>
            <w:tcW w:w="806" w:type="dxa"/>
            <w:shd w:val="clear" w:color="auto" w:fill="auto"/>
            <w:vAlign w:val="bottom"/>
          </w:tcPr>
          <w:p w14:paraId="0C6EF1EA" w14:textId="3AF528E2"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tcPr>
          <w:p w14:paraId="174352D6" w14:textId="1866623A"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474,263</w:t>
            </w:r>
          </w:p>
        </w:tc>
        <w:tc>
          <w:tcPr>
            <w:tcW w:w="925" w:type="dxa"/>
            <w:shd w:val="clear" w:color="auto" w:fill="auto"/>
            <w:vAlign w:val="bottom"/>
          </w:tcPr>
          <w:p w14:paraId="0CCD9165" w14:textId="437FAF4A"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tcPr>
          <w:p w14:paraId="454F8544" w14:textId="016893A7" w:rsidR="006A7638" w:rsidRPr="002E3B38" w:rsidRDefault="003837E4"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r w:rsidRPr="002E3B38">
              <w:rPr>
                <w:rFonts w:ascii="Browallia New" w:hAnsi="Browallia New" w:cs="Browallia New"/>
                <w:sz w:val="20"/>
                <w:szCs w:val="20"/>
              </w:rPr>
              <w:t>2</w:t>
            </w:r>
            <w:r w:rsidR="00F71474" w:rsidRPr="002E3B38">
              <w:rPr>
                <w:rFonts w:ascii="Browallia New" w:hAnsi="Browallia New" w:cs="Browallia New"/>
                <w:sz w:val="20"/>
                <w:szCs w:val="20"/>
              </w:rPr>
              <w:t>.</w:t>
            </w:r>
            <w:r w:rsidRPr="002E3B38">
              <w:rPr>
                <w:rFonts w:ascii="Browallia New" w:hAnsi="Browallia New" w:cs="Browallia New"/>
                <w:sz w:val="20"/>
                <w:szCs w:val="20"/>
              </w:rPr>
              <w:t>47</w:t>
            </w:r>
            <w:r w:rsidR="00F71474" w:rsidRPr="002E3B38">
              <w:rPr>
                <w:rFonts w:ascii="Browallia New" w:hAnsi="Browallia New" w:cs="Browallia New"/>
                <w:sz w:val="20"/>
                <w:szCs w:val="20"/>
              </w:rPr>
              <w:t xml:space="preserve"> – 5.16</w:t>
            </w:r>
          </w:p>
        </w:tc>
      </w:tr>
      <w:tr w:rsidR="006A7638" w:rsidRPr="002E3B38" w14:paraId="080F146A" w14:textId="77777777">
        <w:trPr>
          <w:cantSplit/>
        </w:trPr>
        <w:tc>
          <w:tcPr>
            <w:tcW w:w="2262" w:type="dxa"/>
            <w:vAlign w:val="bottom"/>
          </w:tcPr>
          <w:p w14:paraId="38E1DD93" w14:textId="77777777"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เงินกู้ยืมระยะสั้นจากสถาบันการเงิน</w:t>
            </w:r>
          </w:p>
        </w:tc>
        <w:tc>
          <w:tcPr>
            <w:tcW w:w="860" w:type="dxa"/>
            <w:shd w:val="clear" w:color="auto" w:fill="auto"/>
          </w:tcPr>
          <w:p w14:paraId="4BFE291E" w14:textId="2AD3128E"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1,841,000</w:t>
            </w:r>
          </w:p>
        </w:tc>
        <w:tc>
          <w:tcPr>
            <w:tcW w:w="851" w:type="dxa"/>
            <w:shd w:val="clear" w:color="auto" w:fill="auto"/>
            <w:vAlign w:val="bottom"/>
          </w:tcPr>
          <w:p w14:paraId="707C4022" w14:textId="0B1E7009"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9B54931" w14:textId="4B1D007A"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AC5CBEB" w14:textId="78A06024"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412CDE86" w14:textId="64CCB826"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tcPr>
          <w:p w14:paraId="716180BC" w14:textId="7E7B8FFF"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1,841,000</w:t>
            </w:r>
          </w:p>
        </w:tc>
        <w:tc>
          <w:tcPr>
            <w:tcW w:w="925" w:type="dxa"/>
            <w:shd w:val="clear" w:color="auto" w:fill="auto"/>
          </w:tcPr>
          <w:p w14:paraId="4494A621" w14:textId="6550359A"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3.80 - 4.90</w:t>
            </w:r>
          </w:p>
        </w:tc>
        <w:tc>
          <w:tcPr>
            <w:tcW w:w="922" w:type="dxa"/>
            <w:shd w:val="clear" w:color="auto" w:fill="auto"/>
            <w:vAlign w:val="bottom"/>
          </w:tcPr>
          <w:p w14:paraId="15B62751" w14:textId="7ADF331D"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A7638" w:rsidRPr="002E3B38" w14:paraId="04ED0F79" w14:textId="77777777">
        <w:trPr>
          <w:cantSplit/>
        </w:trPr>
        <w:tc>
          <w:tcPr>
            <w:tcW w:w="2262" w:type="dxa"/>
            <w:vAlign w:val="bottom"/>
          </w:tcPr>
          <w:p w14:paraId="458ECCA5" w14:textId="77777777"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124DC13E" w14:textId="7A9B8B12"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4BFB1F32" w14:textId="13C5CF3D"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7BE8996D" w14:textId="3196BB96"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2552E9C1" w14:textId="6F6AA118"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78DE4E07" w14:textId="51253A79"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5,202</w:t>
            </w:r>
          </w:p>
        </w:tc>
        <w:tc>
          <w:tcPr>
            <w:tcW w:w="866" w:type="dxa"/>
            <w:shd w:val="clear" w:color="auto" w:fill="auto"/>
          </w:tcPr>
          <w:p w14:paraId="0364563C" w14:textId="1C411285"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5,202</w:t>
            </w:r>
          </w:p>
        </w:tc>
        <w:tc>
          <w:tcPr>
            <w:tcW w:w="925" w:type="dxa"/>
            <w:shd w:val="clear" w:color="auto" w:fill="auto"/>
            <w:vAlign w:val="bottom"/>
          </w:tcPr>
          <w:p w14:paraId="3B4D00A8" w14:textId="1470B3B8"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141F041A" w14:textId="42E71BC3"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A7638" w:rsidRPr="002E3B38" w14:paraId="7A136DD7" w14:textId="77777777">
        <w:trPr>
          <w:cantSplit/>
        </w:trPr>
        <w:tc>
          <w:tcPr>
            <w:tcW w:w="2262" w:type="dxa"/>
            <w:vAlign w:val="bottom"/>
          </w:tcPr>
          <w:p w14:paraId="15774703" w14:textId="77777777"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เงินกู้ยืมระยะยาวจากสถาบันการเงิน</w:t>
            </w:r>
          </w:p>
        </w:tc>
        <w:tc>
          <w:tcPr>
            <w:tcW w:w="860" w:type="dxa"/>
            <w:shd w:val="clear" w:color="auto" w:fill="auto"/>
          </w:tcPr>
          <w:p w14:paraId="1BEBFE75" w14:textId="077034A3"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504,696</w:t>
            </w:r>
          </w:p>
        </w:tc>
        <w:tc>
          <w:tcPr>
            <w:tcW w:w="851" w:type="dxa"/>
            <w:shd w:val="clear" w:color="auto" w:fill="auto"/>
          </w:tcPr>
          <w:p w14:paraId="478D831A" w14:textId="76A00D28"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1,204,938</w:t>
            </w:r>
          </w:p>
        </w:tc>
        <w:tc>
          <w:tcPr>
            <w:tcW w:w="821" w:type="dxa"/>
            <w:shd w:val="clear" w:color="auto" w:fill="auto"/>
            <w:vAlign w:val="bottom"/>
          </w:tcPr>
          <w:p w14:paraId="1AEB69EB" w14:textId="7CEBC370"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544B1E4F" w14:textId="0025D234"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60D6908B" w14:textId="691CC58C"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tcPr>
          <w:p w14:paraId="22740827" w14:textId="75259D5B"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1,709,634</w:t>
            </w:r>
          </w:p>
        </w:tc>
        <w:tc>
          <w:tcPr>
            <w:tcW w:w="925" w:type="dxa"/>
            <w:shd w:val="clear" w:color="auto" w:fill="auto"/>
          </w:tcPr>
          <w:p w14:paraId="586989F9" w14:textId="657EECB0"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 xml:space="preserve">4.52 </w:t>
            </w:r>
            <w:r w:rsidRPr="002E3B38">
              <w:rPr>
                <w:rFonts w:ascii="Browallia New" w:hAnsi="Browallia New" w:cs="Browallia New"/>
                <w:sz w:val="20"/>
                <w:szCs w:val="20"/>
                <w:cs/>
              </w:rPr>
              <w:t>-</w:t>
            </w:r>
            <w:r w:rsidRPr="002E3B38">
              <w:rPr>
                <w:rFonts w:ascii="Browallia New" w:hAnsi="Browallia New" w:cs="Browallia New"/>
                <w:sz w:val="20"/>
                <w:szCs w:val="20"/>
              </w:rPr>
              <w:t xml:space="preserve"> 5.96</w:t>
            </w:r>
          </w:p>
        </w:tc>
        <w:tc>
          <w:tcPr>
            <w:tcW w:w="922" w:type="dxa"/>
            <w:shd w:val="clear" w:color="auto" w:fill="auto"/>
            <w:vAlign w:val="bottom"/>
          </w:tcPr>
          <w:p w14:paraId="63DEEC13" w14:textId="0D61025E"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A7638" w:rsidRPr="002E3B38" w14:paraId="1641F346" w14:textId="77777777">
        <w:trPr>
          <w:cantSplit/>
        </w:trPr>
        <w:tc>
          <w:tcPr>
            <w:tcW w:w="2262" w:type="dxa"/>
            <w:vAlign w:val="bottom"/>
          </w:tcPr>
          <w:p w14:paraId="5669C23F" w14:textId="77777777"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หนี้สินไม่หมุนเวียนอื่น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324DCF84" w14:textId="0BB02F7F"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6E1ED29E" w14:textId="7CF3A903"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F82E52B" w14:textId="05A2C135"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4B9E8082" w14:textId="14D4254B"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1AB4C58F" w14:textId="498CE1EA"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2E3B38">
              <w:rPr>
                <w:rFonts w:ascii="Browallia New" w:hAnsi="Browallia New" w:cs="Browallia New"/>
                <w:sz w:val="20"/>
                <w:szCs w:val="20"/>
              </w:rPr>
              <w:t>209</w:t>
            </w:r>
          </w:p>
        </w:tc>
        <w:tc>
          <w:tcPr>
            <w:tcW w:w="866" w:type="dxa"/>
            <w:shd w:val="clear" w:color="auto" w:fill="auto"/>
          </w:tcPr>
          <w:p w14:paraId="240BB99F" w14:textId="3CC3B4A9" w:rsidR="006A7638" w:rsidRPr="002E3B38" w:rsidRDefault="006A7638" w:rsidP="006A76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209</w:t>
            </w:r>
          </w:p>
        </w:tc>
        <w:tc>
          <w:tcPr>
            <w:tcW w:w="925" w:type="dxa"/>
            <w:shd w:val="clear" w:color="auto" w:fill="auto"/>
            <w:vAlign w:val="bottom"/>
          </w:tcPr>
          <w:p w14:paraId="70DCC4DA" w14:textId="11C69A49"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078D2F5" w14:textId="6EF850AD" w:rsidR="006A7638" w:rsidRPr="002E3B38" w:rsidRDefault="006A7638" w:rsidP="006A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5B5A54" w:rsidRPr="002E3B38" w14:paraId="0E29E9EF" w14:textId="77777777">
        <w:trPr>
          <w:cantSplit/>
        </w:trPr>
        <w:tc>
          <w:tcPr>
            <w:tcW w:w="2262" w:type="dxa"/>
            <w:vAlign w:val="bottom"/>
          </w:tcPr>
          <w:p w14:paraId="7B1E77FA" w14:textId="77777777" w:rsidR="005B5A54" w:rsidRPr="002E3B38" w:rsidRDefault="005B5A54" w:rsidP="005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รวมหนี้สินทางการเงิน</w:t>
            </w:r>
          </w:p>
        </w:tc>
        <w:tc>
          <w:tcPr>
            <w:tcW w:w="860" w:type="dxa"/>
            <w:shd w:val="clear" w:color="auto" w:fill="auto"/>
          </w:tcPr>
          <w:p w14:paraId="5AEDB0D3" w14:textId="3AF68B64" w:rsidR="005B5A54" w:rsidRPr="002E3B38" w:rsidRDefault="005B5A5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2,345,696</w:t>
            </w:r>
          </w:p>
        </w:tc>
        <w:tc>
          <w:tcPr>
            <w:tcW w:w="851" w:type="dxa"/>
            <w:shd w:val="clear" w:color="auto" w:fill="auto"/>
          </w:tcPr>
          <w:p w14:paraId="6BA563FE" w14:textId="1F4E468F" w:rsidR="005B5A54" w:rsidRPr="002E3B38" w:rsidRDefault="005B5A5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1,204,938</w:t>
            </w:r>
          </w:p>
        </w:tc>
        <w:tc>
          <w:tcPr>
            <w:tcW w:w="821" w:type="dxa"/>
            <w:shd w:val="clear" w:color="auto" w:fill="auto"/>
          </w:tcPr>
          <w:p w14:paraId="42FA0334" w14:textId="18F59D84" w:rsidR="005B5A54" w:rsidRPr="002E3B38" w:rsidRDefault="005B5A5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114,049</w:t>
            </w:r>
          </w:p>
        </w:tc>
        <w:tc>
          <w:tcPr>
            <w:tcW w:w="822" w:type="dxa"/>
            <w:shd w:val="clear" w:color="auto" w:fill="auto"/>
          </w:tcPr>
          <w:p w14:paraId="0C59CC84" w14:textId="21A881F5" w:rsidR="005B5A54" w:rsidRPr="002E3B38" w:rsidRDefault="005B5A5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360,214</w:t>
            </w:r>
          </w:p>
        </w:tc>
        <w:tc>
          <w:tcPr>
            <w:tcW w:w="806" w:type="dxa"/>
            <w:shd w:val="clear" w:color="auto" w:fill="auto"/>
          </w:tcPr>
          <w:p w14:paraId="6C07A9A2" w14:textId="19CE202C" w:rsidR="005B5A54" w:rsidRPr="002E3B38" w:rsidRDefault="005B5A5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73</w:t>
            </w:r>
            <w:r w:rsidR="00BF4501" w:rsidRPr="002E3B38">
              <w:rPr>
                <w:rFonts w:ascii="Browallia New" w:hAnsi="Browallia New" w:cs="Browallia New"/>
                <w:sz w:val="20"/>
                <w:szCs w:val="20"/>
              </w:rPr>
              <w:t>0</w:t>
            </w:r>
            <w:r w:rsidRPr="002E3B38">
              <w:rPr>
                <w:rFonts w:ascii="Browallia New" w:hAnsi="Browallia New" w:cs="Browallia New"/>
                <w:sz w:val="20"/>
                <w:szCs w:val="20"/>
              </w:rPr>
              <w:t>,</w:t>
            </w:r>
            <w:r w:rsidR="00BF4501" w:rsidRPr="002E3B38">
              <w:rPr>
                <w:rFonts w:ascii="Browallia New" w:hAnsi="Browallia New" w:cs="Browallia New"/>
                <w:sz w:val="20"/>
                <w:szCs w:val="20"/>
              </w:rPr>
              <w:t>758</w:t>
            </w:r>
          </w:p>
        </w:tc>
        <w:tc>
          <w:tcPr>
            <w:tcW w:w="866" w:type="dxa"/>
            <w:shd w:val="clear" w:color="auto" w:fill="auto"/>
          </w:tcPr>
          <w:p w14:paraId="7D03A934" w14:textId="042B401E" w:rsidR="005B5A54" w:rsidRPr="002E3B38" w:rsidRDefault="003837E4"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4,755,655</w:t>
            </w:r>
          </w:p>
        </w:tc>
        <w:tc>
          <w:tcPr>
            <w:tcW w:w="925" w:type="dxa"/>
            <w:shd w:val="clear" w:color="auto" w:fill="auto"/>
          </w:tcPr>
          <w:p w14:paraId="107F2BC0" w14:textId="77777777" w:rsidR="005B5A54" w:rsidRPr="002E3B38" w:rsidRDefault="005B5A54"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45"/>
              </w:tabs>
              <w:spacing w:line="240" w:lineRule="auto"/>
              <w:jc w:val="right"/>
              <w:outlineLvl w:val="7"/>
              <w:rPr>
                <w:rFonts w:ascii="Browallia New" w:hAnsi="Browallia New" w:cs="Browallia New"/>
                <w:sz w:val="20"/>
                <w:szCs w:val="20"/>
                <w:cs/>
              </w:rPr>
            </w:pPr>
          </w:p>
        </w:tc>
        <w:tc>
          <w:tcPr>
            <w:tcW w:w="922" w:type="dxa"/>
            <w:shd w:val="clear" w:color="auto" w:fill="auto"/>
          </w:tcPr>
          <w:p w14:paraId="79BE21F7" w14:textId="77777777" w:rsidR="005B5A54" w:rsidRPr="002E3B38" w:rsidRDefault="005B5A54"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outlineLvl w:val="7"/>
              <w:rPr>
                <w:rFonts w:ascii="Browallia New" w:hAnsi="Browallia New" w:cs="Browallia New"/>
                <w:sz w:val="20"/>
                <w:szCs w:val="20"/>
                <w:cs/>
              </w:rPr>
            </w:pPr>
          </w:p>
        </w:tc>
      </w:tr>
    </w:tbl>
    <w:p w14:paraId="79002A32" w14:textId="77777777" w:rsidR="00041908" w:rsidRPr="002E3B38" w:rsidRDefault="00041908" w:rsidP="00041908">
      <w:pPr>
        <w:tabs>
          <w:tab w:val="decimal" w:pos="548"/>
        </w:tabs>
        <w:rPr>
          <w:rFonts w:ascii="Browallia New" w:hAnsi="Browallia New" w:cs="Browallia New"/>
          <w:sz w:val="26"/>
          <w:szCs w:val="26"/>
          <w:lang w:val="en-GB"/>
        </w:rPr>
      </w:pPr>
    </w:p>
    <w:p w14:paraId="224C4AD2" w14:textId="53FE210E" w:rsidR="003E2F32" w:rsidRPr="002E3B38" w:rsidRDefault="00701500" w:rsidP="0070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2E3B38">
        <w:rPr>
          <w:rFonts w:ascii="Browallia New" w:hAnsi="Browallia New" w:cs="Browallia New"/>
          <w:sz w:val="26"/>
          <w:szCs w:val="26"/>
          <w:cs/>
          <w:lang w:val="en-GB"/>
        </w:rPr>
        <w:br w:type="page"/>
      </w: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E01865" w:rsidRPr="002E3B38" w14:paraId="2F8B07C1" w14:textId="77777777">
        <w:trPr>
          <w:cantSplit/>
        </w:trPr>
        <w:tc>
          <w:tcPr>
            <w:tcW w:w="2262" w:type="dxa"/>
            <w:vAlign w:val="bottom"/>
          </w:tcPr>
          <w:p w14:paraId="07701CD9"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730F5DB6" w14:textId="72C12DA8" w:rsidR="00E01865" w:rsidRPr="002E3B38" w:rsidRDefault="00E01865"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cs/>
              </w:rPr>
              <w:t xml:space="preserve">(หน่วย : </w:t>
            </w:r>
            <w:r w:rsidR="00865BE2" w:rsidRPr="002E3B38">
              <w:rPr>
                <w:rFonts w:ascii="Browallia New" w:hAnsi="Browallia New" w:cs="Browallia New"/>
                <w:sz w:val="20"/>
                <w:szCs w:val="20"/>
                <w:cs/>
              </w:rPr>
              <w:t>พัน</w:t>
            </w:r>
            <w:r w:rsidRPr="002E3B38">
              <w:rPr>
                <w:rFonts w:ascii="Browallia New" w:hAnsi="Browallia New" w:cs="Browallia New"/>
                <w:sz w:val="20"/>
                <w:szCs w:val="20"/>
                <w:cs/>
              </w:rPr>
              <w:t>บาท)</w:t>
            </w:r>
          </w:p>
        </w:tc>
      </w:tr>
      <w:tr w:rsidR="00E01865" w:rsidRPr="002E3B38" w14:paraId="6FE3C780" w14:textId="77777777">
        <w:trPr>
          <w:cantSplit/>
        </w:trPr>
        <w:tc>
          <w:tcPr>
            <w:tcW w:w="2262" w:type="dxa"/>
            <w:vAlign w:val="bottom"/>
          </w:tcPr>
          <w:p w14:paraId="03B53BAD"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5ABF170A"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color w:val="000000" w:themeColor="text1"/>
                <w:sz w:val="20"/>
                <w:szCs w:val="20"/>
                <w:cs/>
              </w:rPr>
              <w:t>งบการเงินรวม</w:t>
            </w:r>
          </w:p>
        </w:tc>
      </w:tr>
      <w:tr w:rsidR="00E01865" w:rsidRPr="002E3B38" w14:paraId="1C10DD78" w14:textId="77777777">
        <w:trPr>
          <w:cantSplit/>
        </w:trPr>
        <w:tc>
          <w:tcPr>
            <w:tcW w:w="2262" w:type="dxa"/>
            <w:vAlign w:val="bottom"/>
          </w:tcPr>
          <w:p w14:paraId="106976C9"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vAlign w:val="bottom"/>
          </w:tcPr>
          <w:p w14:paraId="38FEA51B" w14:textId="5178A0E1"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004C2B40" w:rsidRPr="004C2B40">
              <w:rPr>
                <w:rFonts w:ascii="Browallia New" w:hAnsi="Browallia New" w:cs="Browallia New"/>
                <w:sz w:val="20"/>
                <w:szCs w:val="20"/>
              </w:rPr>
              <w:t>2566</w:t>
            </w:r>
          </w:p>
        </w:tc>
      </w:tr>
      <w:tr w:rsidR="00E01865" w:rsidRPr="002E3B38" w14:paraId="2C79826D" w14:textId="77777777">
        <w:trPr>
          <w:cantSplit/>
        </w:trPr>
        <w:tc>
          <w:tcPr>
            <w:tcW w:w="2262" w:type="dxa"/>
            <w:vAlign w:val="bottom"/>
          </w:tcPr>
          <w:p w14:paraId="4E0D0435"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vAlign w:val="bottom"/>
          </w:tcPr>
          <w:p w14:paraId="64674742"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อัตราดอกเบี้ยลอยตัว</w:t>
            </w:r>
          </w:p>
        </w:tc>
        <w:tc>
          <w:tcPr>
            <w:tcW w:w="1643" w:type="dxa"/>
            <w:gridSpan w:val="2"/>
            <w:vAlign w:val="bottom"/>
          </w:tcPr>
          <w:p w14:paraId="69259F4B"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อัตราดอกเบี้ยคงที่</w:t>
            </w:r>
          </w:p>
        </w:tc>
        <w:tc>
          <w:tcPr>
            <w:tcW w:w="806" w:type="dxa"/>
            <w:vMerge w:val="restart"/>
            <w:vAlign w:val="bottom"/>
          </w:tcPr>
          <w:p w14:paraId="635CE4CC"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p w14:paraId="7DC25D2B" w14:textId="77777777" w:rsidR="00E01865" w:rsidRPr="002E3B38" w:rsidRDefault="00E01865">
            <w:pPr>
              <w:pBdr>
                <w:bottom w:val="single" w:sz="4" w:space="1" w:color="auto"/>
              </w:pBdr>
              <w:tabs>
                <w:tab w:val="left" w:pos="540"/>
                <w:tab w:val="right" w:pos="58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ไม่มีดอกเบี้ย</w:t>
            </w:r>
          </w:p>
        </w:tc>
        <w:tc>
          <w:tcPr>
            <w:tcW w:w="866" w:type="dxa"/>
            <w:vMerge w:val="restart"/>
            <w:vAlign w:val="bottom"/>
          </w:tcPr>
          <w:p w14:paraId="247D2C84" w14:textId="77777777" w:rsidR="00E01865" w:rsidRPr="002E3B38" w:rsidRDefault="00E01865">
            <w:pPr>
              <w:pBdr>
                <w:bottom w:val="single" w:sz="4" w:space="1" w:color="auto"/>
              </w:pBdr>
              <w:tabs>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รวม</w:t>
            </w:r>
          </w:p>
        </w:tc>
        <w:tc>
          <w:tcPr>
            <w:tcW w:w="1847" w:type="dxa"/>
            <w:gridSpan w:val="2"/>
            <w:vAlign w:val="bottom"/>
          </w:tcPr>
          <w:p w14:paraId="71217B06"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 (ร้อยละต่อปี)</w:t>
            </w:r>
          </w:p>
        </w:tc>
      </w:tr>
      <w:tr w:rsidR="00E01865" w:rsidRPr="002E3B38" w14:paraId="40587EB6" w14:textId="77777777">
        <w:trPr>
          <w:cantSplit/>
        </w:trPr>
        <w:tc>
          <w:tcPr>
            <w:tcW w:w="2262" w:type="dxa"/>
            <w:vAlign w:val="bottom"/>
          </w:tcPr>
          <w:p w14:paraId="4C8D6324"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vAlign w:val="bottom"/>
          </w:tcPr>
          <w:p w14:paraId="67214A38" w14:textId="67F4755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51" w:type="dxa"/>
            <w:vAlign w:val="bottom"/>
          </w:tcPr>
          <w:p w14:paraId="03294700"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21" w:type="dxa"/>
            <w:vAlign w:val="bottom"/>
          </w:tcPr>
          <w:p w14:paraId="619579C1" w14:textId="28468950"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22" w:type="dxa"/>
            <w:vAlign w:val="bottom"/>
          </w:tcPr>
          <w:p w14:paraId="3E6CC824"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06" w:type="dxa"/>
            <w:vMerge/>
            <w:vAlign w:val="bottom"/>
          </w:tcPr>
          <w:p w14:paraId="6E46F48D"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vAlign w:val="bottom"/>
          </w:tcPr>
          <w:p w14:paraId="3320BF82"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p>
        </w:tc>
        <w:tc>
          <w:tcPr>
            <w:tcW w:w="925" w:type="dxa"/>
            <w:vAlign w:val="bottom"/>
          </w:tcPr>
          <w:p w14:paraId="0A5FA27D"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ลอยตัว</w:t>
            </w:r>
          </w:p>
        </w:tc>
        <w:tc>
          <w:tcPr>
            <w:tcW w:w="922" w:type="dxa"/>
            <w:vAlign w:val="bottom"/>
          </w:tcPr>
          <w:p w14:paraId="11E95B19" w14:textId="77777777" w:rsidR="00E01865" w:rsidRPr="002E3B38" w:rsidRDefault="00E018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คงที่</w:t>
            </w:r>
          </w:p>
        </w:tc>
      </w:tr>
      <w:tr w:rsidR="00E01865" w:rsidRPr="002E3B38" w14:paraId="1836D521" w14:textId="77777777">
        <w:trPr>
          <w:cantSplit/>
        </w:trPr>
        <w:tc>
          <w:tcPr>
            <w:tcW w:w="2262" w:type="dxa"/>
            <w:vAlign w:val="bottom"/>
          </w:tcPr>
          <w:p w14:paraId="1E01E18A" w14:textId="63DA0D7B"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auto"/>
            <w:vAlign w:val="bottom"/>
          </w:tcPr>
          <w:p w14:paraId="4936214E"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vAlign w:val="bottom"/>
          </w:tcPr>
          <w:p w14:paraId="3CA893B0"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vAlign w:val="bottom"/>
          </w:tcPr>
          <w:p w14:paraId="2A36A56C"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vAlign w:val="bottom"/>
          </w:tcPr>
          <w:p w14:paraId="0D74FBF3"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vAlign w:val="bottom"/>
          </w:tcPr>
          <w:p w14:paraId="5BF25957"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shd w:val="clear" w:color="auto" w:fill="auto"/>
            <w:vAlign w:val="bottom"/>
          </w:tcPr>
          <w:p w14:paraId="7B5A440E"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vAlign w:val="bottom"/>
          </w:tcPr>
          <w:p w14:paraId="50F1CB0A"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auto"/>
            <w:vAlign w:val="bottom"/>
          </w:tcPr>
          <w:p w14:paraId="67072582"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7207AB" w:rsidRPr="002E3B38" w14:paraId="15204EE1" w14:textId="77777777">
        <w:trPr>
          <w:cantSplit/>
        </w:trPr>
        <w:tc>
          <w:tcPr>
            <w:tcW w:w="2262" w:type="dxa"/>
            <w:vAlign w:val="bottom"/>
          </w:tcPr>
          <w:p w14:paraId="23E670E4" w14:textId="3F44226B"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สินทรัพย์ทางการเงิน</w:t>
            </w:r>
          </w:p>
        </w:tc>
        <w:tc>
          <w:tcPr>
            <w:tcW w:w="860" w:type="dxa"/>
            <w:shd w:val="clear" w:color="auto" w:fill="auto"/>
            <w:vAlign w:val="bottom"/>
          </w:tcPr>
          <w:p w14:paraId="5A85A9F3"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vAlign w:val="bottom"/>
          </w:tcPr>
          <w:p w14:paraId="54D5C849"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vAlign w:val="bottom"/>
          </w:tcPr>
          <w:p w14:paraId="28717FC6"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vAlign w:val="bottom"/>
          </w:tcPr>
          <w:p w14:paraId="253F8DF2"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vAlign w:val="bottom"/>
          </w:tcPr>
          <w:p w14:paraId="12354D8A"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66" w:type="dxa"/>
            <w:shd w:val="clear" w:color="auto" w:fill="auto"/>
            <w:vAlign w:val="bottom"/>
          </w:tcPr>
          <w:p w14:paraId="21EC6BB2"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vAlign w:val="bottom"/>
          </w:tcPr>
          <w:p w14:paraId="05EC46DC"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auto"/>
            <w:vAlign w:val="bottom"/>
          </w:tcPr>
          <w:p w14:paraId="54672C6E" w14:textId="77777777" w:rsidR="007207AB" w:rsidRPr="002E3B38" w:rsidRDefault="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11858" w:rsidRPr="002E3B38" w14:paraId="4C9D2D25" w14:textId="77777777">
        <w:trPr>
          <w:cantSplit/>
        </w:trPr>
        <w:tc>
          <w:tcPr>
            <w:tcW w:w="2262" w:type="dxa"/>
            <w:vAlign w:val="bottom"/>
          </w:tcPr>
          <w:p w14:paraId="0A9B11DB"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เงินสดและรายการเทียบเท่าเงินสด</w:t>
            </w:r>
          </w:p>
        </w:tc>
        <w:tc>
          <w:tcPr>
            <w:tcW w:w="860" w:type="dxa"/>
            <w:shd w:val="clear" w:color="auto" w:fill="auto"/>
          </w:tcPr>
          <w:p w14:paraId="7A08C13E"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300,997</w:t>
            </w:r>
          </w:p>
        </w:tc>
        <w:tc>
          <w:tcPr>
            <w:tcW w:w="851" w:type="dxa"/>
            <w:shd w:val="clear" w:color="auto" w:fill="auto"/>
            <w:vAlign w:val="bottom"/>
          </w:tcPr>
          <w:p w14:paraId="3CEA5AB0" w14:textId="57741D5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05A5F2D3" w14:textId="0075899D"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4A6136CF" w14:textId="2EB2748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0E8078D8"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9,235</w:t>
            </w:r>
          </w:p>
        </w:tc>
        <w:tc>
          <w:tcPr>
            <w:tcW w:w="866" w:type="dxa"/>
            <w:shd w:val="clear" w:color="auto" w:fill="auto"/>
          </w:tcPr>
          <w:p w14:paraId="71A8C18B"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310,232</w:t>
            </w:r>
          </w:p>
        </w:tc>
        <w:tc>
          <w:tcPr>
            <w:tcW w:w="925" w:type="dxa"/>
            <w:shd w:val="clear" w:color="auto" w:fill="auto"/>
            <w:vAlign w:val="bottom"/>
          </w:tcPr>
          <w:p w14:paraId="7215F1D8"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 xml:space="preserve">0.15 </w:t>
            </w:r>
            <w:r w:rsidRPr="002E3B38">
              <w:rPr>
                <w:rFonts w:ascii="Browallia New" w:hAnsi="Browallia New" w:cs="Browallia New"/>
                <w:sz w:val="20"/>
                <w:szCs w:val="20"/>
                <w:cs/>
              </w:rPr>
              <w:t>-</w:t>
            </w:r>
            <w:r w:rsidRPr="002E3B38">
              <w:rPr>
                <w:rFonts w:ascii="Browallia New" w:hAnsi="Browallia New" w:cs="Browallia New"/>
                <w:sz w:val="20"/>
                <w:szCs w:val="20"/>
              </w:rPr>
              <w:t xml:space="preserve"> 1.15</w:t>
            </w:r>
          </w:p>
        </w:tc>
        <w:tc>
          <w:tcPr>
            <w:tcW w:w="922" w:type="dxa"/>
            <w:shd w:val="clear" w:color="auto" w:fill="auto"/>
            <w:vAlign w:val="bottom"/>
          </w:tcPr>
          <w:p w14:paraId="4EEBF184" w14:textId="3C60BCA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372BC" w:rsidRPr="002E3B38" w14:paraId="42344A2E" w14:textId="77777777">
        <w:trPr>
          <w:cantSplit/>
        </w:trPr>
        <w:tc>
          <w:tcPr>
            <w:tcW w:w="2262" w:type="dxa"/>
            <w:vAlign w:val="bottom"/>
          </w:tcPr>
          <w:p w14:paraId="44D9B643" w14:textId="4830160C" w:rsidR="006372BC" w:rsidRPr="002E3B38" w:rsidRDefault="006372BC" w:rsidP="0063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ลูกหนี้การค้าและลูกหนี้อื่น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tcPr>
          <w:p w14:paraId="6F320FAA"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6E8FD91A"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1F88AD76"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tcPr>
          <w:p w14:paraId="59735AD0"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396FBA53"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0E4BD70D"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vAlign w:val="bottom"/>
          </w:tcPr>
          <w:p w14:paraId="0E85B97C"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shd w:val="clear" w:color="auto" w:fill="auto"/>
            <w:vAlign w:val="bottom"/>
          </w:tcPr>
          <w:p w14:paraId="3B298085"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11858" w:rsidRPr="002E3B38" w14:paraId="2503A84D" w14:textId="77777777">
        <w:trPr>
          <w:cantSplit/>
        </w:trPr>
        <w:tc>
          <w:tcPr>
            <w:tcW w:w="2262" w:type="dxa"/>
            <w:vAlign w:val="bottom"/>
          </w:tcPr>
          <w:p w14:paraId="6B0E94B6" w14:textId="31C8443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 xml:space="preserve">ลูกหนี้การค้า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vAlign w:val="bottom"/>
          </w:tcPr>
          <w:p w14:paraId="296BE754" w14:textId="56F77F7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2B9659DC" w14:textId="67A1494C"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42020651" w14:textId="4E3C122E"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2B93082" w14:textId="47CC53C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7586D852"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311,566</w:t>
            </w:r>
          </w:p>
        </w:tc>
        <w:tc>
          <w:tcPr>
            <w:tcW w:w="866" w:type="dxa"/>
            <w:shd w:val="clear" w:color="auto" w:fill="auto"/>
          </w:tcPr>
          <w:p w14:paraId="5125AD9C"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311,566</w:t>
            </w:r>
          </w:p>
        </w:tc>
        <w:tc>
          <w:tcPr>
            <w:tcW w:w="925" w:type="dxa"/>
            <w:shd w:val="clear" w:color="auto" w:fill="auto"/>
            <w:vAlign w:val="bottom"/>
          </w:tcPr>
          <w:p w14:paraId="2D822233" w14:textId="1A09547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7466C0E9" w14:textId="2ADD4540"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0532531C" w14:textId="77777777">
        <w:trPr>
          <w:cantSplit/>
        </w:trPr>
        <w:tc>
          <w:tcPr>
            <w:tcW w:w="2262" w:type="dxa"/>
            <w:vAlign w:val="bottom"/>
          </w:tcPr>
          <w:p w14:paraId="185C5CFB" w14:textId="208B2FB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ลูกหนี้อื่น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vAlign w:val="bottom"/>
          </w:tcPr>
          <w:p w14:paraId="2A67B5D8" w14:textId="76509950"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67B7DCD5" w14:textId="752DD42D"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139FCE85" w14:textId="1618425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4C27072" w14:textId="6075FB5C"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6260C517"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1,824</w:t>
            </w:r>
          </w:p>
        </w:tc>
        <w:tc>
          <w:tcPr>
            <w:tcW w:w="866" w:type="dxa"/>
            <w:shd w:val="clear" w:color="auto" w:fill="auto"/>
          </w:tcPr>
          <w:p w14:paraId="3575F0FA"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1,824</w:t>
            </w:r>
          </w:p>
        </w:tc>
        <w:tc>
          <w:tcPr>
            <w:tcW w:w="925" w:type="dxa"/>
            <w:shd w:val="clear" w:color="auto" w:fill="auto"/>
            <w:vAlign w:val="bottom"/>
          </w:tcPr>
          <w:p w14:paraId="08AA76B3" w14:textId="2E3C9F4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0E985645" w14:textId="4539631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560E5C8F" w14:textId="77777777">
        <w:trPr>
          <w:cantSplit/>
        </w:trPr>
        <w:tc>
          <w:tcPr>
            <w:tcW w:w="2262" w:type="dxa"/>
            <w:vAlign w:val="bottom"/>
          </w:tcPr>
          <w:p w14:paraId="76AB1BEE"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เงินทดรองจ่าย </w:t>
            </w:r>
            <w:r w:rsidRPr="002E3B38">
              <w:rPr>
                <w:rFonts w:ascii="Browallia New" w:hAnsi="Browallia New" w:cs="Browallia New"/>
                <w:sz w:val="20"/>
                <w:szCs w:val="20"/>
              </w:rPr>
              <w:t xml:space="preserve">- </w:t>
            </w:r>
            <w:r w:rsidRPr="002E3B38">
              <w:rPr>
                <w:rFonts w:ascii="Browallia New" w:hAnsi="Browallia New" w:cs="Browallia New"/>
                <w:sz w:val="20"/>
                <w:szCs w:val="20"/>
                <w:cs/>
              </w:rPr>
              <w:t>พนักงาน</w:t>
            </w:r>
          </w:p>
        </w:tc>
        <w:tc>
          <w:tcPr>
            <w:tcW w:w="860" w:type="dxa"/>
            <w:shd w:val="clear" w:color="auto" w:fill="auto"/>
            <w:vAlign w:val="bottom"/>
          </w:tcPr>
          <w:p w14:paraId="1D5B7399" w14:textId="34A89B74"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586E6B0E" w14:textId="61E78E35"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1F0DD3F3" w14:textId="319154E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088DF46" w14:textId="07903BDB"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4DEA8401"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3,822</w:t>
            </w:r>
          </w:p>
        </w:tc>
        <w:tc>
          <w:tcPr>
            <w:tcW w:w="866" w:type="dxa"/>
            <w:shd w:val="clear" w:color="auto" w:fill="auto"/>
          </w:tcPr>
          <w:p w14:paraId="38D6F2B4"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3,822</w:t>
            </w:r>
          </w:p>
        </w:tc>
        <w:tc>
          <w:tcPr>
            <w:tcW w:w="925" w:type="dxa"/>
            <w:shd w:val="clear" w:color="auto" w:fill="auto"/>
            <w:vAlign w:val="bottom"/>
          </w:tcPr>
          <w:p w14:paraId="2929C327" w14:textId="7EC9CE0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423067E4" w14:textId="54B48624"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372BC" w:rsidRPr="002E3B38" w14:paraId="4CEF9CFB" w14:textId="77777777">
        <w:trPr>
          <w:cantSplit/>
        </w:trPr>
        <w:tc>
          <w:tcPr>
            <w:tcW w:w="2262" w:type="dxa"/>
            <w:vAlign w:val="bottom"/>
          </w:tcPr>
          <w:p w14:paraId="0001C5C6" w14:textId="77777777" w:rsidR="006372BC" w:rsidRPr="002E3B38" w:rsidRDefault="006372BC" w:rsidP="0063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สินทรัพย์หมุนเวียนอื่น</w:t>
            </w:r>
          </w:p>
        </w:tc>
        <w:tc>
          <w:tcPr>
            <w:tcW w:w="860" w:type="dxa"/>
            <w:shd w:val="clear" w:color="auto" w:fill="auto"/>
          </w:tcPr>
          <w:p w14:paraId="5F0CFF04"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10A01E3D"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69B4CD12"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tcPr>
          <w:p w14:paraId="582C0D3F"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2D04FE55"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339DD18E"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vAlign w:val="bottom"/>
          </w:tcPr>
          <w:p w14:paraId="487D03C9"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right"/>
              <w:rPr>
                <w:rFonts w:ascii="Browallia New" w:hAnsi="Browallia New" w:cs="Browallia New"/>
                <w:sz w:val="20"/>
                <w:szCs w:val="20"/>
                <w:cs/>
              </w:rPr>
            </w:pPr>
          </w:p>
        </w:tc>
        <w:tc>
          <w:tcPr>
            <w:tcW w:w="922" w:type="dxa"/>
            <w:shd w:val="clear" w:color="auto" w:fill="auto"/>
            <w:vAlign w:val="bottom"/>
          </w:tcPr>
          <w:p w14:paraId="7F070FA1"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11858" w:rsidRPr="002E3B38" w14:paraId="36D7F23E" w14:textId="77777777">
        <w:trPr>
          <w:cantSplit/>
        </w:trPr>
        <w:tc>
          <w:tcPr>
            <w:tcW w:w="2262" w:type="dxa"/>
            <w:vAlign w:val="bottom"/>
          </w:tcPr>
          <w:p w14:paraId="1F662F03"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2E265A29" w14:textId="20F2488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105DA918" w14:textId="42C7318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742CBB28" w14:textId="3453E3F1"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314EBA2" w14:textId="6D69F1B5"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04A09AAB"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1,730</w:t>
            </w:r>
          </w:p>
        </w:tc>
        <w:tc>
          <w:tcPr>
            <w:tcW w:w="866" w:type="dxa"/>
            <w:shd w:val="clear" w:color="auto" w:fill="auto"/>
          </w:tcPr>
          <w:p w14:paraId="205A4C7E"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1,730</w:t>
            </w:r>
          </w:p>
        </w:tc>
        <w:tc>
          <w:tcPr>
            <w:tcW w:w="925" w:type="dxa"/>
            <w:shd w:val="clear" w:color="auto" w:fill="auto"/>
            <w:vAlign w:val="bottom"/>
          </w:tcPr>
          <w:p w14:paraId="4335445B" w14:textId="7175CA9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D8C34F1" w14:textId="5985FCF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3A91DE35" w14:textId="77777777">
        <w:trPr>
          <w:cantSplit/>
        </w:trPr>
        <w:tc>
          <w:tcPr>
            <w:tcW w:w="2262" w:type="dxa"/>
            <w:vAlign w:val="bottom"/>
          </w:tcPr>
          <w:p w14:paraId="1575158F"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auto"/>
            <w:vAlign w:val="bottom"/>
          </w:tcPr>
          <w:p w14:paraId="47C8CB0B" w14:textId="55BE2E10"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7D223265" w14:textId="4E74BE0E"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3F43EE2" w14:textId="2106CF6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6C1D370B" w14:textId="59D097E4"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7D5A41F"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1,914</w:t>
            </w:r>
          </w:p>
        </w:tc>
        <w:tc>
          <w:tcPr>
            <w:tcW w:w="866" w:type="dxa"/>
            <w:shd w:val="clear" w:color="auto" w:fill="auto"/>
          </w:tcPr>
          <w:p w14:paraId="1A060E4F"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1,914</w:t>
            </w:r>
          </w:p>
        </w:tc>
        <w:tc>
          <w:tcPr>
            <w:tcW w:w="925" w:type="dxa"/>
            <w:shd w:val="clear" w:color="auto" w:fill="auto"/>
            <w:vAlign w:val="bottom"/>
          </w:tcPr>
          <w:p w14:paraId="755FA664" w14:textId="01A3F24A"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717F4548" w14:textId="22A37EAC"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372BC" w:rsidRPr="002E3B38" w14:paraId="652EC07F" w14:textId="77777777">
        <w:trPr>
          <w:cantSplit/>
        </w:trPr>
        <w:tc>
          <w:tcPr>
            <w:tcW w:w="2262" w:type="dxa"/>
            <w:vAlign w:val="bottom"/>
          </w:tcPr>
          <w:p w14:paraId="09066542" w14:textId="4D37343A" w:rsidR="006372BC" w:rsidRPr="002E3B38" w:rsidRDefault="006372BC" w:rsidP="00637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สินทรัพย์ไม่หมุนเวียนอื่น</w:t>
            </w:r>
            <w:r w:rsidRPr="002E3B38">
              <w:rPr>
                <w:rFonts w:ascii="Browallia New" w:hAnsi="Browallia New" w:cs="Browallia New"/>
                <w:sz w:val="20"/>
                <w:szCs w:val="20"/>
              </w:rPr>
              <w:t xml:space="preserve">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auto"/>
          </w:tcPr>
          <w:p w14:paraId="55674BD3"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tcPr>
          <w:p w14:paraId="76D4B5FD"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tcPr>
          <w:p w14:paraId="5956B108"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tcPr>
          <w:p w14:paraId="6DD25F23"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tcPr>
          <w:p w14:paraId="3A98BCBF"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p>
        </w:tc>
        <w:tc>
          <w:tcPr>
            <w:tcW w:w="866" w:type="dxa"/>
            <w:shd w:val="clear" w:color="auto" w:fill="auto"/>
          </w:tcPr>
          <w:p w14:paraId="108DCF1F"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vAlign w:val="bottom"/>
          </w:tcPr>
          <w:p w14:paraId="2B4F82AC"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right"/>
              <w:rPr>
                <w:rFonts w:ascii="Browallia New" w:hAnsi="Browallia New" w:cs="Browallia New"/>
                <w:sz w:val="20"/>
                <w:szCs w:val="20"/>
                <w:cs/>
              </w:rPr>
            </w:pPr>
          </w:p>
        </w:tc>
        <w:tc>
          <w:tcPr>
            <w:tcW w:w="922" w:type="dxa"/>
            <w:shd w:val="clear" w:color="auto" w:fill="auto"/>
            <w:vAlign w:val="bottom"/>
          </w:tcPr>
          <w:p w14:paraId="2454D2FC" w14:textId="77777777" w:rsidR="006372BC" w:rsidRPr="002E3B38" w:rsidRDefault="006372BC"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11858" w:rsidRPr="002E3B38" w14:paraId="1131B942" w14:textId="77777777">
        <w:trPr>
          <w:cantSplit/>
        </w:trPr>
        <w:tc>
          <w:tcPr>
            <w:tcW w:w="2262" w:type="dxa"/>
            <w:vAlign w:val="bottom"/>
          </w:tcPr>
          <w:p w14:paraId="4D9BB5C2"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6998A359" w14:textId="5CA3CEB5"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1FBF7F4D" w14:textId="0960568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10836B04" w14:textId="42734B3B"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1CAD3B37" w14:textId="493565E4"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3CC580C0"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19,990</w:t>
            </w:r>
          </w:p>
        </w:tc>
        <w:tc>
          <w:tcPr>
            <w:tcW w:w="866" w:type="dxa"/>
            <w:shd w:val="clear" w:color="auto" w:fill="auto"/>
          </w:tcPr>
          <w:p w14:paraId="7FE9226F"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19,990</w:t>
            </w:r>
          </w:p>
        </w:tc>
        <w:tc>
          <w:tcPr>
            <w:tcW w:w="925" w:type="dxa"/>
            <w:shd w:val="clear" w:color="auto" w:fill="auto"/>
            <w:vAlign w:val="bottom"/>
          </w:tcPr>
          <w:p w14:paraId="2DDAF09D" w14:textId="00255B1A"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right" w:pos="964"/>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434D8D47" w14:textId="25ED2D4B"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3498247F" w14:textId="77777777">
        <w:trPr>
          <w:cantSplit/>
        </w:trPr>
        <w:tc>
          <w:tcPr>
            <w:tcW w:w="2262" w:type="dxa"/>
            <w:vAlign w:val="bottom"/>
          </w:tcPr>
          <w:p w14:paraId="3B9CD1FF"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auto"/>
            <w:vAlign w:val="bottom"/>
          </w:tcPr>
          <w:p w14:paraId="0A31063F" w14:textId="4526ADD5"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15C953DD" w14:textId="055DB900"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7A308DE" w14:textId="6AA1F969"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49826B4" w14:textId="34FA4DB2"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0C11C37A" w14:textId="77777777"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4,594</w:t>
            </w:r>
          </w:p>
        </w:tc>
        <w:tc>
          <w:tcPr>
            <w:tcW w:w="866" w:type="dxa"/>
            <w:shd w:val="clear" w:color="auto" w:fill="auto"/>
          </w:tcPr>
          <w:p w14:paraId="2084CB01" w14:textId="77777777"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4,594</w:t>
            </w:r>
          </w:p>
        </w:tc>
        <w:tc>
          <w:tcPr>
            <w:tcW w:w="925" w:type="dxa"/>
            <w:shd w:val="clear" w:color="auto" w:fill="auto"/>
            <w:vAlign w:val="bottom"/>
          </w:tcPr>
          <w:p w14:paraId="216CBB3C" w14:textId="7D73189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357A66A" w14:textId="7A1EF3F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63F0C55F" w14:textId="77777777">
        <w:trPr>
          <w:cantSplit/>
        </w:trPr>
        <w:tc>
          <w:tcPr>
            <w:tcW w:w="2262" w:type="dxa"/>
            <w:vAlign w:val="bottom"/>
          </w:tcPr>
          <w:p w14:paraId="4BBCFCDE"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รวมสินทรัพย์ทางการเงิน</w:t>
            </w:r>
          </w:p>
        </w:tc>
        <w:tc>
          <w:tcPr>
            <w:tcW w:w="860" w:type="dxa"/>
            <w:shd w:val="clear" w:color="auto" w:fill="auto"/>
          </w:tcPr>
          <w:p w14:paraId="2C3DBD99" w14:textId="77777777"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300,997</w:t>
            </w:r>
          </w:p>
        </w:tc>
        <w:tc>
          <w:tcPr>
            <w:tcW w:w="851" w:type="dxa"/>
            <w:shd w:val="clear" w:color="auto" w:fill="auto"/>
            <w:vAlign w:val="bottom"/>
          </w:tcPr>
          <w:p w14:paraId="579F4E1A" w14:textId="2037489B"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15842C24" w14:textId="20A7C9AD"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0A9E1BC0" w14:textId="2FE61D19"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tcPr>
          <w:p w14:paraId="6E9B50D7" w14:textId="77777777"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7"/>
              </w:tabs>
              <w:spacing w:line="240" w:lineRule="auto"/>
              <w:jc w:val="right"/>
              <w:rPr>
                <w:rFonts w:ascii="Browallia New" w:hAnsi="Browallia New" w:cs="Browallia New"/>
                <w:sz w:val="20"/>
                <w:szCs w:val="20"/>
              </w:rPr>
            </w:pPr>
            <w:r w:rsidRPr="002E3B38">
              <w:rPr>
                <w:rFonts w:ascii="Browallia New" w:hAnsi="Browallia New" w:cs="Browallia New"/>
                <w:sz w:val="20"/>
                <w:szCs w:val="20"/>
              </w:rPr>
              <w:t>354,675</w:t>
            </w:r>
          </w:p>
        </w:tc>
        <w:tc>
          <w:tcPr>
            <w:tcW w:w="866" w:type="dxa"/>
            <w:shd w:val="clear" w:color="auto" w:fill="auto"/>
          </w:tcPr>
          <w:p w14:paraId="57793BDE" w14:textId="77777777" w:rsidR="00F11858" w:rsidRPr="002E3B38" w:rsidRDefault="00F11858" w:rsidP="00F118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655,672</w:t>
            </w:r>
          </w:p>
        </w:tc>
        <w:tc>
          <w:tcPr>
            <w:tcW w:w="925" w:type="dxa"/>
            <w:shd w:val="clear" w:color="auto" w:fill="auto"/>
            <w:vAlign w:val="bottom"/>
          </w:tcPr>
          <w:p w14:paraId="60FAA5EA" w14:textId="77777777" w:rsidR="00F11858" w:rsidRPr="002E3B38" w:rsidRDefault="00F11858" w:rsidP="00F1185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vAlign w:val="bottom"/>
          </w:tcPr>
          <w:p w14:paraId="0ABBDBED"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E01865" w:rsidRPr="002E3B38" w14:paraId="2B85A94F" w14:textId="77777777">
        <w:trPr>
          <w:cantSplit/>
        </w:trPr>
        <w:tc>
          <w:tcPr>
            <w:tcW w:w="2262" w:type="dxa"/>
            <w:vAlign w:val="bottom"/>
          </w:tcPr>
          <w:p w14:paraId="76BF6BC8"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auto"/>
            <w:vAlign w:val="bottom"/>
          </w:tcPr>
          <w:p w14:paraId="2896D11E"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auto"/>
            <w:vAlign w:val="bottom"/>
          </w:tcPr>
          <w:p w14:paraId="3CE1304F"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auto"/>
            <w:vAlign w:val="bottom"/>
          </w:tcPr>
          <w:p w14:paraId="26071A52"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22" w:type="dxa"/>
            <w:shd w:val="clear" w:color="auto" w:fill="auto"/>
            <w:vAlign w:val="bottom"/>
          </w:tcPr>
          <w:p w14:paraId="79898A89"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p>
        </w:tc>
        <w:tc>
          <w:tcPr>
            <w:tcW w:w="806" w:type="dxa"/>
            <w:shd w:val="clear" w:color="auto" w:fill="auto"/>
            <w:vAlign w:val="bottom"/>
          </w:tcPr>
          <w:p w14:paraId="2C94A64D" w14:textId="77777777" w:rsidR="00E01865" w:rsidRPr="002E3B38" w:rsidRDefault="00E01865" w:rsidP="007207A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66" w:type="dxa"/>
            <w:shd w:val="clear" w:color="auto" w:fill="auto"/>
            <w:vAlign w:val="bottom"/>
          </w:tcPr>
          <w:p w14:paraId="5DBCAD9D"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925" w:type="dxa"/>
            <w:shd w:val="clear" w:color="auto" w:fill="auto"/>
            <w:vAlign w:val="bottom"/>
          </w:tcPr>
          <w:p w14:paraId="2A5D517A" w14:textId="77777777" w:rsidR="00E01865" w:rsidRPr="002E3B38" w:rsidRDefault="00E01865" w:rsidP="007207A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vAlign w:val="bottom"/>
          </w:tcPr>
          <w:p w14:paraId="590B8F4F"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E01865" w:rsidRPr="002E3B38" w14:paraId="4EDED371" w14:textId="77777777">
        <w:trPr>
          <w:cantSplit/>
        </w:trPr>
        <w:tc>
          <w:tcPr>
            <w:tcW w:w="2262" w:type="dxa"/>
            <w:vAlign w:val="bottom"/>
          </w:tcPr>
          <w:p w14:paraId="209901E4"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rPr>
            </w:pPr>
            <w:r w:rsidRPr="002E3B38">
              <w:rPr>
                <w:rFonts w:ascii="Browallia New" w:hAnsi="Browallia New" w:cs="Browallia New"/>
                <w:b/>
                <w:bCs/>
                <w:sz w:val="20"/>
                <w:szCs w:val="20"/>
                <w:u w:val="single"/>
                <w:cs/>
              </w:rPr>
              <w:t>หนี้สินทางการเงิน</w:t>
            </w:r>
          </w:p>
        </w:tc>
        <w:tc>
          <w:tcPr>
            <w:tcW w:w="860" w:type="dxa"/>
            <w:shd w:val="clear" w:color="auto" w:fill="auto"/>
            <w:vAlign w:val="bottom"/>
          </w:tcPr>
          <w:p w14:paraId="28EA566E"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51" w:type="dxa"/>
            <w:shd w:val="clear" w:color="auto" w:fill="auto"/>
            <w:vAlign w:val="bottom"/>
          </w:tcPr>
          <w:p w14:paraId="41028231"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821" w:type="dxa"/>
            <w:shd w:val="clear" w:color="auto" w:fill="auto"/>
            <w:vAlign w:val="bottom"/>
          </w:tcPr>
          <w:p w14:paraId="18496F8A"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22" w:type="dxa"/>
            <w:shd w:val="clear" w:color="auto" w:fill="auto"/>
            <w:vAlign w:val="bottom"/>
          </w:tcPr>
          <w:p w14:paraId="5448BD86"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p>
        </w:tc>
        <w:tc>
          <w:tcPr>
            <w:tcW w:w="806" w:type="dxa"/>
            <w:shd w:val="clear" w:color="auto" w:fill="auto"/>
            <w:vAlign w:val="bottom"/>
          </w:tcPr>
          <w:p w14:paraId="059BA6F5"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p>
        </w:tc>
        <w:tc>
          <w:tcPr>
            <w:tcW w:w="866" w:type="dxa"/>
            <w:shd w:val="clear" w:color="auto" w:fill="auto"/>
            <w:vAlign w:val="bottom"/>
          </w:tcPr>
          <w:p w14:paraId="3F60C059"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cs/>
              </w:rPr>
            </w:pPr>
          </w:p>
        </w:tc>
        <w:tc>
          <w:tcPr>
            <w:tcW w:w="925" w:type="dxa"/>
            <w:shd w:val="clear" w:color="auto" w:fill="auto"/>
            <w:vAlign w:val="bottom"/>
          </w:tcPr>
          <w:p w14:paraId="7DBFEAC6"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706"/>
              </w:tabs>
              <w:spacing w:line="240" w:lineRule="auto"/>
              <w:jc w:val="right"/>
              <w:rPr>
                <w:rFonts w:ascii="Browallia New" w:hAnsi="Browallia New" w:cs="Browallia New"/>
                <w:sz w:val="20"/>
                <w:szCs w:val="20"/>
                <w:cs/>
              </w:rPr>
            </w:pPr>
          </w:p>
        </w:tc>
        <w:tc>
          <w:tcPr>
            <w:tcW w:w="922" w:type="dxa"/>
            <w:shd w:val="clear" w:color="auto" w:fill="auto"/>
            <w:vAlign w:val="bottom"/>
          </w:tcPr>
          <w:p w14:paraId="469EA2F8"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F11858" w:rsidRPr="002E3B38" w14:paraId="74D5D234" w14:textId="77777777">
        <w:trPr>
          <w:cantSplit/>
        </w:trPr>
        <w:tc>
          <w:tcPr>
            <w:tcW w:w="2262" w:type="dxa"/>
            <w:vAlign w:val="bottom"/>
          </w:tcPr>
          <w:p w14:paraId="55627D9A"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เจ้าหนี้การค้าและเจ้าหนี้อื่น</w:t>
            </w:r>
          </w:p>
        </w:tc>
        <w:tc>
          <w:tcPr>
            <w:tcW w:w="860" w:type="dxa"/>
            <w:shd w:val="clear" w:color="auto" w:fill="auto"/>
            <w:vAlign w:val="bottom"/>
          </w:tcPr>
          <w:p w14:paraId="3E7957D5" w14:textId="10B5A0A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502B6CE1" w14:textId="1BAF3C39"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2CFCE029" w14:textId="43D07136"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C30585C" w14:textId="0ACDEBD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65BACEF6"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2E3B38">
              <w:rPr>
                <w:rFonts w:ascii="Browallia New" w:hAnsi="Browallia New" w:cs="Browallia New"/>
                <w:sz w:val="20"/>
                <w:szCs w:val="20"/>
              </w:rPr>
              <w:t>711,057</w:t>
            </w:r>
          </w:p>
        </w:tc>
        <w:tc>
          <w:tcPr>
            <w:tcW w:w="866" w:type="dxa"/>
            <w:shd w:val="clear" w:color="auto" w:fill="auto"/>
            <w:vAlign w:val="bottom"/>
          </w:tcPr>
          <w:p w14:paraId="4AA291DA"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711,057</w:t>
            </w:r>
          </w:p>
        </w:tc>
        <w:tc>
          <w:tcPr>
            <w:tcW w:w="925" w:type="dxa"/>
            <w:shd w:val="clear" w:color="auto" w:fill="auto"/>
            <w:vAlign w:val="bottom"/>
          </w:tcPr>
          <w:p w14:paraId="59C233E8" w14:textId="64831E9C"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0A4E31B6" w14:textId="215D0DCB"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73"/>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6986B451" w14:textId="77777777">
        <w:trPr>
          <w:cantSplit/>
        </w:trPr>
        <w:tc>
          <w:tcPr>
            <w:tcW w:w="2262" w:type="dxa"/>
            <w:vAlign w:val="bottom"/>
          </w:tcPr>
          <w:p w14:paraId="49EE12D8"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เจ้าหนี้เงินประกันผลงาน</w:t>
            </w:r>
          </w:p>
        </w:tc>
        <w:tc>
          <w:tcPr>
            <w:tcW w:w="860" w:type="dxa"/>
            <w:shd w:val="clear" w:color="auto" w:fill="auto"/>
            <w:vAlign w:val="bottom"/>
          </w:tcPr>
          <w:p w14:paraId="4D55CF58" w14:textId="28540126"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70004BDE" w14:textId="7D034F2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566B68E0" w14:textId="7EC694FA"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1A3427F" w14:textId="03B594E8"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1F3AFC46"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9,365</w:t>
            </w:r>
          </w:p>
        </w:tc>
        <w:tc>
          <w:tcPr>
            <w:tcW w:w="866" w:type="dxa"/>
            <w:shd w:val="clear" w:color="auto" w:fill="auto"/>
            <w:vAlign w:val="bottom"/>
          </w:tcPr>
          <w:p w14:paraId="34ECBFE7"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9,365</w:t>
            </w:r>
          </w:p>
        </w:tc>
        <w:tc>
          <w:tcPr>
            <w:tcW w:w="925" w:type="dxa"/>
            <w:shd w:val="clear" w:color="auto" w:fill="auto"/>
            <w:vAlign w:val="bottom"/>
          </w:tcPr>
          <w:p w14:paraId="798ADCC7" w14:textId="7511AFD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5F44B2A8" w14:textId="7BD04889"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5343B452" w14:textId="77777777">
        <w:trPr>
          <w:cantSplit/>
          <w:trHeight w:val="139"/>
        </w:trPr>
        <w:tc>
          <w:tcPr>
            <w:tcW w:w="2262" w:type="dxa"/>
            <w:vAlign w:val="bottom"/>
          </w:tcPr>
          <w:p w14:paraId="6FC066BB"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หนี้สินตามสัญญาเช่า</w:t>
            </w:r>
          </w:p>
        </w:tc>
        <w:tc>
          <w:tcPr>
            <w:tcW w:w="860" w:type="dxa"/>
            <w:shd w:val="clear" w:color="auto" w:fill="auto"/>
            <w:vAlign w:val="bottom"/>
          </w:tcPr>
          <w:p w14:paraId="433215EF" w14:textId="5A1A5F4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7380515B" w14:textId="6D2E82B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1CBE009A"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109,187</w:t>
            </w:r>
          </w:p>
        </w:tc>
        <w:tc>
          <w:tcPr>
            <w:tcW w:w="822" w:type="dxa"/>
            <w:shd w:val="clear" w:color="auto" w:fill="auto"/>
            <w:vAlign w:val="bottom"/>
          </w:tcPr>
          <w:p w14:paraId="4029E731"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459,253</w:t>
            </w:r>
          </w:p>
        </w:tc>
        <w:tc>
          <w:tcPr>
            <w:tcW w:w="806" w:type="dxa"/>
            <w:shd w:val="clear" w:color="auto" w:fill="auto"/>
            <w:vAlign w:val="bottom"/>
          </w:tcPr>
          <w:p w14:paraId="22971513" w14:textId="5AB933B0"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vAlign w:val="bottom"/>
          </w:tcPr>
          <w:p w14:paraId="19103E51"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568,440</w:t>
            </w:r>
          </w:p>
        </w:tc>
        <w:tc>
          <w:tcPr>
            <w:tcW w:w="925" w:type="dxa"/>
            <w:shd w:val="clear" w:color="auto" w:fill="auto"/>
            <w:vAlign w:val="bottom"/>
          </w:tcPr>
          <w:p w14:paraId="1F3356AF" w14:textId="3349867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706"/>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0F914654"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2.47 - 6.16</w:t>
            </w:r>
          </w:p>
        </w:tc>
      </w:tr>
      <w:tr w:rsidR="00F11858" w:rsidRPr="002E3B38" w14:paraId="1B0BD2CB" w14:textId="77777777">
        <w:trPr>
          <w:cantSplit/>
        </w:trPr>
        <w:tc>
          <w:tcPr>
            <w:tcW w:w="2262" w:type="dxa"/>
            <w:vAlign w:val="bottom"/>
          </w:tcPr>
          <w:p w14:paraId="67698348"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เงินกู้ยืมระยะสั้นจากสถาบันการเงิน</w:t>
            </w:r>
          </w:p>
        </w:tc>
        <w:tc>
          <w:tcPr>
            <w:tcW w:w="860" w:type="dxa"/>
            <w:shd w:val="clear" w:color="auto" w:fill="auto"/>
            <w:vAlign w:val="bottom"/>
          </w:tcPr>
          <w:p w14:paraId="55DE44A9"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1,363,000</w:t>
            </w:r>
          </w:p>
        </w:tc>
        <w:tc>
          <w:tcPr>
            <w:tcW w:w="851" w:type="dxa"/>
            <w:shd w:val="clear" w:color="auto" w:fill="auto"/>
            <w:vAlign w:val="bottom"/>
          </w:tcPr>
          <w:p w14:paraId="4AFCE9A0" w14:textId="453992C2"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39B7DFB" w14:textId="087E2116"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5F3D04BC" w14:textId="4EA9E10A"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42EB987B" w14:textId="4FEA4D34"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vAlign w:val="bottom"/>
          </w:tcPr>
          <w:p w14:paraId="63458E02"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1,363,000</w:t>
            </w:r>
          </w:p>
        </w:tc>
        <w:tc>
          <w:tcPr>
            <w:tcW w:w="925" w:type="dxa"/>
            <w:shd w:val="clear" w:color="auto" w:fill="auto"/>
            <w:vAlign w:val="bottom"/>
          </w:tcPr>
          <w:p w14:paraId="7E65CF12"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3.80 - 4.55</w:t>
            </w:r>
          </w:p>
        </w:tc>
        <w:tc>
          <w:tcPr>
            <w:tcW w:w="922" w:type="dxa"/>
            <w:shd w:val="clear" w:color="auto" w:fill="auto"/>
            <w:vAlign w:val="bottom"/>
          </w:tcPr>
          <w:p w14:paraId="22C5D868" w14:textId="1B5FE3F9"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2E108A7E" w14:textId="77777777">
        <w:trPr>
          <w:cantSplit/>
        </w:trPr>
        <w:tc>
          <w:tcPr>
            <w:tcW w:w="2262" w:type="dxa"/>
            <w:vAlign w:val="bottom"/>
          </w:tcPr>
          <w:p w14:paraId="2FA27463"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0657CE1D" w14:textId="2E9CFCDC"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718AE155" w14:textId="7DE2F5DE"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77F37FEC" w14:textId="3891F4BD"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537F7F4A" w14:textId="2073F5D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5D430BC7"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5,258</w:t>
            </w:r>
          </w:p>
        </w:tc>
        <w:tc>
          <w:tcPr>
            <w:tcW w:w="866" w:type="dxa"/>
            <w:shd w:val="clear" w:color="auto" w:fill="auto"/>
            <w:vAlign w:val="bottom"/>
          </w:tcPr>
          <w:p w14:paraId="7027BF96"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5,258</w:t>
            </w:r>
          </w:p>
        </w:tc>
        <w:tc>
          <w:tcPr>
            <w:tcW w:w="925" w:type="dxa"/>
            <w:shd w:val="clear" w:color="auto" w:fill="auto"/>
            <w:vAlign w:val="bottom"/>
          </w:tcPr>
          <w:p w14:paraId="3FEDC5B8" w14:textId="3F899F03"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1FC6F0CC" w14:textId="064AF44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5E8CA4A9" w14:textId="77777777">
        <w:trPr>
          <w:cantSplit/>
        </w:trPr>
        <w:tc>
          <w:tcPr>
            <w:tcW w:w="2262" w:type="dxa"/>
            <w:vAlign w:val="bottom"/>
          </w:tcPr>
          <w:p w14:paraId="4B9DC915"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เงินกู้ยืมระยะยาวจากสถาบันการเงิน</w:t>
            </w:r>
          </w:p>
        </w:tc>
        <w:tc>
          <w:tcPr>
            <w:tcW w:w="860" w:type="dxa"/>
            <w:shd w:val="clear" w:color="auto" w:fill="auto"/>
            <w:vAlign w:val="bottom"/>
          </w:tcPr>
          <w:p w14:paraId="7F380524"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387,462</w:t>
            </w:r>
          </w:p>
        </w:tc>
        <w:tc>
          <w:tcPr>
            <w:tcW w:w="851" w:type="dxa"/>
            <w:shd w:val="clear" w:color="auto" w:fill="auto"/>
            <w:vAlign w:val="bottom"/>
          </w:tcPr>
          <w:p w14:paraId="232A201B"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1,451,281</w:t>
            </w:r>
          </w:p>
        </w:tc>
        <w:tc>
          <w:tcPr>
            <w:tcW w:w="821" w:type="dxa"/>
            <w:shd w:val="clear" w:color="auto" w:fill="auto"/>
            <w:vAlign w:val="bottom"/>
          </w:tcPr>
          <w:p w14:paraId="221E6030" w14:textId="6D55362E"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025CC3A5" w14:textId="7065F869"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3BCA38E1" w14:textId="4569D0C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auto"/>
            <w:vAlign w:val="bottom"/>
          </w:tcPr>
          <w:p w14:paraId="57F4E276"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1,838,743</w:t>
            </w:r>
          </w:p>
        </w:tc>
        <w:tc>
          <w:tcPr>
            <w:tcW w:w="925" w:type="dxa"/>
            <w:shd w:val="clear" w:color="auto" w:fill="auto"/>
            <w:vAlign w:val="bottom"/>
          </w:tcPr>
          <w:p w14:paraId="68A0A7B9"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4.64 - 6.16</w:t>
            </w:r>
          </w:p>
        </w:tc>
        <w:tc>
          <w:tcPr>
            <w:tcW w:w="922" w:type="dxa"/>
            <w:shd w:val="clear" w:color="auto" w:fill="auto"/>
            <w:vAlign w:val="bottom"/>
          </w:tcPr>
          <w:p w14:paraId="764F62C2" w14:textId="5E161EE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F11858" w:rsidRPr="002E3B38" w14:paraId="39B1B4F5" w14:textId="77777777">
        <w:trPr>
          <w:cantSplit/>
        </w:trPr>
        <w:tc>
          <w:tcPr>
            <w:tcW w:w="2262" w:type="dxa"/>
            <w:vAlign w:val="bottom"/>
          </w:tcPr>
          <w:p w14:paraId="5495CEB8" w14:textId="77777777"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หนี้สินไม่หมุนเวียนอื่น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auto"/>
            <w:vAlign w:val="bottom"/>
          </w:tcPr>
          <w:p w14:paraId="12285531" w14:textId="4068CFEA"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auto"/>
            <w:vAlign w:val="bottom"/>
          </w:tcPr>
          <w:p w14:paraId="3059054E" w14:textId="7DCD8FB9"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auto"/>
            <w:vAlign w:val="bottom"/>
          </w:tcPr>
          <w:p w14:paraId="622D4645" w14:textId="3DA991A7"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auto"/>
            <w:vAlign w:val="bottom"/>
          </w:tcPr>
          <w:p w14:paraId="7DEDA319" w14:textId="5E1C3F60"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auto"/>
            <w:vAlign w:val="bottom"/>
          </w:tcPr>
          <w:p w14:paraId="2096F4B7" w14:textId="77777777"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rPr>
            </w:pPr>
            <w:r w:rsidRPr="002E3B38">
              <w:rPr>
                <w:rFonts w:ascii="Browallia New" w:hAnsi="Browallia New" w:cs="Browallia New"/>
                <w:sz w:val="20"/>
                <w:szCs w:val="20"/>
              </w:rPr>
              <w:t>382</w:t>
            </w:r>
          </w:p>
        </w:tc>
        <w:tc>
          <w:tcPr>
            <w:tcW w:w="866" w:type="dxa"/>
            <w:shd w:val="clear" w:color="auto" w:fill="auto"/>
            <w:vAlign w:val="bottom"/>
          </w:tcPr>
          <w:p w14:paraId="5A36C30E" w14:textId="77777777" w:rsidR="00F11858" w:rsidRPr="002E3B38" w:rsidRDefault="00F11858" w:rsidP="00F11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382</w:t>
            </w:r>
          </w:p>
        </w:tc>
        <w:tc>
          <w:tcPr>
            <w:tcW w:w="925" w:type="dxa"/>
            <w:shd w:val="clear" w:color="auto" w:fill="auto"/>
            <w:vAlign w:val="bottom"/>
          </w:tcPr>
          <w:p w14:paraId="01E5E13B" w14:textId="4662379A"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vAlign w:val="bottom"/>
          </w:tcPr>
          <w:p w14:paraId="6AFE528C" w14:textId="1863B81F" w:rsidR="00F11858" w:rsidRPr="002E3B38" w:rsidRDefault="00F11858" w:rsidP="00F1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E01865" w:rsidRPr="002E3B38" w14:paraId="1559702B" w14:textId="77777777">
        <w:trPr>
          <w:cantSplit/>
        </w:trPr>
        <w:tc>
          <w:tcPr>
            <w:tcW w:w="2262" w:type="dxa"/>
            <w:vAlign w:val="bottom"/>
          </w:tcPr>
          <w:p w14:paraId="7177DB5D" w14:textId="77777777" w:rsidR="00E01865" w:rsidRPr="002E3B38" w:rsidRDefault="00E01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รวมหนี้สินทางการเงิน</w:t>
            </w:r>
          </w:p>
        </w:tc>
        <w:tc>
          <w:tcPr>
            <w:tcW w:w="860" w:type="dxa"/>
            <w:shd w:val="clear" w:color="auto" w:fill="auto"/>
            <w:vAlign w:val="bottom"/>
          </w:tcPr>
          <w:p w14:paraId="1E27801D"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1,750,462</w:t>
            </w:r>
          </w:p>
        </w:tc>
        <w:tc>
          <w:tcPr>
            <w:tcW w:w="851" w:type="dxa"/>
            <w:shd w:val="clear" w:color="auto" w:fill="auto"/>
            <w:vAlign w:val="bottom"/>
          </w:tcPr>
          <w:p w14:paraId="6C6A9FCA"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1,451,281</w:t>
            </w:r>
          </w:p>
        </w:tc>
        <w:tc>
          <w:tcPr>
            <w:tcW w:w="821" w:type="dxa"/>
            <w:shd w:val="clear" w:color="auto" w:fill="auto"/>
          </w:tcPr>
          <w:p w14:paraId="5180FE9E"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109,187</w:t>
            </w:r>
          </w:p>
        </w:tc>
        <w:tc>
          <w:tcPr>
            <w:tcW w:w="822" w:type="dxa"/>
            <w:shd w:val="clear" w:color="auto" w:fill="auto"/>
          </w:tcPr>
          <w:p w14:paraId="5CB4E583"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19"/>
              </w:tabs>
              <w:spacing w:line="240" w:lineRule="auto"/>
              <w:jc w:val="right"/>
              <w:rPr>
                <w:rFonts w:ascii="Browallia New" w:hAnsi="Browallia New" w:cs="Browallia New"/>
                <w:sz w:val="20"/>
                <w:szCs w:val="20"/>
              </w:rPr>
            </w:pPr>
            <w:r w:rsidRPr="002E3B38">
              <w:rPr>
                <w:rFonts w:ascii="Browallia New" w:hAnsi="Browallia New" w:cs="Browallia New"/>
                <w:sz w:val="20"/>
                <w:szCs w:val="20"/>
              </w:rPr>
              <w:t>459,253</w:t>
            </w:r>
          </w:p>
        </w:tc>
        <w:tc>
          <w:tcPr>
            <w:tcW w:w="806" w:type="dxa"/>
            <w:shd w:val="clear" w:color="auto" w:fill="auto"/>
          </w:tcPr>
          <w:p w14:paraId="22D5C4EF"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726,062</w:t>
            </w:r>
          </w:p>
        </w:tc>
        <w:tc>
          <w:tcPr>
            <w:tcW w:w="866" w:type="dxa"/>
            <w:shd w:val="clear" w:color="auto" w:fill="auto"/>
          </w:tcPr>
          <w:p w14:paraId="7DF0BF57" w14:textId="77777777" w:rsidR="00E01865" w:rsidRPr="002E3B38" w:rsidRDefault="00E01865" w:rsidP="007207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4,496,245</w:t>
            </w:r>
          </w:p>
        </w:tc>
        <w:tc>
          <w:tcPr>
            <w:tcW w:w="925" w:type="dxa"/>
            <w:shd w:val="clear" w:color="auto" w:fill="auto"/>
            <w:vAlign w:val="bottom"/>
          </w:tcPr>
          <w:p w14:paraId="17E9677E"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right" w:pos="945"/>
              </w:tabs>
              <w:spacing w:line="240" w:lineRule="auto"/>
              <w:jc w:val="right"/>
              <w:outlineLvl w:val="7"/>
              <w:rPr>
                <w:rFonts w:ascii="Browallia New" w:hAnsi="Browallia New" w:cs="Browallia New"/>
                <w:sz w:val="20"/>
                <w:szCs w:val="20"/>
                <w:cs/>
              </w:rPr>
            </w:pPr>
          </w:p>
        </w:tc>
        <w:tc>
          <w:tcPr>
            <w:tcW w:w="922" w:type="dxa"/>
            <w:shd w:val="clear" w:color="auto" w:fill="auto"/>
            <w:vAlign w:val="bottom"/>
          </w:tcPr>
          <w:p w14:paraId="7033FC0D" w14:textId="77777777" w:rsidR="00E01865" w:rsidRPr="002E3B38" w:rsidRDefault="00E01865" w:rsidP="0072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 w:val="decimal" w:pos="964"/>
              </w:tabs>
              <w:spacing w:line="240" w:lineRule="auto"/>
              <w:jc w:val="right"/>
              <w:outlineLvl w:val="7"/>
              <w:rPr>
                <w:rFonts w:ascii="Browallia New" w:hAnsi="Browallia New" w:cs="Browallia New"/>
                <w:sz w:val="20"/>
                <w:szCs w:val="20"/>
                <w:cs/>
              </w:rPr>
            </w:pPr>
          </w:p>
        </w:tc>
      </w:tr>
    </w:tbl>
    <w:p w14:paraId="0528C091" w14:textId="77777777" w:rsidR="00E01865" w:rsidRPr="002E3B38" w:rsidRDefault="00E01865" w:rsidP="00041908">
      <w:pPr>
        <w:tabs>
          <w:tab w:val="decimal" w:pos="548"/>
        </w:tabs>
        <w:rPr>
          <w:rFonts w:ascii="Browallia New" w:hAnsi="Browallia New" w:cs="Browallia New"/>
          <w:sz w:val="26"/>
          <w:szCs w:val="26"/>
          <w:lang w:val="en-GB"/>
        </w:rPr>
      </w:pPr>
    </w:p>
    <w:p w14:paraId="6E1797A9" w14:textId="77777777" w:rsidR="00021CD7" w:rsidRPr="002E3B38" w:rsidRDefault="00021CD7" w:rsidP="00041908">
      <w:pPr>
        <w:tabs>
          <w:tab w:val="decimal" w:pos="548"/>
        </w:tabs>
        <w:rPr>
          <w:rFonts w:ascii="Browallia New" w:hAnsi="Browallia New" w:cs="Browallia New"/>
          <w:sz w:val="26"/>
          <w:szCs w:val="26"/>
          <w:lang w:val="en-GB"/>
        </w:rPr>
      </w:pPr>
    </w:p>
    <w:p w14:paraId="2941E963" w14:textId="77777777" w:rsidR="00021CD7" w:rsidRPr="002E3B38" w:rsidRDefault="00021CD7" w:rsidP="00041908">
      <w:pPr>
        <w:tabs>
          <w:tab w:val="decimal" w:pos="548"/>
        </w:tabs>
        <w:rPr>
          <w:rFonts w:ascii="Browallia New" w:hAnsi="Browallia New" w:cs="Browallia New"/>
          <w:sz w:val="26"/>
          <w:szCs w:val="26"/>
          <w:lang w:val="en-GB"/>
        </w:rPr>
      </w:pPr>
    </w:p>
    <w:p w14:paraId="703F0AF4" w14:textId="77777777" w:rsidR="00021CD7" w:rsidRPr="002E3B38" w:rsidRDefault="00021CD7" w:rsidP="00041908">
      <w:pPr>
        <w:tabs>
          <w:tab w:val="decimal" w:pos="548"/>
        </w:tabs>
        <w:rPr>
          <w:rFonts w:ascii="Browallia New" w:hAnsi="Browallia New" w:cs="Browallia New"/>
          <w:sz w:val="26"/>
          <w:szCs w:val="26"/>
          <w:lang w:val="en-GB"/>
        </w:rPr>
      </w:pPr>
    </w:p>
    <w:p w14:paraId="74E8EE42" w14:textId="77777777" w:rsidR="00021CD7" w:rsidRPr="002E3B38" w:rsidRDefault="00021CD7" w:rsidP="00041908">
      <w:pPr>
        <w:tabs>
          <w:tab w:val="decimal" w:pos="548"/>
        </w:tabs>
        <w:rPr>
          <w:rFonts w:ascii="Browallia New" w:hAnsi="Browallia New" w:cs="Browallia New"/>
          <w:sz w:val="26"/>
          <w:szCs w:val="26"/>
          <w:lang w:val="en-GB"/>
        </w:rPr>
      </w:pPr>
    </w:p>
    <w:p w14:paraId="28B0B841" w14:textId="77777777" w:rsidR="00021CD7" w:rsidRPr="002E3B38" w:rsidRDefault="00021CD7" w:rsidP="00041908">
      <w:pPr>
        <w:tabs>
          <w:tab w:val="decimal" w:pos="548"/>
        </w:tabs>
        <w:rPr>
          <w:rFonts w:ascii="Browallia New" w:hAnsi="Browallia New" w:cs="Browallia New"/>
          <w:sz w:val="26"/>
          <w:szCs w:val="26"/>
          <w:lang w:val="en-GB"/>
        </w:rPr>
      </w:pPr>
    </w:p>
    <w:p w14:paraId="7F472775" w14:textId="77777777" w:rsidR="00021CD7" w:rsidRPr="002E3B38" w:rsidRDefault="00021CD7" w:rsidP="00041908">
      <w:pPr>
        <w:tabs>
          <w:tab w:val="decimal" w:pos="548"/>
        </w:tabs>
        <w:rPr>
          <w:rFonts w:ascii="Browallia New" w:hAnsi="Browallia New" w:cs="Browallia New"/>
          <w:sz w:val="26"/>
          <w:szCs w:val="26"/>
          <w:lang w:val="en-GB"/>
        </w:rPr>
      </w:pPr>
    </w:p>
    <w:p w14:paraId="0A5D77DB" w14:textId="77777777" w:rsidR="00021CD7" w:rsidRPr="002E3B38" w:rsidRDefault="00021CD7" w:rsidP="00041908">
      <w:pPr>
        <w:tabs>
          <w:tab w:val="decimal" w:pos="548"/>
        </w:tabs>
        <w:rPr>
          <w:rFonts w:ascii="Browallia New" w:hAnsi="Browallia New" w:cs="Browallia New"/>
          <w:sz w:val="26"/>
          <w:szCs w:val="26"/>
          <w:lang w:val="en-GB"/>
        </w:rPr>
      </w:pPr>
    </w:p>
    <w:p w14:paraId="2A1A04DD" w14:textId="77777777" w:rsidR="00021CD7" w:rsidRPr="002E3B38" w:rsidRDefault="00021CD7" w:rsidP="00041908">
      <w:pPr>
        <w:tabs>
          <w:tab w:val="decimal" w:pos="548"/>
        </w:tabs>
        <w:rPr>
          <w:rFonts w:ascii="Browallia New" w:hAnsi="Browallia New" w:cs="Browallia New"/>
          <w:sz w:val="26"/>
          <w:szCs w:val="26"/>
          <w:lang w:val="en-GB"/>
        </w:rPr>
      </w:pPr>
    </w:p>
    <w:p w14:paraId="0241BEBE" w14:textId="77777777" w:rsidR="00AC16C3" w:rsidRPr="002E3B38" w:rsidRDefault="00AC16C3" w:rsidP="00041908">
      <w:pPr>
        <w:tabs>
          <w:tab w:val="decimal" w:pos="548"/>
        </w:tabs>
        <w:rPr>
          <w:rFonts w:ascii="Browallia New" w:hAnsi="Browallia New" w:cs="Browallia New"/>
          <w:sz w:val="26"/>
          <w:szCs w:val="26"/>
          <w:lang w:val="en-GB"/>
        </w:rPr>
      </w:pPr>
    </w:p>
    <w:p w14:paraId="0C9CBD4F" w14:textId="77777777" w:rsidR="00021CD7" w:rsidRPr="002E3B38" w:rsidRDefault="00021CD7" w:rsidP="00041908">
      <w:pPr>
        <w:tabs>
          <w:tab w:val="decimal" w:pos="548"/>
        </w:tabs>
        <w:rPr>
          <w:rFonts w:ascii="Browallia New" w:hAnsi="Browallia New" w:cs="Browallia New"/>
          <w:sz w:val="26"/>
          <w:szCs w:val="26"/>
          <w:lang w:val="en-GB"/>
        </w:rPr>
      </w:pPr>
    </w:p>
    <w:p w14:paraId="3AE7A1F1" w14:textId="77777777" w:rsidR="00021CD7" w:rsidRPr="002E3B38" w:rsidRDefault="00021CD7" w:rsidP="00041908">
      <w:pPr>
        <w:tabs>
          <w:tab w:val="decimal" w:pos="548"/>
        </w:tabs>
        <w:rPr>
          <w:rFonts w:ascii="Browallia New" w:hAnsi="Browallia New" w:cs="Browallia New"/>
          <w:sz w:val="26"/>
          <w:szCs w:val="26"/>
          <w:lang w:val="en-GB"/>
        </w:rPr>
      </w:pPr>
    </w:p>
    <w:p w14:paraId="1E4D5467" w14:textId="77777777" w:rsidR="00021CD7" w:rsidRPr="002E3B38" w:rsidRDefault="00021CD7" w:rsidP="00041908">
      <w:pPr>
        <w:tabs>
          <w:tab w:val="decimal" w:pos="548"/>
        </w:tabs>
        <w:rPr>
          <w:rFonts w:ascii="Browallia New" w:hAnsi="Browallia New" w:cs="Browallia New"/>
          <w:sz w:val="26"/>
          <w:szCs w:val="26"/>
          <w:lang w:val="en-GB"/>
        </w:rPr>
      </w:pPr>
    </w:p>
    <w:p w14:paraId="0CC7097E" w14:textId="77777777" w:rsidR="00FD7942" w:rsidRPr="002E3B38" w:rsidRDefault="00FD7942" w:rsidP="00041908">
      <w:pPr>
        <w:tabs>
          <w:tab w:val="decimal" w:pos="548"/>
        </w:tabs>
        <w:rPr>
          <w:rFonts w:ascii="Browallia New" w:hAnsi="Browallia New" w:cs="Browallia New"/>
          <w:sz w:val="26"/>
          <w:szCs w:val="26"/>
          <w:lang w:val="en-GB"/>
        </w:rPr>
      </w:pPr>
    </w:p>
    <w:p w14:paraId="1B99EB85" w14:textId="77777777" w:rsidR="00680685" w:rsidRPr="002E3B38" w:rsidRDefault="00680685" w:rsidP="00041908">
      <w:pPr>
        <w:tabs>
          <w:tab w:val="decimal" w:pos="548"/>
        </w:tabs>
        <w:rPr>
          <w:rFonts w:ascii="Browallia New" w:hAnsi="Browallia New" w:cs="Browallia New"/>
          <w:sz w:val="26"/>
          <w:szCs w:val="26"/>
          <w:lang w:val="en-GB"/>
        </w:rPr>
      </w:pPr>
    </w:p>
    <w:p w14:paraId="326A4B9E" w14:textId="77777777" w:rsidR="00021CD7" w:rsidRPr="002E3B38" w:rsidRDefault="00021CD7" w:rsidP="00041908">
      <w:pPr>
        <w:tabs>
          <w:tab w:val="decimal" w:pos="548"/>
        </w:tabs>
        <w:rPr>
          <w:rFonts w:ascii="Browallia New" w:hAnsi="Browallia New" w:cs="Browallia New"/>
          <w:sz w:val="26"/>
          <w:szCs w:val="26"/>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865BE2" w:rsidRPr="002E3B38" w14:paraId="60EE30FD" w14:textId="77777777" w:rsidTr="006D2E47">
        <w:trPr>
          <w:cantSplit/>
        </w:trPr>
        <w:tc>
          <w:tcPr>
            <w:tcW w:w="2262" w:type="dxa"/>
            <w:vAlign w:val="bottom"/>
          </w:tcPr>
          <w:p w14:paraId="044B766D" w14:textId="77777777" w:rsidR="00865BE2" w:rsidRPr="002E3B38" w:rsidRDefault="00865BE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5E0AD730" w14:textId="00E13FFD" w:rsidR="00865BE2" w:rsidRPr="002E3B38" w:rsidRDefault="00865BE2"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cs/>
              </w:rPr>
              <w:t>(หน่วย : พันบาท)</w:t>
            </w:r>
          </w:p>
        </w:tc>
      </w:tr>
      <w:tr w:rsidR="006D2E47" w:rsidRPr="002E3B38" w14:paraId="4AFC287B" w14:textId="77777777" w:rsidTr="006D2E47">
        <w:trPr>
          <w:cantSplit/>
        </w:trPr>
        <w:tc>
          <w:tcPr>
            <w:tcW w:w="2262" w:type="dxa"/>
            <w:vAlign w:val="bottom"/>
          </w:tcPr>
          <w:p w14:paraId="0969696C" w14:textId="77777777" w:rsidR="006D2E47" w:rsidRPr="002E3B3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2BFE046A" w14:textId="11AD103E"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งบการเงินเฉพาะ</w:t>
            </w:r>
            <w:r w:rsidR="00D9382F" w:rsidRPr="002E3B38">
              <w:rPr>
                <w:rFonts w:ascii="Browallia New" w:hAnsi="Browallia New" w:cs="Browallia New"/>
                <w:sz w:val="20"/>
                <w:szCs w:val="20"/>
                <w:cs/>
              </w:rPr>
              <w:t>บริษัท</w:t>
            </w:r>
            <w:r w:rsidRPr="002E3B38">
              <w:rPr>
                <w:rFonts w:ascii="Browallia New" w:hAnsi="Browallia New" w:cs="Browallia New"/>
                <w:sz w:val="20"/>
                <w:szCs w:val="20"/>
                <w:cs/>
              </w:rPr>
              <w:t xml:space="preserve"> </w:t>
            </w:r>
          </w:p>
        </w:tc>
      </w:tr>
      <w:tr w:rsidR="00041908" w:rsidRPr="002E3B38" w14:paraId="19B28B5E" w14:textId="77777777" w:rsidTr="006D2E47">
        <w:trPr>
          <w:cantSplit/>
        </w:trPr>
        <w:tc>
          <w:tcPr>
            <w:tcW w:w="2262" w:type="dxa"/>
            <w:vAlign w:val="bottom"/>
          </w:tcPr>
          <w:p w14:paraId="6A72D39B"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522CBF45" w14:textId="3365952C" w:rsidR="00041908" w:rsidRPr="002E3B38" w:rsidRDefault="00041908"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w:t>
            </w:r>
            <w:r w:rsidR="00021CD7" w:rsidRPr="002E3B38">
              <w:rPr>
                <w:rFonts w:ascii="Browallia New" w:hAnsi="Browallia New" w:cs="Browallia New"/>
                <w:sz w:val="20"/>
                <w:szCs w:val="20"/>
              </w:rPr>
              <w:t>7</w:t>
            </w:r>
          </w:p>
        </w:tc>
      </w:tr>
      <w:tr w:rsidR="006D2E47" w:rsidRPr="002E3B38" w14:paraId="46E0BD92" w14:textId="77777777" w:rsidTr="006D2E47">
        <w:trPr>
          <w:cantSplit/>
        </w:trPr>
        <w:tc>
          <w:tcPr>
            <w:tcW w:w="2262" w:type="dxa"/>
            <w:vAlign w:val="bottom"/>
          </w:tcPr>
          <w:p w14:paraId="71994BB2" w14:textId="77777777" w:rsidR="006D2E47" w:rsidRPr="002E3B3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shd w:val="clear" w:color="auto" w:fill="FFFFFF" w:themeFill="background1"/>
            <w:vAlign w:val="bottom"/>
          </w:tcPr>
          <w:p w14:paraId="20F9CE7F" w14:textId="7777777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อัตราดอกเบี้ยลอยตัว</w:t>
            </w:r>
          </w:p>
        </w:tc>
        <w:tc>
          <w:tcPr>
            <w:tcW w:w="1643" w:type="dxa"/>
            <w:gridSpan w:val="2"/>
            <w:shd w:val="clear" w:color="auto" w:fill="FFFFFF" w:themeFill="background1"/>
            <w:vAlign w:val="bottom"/>
          </w:tcPr>
          <w:p w14:paraId="2A73A818" w14:textId="7777777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อัตราดอกเบี้ยคงที่</w:t>
            </w:r>
          </w:p>
        </w:tc>
        <w:tc>
          <w:tcPr>
            <w:tcW w:w="806" w:type="dxa"/>
            <w:vMerge w:val="restart"/>
            <w:shd w:val="clear" w:color="auto" w:fill="FFFFFF" w:themeFill="background1"/>
            <w:vAlign w:val="bottom"/>
          </w:tcPr>
          <w:p w14:paraId="32045EE9" w14:textId="77BF210E"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ไม่มีดอกเบี้ย</w:t>
            </w:r>
          </w:p>
        </w:tc>
        <w:tc>
          <w:tcPr>
            <w:tcW w:w="866" w:type="dxa"/>
            <w:vMerge w:val="restart"/>
            <w:shd w:val="clear" w:color="auto" w:fill="FFFFFF" w:themeFill="background1"/>
            <w:vAlign w:val="bottom"/>
          </w:tcPr>
          <w:p w14:paraId="6CB9E157" w14:textId="7A63FF35"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รวม</w:t>
            </w:r>
          </w:p>
        </w:tc>
        <w:tc>
          <w:tcPr>
            <w:tcW w:w="1847" w:type="dxa"/>
            <w:gridSpan w:val="2"/>
            <w:shd w:val="clear" w:color="auto" w:fill="FFFFFF" w:themeFill="background1"/>
            <w:vAlign w:val="bottom"/>
          </w:tcPr>
          <w:p w14:paraId="3206B87F" w14:textId="7777777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 (ร้อยละต่อปี)</w:t>
            </w:r>
          </w:p>
        </w:tc>
      </w:tr>
      <w:tr w:rsidR="006D2E47" w:rsidRPr="002E3B38" w14:paraId="3EB4E0E0" w14:textId="77777777" w:rsidTr="006D2E47">
        <w:trPr>
          <w:cantSplit/>
        </w:trPr>
        <w:tc>
          <w:tcPr>
            <w:tcW w:w="2262" w:type="dxa"/>
            <w:vAlign w:val="bottom"/>
          </w:tcPr>
          <w:p w14:paraId="36D57749" w14:textId="77777777" w:rsidR="006D2E47" w:rsidRPr="002E3B38" w:rsidRDefault="006D2E47"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364DFEEA" w14:textId="350E7B75"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51" w:type="dxa"/>
            <w:shd w:val="clear" w:color="auto" w:fill="FFFFFF" w:themeFill="background1"/>
            <w:vAlign w:val="bottom"/>
          </w:tcPr>
          <w:p w14:paraId="69393737" w14:textId="39602899"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21" w:type="dxa"/>
            <w:shd w:val="clear" w:color="auto" w:fill="FFFFFF" w:themeFill="background1"/>
            <w:vAlign w:val="bottom"/>
          </w:tcPr>
          <w:p w14:paraId="53081B83" w14:textId="07A3169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22" w:type="dxa"/>
            <w:shd w:val="clear" w:color="auto" w:fill="FFFFFF" w:themeFill="background1"/>
            <w:vAlign w:val="bottom"/>
          </w:tcPr>
          <w:p w14:paraId="791444F5" w14:textId="2751E38E"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06" w:type="dxa"/>
            <w:vMerge/>
            <w:shd w:val="clear" w:color="auto" w:fill="FFFFFF" w:themeFill="background1"/>
            <w:vAlign w:val="bottom"/>
          </w:tcPr>
          <w:p w14:paraId="19A65914" w14:textId="58B96921"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shd w:val="clear" w:color="auto" w:fill="FFFFFF" w:themeFill="background1"/>
            <w:vAlign w:val="bottom"/>
          </w:tcPr>
          <w:p w14:paraId="1DB4014D" w14:textId="05A1646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p>
        </w:tc>
        <w:tc>
          <w:tcPr>
            <w:tcW w:w="925" w:type="dxa"/>
            <w:shd w:val="clear" w:color="auto" w:fill="FFFFFF" w:themeFill="background1"/>
            <w:vAlign w:val="bottom"/>
          </w:tcPr>
          <w:p w14:paraId="1DA2A0D2" w14:textId="7777777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ลอยตัว</w:t>
            </w:r>
          </w:p>
        </w:tc>
        <w:tc>
          <w:tcPr>
            <w:tcW w:w="922" w:type="dxa"/>
            <w:shd w:val="clear" w:color="auto" w:fill="FFFFFF" w:themeFill="background1"/>
            <w:vAlign w:val="bottom"/>
          </w:tcPr>
          <w:p w14:paraId="03005476" w14:textId="77777777" w:rsidR="006D2E47" w:rsidRPr="002E3B38" w:rsidRDefault="006D2E47" w:rsidP="006D2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คงที่</w:t>
            </w:r>
          </w:p>
        </w:tc>
      </w:tr>
      <w:tr w:rsidR="00041908" w:rsidRPr="002E3B38" w14:paraId="382E0C15" w14:textId="77777777" w:rsidTr="006D2E47">
        <w:trPr>
          <w:cantSplit/>
        </w:trPr>
        <w:tc>
          <w:tcPr>
            <w:tcW w:w="2262" w:type="dxa"/>
            <w:vAlign w:val="bottom"/>
          </w:tcPr>
          <w:p w14:paraId="3C23B916" w14:textId="787431F6"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418044F4"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70E214D0"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2C45570A"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7B28EEA0"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6C5761B7"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6F4C9167"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67731A38"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45C1D5A6"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2D6632" w:rsidRPr="002E3B38" w14:paraId="29A7E22D" w14:textId="77777777" w:rsidTr="006D2E47">
        <w:trPr>
          <w:cantSplit/>
        </w:trPr>
        <w:tc>
          <w:tcPr>
            <w:tcW w:w="2262" w:type="dxa"/>
            <w:vAlign w:val="bottom"/>
          </w:tcPr>
          <w:p w14:paraId="11300AE4" w14:textId="1CADABFF"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สินทรัพย์ทางการเงิน</w:t>
            </w:r>
          </w:p>
        </w:tc>
        <w:tc>
          <w:tcPr>
            <w:tcW w:w="860" w:type="dxa"/>
            <w:shd w:val="clear" w:color="auto" w:fill="FFFFFF" w:themeFill="background1"/>
            <w:vAlign w:val="bottom"/>
          </w:tcPr>
          <w:p w14:paraId="7B1E7D27"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5BB44770"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2E2580B6"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6FC7849B"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54371AE1"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610F0B38"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192E4940"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1FBCD0ED" w14:textId="77777777" w:rsidR="002D6632" w:rsidRPr="002E3B38" w:rsidRDefault="002D6632"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820DC3" w:rsidRPr="002E3B38" w14:paraId="05C42FAB" w14:textId="77777777">
        <w:trPr>
          <w:cantSplit/>
        </w:trPr>
        <w:tc>
          <w:tcPr>
            <w:tcW w:w="2262" w:type="dxa"/>
            <w:vAlign w:val="bottom"/>
          </w:tcPr>
          <w:p w14:paraId="5992661B" w14:textId="77777777"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เงินสดและรายการเทียบเท่าเงินสด</w:t>
            </w:r>
          </w:p>
        </w:tc>
        <w:tc>
          <w:tcPr>
            <w:tcW w:w="860" w:type="dxa"/>
            <w:shd w:val="clear" w:color="auto" w:fill="FFFFFF" w:themeFill="background1"/>
            <w:vAlign w:val="bottom"/>
          </w:tcPr>
          <w:p w14:paraId="606409E6" w14:textId="47DD44F3"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184,501</w:t>
            </w:r>
          </w:p>
        </w:tc>
        <w:tc>
          <w:tcPr>
            <w:tcW w:w="851" w:type="dxa"/>
            <w:shd w:val="clear" w:color="auto" w:fill="FFFFFF" w:themeFill="background1"/>
            <w:vAlign w:val="bottom"/>
          </w:tcPr>
          <w:p w14:paraId="78DCB290" w14:textId="100AC46A"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5BB41BD" w14:textId="787EC9DD"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BD5BA37" w14:textId="003124FE"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11559F8F" w14:textId="2C9F7146"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702</w:t>
            </w:r>
          </w:p>
        </w:tc>
        <w:tc>
          <w:tcPr>
            <w:tcW w:w="866" w:type="dxa"/>
            <w:shd w:val="clear" w:color="auto" w:fill="FFFFFF" w:themeFill="background1"/>
            <w:vAlign w:val="bottom"/>
          </w:tcPr>
          <w:p w14:paraId="1CD6E0AE" w14:textId="77D37FD7"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185,203</w:t>
            </w:r>
          </w:p>
        </w:tc>
        <w:tc>
          <w:tcPr>
            <w:tcW w:w="925" w:type="dxa"/>
            <w:shd w:val="clear" w:color="auto" w:fill="FFFFFF" w:themeFill="background1"/>
            <w:vAlign w:val="bottom"/>
          </w:tcPr>
          <w:p w14:paraId="7A7641BC" w14:textId="0B911118"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0.15 - 0.</w:t>
            </w:r>
            <w:r w:rsidR="008043DD" w:rsidRPr="002E3B38">
              <w:rPr>
                <w:rFonts w:ascii="Browallia New" w:hAnsi="Browallia New" w:cs="Browallia New"/>
                <w:sz w:val="20"/>
                <w:szCs w:val="20"/>
              </w:rPr>
              <w:t>40</w:t>
            </w:r>
          </w:p>
        </w:tc>
        <w:tc>
          <w:tcPr>
            <w:tcW w:w="922" w:type="dxa"/>
            <w:shd w:val="clear" w:color="auto" w:fill="FFFFFF" w:themeFill="background1"/>
            <w:vAlign w:val="bottom"/>
          </w:tcPr>
          <w:p w14:paraId="25C4B0ED" w14:textId="796DF6C8" w:rsidR="00820DC3" w:rsidRPr="002E3B38" w:rsidRDefault="00820DC3" w:rsidP="008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41908" w:rsidRPr="002E3B38" w14:paraId="09999BCC" w14:textId="77777777">
        <w:trPr>
          <w:cantSplit/>
        </w:trPr>
        <w:tc>
          <w:tcPr>
            <w:tcW w:w="2262" w:type="dxa"/>
            <w:vAlign w:val="bottom"/>
          </w:tcPr>
          <w:p w14:paraId="5265761B" w14:textId="53D2DFF4"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ลูกหนี้การค้าและลูกหนี้อื่น </w:t>
            </w:r>
            <w:r w:rsidR="00156B62" w:rsidRPr="002E3B38">
              <w:rPr>
                <w:rFonts w:ascii="Browallia New" w:hAnsi="Browallia New" w:cs="Browallia New"/>
                <w:sz w:val="20"/>
                <w:szCs w:val="20"/>
              </w:rPr>
              <w:t xml:space="preserve">- </w:t>
            </w:r>
            <w:r w:rsidR="00156B62" w:rsidRPr="002E3B38">
              <w:rPr>
                <w:rFonts w:ascii="Browallia New" w:hAnsi="Browallia New" w:cs="Browallia New"/>
                <w:sz w:val="20"/>
                <w:szCs w:val="20"/>
                <w:cs/>
              </w:rPr>
              <w:t>สุทธิ</w:t>
            </w:r>
          </w:p>
        </w:tc>
        <w:tc>
          <w:tcPr>
            <w:tcW w:w="860" w:type="dxa"/>
            <w:shd w:val="clear" w:color="auto" w:fill="FFFFFF" w:themeFill="background1"/>
          </w:tcPr>
          <w:p w14:paraId="1970D27C" w14:textId="574C0759"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1847AF5F" w14:textId="12F18A1C"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111F9E90" w14:textId="6AD54629"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0512C5FE" w14:textId="7B78F829"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3C426648" w14:textId="45482324"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A5ABD29" w14:textId="714D8083"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6617A209" w14:textId="629E631F"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FFFFFF" w:themeFill="background1"/>
            <w:vAlign w:val="bottom"/>
          </w:tcPr>
          <w:p w14:paraId="33B032CC" w14:textId="32B4F16B"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2114F9" w:rsidRPr="002E3B38" w14:paraId="03745634" w14:textId="77777777">
        <w:trPr>
          <w:cantSplit/>
        </w:trPr>
        <w:tc>
          <w:tcPr>
            <w:tcW w:w="2262" w:type="dxa"/>
            <w:vAlign w:val="bottom"/>
          </w:tcPr>
          <w:p w14:paraId="64FA92DC" w14:textId="307BEAF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7BE0F323" w14:textId="15D9D68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FDC7129" w14:textId="53DA7EE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6EE1E04" w14:textId="3EE9319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8025D7D" w14:textId="5A82A81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DC95CAD" w14:textId="4F84ACE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669,898</w:t>
            </w:r>
          </w:p>
        </w:tc>
        <w:tc>
          <w:tcPr>
            <w:tcW w:w="866" w:type="dxa"/>
            <w:shd w:val="clear" w:color="auto" w:fill="FFFFFF" w:themeFill="background1"/>
            <w:vAlign w:val="bottom"/>
          </w:tcPr>
          <w:p w14:paraId="40F531A3" w14:textId="1F94809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669,898</w:t>
            </w:r>
          </w:p>
        </w:tc>
        <w:tc>
          <w:tcPr>
            <w:tcW w:w="925" w:type="dxa"/>
            <w:shd w:val="clear" w:color="auto" w:fill="FFFFFF" w:themeFill="background1"/>
            <w:vAlign w:val="bottom"/>
          </w:tcPr>
          <w:p w14:paraId="197E1D6C" w14:textId="03DBE77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63B7E98" w14:textId="1CFD8B5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3AFB929C" w14:textId="77777777">
        <w:trPr>
          <w:cantSplit/>
        </w:trPr>
        <w:tc>
          <w:tcPr>
            <w:tcW w:w="2262" w:type="dxa"/>
            <w:vAlign w:val="bottom"/>
          </w:tcPr>
          <w:p w14:paraId="211BB939" w14:textId="670BDB6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 xml:space="preserve">   ลูกหนี้อื่น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3F9D7941" w14:textId="73FE146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7417946" w14:textId="4C41181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5D630EB" w14:textId="5D844E9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51F93F1" w14:textId="4365A66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77B65F5" w14:textId="5BB2C55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736</w:t>
            </w:r>
          </w:p>
        </w:tc>
        <w:tc>
          <w:tcPr>
            <w:tcW w:w="866" w:type="dxa"/>
            <w:shd w:val="clear" w:color="auto" w:fill="FFFFFF" w:themeFill="background1"/>
            <w:vAlign w:val="bottom"/>
          </w:tcPr>
          <w:p w14:paraId="040346F1" w14:textId="59AEA83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736</w:t>
            </w:r>
          </w:p>
        </w:tc>
        <w:tc>
          <w:tcPr>
            <w:tcW w:w="925" w:type="dxa"/>
            <w:shd w:val="clear" w:color="auto" w:fill="FFFFFF" w:themeFill="background1"/>
            <w:vAlign w:val="bottom"/>
          </w:tcPr>
          <w:p w14:paraId="0CC5445A" w14:textId="1A97F4CC" w:rsidR="002114F9" w:rsidRPr="002E3B38" w:rsidRDefault="00F3777F" w:rsidP="00F3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6DBD809" w14:textId="04A6713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7B515C4F" w14:textId="77777777">
        <w:trPr>
          <w:cantSplit/>
        </w:trPr>
        <w:tc>
          <w:tcPr>
            <w:tcW w:w="2262" w:type="dxa"/>
            <w:vAlign w:val="bottom"/>
          </w:tcPr>
          <w:p w14:paraId="60342D22" w14:textId="08E75A50"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เงินทดรองจ่าย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4CB44F9C" w14:textId="2932D59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C5F00D8" w14:textId="57B9357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3B02AE6" w14:textId="36DDEE2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86A7785" w14:textId="1AAFFC1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7780B78" w14:textId="2774709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60</w:t>
            </w:r>
          </w:p>
        </w:tc>
        <w:tc>
          <w:tcPr>
            <w:tcW w:w="866" w:type="dxa"/>
            <w:shd w:val="clear" w:color="auto" w:fill="FFFFFF" w:themeFill="background1"/>
            <w:vAlign w:val="bottom"/>
          </w:tcPr>
          <w:p w14:paraId="035CF8DA" w14:textId="39101F6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60</w:t>
            </w:r>
          </w:p>
        </w:tc>
        <w:tc>
          <w:tcPr>
            <w:tcW w:w="925" w:type="dxa"/>
            <w:shd w:val="clear" w:color="auto" w:fill="FFFFFF" w:themeFill="background1"/>
            <w:vAlign w:val="bottom"/>
          </w:tcPr>
          <w:p w14:paraId="20C37925" w14:textId="1B04C94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60B51E4" w14:textId="6FCFBBC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39BAB6F2" w14:textId="77777777">
        <w:trPr>
          <w:cantSplit/>
        </w:trPr>
        <w:tc>
          <w:tcPr>
            <w:tcW w:w="2262" w:type="dxa"/>
            <w:vAlign w:val="bottom"/>
          </w:tcPr>
          <w:p w14:paraId="7B4F43A6" w14:textId="100A629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ดอกเบี้ยค้างรับ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2AE32860" w14:textId="6C38B9E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6790A218" w14:textId="330414C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2A76DE7" w14:textId="193BB452"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C300212" w14:textId="6896BA2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8CC4D7F" w14:textId="2E15BF4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77,201</w:t>
            </w:r>
          </w:p>
        </w:tc>
        <w:tc>
          <w:tcPr>
            <w:tcW w:w="866" w:type="dxa"/>
            <w:shd w:val="clear" w:color="auto" w:fill="FFFFFF" w:themeFill="background1"/>
            <w:vAlign w:val="bottom"/>
          </w:tcPr>
          <w:p w14:paraId="10C5DCA1" w14:textId="4E547C4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77,201</w:t>
            </w:r>
          </w:p>
        </w:tc>
        <w:tc>
          <w:tcPr>
            <w:tcW w:w="925" w:type="dxa"/>
            <w:shd w:val="clear" w:color="auto" w:fill="FFFFFF" w:themeFill="background1"/>
            <w:vAlign w:val="bottom"/>
          </w:tcPr>
          <w:p w14:paraId="11ADB7A6" w14:textId="7F71678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06B26C2" w14:textId="6B09940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6C25F3C8" w14:textId="77777777" w:rsidTr="001B3334">
        <w:trPr>
          <w:cantSplit/>
        </w:trPr>
        <w:tc>
          <w:tcPr>
            <w:tcW w:w="2262" w:type="dxa"/>
            <w:vAlign w:val="bottom"/>
          </w:tcPr>
          <w:p w14:paraId="4B092CEB" w14:textId="3D3A33B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เงินให้กู้ยืมระยะสั้นแก่กิจการ</w:t>
            </w:r>
            <w:r w:rsidRPr="002E3B38">
              <w:rPr>
                <w:rFonts w:ascii="Browallia New" w:hAnsi="Browallia New" w:cs="Browallia New"/>
                <w:sz w:val="20"/>
                <w:szCs w:val="20"/>
                <w:cs/>
              </w:rPr>
              <w:br/>
              <w:t xml:space="preserve">   ที่เกี่ยวข้องกัน</w:t>
            </w:r>
          </w:p>
        </w:tc>
        <w:tc>
          <w:tcPr>
            <w:tcW w:w="860" w:type="dxa"/>
            <w:shd w:val="clear" w:color="auto" w:fill="FFFFFF" w:themeFill="background1"/>
            <w:vAlign w:val="bottom"/>
          </w:tcPr>
          <w:p w14:paraId="3A0D0664" w14:textId="0D61698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2,420,000</w:t>
            </w:r>
          </w:p>
        </w:tc>
        <w:tc>
          <w:tcPr>
            <w:tcW w:w="851" w:type="dxa"/>
            <w:shd w:val="clear" w:color="auto" w:fill="FFFFFF" w:themeFill="background1"/>
            <w:vAlign w:val="bottom"/>
          </w:tcPr>
          <w:p w14:paraId="20BB0E0F" w14:textId="4E43E18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3172639" w14:textId="47A60C9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A222B33" w14:textId="666D97E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BE04335" w14:textId="0BE7F9F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257F0F83" w14:textId="5A0AA10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2,420,000</w:t>
            </w:r>
          </w:p>
        </w:tc>
        <w:tc>
          <w:tcPr>
            <w:tcW w:w="925" w:type="dxa"/>
            <w:shd w:val="clear" w:color="auto" w:fill="FFFFFF" w:themeFill="background1"/>
            <w:vAlign w:val="bottom"/>
          </w:tcPr>
          <w:p w14:paraId="1682E477" w14:textId="6655B1A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4.54</w:t>
            </w:r>
          </w:p>
        </w:tc>
        <w:tc>
          <w:tcPr>
            <w:tcW w:w="922" w:type="dxa"/>
            <w:shd w:val="clear" w:color="auto" w:fill="FFFFFF" w:themeFill="background1"/>
            <w:vAlign w:val="bottom"/>
          </w:tcPr>
          <w:p w14:paraId="368374D6" w14:textId="2AC65ED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41908" w:rsidRPr="002E3B38" w14:paraId="68C156AB" w14:textId="77777777">
        <w:trPr>
          <w:cantSplit/>
        </w:trPr>
        <w:tc>
          <w:tcPr>
            <w:tcW w:w="2262" w:type="dxa"/>
            <w:vAlign w:val="bottom"/>
          </w:tcPr>
          <w:p w14:paraId="070628C9" w14:textId="10848076"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สินทรัพย์ไม่หมุนเวียนอื่น</w:t>
            </w:r>
            <w:r w:rsidRPr="002E3B38">
              <w:rPr>
                <w:rFonts w:ascii="Browallia New" w:hAnsi="Browallia New" w:cs="Browallia New"/>
                <w:sz w:val="20"/>
                <w:szCs w:val="20"/>
              </w:rPr>
              <w:t xml:space="preserve"> </w:t>
            </w:r>
            <w:r w:rsidR="00946D92" w:rsidRPr="002E3B38">
              <w:rPr>
                <w:rFonts w:ascii="Browallia New" w:hAnsi="Browallia New" w:cs="Browallia New"/>
                <w:sz w:val="20"/>
                <w:szCs w:val="20"/>
              </w:rPr>
              <w:t xml:space="preserve">- </w:t>
            </w:r>
            <w:r w:rsidR="00946D92" w:rsidRPr="002E3B38">
              <w:rPr>
                <w:rFonts w:ascii="Browallia New" w:hAnsi="Browallia New" w:cs="Browallia New"/>
                <w:sz w:val="20"/>
                <w:szCs w:val="20"/>
                <w:cs/>
              </w:rPr>
              <w:t>สุทธิ</w:t>
            </w:r>
          </w:p>
        </w:tc>
        <w:tc>
          <w:tcPr>
            <w:tcW w:w="860" w:type="dxa"/>
            <w:shd w:val="clear" w:color="auto" w:fill="FFFFFF" w:themeFill="background1"/>
          </w:tcPr>
          <w:p w14:paraId="12575481" w14:textId="2490BE39"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tcPr>
          <w:p w14:paraId="3B519628" w14:textId="4D6486B5"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tcPr>
          <w:p w14:paraId="43FA4656" w14:textId="3B97E622"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tcPr>
          <w:p w14:paraId="736927DB" w14:textId="39B6F9BF"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tcPr>
          <w:p w14:paraId="242AFBDD" w14:textId="7943D10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tcPr>
          <w:p w14:paraId="200D1824" w14:textId="3BEC74A6"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925" w:type="dxa"/>
            <w:shd w:val="clear" w:color="auto" w:fill="FFFFFF" w:themeFill="background1"/>
          </w:tcPr>
          <w:p w14:paraId="3163E22A" w14:textId="1AC2BD7F"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5FE82ADD" w14:textId="46CA6701"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2114F9" w:rsidRPr="002E3B38" w14:paraId="787BF94C" w14:textId="77777777">
        <w:trPr>
          <w:cantSplit/>
        </w:trPr>
        <w:tc>
          <w:tcPr>
            <w:tcW w:w="2262" w:type="dxa"/>
            <w:vAlign w:val="bottom"/>
          </w:tcPr>
          <w:p w14:paraId="5C26DE06"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5A206857" w14:textId="0B4B3A0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284FBB7B" w14:textId="330FAFE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5D82A6A" w14:textId="718708C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0DFD7FC" w14:textId="35EE112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66DB038" w14:textId="372CBDD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7,653</w:t>
            </w:r>
          </w:p>
        </w:tc>
        <w:tc>
          <w:tcPr>
            <w:tcW w:w="866" w:type="dxa"/>
            <w:shd w:val="clear" w:color="auto" w:fill="FFFFFF" w:themeFill="background1"/>
            <w:vAlign w:val="bottom"/>
          </w:tcPr>
          <w:p w14:paraId="790E2DBB" w14:textId="715069F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7,653</w:t>
            </w:r>
          </w:p>
        </w:tc>
        <w:tc>
          <w:tcPr>
            <w:tcW w:w="925" w:type="dxa"/>
            <w:shd w:val="clear" w:color="auto" w:fill="FFFFFF" w:themeFill="background1"/>
            <w:vAlign w:val="bottom"/>
          </w:tcPr>
          <w:p w14:paraId="2FFD5386" w14:textId="4119B78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247A076F" w14:textId="5506B13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774F2F3E" w14:textId="77777777">
        <w:trPr>
          <w:cantSplit/>
        </w:trPr>
        <w:tc>
          <w:tcPr>
            <w:tcW w:w="2262" w:type="dxa"/>
            <w:vAlign w:val="bottom"/>
          </w:tcPr>
          <w:p w14:paraId="4717DFDB"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FFFFFF" w:themeFill="background1"/>
            <w:vAlign w:val="bottom"/>
          </w:tcPr>
          <w:p w14:paraId="79F3A926" w14:textId="4DA7A343"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3AD19C8" w14:textId="55BAB528"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72C2D49C" w14:textId="3DF91BA3"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7636566" w14:textId="11D03CB2"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B35D64A" w14:textId="58DF857A"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w:t>
            </w:r>
          </w:p>
        </w:tc>
        <w:tc>
          <w:tcPr>
            <w:tcW w:w="866" w:type="dxa"/>
            <w:shd w:val="clear" w:color="auto" w:fill="FFFFFF" w:themeFill="background1"/>
            <w:vAlign w:val="bottom"/>
          </w:tcPr>
          <w:p w14:paraId="5B6AC5B9" w14:textId="1B164978"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w:t>
            </w:r>
          </w:p>
        </w:tc>
        <w:tc>
          <w:tcPr>
            <w:tcW w:w="925" w:type="dxa"/>
            <w:shd w:val="clear" w:color="auto" w:fill="FFFFFF" w:themeFill="background1"/>
            <w:vAlign w:val="bottom"/>
          </w:tcPr>
          <w:p w14:paraId="2A303954" w14:textId="69E2325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7140D4E" w14:textId="464449B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517373D7" w14:textId="77777777">
        <w:trPr>
          <w:cantSplit/>
        </w:trPr>
        <w:tc>
          <w:tcPr>
            <w:tcW w:w="2262" w:type="dxa"/>
            <w:vAlign w:val="bottom"/>
          </w:tcPr>
          <w:p w14:paraId="33D4496C"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รวมสินทรัพย์ทางการเงิน</w:t>
            </w:r>
          </w:p>
        </w:tc>
        <w:tc>
          <w:tcPr>
            <w:tcW w:w="860" w:type="dxa"/>
            <w:shd w:val="clear" w:color="auto" w:fill="FFFFFF" w:themeFill="background1"/>
            <w:vAlign w:val="bottom"/>
          </w:tcPr>
          <w:p w14:paraId="72117D49" w14:textId="16CED12E"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2,604,501</w:t>
            </w:r>
          </w:p>
        </w:tc>
        <w:tc>
          <w:tcPr>
            <w:tcW w:w="851" w:type="dxa"/>
            <w:shd w:val="clear" w:color="auto" w:fill="FFFFFF" w:themeFill="background1"/>
            <w:vAlign w:val="bottom"/>
          </w:tcPr>
          <w:p w14:paraId="24005D8C" w14:textId="096BEADD"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D11796F" w14:textId="7214D1B2"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26C6C4B" w14:textId="3940C85D"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tcPr>
          <w:p w14:paraId="74835255" w14:textId="14B6E197"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756,260</w:t>
            </w:r>
          </w:p>
        </w:tc>
        <w:tc>
          <w:tcPr>
            <w:tcW w:w="866" w:type="dxa"/>
            <w:shd w:val="clear" w:color="auto" w:fill="FFFFFF" w:themeFill="background1"/>
          </w:tcPr>
          <w:p w14:paraId="6CFA85F4" w14:textId="5AA50C5D" w:rsidR="002114F9" w:rsidRPr="002E3B38" w:rsidRDefault="002114F9" w:rsidP="002114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3,360,761</w:t>
            </w:r>
          </w:p>
        </w:tc>
        <w:tc>
          <w:tcPr>
            <w:tcW w:w="925" w:type="dxa"/>
            <w:shd w:val="clear" w:color="auto" w:fill="FFFFFF" w:themeFill="background1"/>
          </w:tcPr>
          <w:p w14:paraId="61F1E43D" w14:textId="155C34E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tcPr>
          <w:p w14:paraId="17CDE914" w14:textId="44EB63B0"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41908" w:rsidRPr="002E3B38" w14:paraId="18430312" w14:textId="77777777" w:rsidTr="006D2E47">
        <w:trPr>
          <w:cantSplit/>
        </w:trPr>
        <w:tc>
          <w:tcPr>
            <w:tcW w:w="2262" w:type="dxa"/>
            <w:vAlign w:val="bottom"/>
          </w:tcPr>
          <w:p w14:paraId="552FD532"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2712D40E" w14:textId="173B8185"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185DDE5A" w14:textId="4180FB50"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6427DE30" w14:textId="0C35F4C9"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6883B9D1" w14:textId="0CFC6E2F"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207C73B9" w14:textId="34DA3578"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61705027" w14:textId="32420460"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2CBFE11B" w14:textId="29AEB12A"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582B82BA" w14:textId="2DCF6D61"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41908" w:rsidRPr="002E3B38" w14:paraId="4B0B0A46" w14:textId="77777777" w:rsidTr="006D2E47">
        <w:trPr>
          <w:cantSplit/>
        </w:trPr>
        <w:tc>
          <w:tcPr>
            <w:tcW w:w="2262" w:type="dxa"/>
            <w:vAlign w:val="bottom"/>
          </w:tcPr>
          <w:p w14:paraId="5DD999C9"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หนี้สินทางการเงิน</w:t>
            </w:r>
          </w:p>
        </w:tc>
        <w:tc>
          <w:tcPr>
            <w:tcW w:w="860" w:type="dxa"/>
            <w:shd w:val="clear" w:color="auto" w:fill="FFFFFF" w:themeFill="background1"/>
            <w:vAlign w:val="bottom"/>
          </w:tcPr>
          <w:p w14:paraId="7FEDA276"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5A7E7F07"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41DC1A9E"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33F5E888"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7BE667AB"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1240926"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6E7FE4B9"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3B7678F4" w14:textId="77777777"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2114F9" w:rsidRPr="002E3B38" w14:paraId="74E1D0B5" w14:textId="77777777">
        <w:trPr>
          <w:cantSplit/>
        </w:trPr>
        <w:tc>
          <w:tcPr>
            <w:tcW w:w="2262" w:type="dxa"/>
            <w:vAlign w:val="bottom"/>
          </w:tcPr>
          <w:p w14:paraId="0195ECE9"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เจ้าหนี้การค้าและเจ้าหนี้อื่น</w:t>
            </w:r>
          </w:p>
        </w:tc>
        <w:tc>
          <w:tcPr>
            <w:tcW w:w="860" w:type="dxa"/>
            <w:shd w:val="clear" w:color="auto" w:fill="FFFFFF" w:themeFill="background1"/>
            <w:vAlign w:val="bottom"/>
          </w:tcPr>
          <w:p w14:paraId="6FAE5313" w14:textId="7923CC7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DB5F518" w14:textId="51017EA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8885C08" w14:textId="544FA83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23F6F3B" w14:textId="4D59FB8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169AF97C" w14:textId="09BDB75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r w:rsidR="00F77084" w:rsidRPr="002E3B38">
              <w:rPr>
                <w:rFonts w:ascii="Browallia New" w:hAnsi="Browallia New" w:cs="Browallia New"/>
                <w:sz w:val="20"/>
                <w:szCs w:val="20"/>
              </w:rPr>
              <w:t>1</w:t>
            </w:r>
            <w:r w:rsidRPr="002E3B38">
              <w:rPr>
                <w:rFonts w:ascii="Browallia New" w:hAnsi="Browallia New" w:cs="Browallia New"/>
                <w:sz w:val="20"/>
                <w:szCs w:val="20"/>
              </w:rPr>
              <w:t>,</w:t>
            </w:r>
            <w:r w:rsidR="00F77084" w:rsidRPr="002E3B38">
              <w:rPr>
                <w:rFonts w:ascii="Browallia New" w:hAnsi="Browallia New" w:cs="Browallia New"/>
                <w:sz w:val="20"/>
                <w:szCs w:val="20"/>
              </w:rPr>
              <w:t>463</w:t>
            </w:r>
          </w:p>
        </w:tc>
        <w:tc>
          <w:tcPr>
            <w:tcW w:w="866" w:type="dxa"/>
            <w:shd w:val="clear" w:color="auto" w:fill="FFFFFF" w:themeFill="background1"/>
            <w:vAlign w:val="bottom"/>
          </w:tcPr>
          <w:p w14:paraId="5261D5B9" w14:textId="002E05DA" w:rsidR="002114F9" w:rsidRPr="002E3B38" w:rsidRDefault="00F77084"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201,463</w:t>
            </w:r>
          </w:p>
        </w:tc>
        <w:tc>
          <w:tcPr>
            <w:tcW w:w="925" w:type="dxa"/>
            <w:shd w:val="clear" w:color="auto" w:fill="FFFFFF" w:themeFill="background1"/>
            <w:vAlign w:val="bottom"/>
          </w:tcPr>
          <w:p w14:paraId="0E510595" w14:textId="7B3A5E4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54FE3C5" w14:textId="3E79790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5F04529F" w14:textId="77777777">
        <w:trPr>
          <w:cantSplit/>
        </w:trPr>
        <w:tc>
          <w:tcPr>
            <w:tcW w:w="2262" w:type="dxa"/>
            <w:vAlign w:val="bottom"/>
          </w:tcPr>
          <w:p w14:paraId="1610AF49"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เจ้าหนี้เงินประกันผลงาน</w:t>
            </w:r>
          </w:p>
        </w:tc>
        <w:tc>
          <w:tcPr>
            <w:tcW w:w="860" w:type="dxa"/>
            <w:shd w:val="clear" w:color="auto" w:fill="FFFFFF" w:themeFill="background1"/>
            <w:vAlign w:val="bottom"/>
          </w:tcPr>
          <w:p w14:paraId="19213CFE" w14:textId="5BB3DA1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2B2D9BF7" w14:textId="67B1EB3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FC51558" w14:textId="0A1B3BA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6D096CE" w14:textId="3E2E3E6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B361B66" w14:textId="08F19CD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222</w:t>
            </w:r>
          </w:p>
        </w:tc>
        <w:tc>
          <w:tcPr>
            <w:tcW w:w="866" w:type="dxa"/>
            <w:shd w:val="clear" w:color="auto" w:fill="FFFFFF" w:themeFill="background1"/>
            <w:vAlign w:val="bottom"/>
          </w:tcPr>
          <w:p w14:paraId="45C60B98" w14:textId="7F3BE840"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222</w:t>
            </w:r>
          </w:p>
        </w:tc>
        <w:tc>
          <w:tcPr>
            <w:tcW w:w="925" w:type="dxa"/>
            <w:shd w:val="clear" w:color="auto" w:fill="FFFFFF" w:themeFill="background1"/>
            <w:vAlign w:val="bottom"/>
          </w:tcPr>
          <w:p w14:paraId="59B7A381" w14:textId="16622A1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75086B2B" w14:textId="09C916A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1114DF01" w14:textId="77777777" w:rsidTr="00923A63">
        <w:trPr>
          <w:cantSplit/>
          <w:trHeight w:val="215"/>
        </w:trPr>
        <w:tc>
          <w:tcPr>
            <w:tcW w:w="2262" w:type="dxa"/>
            <w:vAlign w:val="bottom"/>
          </w:tcPr>
          <w:p w14:paraId="43E27D4C"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หนี้สินตามสัญญาเช่า</w:t>
            </w:r>
          </w:p>
        </w:tc>
        <w:tc>
          <w:tcPr>
            <w:tcW w:w="860" w:type="dxa"/>
            <w:shd w:val="clear" w:color="auto" w:fill="FFFFFF" w:themeFill="background1"/>
            <w:vAlign w:val="bottom"/>
          </w:tcPr>
          <w:p w14:paraId="62ED96C9" w14:textId="1B2ED479"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4FBE967A" w14:textId="1FC9E26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D9FB104" w14:textId="673FC1E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45,241</w:t>
            </w:r>
          </w:p>
        </w:tc>
        <w:tc>
          <w:tcPr>
            <w:tcW w:w="822" w:type="dxa"/>
            <w:shd w:val="clear" w:color="auto" w:fill="FFFFFF" w:themeFill="background1"/>
            <w:vAlign w:val="bottom"/>
          </w:tcPr>
          <w:p w14:paraId="5256D978" w14:textId="2A86522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r w:rsidRPr="002E3B38">
              <w:rPr>
                <w:rFonts w:ascii="Browallia New" w:hAnsi="Browallia New" w:cs="Browallia New"/>
                <w:sz w:val="20"/>
                <w:szCs w:val="20"/>
              </w:rPr>
              <w:t>153,892</w:t>
            </w:r>
          </w:p>
        </w:tc>
        <w:tc>
          <w:tcPr>
            <w:tcW w:w="806" w:type="dxa"/>
            <w:shd w:val="clear" w:color="auto" w:fill="FFFFFF" w:themeFill="background1"/>
            <w:vAlign w:val="bottom"/>
          </w:tcPr>
          <w:p w14:paraId="68E1A376" w14:textId="69F2A22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3348E206" w14:textId="13FAC91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199,133</w:t>
            </w:r>
          </w:p>
        </w:tc>
        <w:tc>
          <w:tcPr>
            <w:tcW w:w="925" w:type="dxa"/>
            <w:shd w:val="clear" w:color="auto" w:fill="FFFFFF" w:themeFill="background1"/>
            <w:vAlign w:val="bottom"/>
          </w:tcPr>
          <w:p w14:paraId="0E13D933" w14:textId="3FC21DE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auto"/>
          </w:tcPr>
          <w:p w14:paraId="2A8024EA" w14:textId="46424038" w:rsidR="002114F9" w:rsidRPr="002E3B38" w:rsidRDefault="00923A63"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r w:rsidRPr="002E3B38">
              <w:rPr>
                <w:rFonts w:ascii="Browallia New" w:hAnsi="Browallia New" w:cs="Browallia New"/>
                <w:sz w:val="20"/>
                <w:szCs w:val="20"/>
              </w:rPr>
              <w:t xml:space="preserve">3.80 </w:t>
            </w:r>
            <w:r w:rsidR="00322DFB" w:rsidRPr="002E3B38">
              <w:rPr>
                <w:rFonts w:ascii="Browallia New" w:hAnsi="Browallia New" w:cs="Browallia New"/>
                <w:sz w:val="20"/>
                <w:szCs w:val="20"/>
              </w:rPr>
              <w:t>-</w:t>
            </w:r>
            <w:r w:rsidRPr="002E3B38">
              <w:rPr>
                <w:rFonts w:ascii="Browallia New" w:hAnsi="Browallia New" w:cs="Browallia New"/>
                <w:sz w:val="20"/>
                <w:szCs w:val="20"/>
              </w:rPr>
              <w:t xml:space="preserve"> 5.16</w:t>
            </w:r>
          </w:p>
        </w:tc>
      </w:tr>
      <w:tr w:rsidR="002114F9" w:rsidRPr="002E3B38" w14:paraId="27C1093B" w14:textId="77777777">
        <w:trPr>
          <w:cantSplit/>
        </w:trPr>
        <w:tc>
          <w:tcPr>
            <w:tcW w:w="2262" w:type="dxa"/>
            <w:vAlign w:val="bottom"/>
          </w:tcPr>
          <w:p w14:paraId="68BBF377"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เงินกู้ยืมระยะสั้นจากสถาบันการเงิน</w:t>
            </w:r>
          </w:p>
        </w:tc>
        <w:tc>
          <w:tcPr>
            <w:tcW w:w="860" w:type="dxa"/>
            <w:shd w:val="clear" w:color="auto" w:fill="FFFFFF" w:themeFill="background1"/>
            <w:vAlign w:val="bottom"/>
          </w:tcPr>
          <w:p w14:paraId="0D780EB9" w14:textId="09EBD11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1,016,000</w:t>
            </w:r>
          </w:p>
        </w:tc>
        <w:tc>
          <w:tcPr>
            <w:tcW w:w="851" w:type="dxa"/>
            <w:shd w:val="clear" w:color="auto" w:fill="FFFFFF" w:themeFill="background1"/>
            <w:vAlign w:val="bottom"/>
          </w:tcPr>
          <w:p w14:paraId="51D997A9" w14:textId="04CF7E53"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39C2109" w14:textId="28A1E91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7AC2CAA" w14:textId="7BC9B9D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33A39CA" w14:textId="5A67F7D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4BC7F7E3" w14:textId="0F25358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1,016,000</w:t>
            </w:r>
          </w:p>
        </w:tc>
        <w:tc>
          <w:tcPr>
            <w:tcW w:w="925" w:type="dxa"/>
            <w:shd w:val="clear" w:color="auto" w:fill="FFFFFF" w:themeFill="background1"/>
            <w:vAlign w:val="bottom"/>
          </w:tcPr>
          <w:p w14:paraId="517DA2D2" w14:textId="6DC0ECC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3.99 - 4.90</w:t>
            </w:r>
          </w:p>
        </w:tc>
        <w:tc>
          <w:tcPr>
            <w:tcW w:w="922" w:type="dxa"/>
            <w:shd w:val="clear" w:color="auto" w:fill="FFFFFF" w:themeFill="background1"/>
            <w:vAlign w:val="bottom"/>
          </w:tcPr>
          <w:p w14:paraId="5BDC2695" w14:textId="042AA9E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45FDFF88" w14:textId="77777777" w:rsidTr="00842EC4">
        <w:trPr>
          <w:cantSplit/>
        </w:trPr>
        <w:tc>
          <w:tcPr>
            <w:tcW w:w="2262" w:type="dxa"/>
            <w:vAlign w:val="bottom"/>
          </w:tcPr>
          <w:p w14:paraId="338BF3E0" w14:textId="702F64E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เงินกู้ยืมระยะสั้นจากกิจการ</w:t>
            </w:r>
            <w:r w:rsidRPr="002E3B38">
              <w:rPr>
                <w:rFonts w:ascii="Browallia New" w:hAnsi="Browallia New" w:cs="Browallia New"/>
                <w:sz w:val="20"/>
                <w:szCs w:val="20"/>
              </w:rPr>
              <w:br/>
              <w:t xml:space="preserve">    </w:t>
            </w:r>
            <w:r w:rsidRPr="002E3B38">
              <w:rPr>
                <w:rFonts w:ascii="Browallia New" w:hAnsi="Browallia New" w:cs="Browallia New"/>
                <w:sz w:val="20"/>
                <w:szCs w:val="20"/>
                <w:cs/>
              </w:rPr>
              <w:t>ที่เกี่ยวข้องกัน</w:t>
            </w:r>
          </w:p>
        </w:tc>
        <w:tc>
          <w:tcPr>
            <w:tcW w:w="860" w:type="dxa"/>
            <w:shd w:val="clear" w:color="auto" w:fill="FFFFFF" w:themeFill="background1"/>
            <w:vAlign w:val="bottom"/>
          </w:tcPr>
          <w:p w14:paraId="1B17B13E" w14:textId="4D40B9D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285,200</w:t>
            </w:r>
          </w:p>
        </w:tc>
        <w:tc>
          <w:tcPr>
            <w:tcW w:w="851" w:type="dxa"/>
            <w:shd w:val="clear" w:color="auto" w:fill="FFFFFF" w:themeFill="background1"/>
            <w:vAlign w:val="bottom"/>
          </w:tcPr>
          <w:p w14:paraId="76F75B55" w14:textId="2DC271A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A77B47B" w14:textId="02CD233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D539C0A" w14:textId="54FC2D6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B95FECD" w14:textId="314938EA"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445CF024" w14:textId="08F2015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285,200</w:t>
            </w:r>
          </w:p>
        </w:tc>
        <w:tc>
          <w:tcPr>
            <w:tcW w:w="925" w:type="dxa"/>
            <w:shd w:val="clear" w:color="auto" w:fill="FFFFFF" w:themeFill="background1"/>
            <w:vAlign w:val="bottom"/>
          </w:tcPr>
          <w:p w14:paraId="3C755DAF" w14:textId="3A7B8CA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0.90 - 4.54</w:t>
            </w:r>
          </w:p>
        </w:tc>
        <w:tc>
          <w:tcPr>
            <w:tcW w:w="922" w:type="dxa"/>
            <w:shd w:val="clear" w:color="auto" w:fill="FFFFFF" w:themeFill="background1"/>
            <w:vAlign w:val="bottom"/>
          </w:tcPr>
          <w:p w14:paraId="7D97DCC9" w14:textId="072076D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4E2FD97E" w14:textId="77777777">
        <w:trPr>
          <w:cantSplit/>
        </w:trPr>
        <w:tc>
          <w:tcPr>
            <w:tcW w:w="2262" w:type="dxa"/>
            <w:vAlign w:val="bottom"/>
          </w:tcPr>
          <w:p w14:paraId="3C40EFA1"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2235CA8F" w14:textId="4A2EB8D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4A885FA" w14:textId="5296C7BC"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02879DF" w14:textId="344CA4D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BD846BD" w14:textId="076BAFD0"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31E9B9F" w14:textId="5D1C199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834</w:t>
            </w:r>
          </w:p>
        </w:tc>
        <w:tc>
          <w:tcPr>
            <w:tcW w:w="866" w:type="dxa"/>
            <w:shd w:val="clear" w:color="auto" w:fill="FFFFFF" w:themeFill="background1"/>
            <w:vAlign w:val="bottom"/>
          </w:tcPr>
          <w:p w14:paraId="7845103B" w14:textId="19A89911"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834</w:t>
            </w:r>
          </w:p>
        </w:tc>
        <w:tc>
          <w:tcPr>
            <w:tcW w:w="925" w:type="dxa"/>
            <w:shd w:val="clear" w:color="auto" w:fill="FFFFFF" w:themeFill="background1"/>
            <w:vAlign w:val="bottom"/>
          </w:tcPr>
          <w:p w14:paraId="0C8C8FD0" w14:textId="166ACA4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775D317" w14:textId="0E59F60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16A2DFA5" w14:textId="77777777">
        <w:trPr>
          <w:cantSplit/>
        </w:trPr>
        <w:tc>
          <w:tcPr>
            <w:tcW w:w="2262" w:type="dxa"/>
            <w:vAlign w:val="bottom"/>
          </w:tcPr>
          <w:p w14:paraId="1CB7A332"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เงินกู้ระยะยาวจากสถาบันการเงิน</w:t>
            </w:r>
          </w:p>
        </w:tc>
        <w:tc>
          <w:tcPr>
            <w:tcW w:w="860" w:type="dxa"/>
            <w:shd w:val="clear" w:color="auto" w:fill="FFFFFF" w:themeFill="background1"/>
          </w:tcPr>
          <w:p w14:paraId="4BFC88A2" w14:textId="029BD2BF"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243,456</w:t>
            </w:r>
          </w:p>
        </w:tc>
        <w:tc>
          <w:tcPr>
            <w:tcW w:w="851" w:type="dxa"/>
            <w:shd w:val="clear" w:color="auto" w:fill="FFFFFF" w:themeFill="background1"/>
          </w:tcPr>
          <w:p w14:paraId="32129607" w14:textId="3B2EDED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587,674</w:t>
            </w:r>
          </w:p>
        </w:tc>
        <w:tc>
          <w:tcPr>
            <w:tcW w:w="821" w:type="dxa"/>
            <w:shd w:val="clear" w:color="auto" w:fill="FFFFFF" w:themeFill="background1"/>
            <w:vAlign w:val="bottom"/>
          </w:tcPr>
          <w:p w14:paraId="0E1268F5" w14:textId="70619F5E"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3512D62" w14:textId="680A9134"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C46F327" w14:textId="31222489"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tcPr>
          <w:p w14:paraId="18EADE09" w14:textId="27939706"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831,130</w:t>
            </w:r>
          </w:p>
        </w:tc>
        <w:tc>
          <w:tcPr>
            <w:tcW w:w="925" w:type="dxa"/>
            <w:shd w:val="clear" w:color="auto" w:fill="FFFFFF" w:themeFill="background1"/>
            <w:vAlign w:val="bottom"/>
          </w:tcPr>
          <w:p w14:paraId="0554C1F6" w14:textId="77F4E5F8"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 xml:space="preserve">4.52 </w:t>
            </w:r>
            <w:r w:rsidR="00322DFB" w:rsidRPr="002E3B38">
              <w:rPr>
                <w:rFonts w:ascii="Browallia New" w:hAnsi="Browallia New" w:cs="Browallia New"/>
                <w:sz w:val="20"/>
                <w:szCs w:val="20"/>
              </w:rPr>
              <w:t>-</w:t>
            </w:r>
            <w:r w:rsidRPr="002E3B38">
              <w:rPr>
                <w:rFonts w:ascii="Browallia New" w:hAnsi="Browallia New" w:cs="Browallia New"/>
                <w:sz w:val="20"/>
                <w:szCs w:val="20"/>
              </w:rPr>
              <w:t xml:space="preserve"> 5.21</w:t>
            </w:r>
          </w:p>
        </w:tc>
        <w:tc>
          <w:tcPr>
            <w:tcW w:w="922" w:type="dxa"/>
            <w:shd w:val="clear" w:color="auto" w:fill="FFFFFF" w:themeFill="background1"/>
            <w:vAlign w:val="bottom"/>
          </w:tcPr>
          <w:p w14:paraId="1FA1A0CF" w14:textId="232F527B"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2114F9" w:rsidRPr="002E3B38" w14:paraId="4E0A0E4E" w14:textId="77777777">
        <w:trPr>
          <w:cantSplit/>
        </w:trPr>
        <w:tc>
          <w:tcPr>
            <w:tcW w:w="2262" w:type="dxa"/>
            <w:vAlign w:val="bottom"/>
          </w:tcPr>
          <w:p w14:paraId="016A8A7F" w14:textId="77777777"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 xml:space="preserve">หนี้สินไม่หมุนเวียนอื่น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6F4FDD89" w14:textId="2B313566"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65F2C1D6" w14:textId="69E69D7B"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D0317DE" w14:textId="2AE25166"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AB7736A" w14:textId="4D5D4AA1"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tcPr>
          <w:p w14:paraId="1AD3AC8F" w14:textId="4194B526"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p>
        </w:tc>
        <w:tc>
          <w:tcPr>
            <w:tcW w:w="866" w:type="dxa"/>
            <w:shd w:val="clear" w:color="auto" w:fill="FFFFFF" w:themeFill="background1"/>
          </w:tcPr>
          <w:p w14:paraId="458FB7E0" w14:textId="04967FBA" w:rsidR="002114F9" w:rsidRPr="002E3B38" w:rsidRDefault="002114F9" w:rsidP="002114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p>
        </w:tc>
        <w:tc>
          <w:tcPr>
            <w:tcW w:w="925" w:type="dxa"/>
            <w:shd w:val="clear" w:color="auto" w:fill="FFFFFF" w:themeFill="background1"/>
            <w:vAlign w:val="bottom"/>
          </w:tcPr>
          <w:p w14:paraId="358DE29E" w14:textId="0E917085"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F3BA3DD" w14:textId="2F145BAD" w:rsidR="002114F9" w:rsidRPr="002E3B38" w:rsidRDefault="002114F9" w:rsidP="0021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41908" w:rsidRPr="002E3B38" w14:paraId="0C07CD3D" w14:textId="77777777">
        <w:trPr>
          <w:cantSplit/>
        </w:trPr>
        <w:tc>
          <w:tcPr>
            <w:tcW w:w="2262" w:type="dxa"/>
            <w:vAlign w:val="bottom"/>
          </w:tcPr>
          <w:p w14:paraId="72D3A8F0" w14:textId="77777777" w:rsidR="00041908" w:rsidRPr="002E3B38" w:rsidRDefault="00041908" w:rsidP="006D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รวมหนี้สินทางการเงิน</w:t>
            </w:r>
          </w:p>
        </w:tc>
        <w:tc>
          <w:tcPr>
            <w:tcW w:w="860" w:type="dxa"/>
            <w:shd w:val="clear" w:color="auto" w:fill="FFFFFF" w:themeFill="background1"/>
            <w:vAlign w:val="bottom"/>
          </w:tcPr>
          <w:p w14:paraId="3D0500E4" w14:textId="5F823EAC"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1,544,656</w:t>
            </w:r>
          </w:p>
        </w:tc>
        <w:tc>
          <w:tcPr>
            <w:tcW w:w="851" w:type="dxa"/>
            <w:shd w:val="clear" w:color="auto" w:fill="FFFFFF" w:themeFill="background1"/>
          </w:tcPr>
          <w:p w14:paraId="03FFEE7E" w14:textId="2C2E75BB"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587,674</w:t>
            </w:r>
          </w:p>
        </w:tc>
        <w:tc>
          <w:tcPr>
            <w:tcW w:w="821" w:type="dxa"/>
            <w:shd w:val="clear" w:color="auto" w:fill="FFFFFF" w:themeFill="background1"/>
          </w:tcPr>
          <w:p w14:paraId="0C6D0C14" w14:textId="5099AD61"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45,241</w:t>
            </w:r>
          </w:p>
        </w:tc>
        <w:tc>
          <w:tcPr>
            <w:tcW w:w="822" w:type="dxa"/>
            <w:shd w:val="clear" w:color="auto" w:fill="FFFFFF" w:themeFill="background1"/>
          </w:tcPr>
          <w:p w14:paraId="4E750680" w14:textId="55A096BB"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153,892</w:t>
            </w:r>
          </w:p>
        </w:tc>
        <w:tc>
          <w:tcPr>
            <w:tcW w:w="806" w:type="dxa"/>
            <w:shd w:val="clear" w:color="auto" w:fill="FFFFFF" w:themeFill="background1"/>
          </w:tcPr>
          <w:p w14:paraId="7A872EEB" w14:textId="7E9C0AB8"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r w:rsidR="00F77084" w:rsidRPr="002E3B38">
              <w:rPr>
                <w:rFonts w:ascii="Browallia New" w:hAnsi="Browallia New" w:cs="Browallia New"/>
                <w:sz w:val="20"/>
                <w:szCs w:val="20"/>
              </w:rPr>
              <w:t>2</w:t>
            </w:r>
            <w:r w:rsidRPr="002E3B38">
              <w:rPr>
                <w:rFonts w:ascii="Browallia New" w:hAnsi="Browallia New" w:cs="Browallia New"/>
                <w:sz w:val="20"/>
                <w:szCs w:val="20"/>
              </w:rPr>
              <w:t>,</w:t>
            </w:r>
            <w:r w:rsidR="00F77084" w:rsidRPr="002E3B38">
              <w:rPr>
                <w:rFonts w:ascii="Browallia New" w:hAnsi="Browallia New" w:cs="Browallia New"/>
                <w:sz w:val="20"/>
                <w:szCs w:val="20"/>
              </w:rPr>
              <w:t>538</w:t>
            </w:r>
          </w:p>
        </w:tc>
        <w:tc>
          <w:tcPr>
            <w:tcW w:w="866" w:type="dxa"/>
            <w:shd w:val="clear" w:color="auto" w:fill="FFFFFF" w:themeFill="background1"/>
          </w:tcPr>
          <w:p w14:paraId="2F1FE615" w14:textId="387B389A" w:rsidR="00041908" w:rsidRPr="002E3B38" w:rsidRDefault="003F7716" w:rsidP="002D66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2,53</w:t>
            </w:r>
            <w:r w:rsidR="00F77084" w:rsidRPr="002E3B38">
              <w:rPr>
                <w:rFonts w:ascii="Browallia New" w:hAnsi="Browallia New" w:cs="Browallia New"/>
                <w:sz w:val="20"/>
                <w:szCs w:val="20"/>
              </w:rPr>
              <w:t>4</w:t>
            </w:r>
            <w:r w:rsidRPr="002E3B38">
              <w:rPr>
                <w:rFonts w:ascii="Browallia New" w:hAnsi="Browallia New" w:cs="Browallia New"/>
                <w:sz w:val="20"/>
                <w:szCs w:val="20"/>
              </w:rPr>
              <w:t>,</w:t>
            </w:r>
            <w:r w:rsidR="00F77084" w:rsidRPr="002E3B38">
              <w:rPr>
                <w:rFonts w:ascii="Browallia New" w:hAnsi="Browallia New" w:cs="Browallia New"/>
                <w:sz w:val="20"/>
                <w:szCs w:val="20"/>
              </w:rPr>
              <w:t>002</w:t>
            </w:r>
          </w:p>
        </w:tc>
        <w:tc>
          <w:tcPr>
            <w:tcW w:w="925" w:type="dxa"/>
            <w:shd w:val="clear" w:color="auto" w:fill="FFFFFF" w:themeFill="background1"/>
          </w:tcPr>
          <w:p w14:paraId="75CA7F14" w14:textId="23D3841C"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rPr>
            </w:pPr>
          </w:p>
        </w:tc>
        <w:tc>
          <w:tcPr>
            <w:tcW w:w="922" w:type="dxa"/>
            <w:shd w:val="clear" w:color="auto" w:fill="FFFFFF" w:themeFill="background1"/>
          </w:tcPr>
          <w:p w14:paraId="747A1F18" w14:textId="0D662CDB" w:rsidR="00041908" w:rsidRPr="002E3B38" w:rsidRDefault="00041908" w:rsidP="002D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cs/>
              </w:rPr>
            </w:pPr>
          </w:p>
        </w:tc>
      </w:tr>
    </w:tbl>
    <w:p w14:paraId="7E2BB0ED" w14:textId="77777777" w:rsidR="00021CD7" w:rsidRPr="002E3B38" w:rsidRDefault="00021CD7" w:rsidP="002B2C08">
      <w:pPr>
        <w:rPr>
          <w:rFonts w:ascii="Browallia New" w:hAnsi="Browallia New" w:cs="Browallia New"/>
          <w:lang w:val="en-GB"/>
        </w:rPr>
      </w:pPr>
    </w:p>
    <w:p w14:paraId="4F8DAB4E" w14:textId="77777777" w:rsidR="00021CD7" w:rsidRPr="002E3B38" w:rsidRDefault="00021CD7" w:rsidP="002B2C08">
      <w:pPr>
        <w:rPr>
          <w:rFonts w:ascii="Browallia New" w:hAnsi="Browallia New" w:cs="Browallia New"/>
          <w:lang w:val="en-GB"/>
        </w:rPr>
      </w:pPr>
    </w:p>
    <w:p w14:paraId="1263C5DB" w14:textId="77777777" w:rsidR="00021CD7" w:rsidRPr="002E3B38" w:rsidRDefault="00021CD7" w:rsidP="002B2C08">
      <w:pPr>
        <w:rPr>
          <w:rFonts w:ascii="Browallia New" w:hAnsi="Browallia New" w:cs="Browallia New"/>
          <w:lang w:val="en-GB"/>
        </w:rPr>
      </w:pPr>
    </w:p>
    <w:p w14:paraId="535AE391" w14:textId="77777777" w:rsidR="00021CD7" w:rsidRPr="002E3B38" w:rsidRDefault="00021CD7" w:rsidP="002B2C08">
      <w:pPr>
        <w:rPr>
          <w:rFonts w:ascii="Browallia New" w:hAnsi="Browallia New" w:cs="Browallia New"/>
          <w:lang w:val="en-GB"/>
        </w:rPr>
      </w:pPr>
    </w:p>
    <w:p w14:paraId="01483C61" w14:textId="77777777" w:rsidR="00021CD7" w:rsidRPr="002E3B38" w:rsidRDefault="00021CD7" w:rsidP="002B2C08">
      <w:pPr>
        <w:rPr>
          <w:rFonts w:ascii="Browallia New" w:hAnsi="Browallia New" w:cs="Browallia New"/>
          <w:lang w:val="en-GB"/>
        </w:rPr>
      </w:pPr>
    </w:p>
    <w:p w14:paraId="19907F4D" w14:textId="77777777" w:rsidR="00021CD7" w:rsidRPr="002E3B38" w:rsidRDefault="00021CD7" w:rsidP="00AC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lang w:val="en-GB"/>
        </w:rPr>
      </w:pPr>
    </w:p>
    <w:p w14:paraId="109AC623" w14:textId="77777777" w:rsidR="00021CD7" w:rsidRPr="002E3B38" w:rsidRDefault="00021CD7" w:rsidP="002B2C08">
      <w:pPr>
        <w:rPr>
          <w:rFonts w:ascii="Browallia New" w:hAnsi="Browallia New" w:cs="Browallia New"/>
          <w:lang w:val="en-GB"/>
        </w:rPr>
      </w:pPr>
    </w:p>
    <w:p w14:paraId="2421337D" w14:textId="77777777" w:rsidR="00021CD7" w:rsidRPr="002E3B38" w:rsidRDefault="00021CD7" w:rsidP="002B2C08">
      <w:pPr>
        <w:rPr>
          <w:rFonts w:ascii="Browallia New" w:hAnsi="Browallia New" w:cs="Browallia New"/>
          <w:lang w:val="en-GB"/>
        </w:rPr>
      </w:pPr>
    </w:p>
    <w:p w14:paraId="11D32708" w14:textId="77777777" w:rsidR="00021CD7" w:rsidRPr="002E3B38" w:rsidRDefault="00021CD7" w:rsidP="002B2C08">
      <w:pPr>
        <w:rPr>
          <w:rFonts w:ascii="Browallia New" w:hAnsi="Browallia New" w:cs="Browallia New"/>
          <w:lang w:val="en-GB"/>
        </w:rPr>
      </w:pPr>
    </w:p>
    <w:p w14:paraId="7B08EC76" w14:textId="77777777" w:rsidR="00021CD7" w:rsidRPr="002E3B38" w:rsidRDefault="00021CD7" w:rsidP="002B2C08">
      <w:pPr>
        <w:rPr>
          <w:rFonts w:ascii="Browallia New" w:hAnsi="Browallia New" w:cs="Browallia New"/>
          <w:lang w:val="en-GB"/>
        </w:rPr>
      </w:pPr>
    </w:p>
    <w:p w14:paraId="4475856E" w14:textId="77777777" w:rsidR="00021CD7" w:rsidRPr="002E3B38" w:rsidRDefault="00021CD7" w:rsidP="002B2C08">
      <w:pPr>
        <w:rPr>
          <w:rFonts w:ascii="Browallia New" w:hAnsi="Browallia New" w:cs="Browallia New"/>
          <w:lang w:val="en-GB"/>
        </w:rPr>
      </w:pPr>
    </w:p>
    <w:p w14:paraId="0B331751" w14:textId="77777777" w:rsidR="00021CD7" w:rsidRPr="002E3B38" w:rsidRDefault="00021CD7" w:rsidP="002B2C08">
      <w:pPr>
        <w:rPr>
          <w:rFonts w:ascii="Browallia New" w:hAnsi="Browallia New" w:cs="Browallia New"/>
          <w:lang w:val="en-GB"/>
        </w:rPr>
      </w:pPr>
    </w:p>
    <w:p w14:paraId="4E5F049C" w14:textId="77777777" w:rsidR="00021CD7" w:rsidRPr="002E3B38" w:rsidRDefault="00021CD7" w:rsidP="002B2C08">
      <w:pPr>
        <w:rPr>
          <w:rFonts w:ascii="Browallia New" w:hAnsi="Browallia New" w:cs="Browallia New"/>
          <w:lang w:val="en-GB"/>
        </w:rPr>
      </w:pPr>
    </w:p>
    <w:p w14:paraId="67070B47" w14:textId="5AB68774" w:rsidR="00021CD7" w:rsidRPr="002E3B38" w:rsidRDefault="00F22F1B" w:rsidP="00F2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rPr>
          <w:rFonts w:ascii="Browallia New" w:hAnsi="Browallia New" w:cs="Browallia New"/>
          <w:lang w:val="en-GB"/>
        </w:rPr>
      </w:pPr>
      <w:r w:rsidRPr="002E3B38">
        <w:rPr>
          <w:rFonts w:ascii="Browallia New" w:hAnsi="Browallia New" w:cs="Browallia New"/>
          <w:lang w:val="en-GB"/>
        </w:rPr>
        <w:tab/>
      </w:r>
    </w:p>
    <w:p w14:paraId="3DEA6D1E" w14:textId="77777777" w:rsidR="00021CD7" w:rsidRPr="002E3B38" w:rsidRDefault="00021CD7" w:rsidP="002B2C08">
      <w:pPr>
        <w:rPr>
          <w:rFonts w:ascii="Browallia New" w:hAnsi="Browallia New" w:cs="Browallia New"/>
          <w:lang w:val="en-GB"/>
        </w:rPr>
      </w:pPr>
    </w:p>
    <w:p w14:paraId="0370EF78" w14:textId="77777777" w:rsidR="00021CD7" w:rsidRPr="002E3B38" w:rsidRDefault="00021CD7" w:rsidP="002B2C08">
      <w:pPr>
        <w:rPr>
          <w:rFonts w:ascii="Browallia New" w:hAnsi="Browallia New" w:cs="Browallia New"/>
          <w:lang w:val="en-GB"/>
        </w:rPr>
      </w:pPr>
    </w:p>
    <w:p w14:paraId="68679D0B" w14:textId="77777777" w:rsidR="00021CD7" w:rsidRPr="002E3B38" w:rsidRDefault="00021CD7" w:rsidP="002B2C08">
      <w:pPr>
        <w:rPr>
          <w:rFonts w:ascii="Browallia New" w:hAnsi="Browallia New" w:cs="Browallia New"/>
          <w:lang w:val="en-GB"/>
        </w:rPr>
      </w:pPr>
    </w:p>
    <w:p w14:paraId="557366B0" w14:textId="77777777" w:rsidR="002A6363" w:rsidRPr="002E3B38" w:rsidRDefault="002A6363" w:rsidP="002B2C08">
      <w:pPr>
        <w:rPr>
          <w:rFonts w:ascii="Browallia New" w:hAnsi="Browallia New" w:cs="Browallia New"/>
          <w:lang w:val="en-GB"/>
        </w:rPr>
      </w:pPr>
    </w:p>
    <w:p w14:paraId="376DA7C7" w14:textId="77777777" w:rsidR="00021CD7" w:rsidRPr="002E3B38" w:rsidRDefault="00021CD7" w:rsidP="002B2C08">
      <w:pPr>
        <w:rPr>
          <w:rFonts w:ascii="Browallia New" w:hAnsi="Browallia New" w:cs="Browallia New"/>
          <w:lang w:val="en-GB"/>
        </w:rPr>
      </w:pPr>
    </w:p>
    <w:tbl>
      <w:tblPr>
        <w:tblW w:w="9135" w:type="dxa"/>
        <w:tblInd w:w="426" w:type="dxa"/>
        <w:tblLayout w:type="fixed"/>
        <w:tblCellMar>
          <w:left w:w="107" w:type="dxa"/>
          <w:right w:w="107" w:type="dxa"/>
        </w:tblCellMar>
        <w:tblLook w:val="0000" w:firstRow="0" w:lastRow="0" w:firstColumn="0" w:lastColumn="0" w:noHBand="0" w:noVBand="0"/>
      </w:tblPr>
      <w:tblGrid>
        <w:gridCol w:w="2262"/>
        <w:gridCol w:w="860"/>
        <w:gridCol w:w="851"/>
        <w:gridCol w:w="821"/>
        <w:gridCol w:w="822"/>
        <w:gridCol w:w="806"/>
        <w:gridCol w:w="866"/>
        <w:gridCol w:w="925"/>
        <w:gridCol w:w="922"/>
      </w:tblGrid>
      <w:tr w:rsidR="00021CD7" w:rsidRPr="002E3B38" w14:paraId="792B8332" w14:textId="77777777">
        <w:trPr>
          <w:cantSplit/>
        </w:trPr>
        <w:tc>
          <w:tcPr>
            <w:tcW w:w="2262" w:type="dxa"/>
            <w:vAlign w:val="bottom"/>
          </w:tcPr>
          <w:p w14:paraId="6AF16704"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4A09E88F" w14:textId="0BBE1B3A" w:rsidR="00021CD7" w:rsidRPr="002E3B38" w:rsidRDefault="00021CD7"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cs/>
              </w:rPr>
              <w:t xml:space="preserve">(หน่วย : </w:t>
            </w:r>
            <w:r w:rsidR="00865BE2" w:rsidRPr="002E3B38">
              <w:rPr>
                <w:rFonts w:ascii="Browallia New" w:hAnsi="Browallia New" w:cs="Browallia New"/>
                <w:sz w:val="20"/>
                <w:szCs w:val="20"/>
                <w:cs/>
              </w:rPr>
              <w:t>พันบาท</w:t>
            </w:r>
            <w:r w:rsidRPr="002E3B38">
              <w:rPr>
                <w:rFonts w:ascii="Browallia New" w:hAnsi="Browallia New" w:cs="Browallia New"/>
                <w:sz w:val="20"/>
                <w:szCs w:val="20"/>
                <w:cs/>
              </w:rPr>
              <w:t>)</w:t>
            </w:r>
          </w:p>
        </w:tc>
      </w:tr>
      <w:tr w:rsidR="00021CD7" w:rsidRPr="002E3B38" w14:paraId="0DCBF83A" w14:textId="77777777">
        <w:trPr>
          <w:cantSplit/>
        </w:trPr>
        <w:tc>
          <w:tcPr>
            <w:tcW w:w="2262" w:type="dxa"/>
            <w:vAlign w:val="bottom"/>
          </w:tcPr>
          <w:p w14:paraId="15551FC9"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7DB116FE" w14:textId="4CD417A3"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งบการเงินเฉพาะ</w:t>
            </w:r>
            <w:r w:rsidR="00D9382F" w:rsidRPr="002E3B38">
              <w:rPr>
                <w:rFonts w:ascii="Browallia New" w:hAnsi="Browallia New" w:cs="Browallia New"/>
                <w:sz w:val="20"/>
                <w:szCs w:val="20"/>
                <w:cs/>
              </w:rPr>
              <w:t>บริษัท</w:t>
            </w:r>
            <w:r w:rsidRPr="002E3B38">
              <w:rPr>
                <w:rFonts w:ascii="Browallia New" w:hAnsi="Browallia New" w:cs="Browallia New"/>
                <w:sz w:val="20"/>
                <w:szCs w:val="20"/>
                <w:cs/>
              </w:rPr>
              <w:t xml:space="preserve"> </w:t>
            </w:r>
          </w:p>
        </w:tc>
      </w:tr>
      <w:tr w:rsidR="00021CD7" w:rsidRPr="002E3B38" w14:paraId="360A9B8B" w14:textId="77777777">
        <w:trPr>
          <w:cantSplit/>
        </w:trPr>
        <w:tc>
          <w:tcPr>
            <w:tcW w:w="2262" w:type="dxa"/>
            <w:vAlign w:val="bottom"/>
          </w:tcPr>
          <w:p w14:paraId="64FE768D"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6873" w:type="dxa"/>
            <w:gridSpan w:val="8"/>
            <w:shd w:val="clear" w:color="auto" w:fill="FFFFFF" w:themeFill="background1"/>
            <w:vAlign w:val="bottom"/>
          </w:tcPr>
          <w:p w14:paraId="1116E2E1"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31 </w:t>
            </w:r>
            <w:r w:rsidRPr="002E3B38">
              <w:rPr>
                <w:rFonts w:ascii="Browallia New" w:hAnsi="Browallia New" w:cs="Browallia New"/>
                <w:sz w:val="20"/>
                <w:szCs w:val="20"/>
                <w:cs/>
              </w:rPr>
              <w:t xml:space="preserve">ธันวาคม </w:t>
            </w:r>
            <w:r w:rsidRPr="002E3B38">
              <w:rPr>
                <w:rFonts w:ascii="Browallia New" w:hAnsi="Browallia New" w:cs="Browallia New"/>
                <w:sz w:val="20"/>
                <w:szCs w:val="20"/>
              </w:rPr>
              <w:t>2566</w:t>
            </w:r>
          </w:p>
        </w:tc>
      </w:tr>
      <w:tr w:rsidR="00021CD7" w:rsidRPr="002E3B38" w14:paraId="52A85F00" w14:textId="77777777">
        <w:trPr>
          <w:cantSplit/>
        </w:trPr>
        <w:tc>
          <w:tcPr>
            <w:tcW w:w="2262" w:type="dxa"/>
            <w:vAlign w:val="bottom"/>
          </w:tcPr>
          <w:p w14:paraId="4FFDFA1D"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711" w:type="dxa"/>
            <w:gridSpan w:val="2"/>
            <w:shd w:val="clear" w:color="auto" w:fill="FFFFFF" w:themeFill="background1"/>
            <w:vAlign w:val="bottom"/>
          </w:tcPr>
          <w:p w14:paraId="5D710379"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อัตราดอกเบี้ยลอยตัว</w:t>
            </w:r>
          </w:p>
        </w:tc>
        <w:tc>
          <w:tcPr>
            <w:tcW w:w="1643" w:type="dxa"/>
            <w:gridSpan w:val="2"/>
            <w:shd w:val="clear" w:color="auto" w:fill="FFFFFF" w:themeFill="background1"/>
            <w:vAlign w:val="bottom"/>
          </w:tcPr>
          <w:p w14:paraId="539F2A19"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อัตราดอกเบี้ยคงที่</w:t>
            </w:r>
          </w:p>
        </w:tc>
        <w:tc>
          <w:tcPr>
            <w:tcW w:w="806" w:type="dxa"/>
            <w:vMerge w:val="restart"/>
            <w:shd w:val="clear" w:color="auto" w:fill="FFFFFF" w:themeFill="background1"/>
            <w:vAlign w:val="bottom"/>
          </w:tcPr>
          <w:p w14:paraId="1C1EE590"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ไม่มีดอกเบี้ย</w:t>
            </w:r>
          </w:p>
        </w:tc>
        <w:tc>
          <w:tcPr>
            <w:tcW w:w="866" w:type="dxa"/>
            <w:vMerge w:val="restart"/>
            <w:shd w:val="clear" w:color="auto" w:fill="FFFFFF" w:themeFill="background1"/>
            <w:vAlign w:val="bottom"/>
          </w:tcPr>
          <w:p w14:paraId="68598F0A"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รวม</w:t>
            </w:r>
          </w:p>
        </w:tc>
        <w:tc>
          <w:tcPr>
            <w:tcW w:w="1847" w:type="dxa"/>
            <w:gridSpan w:val="2"/>
            <w:shd w:val="clear" w:color="auto" w:fill="FFFFFF" w:themeFill="background1"/>
            <w:vAlign w:val="bottom"/>
          </w:tcPr>
          <w:p w14:paraId="4ED168A5"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อัตราดอกเบี้ย (ร้อยละต่อปี)</w:t>
            </w:r>
          </w:p>
        </w:tc>
      </w:tr>
      <w:tr w:rsidR="00021CD7" w:rsidRPr="002E3B38" w14:paraId="1A447B4A" w14:textId="77777777">
        <w:trPr>
          <w:cantSplit/>
        </w:trPr>
        <w:tc>
          <w:tcPr>
            <w:tcW w:w="2262" w:type="dxa"/>
            <w:vAlign w:val="bottom"/>
          </w:tcPr>
          <w:p w14:paraId="205173C5"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6FD30E33" w14:textId="16A6659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2"/>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51" w:type="dxa"/>
            <w:shd w:val="clear" w:color="auto" w:fill="FFFFFF" w:themeFill="background1"/>
            <w:vAlign w:val="bottom"/>
          </w:tcPr>
          <w:p w14:paraId="0ED4BF3B"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8"/>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21" w:type="dxa"/>
            <w:shd w:val="clear" w:color="auto" w:fill="FFFFFF" w:themeFill="background1"/>
            <w:vAlign w:val="bottom"/>
          </w:tcPr>
          <w:p w14:paraId="12B8E1ED" w14:textId="08941751"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 xml:space="preserve">น้อยกว่า </w:t>
            </w:r>
            <w:r w:rsidR="00C40771" w:rsidRPr="002E3B38">
              <w:rPr>
                <w:rFonts w:ascii="Browallia New" w:hAnsi="Browallia New" w:cs="Browallia New"/>
                <w:sz w:val="20"/>
                <w:szCs w:val="20"/>
                <w:cs/>
              </w:rPr>
              <w:br/>
            </w:r>
            <w:r w:rsidRPr="002E3B38">
              <w:rPr>
                <w:rFonts w:ascii="Browallia New" w:hAnsi="Browallia New" w:cs="Browallia New"/>
                <w:sz w:val="20"/>
                <w:szCs w:val="20"/>
              </w:rPr>
              <w:t>1</w:t>
            </w:r>
            <w:r w:rsidRPr="002E3B38">
              <w:rPr>
                <w:rFonts w:ascii="Browallia New" w:hAnsi="Browallia New" w:cs="Browallia New"/>
                <w:sz w:val="20"/>
                <w:szCs w:val="20"/>
                <w:cs/>
              </w:rPr>
              <w:t xml:space="preserve"> ปี</w:t>
            </w:r>
          </w:p>
        </w:tc>
        <w:tc>
          <w:tcPr>
            <w:tcW w:w="822" w:type="dxa"/>
            <w:shd w:val="clear" w:color="auto" w:fill="FFFFFF" w:themeFill="background1"/>
            <w:vAlign w:val="bottom"/>
          </w:tcPr>
          <w:p w14:paraId="59BFEA02"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40"/>
              </w:tabs>
              <w:spacing w:line="240" w:lineRule="auto"/>
              <w:jc w:val="center"/>
              <w:rPr>
                <w:rFonts w:ascii="Browallia New" w:hAnsi="Browallia New" w:cs="Browallia New"/>
                <w:sz w:val="20"/>
                <w:szCs w:val="20"/>
                <w:cs/>
              </w:rPr>
            </w:pPr>
            <w:r w:rsidRPr="002E3B38">
              <w:rPr>
                <w:rFonts w:ascii="Browallia New" w:hAnsi="Browallia New" w:cs="Browallia New"/>
                <w:sz w:val="20"/>
                <w:szCs w:val="20"/>
              </w:rPr>
              <w:t xml:space="preserve">1 </w:t>
            </w:r>
            <w:r w:rsidRPr="002E3B38">
              <w:rPr>
                <w:rFonts w:ascii="Browallia New" w:hAnsi="Browallia New" w:cs="Browallia New"/>
                <w:sz w:val="20"/>
                <w:szCs w:val="20"/>
                <w:cs/>
              </w:rPr>
              <w:t xml:space="preserve">ปี - </w:t>
            </w:r>
            <w:r w:rsidRPr="002E3B38">
              <w:rPr>
                <w:rFonts w:ascii="Browallia New" w:hAnsi="Browallia New" w:cs="Browallia New"/>
                <w:sz w:val="20"/>
                <w:szCs w:val="20"/>
              </w:rPr>
              <w:t>5</w:t>
            </w:r>
            <w:r w:rsidRPr="002E3B38">
              <w:rPr>
                <w:rFonts w:ascii="Browallia New" w:hAnsi="Browallia New" w:cs="Browallia New"/>
                <w:sz w:val="20"/>
                <w:szCs w:val="20"/>
                <w:cs/>
              </w:rPr>
              <w:t xml:space="preserve"> ปี</w:t>
            </w:r>
          </w:p>
        </w:tc>
        <w:tc>
          <w:tcPr>
            <w:tcW w:w="806" w:type="dxa"/>
            <w:vMerge/>
            <w:shd w:val="clear" w:color="auto" w:fill="FFFFFF" w:themeFill="background1"/>
            <w:vAlign w:val="bottom"/>
          </w:tcPr>
          <w:p w14:paraId="32812F4F"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588"/>
              </w:tabs>
              <w:spacing w:line="240" w:lineRule="auto"/>
              <w:jc w:val="center"/>
              <w:rPr>
                <w:rFonts w:ascii="Browallia New" w:hAnsi="Browallia New" w:cs="Browallia New"/>
                <w:sz w:val="20"/>
                <w:szCs w:val="20"/>
                <w:cs/>
              </w:rPr>
            </w:pPr>
          </w:p>
        </w:tc>
        <w:tc>
          <w:tcPr>
            <w:tcW w:w="866" w:type="dxa"/>
            <w:vMerge/>
            <w:shd w:val="clear" w:color="auto" w:fill="FFFFFF" w:themeFill="background1"/>
            <w:vAlign w:val="bottom"/>
          </w:tcPr>
          <w:p w14:paraId="2100C8B6"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651"/>
              </w:tabs>
              <w:spacing w:line="240" w:lineRule="auto"/>
              <w:jc w:val="center"/>
              <w:rPr>
                <w:rFonts w:ascii="Browallia New" w:hAnsi="Browallia New" w:cs="Browallia New"/>
                <w:sz w:val="20"/>
                <w:szCs w:val="20"/>
                <w:cs/>
              </w:rPr>
            </w:pPr>
          </w:p>
        </w:tc>
        <w:tc>
          <w:tcPr>
            <w:tcW w:w="925" w:type="dxa"/>
            <w:shd w:val="clear" w:color="auto" w:fill="FFFFFF" w:themeFill="background1"/>
            <w:vAlign w:val="bottom"/>
          </w:tcPr>
          <w:p w14:paraId="3620ADE2"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ลอยตัว</w:t>
            </w:r>
          </w:p>
        </w:tc>
        <w:tc>
          <w:tcPr>
            <w:tcW w:w="922" w:type="dxa"/>
            <w:shd w:val="clear" w:color="auto" w:fill="FFFFFF" w:themeFill="background1"/>
            <w:vAlign w:val="bottom"/>
          </w:tcPr>
          <w:p w14:paraId="1EBB80AF" w14:textId="77777777" w:rsidR="00021CD7" w:rsidRPr="002E3B38" w:rsidRDefault="00021C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hAnsi="Browallia New" w:cs="Browallia New"/>
                <w:sz w:val="20"/>
                <w:szCs w:val="20"/>
                <w:cs/>
              </w:rPr>
              <w:t>คงที่</w:t>
            </w:r>
          </w:p>
        </w:tc>
      </w:tr>
      <w:tr w:rsidR="00021CD7" w:rsidRPr="002E3B38" w14:paraId="2F37CB84" w14:textId="77777777">
        <w:trPr>
          <w:cantSplit/>
        </w:trPr>
        <w:tc>
          <w:tcPr>
            <w:tcW w:w="2262" w:type="dxa"/>
            <w:vAlign w:val="bottom"/>
          </w:tcPr>
          <w:p w14:paraId="503A84D2" w14:textId="04DA0A5C"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70065C4E"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3F100B61"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65916991"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168BDE02"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0ED0AFA6"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76EF1A44"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4DCF8DED"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2E84943E"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1340FB" w:rsidRPr="002E3B38" w14:paraId="759D255C" w14:textId="77777777">
        <w:trPr>
          <w:cantSplit/>
        </w:trPr>
        <w:tc>
          <w:tcPr>
            <w:tcW w:w="2262" w:type="dxa"/>
            <w:vAlign w:val="bottom"/>
          </w:tcPr>
          <w:p w14:paraId="44516F90" w14:textId="3BCC2066"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สินทรัพย์ทางการเงิน</w:t>
            </w:r>
          </w:p>
        </w:tc>
        <w:tc>
          <w:tcPr>
            <w:tcW w:w="860" w:type="dxa"/>
            <w:shd w:val="clear" w:color="auto" w:fill="FFFFFF" w:themeFill="background1"/>
            <w:vAlign w:val="bottom"/>
          </w:tcPr>
          <w:p w14:paraId="0331B59E"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51" w:type="dxa"/>
            <w:shd w:val="clear" w:color="auto" w:fill="FFFFFF" w:themeFill="background1"/>
            <w:vAlign w:val="bottom"/>
          </w:tcPr>
          <w:p w14:paraId="25111AC2"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rPr>
                <w:rFonts w:ascii="Browallia New" w:hAnsi="Browallia New" w:cs="Browallia New"/>
                <w:sz w:val="20"/>
                <w:szCs w:val="20"/>
              </w:rPr>
            </w:pPr>
          </w:p>
        </w:tc>
        <w:tc>
          <w:tcPr>
            <w:tcW w:w="821" w:type="dxa"/>
            <w:shd w:val="clear" w:color="auto" w:fill="FFFFFF" w:themeFill="background1"/>
            <w:vAlign w:val="bottom"/>
          </w:tcPr>
          <w:p w14:paraId="1C3C4C56"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outlineLvl w:val="7"/>
              <w:rPr>
                <w:rFonts w:ascii="Browallia New" w:hAnsi="Browallia New" w:cs="Browallia New"/>
                <w:sz w:val="20"/>
                <w:szCs w:val="20"/>
              </w:rPr>
            </w:pPr>
          </w:p>
        </w:tc>
        <w:tc>
          <w:tcPr>
            <w:tcW w:w="822" w:type="dxa"/>
            <w:shd w:val="clear" w:color="auto" w:fill="FFFFFF" w:themeFill="background1"/>
            <w:vAlign w:val="bottom"/>
          </w:tcPr>
          <w:p w14:paraId="50495123"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rPr>
                <w:rFonts w:ascii="Browallia New" w:hAnsi="Browallia New" w:cs="Browallia New"/>
                <w:sz w:val="20"/>
                <w:szCs w:val="20"/>
              </w:rPr>
            </w:pPr>
          </w:p>
        </w:tc>
        <w:tc>
          <w:tcPr>
            <w:tcW w:w="806" w:type="dxa"/>
            <w:shd w:val="clear" w:color="auto" w:fill="FFFFFF" w:themeFill="background1"/>
            <w:vAlign w:val="bottom"/>
          </w:tcPr>
          <w:p w14:paraId="27BA9A03"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outlineLvl w:val="7"/>
              <w:rPr>
                <w:rFonts w:ascii="Browallia New" w:hAnsi="Browallia New" w:cs="Browallia New"/>
                <w:sz w:val="20"/>
                <w:szCs w:val="20"/>
              </w:rPr>
            </w:pPr>
          </w:p>
        </w:tc>
        <w:tc>
          <w:tcPr>
            <w:tcW w:w="866" w:type="dxa"/>
            <w:shd w:val="clear" w:color="auto" w:fill="FFFFFF" w:themeFill="background1"/>
            <w:vAlign w:val="bottom"/>
          </w:tcPr>
          <w:p w14:paraId="3CB326F4"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outlineLvl w:val="7"/>
              <w:rPr>
                <w:rFonts w:ascii="Browallia New" w:hAnsi="Browallia New" w:cs="Browallia New"/>
                <w:sz w:val="20"/>
                <w:szCs w:val="20"/>
              </w:rPr>
            </w:pPr>
          </w:p>
        </w:tc>
        <w:tc>
          <w:tcPr>
            <w:tcW w:w="925" w:type="dxa"/>
            <w:shd w:val="clear" w:color="auto" w:fill="FFFFFF" w:themeFill="background1"/>
            <w:vAlign w:val="bottom"/>
          </w:tcPr>
          <w:p w14:paraId="3FEA2B84"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922" w:type="dxa"/>
            <w:shd w:val="clear" w:color="auto" w:fill="FFFFFF" w:themeFill="background1"/>
            <w:vAlign w:val="bottom"/>
          </w:tcPr>
          <w:p w14:paraId="15944EBB" w14:textId="77777777" w:rsidR="001340FB" w:rsidRPr="002E3B38" w:rsidRDefault="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r>
      <w:tr w:rsidR="00656E7A" w:rsidRPr="002E3B38" w14:paraId="38676E82" w14:textId="77777777">
        <w:trPr>
          <w:cantSplit/>
        </w:trPr>
        <w:tc>
          <w:tcPr>
            <w:tcW w:w="2262" w:type="dxa"/>
            <w:vAlign w:val="bottom"/>
          </w:tcPr>
          <w:p w14:paraId="0A875B40"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เงินสดและรายการเทียบเท่าเงินสด</w:t>
            </w:r>
          </w:p>
        </w:tc>
        <w:tc>
          <w:tcPr>
            <w:tcW w:w="860" w:type="dxa"/>
            <w:shd w:val="clear" w:color="auto" w:fill="FFFFFF" w:themeFill="background1"/>
            <w:vAlign w:val="bottom"/>
          </w:tcPr>
          <w:p w14:paraId="05C466FE"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151,976</w:t>
            </w:r>
          </w:p>
        </w:tc>
        <w:tc>
          <w:tcPr>
            <w:tcW w:w="851" w:type="dxa"/>
            <w:shd w:val="clear" w:color="auto" w:fill="FFFFFF" w:themeFill="background1"/>
            <w:vAlign w:val="bottom"/>
          </w:tcPr>
          <w:p w14:paraId="5AAFCF5A" w14:textId="3A21F891"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5B28890" w14:textId="59FEAF0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D2DC01F" w14:textId="4364B485"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F304DDC"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1,529</w:t>
            </w:r>
          </w:p>
        </w:tc>
        <w:tc>
          <w:tcPr>
            <w:tcW w:w="866" w:type="dxa"/>
            <w:shd w:val="clear" w:color="auto" w:fill="FFFFFF" w:themeFill="background1"/>
            <w:vAlign w:val="bottom"/>
          </w:tcPr>
          <w:p w14:paraId="2B27E0A4"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153,505</w:t>
            </w:r>
          </w:p>
        </w:tc>
        <w:tc>
          <w:tcPr>
            <w:tcW w:w="925" w:type="dxa"/>
            <w:shd w:val="clear" w:color="auto" w:fill="FFFFFF" w:themeFill="background1"/>
            <w:vAlign w:val="bottom"/>
          </w:tcPr>
          <w:p w14:paraId="33E1C6D3"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0.15 - 0.60</w:t>
            </w:r>
          </w:p>
        </w:tc>
        <w:tc>
          <w:tcPr>
            <w:tcW w:w="922" w:type="dxa"/>
            <w:shd w:val="clear" w:color="auto" w:fill="FFFFFF" w:themeFill="background1"/>
            <w:vAlign w:val="bottom"/>
          </w:tcPr>
          <w:p w14:paraId="77955EEC" w14:textId="18DF76A1"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21CD7" w:rsidRPr="002E3B38" w14:paraId="7B6B3504" w14:textId="77777777">
        <w:trPr>
          <w:cantSplit/>
        </w:trPr>
        <w:tc>
          <w:tcPr>
            <w:tcW w:w="2262" w:type="dxa"/>
            <w:vAlign w:val="bottom"/>
          </w:tcPr>
          <w:p w14:paraId="730744EB" w14:textId="255E78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ลูกหนี้การค้าและลูกหนี้อื่น </w:t>
            </w:r>
            <w:r w:rsidR="00F073A7" w:rsidRPr="002E3B38">
              <w:rPr>
                <w:rFonts w:ascii="Browallia New" w:hAnsi="Browallia New" w:cs="Browallia New"/>
                <w:sz w:val="20"/>
                <w:szCs w:val="20"/>
              </w:rPr>
              <w:t xml:space="preserve">- </w:t>
            </w:r>
            <w:r w:rsidR="00F073A7" w:rsidRPr="002E3B38">
              <w:rPr>
                <w:rFonts w:ascii="Browallia New" w:hAnsi="Browallia New" w:cs="Browallia New"/>
                <w:sz w:val="20"/>
                <w:szCs w:val="20"/>
                <w:cs/>
              </w:rPr>
              <w:t>สุทธิ</w:t>
            </w:r>
          </w:p>
        </w:tc>
        <w:tc>
          <w:tcPr>
            <w:tcW w:w="860" w:type="dxa"/>
            <w:shd w:val="clear" w:color="auto" w:fill="FFFFFF" w:themeFill="background1"/>
            <w:vAlign w:val="bottom"/>
          </w:tcPr>
          <w:p w14:paraId="78EBE773"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0D1B1F31"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1" w:type="dxa"/>
            <w:shd w:val="clear" w:color="auto" w:fill="FFFFFF" w:themeFill="background1"/>
            <w:vAlign w:val="bottom"/>
          </w:tcPr>
          <w:p w14:paraId="64884A61"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5B9A5230"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06" w:type="dxa"/>
            <w:shd w:val="clear" w:color="auto" w:fill="FFFFFF" w:themeFill="background1"/>
            <w:vAlign w:val="bottom"/>
          </w:tcPr>
          <w:p w14:paraId="4A4FEB4E"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7702F071"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46CF087A"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c>
          <w:tcPr>
            <w:tcW w:w="922" w:type="dxa"/>
            <w:shd w:val="clear" w:color="auto" w:fill="FFFFFF" w:themeFill="background1"/>
            <w:vAlign w:val="bottom"/>
          </w:tcPr>
          <w:p w14:paraId="0F84F9AE"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656E7A" w:rsidRPr="002E3B38" w14:paraId="0DD7C94B" w14:textId="77777777">
        <w:trPr>
          <w:cantSplit/>
        </w:trPr>
        <w:tc>
          <w:tcPr>
            <w:tcW w:w="2262" w:type="dxa"/>
            <w:vAlign w:val="bottom"/>
          </w:tcPr>
          <w:p w14:paraId="5ADDCC1E" w14:textId="1DAED4D9"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 xml:space="preserve">ลูกหนี้การค้า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09EC89DF" w14:textId="36500BB0"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5271E3DC" w14:textId="2969D1D0"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763F636F" w14:textId="73134526"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8D68478" w14:textId="1135FBF6"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58A4E634"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629,888</w:t>
            </w:r>
          </w:p>
        </w:tc>
        <w:tc>
          <w:tcPr>
            <w:tcW w:w="866" w:type="dxa"/>
            <w:shd w:val="clear" w:color="auto" w:fill="FFFFFF" w:themeFill="background1"/>
            <w:vAlign w:val="bottom"/>
          </w:tcPr>
          <w:p w14:paraId="49204769"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629,888</w:t>
            </w:r>
          </w:p>
        </w:tc>
        <w:tc>
          <w:tcPr>
            <w:tcW w:w="925" w:type="dxa"/>
            <w:shd w:val="clear" w:color="auto" w:fill="FFFFFF" w:themeFill="background1"/>
            <w:vAlign w:val="bottom"/>
          </w:tcPr>
          <w:p w14:paraId="76605DE9" w14:textId="0923748F"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69FF9A85" w14:textId="730EE774"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56E7A" w:rsidRPr="002E3B38" w14:paraId="618950DB" w14:textId="77777777">
        <w:trPr>
          <w:cantSplit/>
        </w:trPr>
        <w:tc>
          <w:tcPr>
            <w:tcW w:w="2262" w:type="dxa"/>
            <w:vAlign w:val="bottom"/>
          </w:tcPr>
          <w:p w14:paraId="2A520815" w14:textId="1152FF43"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 xml:space="preserve">   ลูกหนี้อื่น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280CCC32" w14:textId="3E000EA5"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E026758" w14:textId="11185AAF"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D4351E5" w14:textId="4752EA18"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6AA97722" w14:textId="7AD7EC48"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24C555B"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64</w:t>
            </w:r>
          </w:p>
        </w:tc>
        <w:tc>
          <w:tcPr>
            <w:tcW w:w="866" w:type="dxa"/>
            <w:shd w:val="clear" w:color="auto" w:fill="FFFFFF" w:themeFill="background1"/>
            <w:vAlign w:val="bottom"/>
          </w:tcPr>
          <w:p w14:paraId="45733D27"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64</w:t>
            </w:r>
          </w:p>
        </w:tc>
        <w:tc>
          <w:tcPr>
            <w:tcW w:w="925" w:type="dxa"/>
            <w:shd w:val="clear" w:color="auto" w:fill="FFFFFF" w:themeFill="background1"/>
            <w:vAlign w:val="bottom"/>
          </w:tcPr>
          <w:p w14:paraId="70FDEABE" w14:textId="6B7EC84E"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5823693E" w14:textId="23BAEB16"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56E7A" w:rsidRPr="002E3B38" w14:paraId="53EC1A84" w14:textId="77777777">
        <w:trPr>
          <w:cantSplit/>
        </w:trPr>
        <w:tc>
          <w:tcPr>
            <w:tcW w:w="2262" w:type="dxa"/>
            <w:vAlign w:val="bottom"/>
          </w:tcPr>
          <w:p w14:paraId="6BEFB986" w14:textId="36615BDA"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เงินทดรองจ่าย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66AD2CF5" w14:textId="3594145F"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1CA2A6C5" w14:textId="4EEE24FE"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26E49F65" w14:textId="2C429660"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BC3B8A3" w14:textId="6D3155B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E8F21FB"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130</w:t>
            </w:r>
          </w:p>
        </w:tc>
        <w:tc>
          <w:tcPr>
            <w:tcW w:w="866" w:type="dxa"/>
            <w:shd w:val="clear" w:color="auto" w:fill="FFFFFF" w:themeFill="background1"/>
            <w:vAlign w:val="bottom"/>
          </w:tcPr>
          <w:p w14:paraId="241748B7"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130</w:t>
            </w:r>
          </w:p>
        </w:tc>
        <w:tc>
          <w:tcPr>
            <w:tcW w:w="925" w:type="dxa"/>
            <w:shd w:val="clear" w:color="auto" w:fill="FFFFFF" w:themeFill="background1"/>
            <w:vAlign w:val="bottom"/>
          </w:tcPr>
          <w:p w14:paraId="2C4D669A" w14:textId="5172E5A9"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3065FEC8" w14:textId="3406BC60"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56E7A" w:rsidRPr="002E3B38" w14:paraId="58ED5773" w14:textId="77777777">
        <w:trPr>
          <w:cantSplit/>
        </w:trPr>
        <w:tc>
          <w:tcPr>
            <w:tcW w:w="2262" w:type="dxa"/>
            <w:vAlign w:val="bottom"/>
          </w:tcPr>
          <w:p w14:paraId="23C22E52" w14:textId="32DB3B9E"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   ดอกเบี้ยค้างรับ </w:t>
            </w:r>
            <w:r w:rsidRPr="002E3B38">
              <w:rPr>
                <w:rFonts w:ascii="Browallia New" w:hAnsi="Browallia New" w:cs="Browallia New"/>
                <w:sz w:val="20"/>
                <w:szCs w:val="20"/>
              </w:rPr>
              <w:t xml:space="preserve">- </w:t>
            </w:r>
            <w:r w:rsidRPr="002E3B38">
              <w:rPr>
                <w:rFonts w:ascii="Browallia New" w:hAnsi="Browallia New" w:cs="Browallia New"/>
                <w:sz w:val="20"/>
                <w:szCs w:val="20"/>
                <w:cs/>
              </w:rPr>
              <w:t>สุทธิ</w:t>
            </w:r>
          </w:p>
        </w:tc>
        <w:tc>
          <w:tcPr>
            <w:tcW w:w="860" w:type="dxa"/>
            <w:shd w:val="clear" w:color="auto" w:fill="FFFFFF" w:themeFill="background1"/>
            <w:vAlign w:val="bottom"/>
          </w:tcPr>
          <w:p w14:paraId="6B77B6A2" w14:textId="4A429499"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6AA6638E" w14:textId="333BD4CB"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C461E6C" w14:textId="4F79CCFE"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7909D4EC" w14:textId="065BDDF3"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93A4AB6"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21,125</w:t>
            </w:r>
          </w:p>
        </w:tc>
        <w:tc>
          <w:tcPr>
            <w:tcW w:w="866" w:type="dxa"/>
            <w:shd w:val="clear" w:color="auto" w:fill="FFFFFF" w:themeFill="background1"/>
            <w:vAlign w:val="bottom"/>
          </w:tcPr>
          <w:p w14:paraId="1C50EE07"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21,125</w:t>
            </w:r>
          </w:p>
        </w:tc>
        <w:tc>
          <w:tcPr>
            <w:tcW w:w="925" w:type="dxa"/>
            <w:shd w:val="clear" w:color="auto" w:fill="FFFFFF" w:themeFill="background1"/>
            <w:vAlign w:val="bottom"/>
          </w:tcPr>
          <w:p w14:paraId="67C84813" w14:textId="450E284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981F053" w14:textId="14E547D6"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18786FF3" w14:textId="77777777">
        <w:trPr>
          <w:cantSplit/>
        </w:trPr>
        <w:tc>
          <w:tcPr>
            <w:tcW w:w="2262" w:type="dxa"/>
            <w:vAlign w:val="bottom"/>
          </w:tcPr>
          <w:p w14:paraId="2440B291" w14:textId="7B62CD0F"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เงินให้กู้ยืมระยะสั้นแก่กิจการ</w:t>
            </w:r>
            <w:r w:rsidRPr="002E3B38">
              <w:rPr>
                <w:rFonts w:ascii="Browallia New" w:hAnsi="Browallia New" w:cs="Browallia New"/>
                <w:sz w:val="20"/>
                <w:szCs w:val="20"/>
              </w:rPr>
              <w:br/>
              <w:t xml:space="preserve">    </w:t>
            </w:r>
            <w:r w:rsidRPr="002E3B38">
              <w:rPr>
                <w:rFonts w:ascii="Browallia New" w:hAnsi="Browallia New" w:cs="Browallia New"/>
                <w:sz w:val="20"/>
                <w:szCs w:val="20"/>
                <w:cs/>
              </w:rPr>
              <w:t>ที่เกี่ยวข้องกัน</w:t>
            </w:r>
          </w:p>
        </w:tc>
        <w:tc>
          <w:tcPr>
            <w:tcW w:w="860" w:type="dxa"/>
            <w:shd w:val="clear" w:color="auto" w:fill="FFFFFF" w:themeFill="background1"/>
            <w:vAlign w:val="bottom"/>
          </w:tcPr>
          <w:p w14:paraId="610F2BB5"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2,860,000</w:t>
            </w:r>
          </w:p>
        </w:tc>
        <w:tc>
          <w:tcPr>
            <w:tcW w:w="851" w:type="dxa"/>
            <w:shd w:val="clear" w:color="auto" w:fill="FFFFFF" w:themeFill="background1"/>
            <w:vAlign w:val="bottom"/>
          </w:tcPr>
          <w:p w14:paraId="1E0CA017" w14:textId="3530AB4A"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656643F5" w14:textId="453B1189"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F49F149" w14:textId="12697365"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72BA4AD8" w14:textId="37AEAAD5"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6FD62BB0"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2,860,000</w:t>
            </w:r>
          </w:p>
        </w:tc>
        <w:tc>
          <w:tcPr>
            <w:tcW w:w="925" w:type="dxa"/>
            <w:shd w:val="clear" w:color="auto" w:fill="FFFFFF" w:themeFill="background1"/>
            <w:vAlign w:val="bottom"/>
          </w:tcPr>
          <w:p w14:paraId="0656FC72"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r w:rsidRPr="002E3B38">
              <w:rPr>
                <w:rFonts w:ascii="Browallia New" w:hAnsi="Browallia New" w:cs="Browallia New"/>
                <w:sz w:val="20"/>
                <w:szCs w:val="20"/>
              </w:rPr>
              <w:t>4.27</w:t>
            </w:r>
          </w:p>
        </w:tc>
        <w:tc>
          <w:tcPr>
            <w:tcW w:w="922" w:type="dxa"/>
            <w:shd w:val="clear" w:color="auto" w:fill="FFFFFF" w:themeFill="background1"/>
            <w:vAlign w:val="bottom"/>
          </w:tcPr>
          <w:p w14:paraId="521F5E7B" w14:textId="6BDB9B49"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21CD7" w:rsidRPr="002E3B38" w14:paraId="09516CEB" w14:textId="77777777">
        <w:trPr>
          <w:cantSplit/>
        </w:trPr>
        <w:tc>
          <w:tcPr>
            <w:tcW w:w="2262" w:type="dxa"/>
            <w:vAlign w:val="bottom"/>
          </w:tcPr>
          <w:p w14:paraId="5F6B79E5" w14:textId="2E4C73E8"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สินทรัพย์ไม่หมุนเวียนอื่น</w:t>
            </w:r>
            <w:r w:rsidRPr="002E3B38">
              <w:rPr>
                <w:rFonts w:ascii="Browallia New" w:hAnsi="Browallia New" w:cs="Browallia New"/>
                <w:sz w:val="20"/>
                <w:szCs w:val="20"/>
              </w:rPr>
              <w:t xml:space="preserve"> </w:t>
            </w:r>
            <w:r w:rsidR="00F073A7" w:rsidRPr="002E3B38">
              <w:rPr>
                <w:rFonts w:ascii="Browallia New" w:hAnsi="Browallia New" w:cs="Browallia New"/>
                <w:sz w:val="20"/>
                <w:szCs w:val="20"/>
              </w:rPr>
              <w:t xml:space="preserve">- </w:t>
            </w:r>
            <w:r w:rsidR="00F073A7" w:rsidRPr="002E3B38">
              <w:rPr>
                <w:rFonts w:ascii="Browallia New" w:hAnsi="Browallia New" w:cs="Browallia New"/>
                <w:sz w:val="20"/>
                <w:szCs w:val="20"/>
                <w:cs/>
              </w:rPr>
              <w:t>สุทธิ</w:t>
            </w:r>
          </w:p>
        </w:tc>
        <w:tc>
          <w:tcPr>
            <w:tcW w:w="860" w:type="dxa"/>
            <w:shd w:val="clear" w:color="auto" w:fill="FFFFFF" w:themeFill="background1"/>
            <w:vAlign w:val="bottom"/>
          </w:tcPr>
          <w:p w14:paraId="39301E02"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05FC0813"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1" w:type="dxa"/>
            <w:shd w:val="clear" w:color="auto" w:fill="FFFFFF" w:themeFill="background1"/>
            <w:vAlign w:val="bottom"/>
          </w:tcPr>
          <w:p w14:paraId="30CE701C"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7AAFA647"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06" w:type="dxa"/>
            <w:shd w:val="clear" w:color="auto" w:fill="FFFFFF" w:themeFill="background1"/>
            <w:vAlign w:val="bottom"/>
          </w:tcPr>
          <w:p w14:paraId="3F8AF644"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1166DF0"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648464DB"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461E0923"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656E7A" w:rsidRPr="002E3B38" w14:paraId="60B132A2" w14:textId="77777777">
        <w:trPr>
          <w:cantSplit/>
        </w:trPr>
        <w:tc>
          <w:tcPr>
            <w:tcW w:w="2262" w:type="dxa"/>
            <w:vAlign w:val="bottom"/>
          </w:tcPr>
          <w:p w14:paraId="13CC27C0"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1A1DA2F4" w14:textId="173B264A"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E0138F0" w14:textId="41A61F34"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0FF24846" w14:textId="48E2F0F6"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CCB6D49" w14:textId="53748C22"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032C6AC8"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7,653</w:t>
            </w:r>
          </w:p>
        </w:tc>
        <w:tc>
          <w:tcPr>
            <w:tcW w:w="866" w:type="dxa"/>
            <w:shd w:val="clear" w:color="auto" w:fill="FFFFFF" w:themeFill="background1"/>
            <w:vAlign w:val="bottom"/>
          </w:tcPr>
          <w:p w14:paraId="5A09254A"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7,653</w:t>
            </w:r>
          </w:p>
        </w:tc>
        <w:tc>
          <w:tcPr>
            <w:tcW w:w="925" w:type="dxa"/>
            <w:shd w:val="clear" w:color="auto" w:fill="FFFFFF" w:themeFill="background1"/>
            <w:vAlign w:val="bottom"/>
          </w:tcPr>
          <w:p w14:paraId="2BE86F4A" w14:textId="311C049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F02277A" w14:textId="769B5654"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56E7A" w:rsidRPr="002E3B38" w14:paraId="3BF0C77B" w14:textId="77777777">
        <w:trPr>
          <w:cantSplit/>
        </w:trPr>
        <w:tc>
          <w:tcPr>
            <w:tcW w:w="2262" w:type="dxa"/>
            <w:vAlign w:val="bottom"/>
          </w:tcPr>
          <w:p w14:paraId="08F05D5A"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เงินประกัน</w:t>
            </w:r>
          </w:p>
        </w:tc>
        <w:tc>
          <w:tcPr>
            <w:tcW w:w="860" w:type="dxa"/>
            <w:shd w:val="clear" w:color="auto" w:fill="FFFFFF" w:themeFill="background1"/>
            <w:vAlign w:val="bottom"/>
          </w:tcPr>
          <w:p w14:paraId="0839F9C6" w14:textId="41502405"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32FDD9F" w14:textId="5493B41F"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E55FB8C" w14:textId="34B216A6"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539FFB15" w14:textId="2103F83C"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B702A92" w14:textId="77777777"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w:t>
            </w:r>
          </w:p>
        </w:tc>
        <w:tc>
          <w:tcPr>
            <w:tcW w:w="866" w:type="dxa"/>
            <w:shd w:val="clear" w:color="auto" w:fill="FFFFFF" w:themeFill="background1"/>
            <w:vAlign w:val="bottom"/>
          </w:tcPr>
          <w:p w14:paraId="591E09FD" w14:textId="77777777" w:rsidR="00656E7A" w:rsidRPr="002E3B38" w:rsidRDefault="00656E7A" w:rsidP="0065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w:t>
            </w:r>
          </w:p>
        </w:tc>
        <w:tc>
          <w:tcPr>
            <w:tcW w:w="925" w:type="dxa"/>
            <w:shd w:val="clear" w:color="auto" w:fill="FFFFFF" w:themeFill="background1"/>
            <w:vAlign w:val="bottom"/>
          </w:tcPr>
          <w:p w14:paraId="70721EC7" w14:textId="736507FE"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65139966" w14:textId="36D657E8"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656E7A" w:rsidRPr="002E3B38" w14:paraId="2D9D680B" w14:textId="77777777">
        <w:trPr>
          <w:cantSplit/>
        </w:trPr>
        <w:tc>
          <w:tcPr>
            <w:tcW w:w="2262" w:type="dxa"/>
            <w:vAlign w:val="bottom"/>
          </w:tcPr>
          <w:p w14:paraId="1F2182F7" w14:textId="77777777"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รวมสินทรัพย์ทางการเงิน</w:t>
            </w:r>
          </w:p>
        </w:tc>
        <w:tc>
          <w:tcPr>
            <w:tcW w:w="860" w:type="dxa"/>
            <w:shd w:val="clear" w:color="auto" w:fill="FFFFFF" w:themeFill="background1"/>
            <w:vAlign w:val="bottom"/>
          </w:tcPr>
          <w:p w14:paraId="63AA09EE" w14:textId="77777777"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3,011,976</w:t>
            </w:r>
          </w:p>
        </w:tc>
        <w:tc>
          <w:tcPr>
            <w:tcW w:w="851" w:type="dxa"/>
            <w:shd w:val="clear" w:color="auto" w:fill="FFFFFF" w:themeFill="background1"/>
            <w:vAlign w:val="bottom"/>
          </w:tcPr>
          <w:p w14:paraId="0D4BE540" w14:textId="29B64654"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3A69068" w14:textId="4098D638"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7FEBC8D" w14:textId="534D8E1B"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tcPr>
          <w:p w14:paraId="22942DBD" w14:textId="77777777"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660,399</w:t>
            </w:r>
          </w:p>
        </w:tc>
        <w:tc>
          <w:tcPr>
            <w:tcW w:w="866" w:type="dxa"/>
            <w:shd w:val="clear" w:color="auto" w:fill="FFFFFF" w:themeFill="background1"/>
          </w:tcPr>
          <w:p w14:paraId="29AB6E33" w14:textId="77777777" w:rsidR="00656E7A" w:rsidRPr="002E3B38" w:rsidRDefault="00656E7A" w:rsidP="00656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3,672,375</w:t>
            </w:r>
          </w:p>
        </w:tc>
        <w:tc>
          <w:tcPr>
            <w:tcW w:w="925" w:type="dxa"/>
            <w:shd w:val="clear" w:color="auto" w:fill="FFFFFF" w:themeFill="background1"/>
            <w:vAlign w:val="bottom"/>
          </w:tcPr>
          <w:p w14:paraId="30AF5965" w14:textId="24311699"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52053A60" w14:textId="1F94A2AA" w:rsidR="00656E7A" w:rsidRPr="002E3B38" w:rsidRDefault="00656E7A" w:rsidP="0065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21CD7" w:rsidRPr="002E3B38" w14:paraId="7BBA0FE0" w14:textId="77777777">
        <w:trPr>
          <w:cantSplit/>
        </w:trPr>
        <w:tc>
          <w:tcPr>
            <w:tcW w:w="2262" w:type="dxa"/>
            <w:vAlign w:val="bottom"/>
          </w:tcPr>
          <w:p w14:paraId="0AAD2872"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860" w:type="dxa"/>
            <w:shd w:val="clear" w:color="auto" w:fill="FFFFFF" w:themeFill="background1"/>
            <w:vAlign w:val="bottom"/>
          </w:tcPr>
          <w:p w14:paraId="2FF5449A"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6F55A1B5"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43298DD2"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2C328EE0"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2A9FFC32"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569AD551"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0CF66563"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639C3C16"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021CD7" w:rsidRPr="002E3B38" w14:paraId="3E1E3E5E" w14:textId="77777777">
        <w:trPr>
          <w:cantSplit/>
        </w:trPr>
        <w:tc>
          <w:tcPr>
            <w:tcW w:w="2262" w:type="dxa"/>
            <w:vAlign w:val="bottom"/>
          </w:tcPr>
          <w:p w14:paraId="2BFFF631"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cs/>
              </w:rPr>
            </w:pPr>
            <w:r w:rsidRPr="002E3B38">
              <w:rPr>
                <w:rFonts w:ascii="Browallia New" w:hAnsi="Browallia New" w:cs="Browallia New"/>
                <w:b/>
                <w:bCs/>
                <w:sz w:val="20"/>
                <w:szCs w:val="20"/>
                <w:u w:val="single"/>
                <w:cs/>
              </w:rPr>
              <w:t>หนี้สินทางการเงิน</w:t>
            </w:r>
          </w:p>
        </w:tc>
        <w:tc>
          <w:tcPr>
            <w:tcW w:w="860" w:type="dxa"/>
            <w:shd w:val="clear" w:color="auto" w:fill="FFFFFF" w:themeFill="background1"/>
            <w:vAlign w:val="bottom"/>
          </w:tcPr>
          <w:p w14:paraId="15948C59"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51" w:type="dxa"/>
            <w:shd w:val="clear" w:color="auto" w:fill="FFFFFF" w:themeFill="background1"/>
            <w:vAlign w:val="bottom"/>
          </w:tcPr>
          <w:p w14:paraId="7ED8DDF0"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p>
        </w:tc>
        <w:tc>
          <w:tcPr>
            <w:tcW w:w="821" w:type="dxa"/>
            <w:shd w:val="clear" w:color="auto" w:fill="FFFFFF" w:themeFill="background1"/>
            <w:vAlign w:val="bottom"/>
          </w:tcPr>
          <w:p w14:paraId="60C73573"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p>
        </w:tc>
        <w:tc>
          <w:tcPr>
            <w:tcW w:w="822" w:type="dxa"/>
            <w:shd w:val="clear" w:color="auto" w:fill="FFFFFF" w:themeFill="background1"/>
            <w:vAlign w:val="bottom"/>
          </w:tcPr>
          <w:p w14:paraId="555A60F5"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p>
        </w:tc>
        <w:tc>
          <w:tcPr>
            <w:tcW w:w="806" w:type="dxa"/>
            <w:shd w:val="clear" w:color="auto" w:fill="FFFFFF" w:themeFill="background1"/>
            <w:vAlign w:val="bottom"/>
          </w:tcPr>
          <w:p w14:paraId="07466B3A"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02"/>
              </w:tabs>
              <w:spacing w:line="240" w:lineRule="auto"/>
              <w:jc w:val="right"/>
              <w:outlineLvl w:val="7"/>
              <w:rPr>
                <w:rFonts w:ascii="Browallia New" w:hAnsi="Browallia New" w:cs="Browallia New"/>
                <w:sz w:val="20"/>
                <w:szCs w:val="20"/>
              </w:rPr>
            </w:pPr>
          </w:p>
        </w:tc>
        <w:tc>
          <w:tcPr>
            <w:tcW w:w="866" w:type="dxa"/>
            <w:shd w:val="clear" w:color="auto" w:fill="FFFFFF" w:themeFill="background1"/>
            <w:vAlign w:val="bottom"/>
          </w:tcPr>
          <w:p w14:paraId="338C49D7"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p>
        </w:tc>
        <w:tc>
          <w:tcPr>
            <w:tcW w:w="925" w:type="dxa"/>
            <w:shd w:val="clear" w:color="auto" w:fill="FFFFFF" w:themeFill="background1"/>
            <w:vAlign w:val="bottom"/>
          </w:tcPr>
          <w:p w14:paraId="27F998AB"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922" w:type="dxa"/>
            <w:shd w:val="clear" w:color="auto" w:fill="FFFFFF" w:themeFill="background1"/>
            <w:vAlign w:val="bottom"/>
          </w:tcPr>
          <w:p w14:paraId="2D62B09D" w14:textId="77777777"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cs/>
              </w:rPr>
            </w:pPr>
          </w:p>
        </w:tc>
      </w:tr>
      <w:tr w:rsidR="00CE03CE" w:rsidRPr="002E3B38" w14:paraId="704C3631" w14:textId="77777777">
        <w:trPr>
          <w:cantSplit/>
        </w:trPr>
        <w:tc>
          <w:tcPr>
            <w:tcW w:w="2262" w:type="dxa"/>
            <w:vAlign w:val="bottom"/>
          </w:tcPr>
          <w:p w14:paraId="294B72FE"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เจ้าหนี้การค้าและเจ้าหนี้อื่น</w:t>
            </w:r>
          </w:p>
        </w:tc>
        <w:tc>
          <w:tcPr>
            <w:tcW w:w="860" w:type="dxa"/>
            <w:shd w:val="clear" w:color="auto" w:fill="FFFFFF" w:themeFill="background1"/>
            <w:vAlign w:val="bottom"/>
          </w:tcPr>
          <w:p w14:paraId="4E8741C1" w14:textId="6636E660"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5F26DE5" w14:textId="51CC4CDC"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06EA96F" w14:textId="50C629E2"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066C67E" w14:textId="1D7A2CA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21D987F9"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168,781</w:t>
            </w:r>
          </w:p>
        </w:tc>
        <w:tc>
          <w:tcPr>
            <w:tcW w:w="866" w:type="dxa"/>
            <w:shd w:val="clear" w:color="auto" w:fill="FFFFFF" w:themeFill="background1"/>
            <w:vAlign w:val="bottom"/>
          </w:tcPr>
          <w:p w14:paraId="314217C7"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168,781</w:t>
            </w:r>
          </w:p>
        </w:tc>
        <w:tc>
          <w:tcPr>
            <w:tcW w:w="925" w:type="dxa"/>
            <w:shd w:val="clear" w:color="auto" w:fill="FFFFFF" w:themeFill="background1"/>
            <w:vAlign w:val="bottom"/>
          </w:tcPr>
          <w:p w14:paraId="4F96E93C" w14:textId="378F615D"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6B7E889F" w14:textId="41D04E2A"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52845454" w14:textId="77777777">
        <w:trPr>
          <w:cantSplit/>
        </w:trPr>
        <w:tc>
          <w:tcPr>
            <w:tcW w:w="2262" w:type="dxa"/>
            <w:vAlign w:val="bottom"/>
          </w:tcPr>
          <w:p w14:paraId="36C7EE83"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เจ้าหนี้เงินประกันผลงาน</w:t>
            </w:r>
          </w:p>
        </w:tc>
        <w:tc>
          <w:tcPr>
            <w:tcW w:w="860" w:type="dxa"/>
            <w:shd w:val="clear" w:color="auto" w:fill="FFFFFF" w:themeFill="background1"/>
            <w:vAlign w:val="bottom"/>
          </w:tcPr>
          <w:p w14:paraId="2F15E30B" w14:textId="63D7896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75B3F376" w14:textId="0C1603F6"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138FE73D" w14:textId="3A878BB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12A6BBE5" w14:textId="2F1898E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21830487"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506</w:t>
            </w:r>
          </w:p>
        </w:tc>
        <w:tc>
          <w:tcPr>
            <w:tcW w:w="866" w:type="dxa"/>
            <w:shd w:val="clear" w:color="auto" w:fill="FFFFFF" w:themeFill="background1"/>
            <w:vAlign w:val="bottom"/>
          </w:tcPr>
          <w:p w14:paraId="3A517BB2"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506</w:t>
            </w:r>
          </w:p>
        </w:tc>
        <w:tc>
          <w:tcPr>
            <w:tcW w:w="925" w:type="dxa"/>
            <w:shd w:val="clear" w:color="auto" w:fill="FFFFFF" w:themeFill="background1"/>
            <w:vAlign w:val="bottom"/>
          </w:tcPr>
          <w:p w14:paraId="63032E88" w14:textId="47DD2EAD"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C1D1391" w14:textId="6F251115"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12B169C5" w14:textId="77777777">
        <w:trPr>
          <w:cantSplit/>
          <w:trHeight w:val="215"/>
        </w:trPr>
        <w:tc>
          <w:tcPr>
            <w:tcW w:w="2262" w:type="dxa"/>
            <w:vAlign w:val="bottom"/>
          </w:tcPr>
          <w:p w14:paraId="39A3EC43"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หนี้สินตามสัญญาเช่า</w:t>
            </w:r>
          </w:p>
        </w:tc>
        <w:tc>
          <w:tcPr>
            <w:tcW w:w="860" w:type="dxa"/>
            <w:shd w:val="clear" w:color="auto" w:fill="FFFFFF" w:themeFill="background1"/>
            <w:vAlign w:val="bottom"/>
          </w:tcPr>
          <w:p w14:paraId="60ABA6B2" w14:textId="338111B2"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426EB22" w14:textId="3CB98AC3"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5417437A"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42,776</w:t>
            </w:r>
          </w:p>
        </w:tc>
        <w:tc>
          <w:tcPr>
            <w:tcW w:w="822" w:type="dxa"/>
            <w:shd w:val="clear" w:color="auto" w:fill="FFFFFF" w:themeFill="background1"/>
            <w:vAlign w:val="bottom"/>
          </w:tcPr>
          <w:p w14:paraId="1B848E24"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199,133</w:t>
            </w:r>
          </w:p>
        </w:tc>
        <w:tc>
          <w:tcPr>
            <w:tcW w:w="806" w:type="dxa"/>
            <w:shd w:val="clear" w:color="auto" w:fill="FFFFFF" w:themeFill="background1"/>
            <w:vAlign w:val="bottom"/>
          </w:tcPr>
          <w:p w14:paraId="474DC75B" w14:textId="5D1AD623"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0DE5C474"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241,909</w:t>
            </w:r>
          </w:p>
        </w:tc>
        <w:tc>
          <w:tcPr>
            <w:tcW w:w="925" w:type="dxa"/>
            <w:shd w:val="clear" w:color="auto" w:fill="FFFFFF" w:themeFill="background1"/>
            <w:vAlign w:val="bottom"/>
          </w:tcPr>
          <w:p w14:paraId="42AE5A2D" w14:textId="4A65C9FC"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35C6477D"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4"/>
              <w:jc w:val="right"/>
              <w:outlineLvl w:val="7"/>
              <w:rPr>
                <w:rFonts w:ascii="Browallia New" w:hAnsi="Browallia New" w:cs="Browallia New"/>
                <w:sz w:val="20"/>
                <w:szCs w:val="20"/>
              </w:rPr>
            </w:pPr>
            <w:r w:rsidRPr="002E3B38">
              <w:rPr>
                <w:rFonts w:ascii="Browallia New" w:hAnsi="Browallia New" w:cs="Browallia New"/>
                <w:sz w:val="20"/>
                <w:szCs w:val="20"/>
              </w:rPr>
              <w:t>3.80 - 6.16</w:t>
            </w:r>
          </w:p>
        </w:tc>
      </w:tr>
      <w:tr w:rsidR="00CE03CE" w:rsidRPr="002E3B38" w14:paraId="3E39ACDE" w14:textId="77777777">
        <w:trPr>
          <w:cantSplit/>
        </w:trPr>
        <w:tc>
          <w:tcPr>
            <w:tcW w:w="2262" w:type="dxa"/>
            <w:vAlign w:val="bottom"/>
          </w:tcPr>
          <w:p w14:paraId="3B335880"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เงินกู้ยืมระยะสั้นจากสถาบันการเงิน</w:t>
            </w:r>
          </w:p>
        </w:tc>
        <w:tc>
          <w:tcPr>
            <w:tcW w:w="860" w:type="dxa"/>
            <w:shd w:val="clear" w:color="auto" w:fill="FFFFFF" w:themeFill="background1"/>
            <w:vAlign w:val="bottom"/>
          </w:tcPr>
          <w:p w14:paraId="3BD6E73D"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788,000</w:t>
            </w:r>
          </w:p>
        </w:tc>
        <w:tc>
          <w:tcPr>
            <w:tcW w:w="851" w:type="dxa"/>
            <w:shd w:val="clear" w:color="auto" w:fill="FFFFFF" w:themeFill="background1"/>
            <w:vAlign w:val="bottom"/>
          </w:tcPr>
          <w:p w14:paraId="3E71E69A" w14:textId="53D8156E"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2A87AD0" w14:textId="58FC4CBA"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047C4160" w14:textId="5BCDA09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2DE4C21D" w14:textId="7FB664F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3BF79BE4"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788,000</w:t>
            </w:r>
          </w:p>
        </w:tc>
        <w:tc>
          <w:tcPr>
            <w:tcW w:w="925" w:type="dxa"/>
            <w:shd w:val="clear" w:color="auto" w:fill="FFFFFF" w:themeFill="background1"/>
            <w:vAlign w:val="bottom"/>
          </w:tcPr>
          <w:p w14:paraId="25244D00"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3.99 - 4.55</w:t>
            </w:r>
          </w:p>
        </w:tc>
        <w:tc>
          <w:tcPr>
            <w:tcW w:w="922" w:type="dxa"/>
            <w:shd w:val="clear" w:color="auto" w:fill="FFFFFF" w:themeFill="background1"/>
            <w:vAlign w:val="bottom"/>
          </w:tcPr>
          <w:p w14:paraId="7CAAC44D" w14:textId="11D81D0D"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6839B1DF" w14:textId="77777777">
        <w:trPr>
          <w:cantSplit/>
        </w:trPr>
        <w:tc>
          <w:tcPr>
            <w:tcW w:w="2262" w:type="dxa"/>
            <w:vAlign w:val="bottom"/>
          </w:tcPr>
          <w:p w14:paraId="45A993E5" w14:textId="0EBEE4C3"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เงินกู้ยืมระยะสั้นจากกิจการ</w:t>
            </w:r>
            <w:r w:rsidRPr="002E3B38">
              <w:rPr>
                <w:rFonts w:ascii="Browallia New" w:hAnsi="Browallia New" w:cs="Browallia New"/>
                <w:sz w:val="20"/>
                <w:szCs w:val="20"/>
              </w:rPr>
              <w:br/>
              <w:t xml:space="preserve">    </w:t>
            </w:r>
            <w:r w:rsidRPr="002E3B38">
              <w:rPr>
                <w:rFonts w:ascii="Browallia New" w:hAnsi="Browallia New" w:cs="Browallia New"/>
                <w:sz w:val="20"/>
                <w:szCs w:val="20"/>
                <w:cs/>
              </w:rPr>
              <w:t>ที่เกี่ยวข้องกัน</w:t>
            </w:r>
          </w:p>
        </w:tc>
        <w:tc>
          <w:tcPr>
            <w:tcW w:w="860" w:type="dxa"/>
            <w:shd w:val="clear" w:color="auto" w:fill="FFFFFF" w:themeFill="background1"/>
            <w:vAlign w:val="bottom"/>
          </w:tcPr>
          <w:p w14:paraId="159B8A77"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203,627</w:t>
            </w:r>
          </w:p>
        </w:tc>
        <w:tc>
          <w:tcPr>
            <w:tcW w:w="851" w:type="dxa"/>
            <w:shd w:val="clear" w:color="auto" w:fill="FFFFFF" w:themeFill="background1"/>
            <w:vAlign w:val="bottom"/>
          </w:tcPr>
          <w:p w14:paraId="0B1BBBA5" w14:textId="43AC272D"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1FA5633" w14:textId="2D2540B5"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BC9B147" w14:textId="170D9133"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43A2C6F6" w14:textId="4503943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vAlign w:val="bottom"/>
          </w:tcPr>
          <w:p w14:paraId="56B7A0DC"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203,627</w:t>
            </w:r>
          </w:p>
        </w:tc>
        <w:tc>
          <w:tcPr>
            <w:tcW w:w="925" w:type="dxa"/>
            <w:shd w:val="clear" w:color="auto" w:fill="FFFFFF" w:themeFill="background1"/>
            <w:vAlign w:val="bottom"/>
          </w:tcPr>
          <w:p w14:paraId="5DA2FB6D"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4.27</w:t>
            </w:r>
          </w:p>
        </w:tc>
        <w:tc>
          <w:tcPr>
            <w:tcW w:w="922" w:type="dxa"/>
            <w:shd w:val="clear" w:color="auto" w:fill="FFFFFF" w:themeFill="background1"/>
            <w:vAlign w:val="bottom"/>
          </w:tcPr>
          <w:p w14:paraId="509466D4" w14:textId="52A640B8"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4CD75D12" w14:textId="77777777">
        <w:trPr>
          <w:cantSplit/>
        </w:trPr>
        <w:tc>
          <w:tcPr>
            <w:tcW w:w="2262" w:type="dxa"/>
            <w:vAlign w:val="bottom"/>
          </w:tcPr>
          <w:p w14:paraId="0869B692"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 xml:space="preserve">หนี้สินหมุนเวียนอื่น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5A8DAA7F" w14:textId="33ED8CC8"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07D2B177" w14:textId="6AF33B42"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38EEE837" w14:textId="693D9806"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404F527C" w14:textId="7FE95DE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3E1C23FB"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972</w:t>
            </w:r>
          </w:p>
        </w:tc>
        <w:tc>
          <w:tcPr>
            <w:tcW w:w="866" w:type="dxa"/>
            <w:shd w:val="clear" w:color="auto" w:fill="FFFFFF" w:themeFill="background1"/>
            <w:vAlign w:val="bottom"/>
          </w:tcPr>
          <w:p w14:paraId="589D3238"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972</w:t>
            </w:r>
          </w:p>
        </w:tc>
        <w:tc>
          <w:tcPr>
            <w:tcW w:w="925" w:type="dxa"/>
            <w:shd w:val="clear" w:color="auto" w:fill="FFFFFF" w:themeFill="background1"/>
            <w:vAlign w:val="bottom"/>
          </w:tcPr>
          <w:p w14:paraId="219C669D" w14:textId="16C334E4"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08194777" w14:textId="38B81C23"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1127FEFF" w14:textId="77777777">
        <w:trPr>
          <w:cantSplit/>
        </w:trPr>
        <w:tc>
          <w:tcPr>
            <w:tcW w:w="2262" w:type="dxa"/>
            <w:vAlign w:val="bottom"/>
          </w:tcPr>
          <w:p w14:paraId="7D1A6842"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r w:rsidRPr="002E3B38">
              <w:rPr>
                <w:rFonts w:ascii="Browallia New" w:hAnsi="Browallia New" w:cs="Browallia New"/>
                <w:sz w:val="20"/>
                <w:szCs w:val="20"/>
                <w:cs/>
              </w:rPr>
              <w:t>เงินกู้ระยะยาวจากสถาบันการเงิน</w:t>
            </w:r>
          </w:p>
        </w:tc>
        <w:tc>
          <w:tcPr>
            <w:tcW w:w="860" w:type="dxa"/>
            <w:shd w:val="clear" w:color="auto" w:fill="FFFFFF" w:themeFill="background1"/>
          </w:tcPr>
          <w:p w14:paraId="791E9B51"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243,187</w:t>
            </w:r>
          </w:p>
        </w:tc>
        <w:tc>
          <w:tcPr>
            <w:tcW w:w="851" w:type="dxa"/>
            <w:shd w:val="clear" w:color="auto" w:fill="FFFFFF" w:themeFill="background1"/>
          </w:tcPr>
          <w:p w14:paraId="26396FA2"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831,130</w:t>
            </w:r>
          </w:p>
        </w:tc>
        <w:tc>
          <w:tcPr>
            <w:tcW w:w="821" w:type="dxa"/>
            <w:shd w:val="clear" w:color="auto" w:fill="FFFFFF" w:themeFill="background1"/>
            <w:vAlign w:val="bottom"/>
          </w:tcPr>
          <w:p w14:paraId="047C6169" w14:textId="0B73282D"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32B1BE87" w14:textId="2FCC501E"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vAlign w:val="bottom"/>
          </w:tcPr>
          <w:p w14:paraId="67E72286" w14:textId="0E6355FA"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66" w:type="dxa"/>
            <w:shd w:val="clear" w:color="auto" w:fill="FFFFFF" w:themeFill="background1"/>
          </w:tcPr>
          <w:p w14:paraId="29245495"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1,074,317</w:t>
            </w:r>
          </w:p>
        </w:tc>
        <w:tc>
          <w:tcPr>
            <w:tcW w:w="925" w:type="dxa"/>
            <w:shd w:val="clear" w:color="auto" w:fill="FFFFFF" w:themeFill="background1"/>
            <w:vAlign w:val="bottom"/>
          </w:tcPr>
          <w:p w14:paraId="71CDB32A"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2E3B38">
              <w:rPr>
                <w:rFonts w:ascii="Browallia New" w:hAnsi="Browallia New" w:cs="Browallia New"/>
                <w:sz w:val="20"/>
                <w:szCs w:val="20"/>
              </w:rPr>
              <w:t>4.64 - 5.41</w:t>
            </w:r>
          </w:p>
        </w:tc>
        <w:tc>
          <w:tcPr>
            <w:tcW w:w="922" w:type="dxa"/>
            <w:shd w:val="clear" w:color="auto" w:fill="FFFFFF" w:themeFill="background1"/>
            <w:vAlign w:val="bottom"/>
          </w:tcPr>
          <w:p w14:paraId="7B5F46B1" w14:textId="75F708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CE03CE" w:rsidRPr="002E3B38" w14:paraId="4AA58015" w14:textId="77777777">
        <w:trPr>
          <w:cantSplit/>
        </w:trPr>
        <w:tc>
          <w:tcPr>
            <w:tcW w:w="2262" w:type="dxa"/>
            <w:vAlign w:val="bottom"/>
          </w:tcPr>
          <w:p w14:paraId="466E3881" w14:textId="77777777"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 xml:space="preserve">หนี้สินไม่หมุนเวียนอื่น </w:t>
            </w:r>
            <w:r w:rsidRPr="002E3B38">
              <w:rPr>
                <w:rFonts w:ascii="Browallia New" w:hAnsi="Browallia New" w:cs="Browallia New"/>
                <w:sz w:val="20"/>
                <w:szCs w:val="20"/>
              </w:rPr>
              <w:t xml:space="preserve">- </w:t>
            </w:r>
            <w:r w:rsidRPr="002E3B38">
              <w:rPr>
                <w:rFonts w:ascii="Browallia New" w:hAnsi="Browallia New" w:cs="Browallia New"/>
                <w:sz w:val="20"/>
                <w:szCs w:val="20"/>
                <w:cs/>
              </w:rPr>
              <w:t>เงินมัดจำ</w:t>
            </w:r>
          </w:p>
        </w:tc>
        <w:tc>
          <w:tcPr>
            <w:tcW w:w="860" w:type="dxa"/>
            <w:shd w:val="clear" w:color="auto" w:fill="FFFFFF" w:themeFill="background1"/>
            <w:vAlign w:val="bottom"/>
          </w:tcPr>
          <w:p w14:paraId="0D7A8BBA" w14:textId="693F019E"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51" w:type="dxa"/>
            <w:shd w:val="clear" w:color="auto" w:fill="FFFFFF" w:themeFill="background1"/>
            <w:vAlign w:val="bottom"/>
          </w:tcPr>
          <w:p w14:paraId="314F1066" w14:textId="4BFDE2C6"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1" w:type="dxa"/>
            <w:shd w:val="clear" w:color="auto" w:fill="FFFFFF" w:themeFill="background1"/>
            <w:vAlign w:val="bottom"/>
          </w:tcPr>
          <w:p w14:paraId="4134EAE0" w14:textId="04AFF608"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22" w:type="dxa"/>
            <w:shd w:val="clear" w:color="auto" w:fill="FFFFFF" w:themeFill="background1"/>
            <w:vAlign w:val="bottom"/>
          </w:tcPr>
          <w:p w14:paraId="26237AB4" w14:textId="1F8DFB3A"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806" w:type="dxa"/>
            <w:shd w:val="clear" w:color="auto" w:fill="FFFFFF" w:themeFill="background1"/>
          </w:tcPr>
          <w:p w14:paraId="3A271160" w14:textId="77777777"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p>
        </w:tc>
        <w:tc>
          <w:tcPr>
            <w:tcW w:w="866" w:type="dxa"/>
            <w:shd w:val="clear" w:color="auto" w:fill="FFFFFF" w:themeFill="background1"/>
          </w:tcPr>
          <w:p w14:paraId="07D25C61" w14:textId="77777777" w:rsidR="00CE03CE" w:rsidRPr="002E3B38" w:rsidRDefault="00CE03CE" w:rsidP="00CE03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20</w:t>
            </w:r>
          </w:p>
        </w:tc>
        <w:tc>
          <w:tcPr>
            <w:tcW w:w="925" w:type="dxa"/>
            <w:shd w:val="clear" w:color="auto" w:fill="FFFFFF" w:themeFill="background1"/>
            <w:vAlign w:val="bottom"/>
          </w:tcPr>
          <w:p w14:paraId="2C2EBA2D" w14:textId="71E18B60"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922" w:type="dxa"/>
            <w:shd w:val="clear" w:color="auto" w:fill="FFFFFF" w:themeFill="background1"/>
            <w:vAlign w:val="bottom"/>
          </w:tcPr>
          <w:p w14:paraId="17A90806" w14:textId="24844C61" w:rsidR="00CE03CE" w:rsidRPr="002E3B38" w:rsidRDefault="00CE03CE" w:rsidP="00CE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outlineLvl w:val="7"/>
              <w:rPr>
                <w:rFonts w:ascii="Browallia New" w:hAnsi="Browallia New" w:cs="Browallia New"/>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021CD7" w:rsidRPr="002E3B38" w14:paraId="7121A3B0" w14:textId="77777777">
        <w:trPr>
          <w:cantSplit/>
        </w:trPr>
        <w:tc>
          <w:tcPr>
            <w:tcW w:w="2262" w:type="dxa"/>
            <w:vAlign w:val="bottom"/>
          </w:tcPr>
          <w:p w14:paraId="4A2F7E6B" w14:textId="77777777" w:rsidR="00021CD7" w:rsidRPr="002E3B38" w:rsidRDefault="000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2E3B38">
              <w:rPr>
                <w:rFonts w:ascii="Browallia New" w:hAnsi="Browallia New" w:cs="Browallia New"/>
                <w:sz w:val="20"/>
                <w:szCs w:val="20"/>
                <w:cs/>
              </w:rPr>
              <w:t>รวมหนี้สินทางการเงิน</w:t>
            </w:r>
          </w:p>
        </w:tc>
        <w:tc>
          <w:tcPr>
            <w:tcW w:w="860" w:type="dxa"/>
            <w:shd w:val="clear" w:color="auto" w:fill="FFFFFF" w:themeFill="background1"/>
            <w:vAlign w:val="bottom"/>
          </w:tcPr>
          <w:p w14:paraId="1B11B214"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1,234,814</w:t>
            </w:r>
          </w:p>
        </w:tc>
        <w:tc>
          <w:tcPr>
            <w:tcW w:w="851" w:type="dxa"/>
            <w:shd w:val="clear" w:color="auto" w:fill="FFFFFF" w:themeFill="background1"/>
          </w:tcPr>
          <w:p w14:paraId="10E96FA0"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831,130</w:t>
            </w:r>
          </w:p>
        </w:tc>
        <w:tc>
          <w:tcPr>
            <w:tcW w:w="821" w:type="dxa"/>
            <w:shd w:val="clear" w:color="auto" w:fill="FFFFFF" w:themeFill="background1"/>
          </w:tcPr>
          <w:p w14:paraId="666C161A"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42,776</w:t>
            </w:r>
          </w:p>
        </w:tc>
        <w:tc>
          <w:tcPr>
            <w:tcW w:w="822" w:type="dxa"/>
            <w:shd w:val="clear" w:color="auto" w:fill="FFFFFF" w:themeFill="background1"/>
          </w:tcPr>
          <w:p w14:paraId="5B98E080"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rPr>
                <w:rFonts w:ascii="Browallia New" w:hAnsi="Browallia New" w:cs="Browallia New"/>
                <w:sz w:val="20"/>
                <w:szCs w:val="20"/>
              </w:rPr>
            </w:pPr>
            <w:r w:rsidRPr="002E3B38">
              <w:rPr>
                <w:rFonts w:ascii="Browallia New" w:hAnsi="Browallia New" w:cs="Browallia New"/>
                <w:sz w:val="20"/>
                <w:szCs w:val="20"/>
              </w:rPr>
              <w:t>199,133</w:t>
            </w:r>
          </w:p>
        </w:tc>
        <w:tc>
          <w:tcPr>
            <w:tcW w:w="806" w:type="dxa"/>
            <w:shd w:val="clear" w:color="auto" w:fill="FFFFFF" w:themeFill="background1"/>
          </w:tcPr>
          <w:p w14:paraId="12E96E69"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22"/>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170,279</w:t>
            </w:r>
          </w:p>
        </w:tc>
        <w:tc>
          <w:tcPr>
            <w:tcW w:w="866" w:type="dxa"/>
            <w:shd w:val="clear" w:color="auto" w:fill="FFFFFF" w:themeFill="background1"/>
          </w:tcPr>
          <w:p w14:paraId="203D78CE" w14:textId="77777777" w:rsidR="00021CD7" w:rsidRPr="002E3B38" w:rsidRDefault="00021CD7" w:rsidP="001340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48"/>
              </w:tabs>
              <w:spacing w:line="240" w:lineRule="auto"/>
              <w:jc w:val="right"/>
              <w:outlineLvl w:val="7"/>
              <w:rPr>
                <w:rFonts w:ascii="Browallia New" w:hAnsi="Browallia New" w:cs="Browallia New"/>
                <w:sz w:val="20"/>
                <w:szCs w:val="20"/>
              </w:rPr>
            </w:pPr>
            <w:r w:rsidRPr="002E3B38">
              <w:rPr>
                <w:rFonts w:ascii="Browallia New" w:hAnsi="Browallia New" w:cs="Browallia New"/>
                <w:sz w:val="20"/>
                <w:szCs w:val="20"/>
              </w:rPr>
              <w:t>2,478,132</w:t>
            </w:r>
          </w:p>
        </w:tc>
        <w:tc>
          <w:tcPr>
            <w:tcW w:w="925" w:type="dxa"/>
            <w:shd w:val="clear" w:color="auto" w:fill="FFFFFF" w:themeFill="background1"/>
            <w:vAlign w:val="bottom"/>
          </w:tcPr>
          <w:p w14:paraId="71503553" w14:textId="46540019"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rPr>
            </w:pPr>
          </w:p>
        </w:tc>
        <w:tc>
          <w:tcPr>
            <w:tcW w:w="922" w:type="dxa"/>
            <w:shd w:val="clear" w:color="auto" w:fill="FFFFFF" w:themeFill="background1"/>
            <w:vAlign w:val="bottom"/>
          </w:tcPr>
          <w:p w14:paraId="2D1A9DBA" w14:textId="31488646" w:rsidR="00021CD7" w:rsidRPr="002E3B38" w:rsidRDefault="00021CD7" w:rsidP="0013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outlineLvl w:val="7"/>
              <w:rPr>
                <w:rFonts w:ascii="Browallia New" w:hAnsi="Browallia New" w:cs="Browallia New"/>
                <w:sz w:val="20"/>
                <w:szCs w:val="20"/>
                <w:cs/>
              </w:rPr>
            </w:pPr>
          </w:p>
        </w:tc>
      </w:tr>
    </w:tbl>
    <w:p w14:paraId="39757AB6" w14:textId="77777777" w:rsidR="00021CD7" w:rsidRPr="002E3B38" w:rsidRDefault="00021CD7" w:rsidP="00021CD7">
      <w:pPr>
        <w:ind w:firstLine="706"/>
        <w:rPr>
          <w:rFonts w:ascii="Browallia New" w:hAnsi="Browallia New" w:cs="Browallia New"/>
          <w:lang w:val="en-GB"/>
        </w:rPr>
      </w:pPr>
    </w:p>
    <w:p w14:paraId="4E0408AA" w14:textId="08F1A5E2" w:rsidR="00041908" w:rsidRPr="002E3B38" w:rsidRDefault="00041908" w:rsidP="005123B5">
      <w:pPr>
        <w:spacing w:line="240" w:lineRule="auto"/>
        <w:ind w:left="426"/>
        <w:jc w:val="thaiDistribute"/>
        <w:rPr>
          <w:rFonts w:ascii="Browallia New" w:hAnsi="Browallia New" w:cs="Browallia New"/>
          <w:i/>
          <w:iCs/>
          <w:sz w:val="28"/>
          <w:szCs w:val="28"/>
          <w:lang w:val="en-GB"/>
        </w:rPr>
      </w:pPr>
      <w:r w:rsidRPr="002E3B38">
        <w:rPr>
          <w:rFonts w:ascii="Browallia New" w:hAnsi="Browallia New" w:cs="Browallia New"/>
          <w:lang w:val="en-GB"/>
        </w:rPr>
        <w:br w:type="page"/>
      </w:r>
      <w:r w:rsidRPr="002E3B38">
        <w:rPr>
          <w:rFonts w:ascii="Browallia New" w:hAnsi="Browallia New" w:cs="Browallia New"/>
          <w:i/>
          <w:iCs/>
          <w:sz w:val="28"/>
          <w:szCs w:val="28"/>
          <w:cs/>
          <w:lang w:val="en-GB"/>
        </w:rPr>
        <w:lastRenderedPageBreak/>
        <w:t>การวิเคราะห์ความอ่อนไหว</w:t>
      </w:r>
    </w:p>
    <w:p w14:paraId="0BCD3C80" w14:textId="77777777" w:rsidR="00041908" w:rsidRPr="002E3B38" w:rsidRDefault="00041908" w:rsidP="005123B5">
      <w:pPr>
        <w:spacing w:line="240" w:lineRule="auto"/>
        <w:jc w:val="thaiDistribute"/>
        <w:rPr>
          <w:rFonts w:ascii="Browallia New" w:hAnsi="Browallia New" w:cs="Browallia New"/>
          <w:sz w:val="24"/>
          <w:szCs w:val="24"/>
          <w:lang w:val="en-GB"/>
        </w:rPr>
      </w:pPr>
    </w:p>
    <w:p w14:paraId="5B96ACB3" w14:textId="77777777" w:rsidR="00041908" w:rsidRPr="002E3B38" w:rsidRDefault="00041908" w:rsidP="005123B5">
      <w:pPr>
        <w:spacing w:line="240" w:lineRule="auto"/>
        <w:ind w:left="426"/>
        <w:jc w:val="thaiDistribute"/>
        <w:rPr>
          <w:rFonts w:ascii="Browallia New" w:hAnsi="Browallia New" w:cs="Browallia New"/>
          <w:sz w:val="28"/>
          <w:szCs w:val="28"/>
          <w:cs/>
          <w:lang w:val="en-GB"/>
        </w:rPr>
      </w:pPr>
      <w:r w:rsidRPr="002E3B38">
        <w:rPr>
          <w:rFonts w:ascii="Browallia New" w:hAnsi="Browallia New" w:cs="Browallia New"/>
          <w:sz w:val="28"/>
          <w:szCs w:val="28"/>
          <w:cs/>
          <w:lang w:val="en-GB"/>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ดังนี้</w:t>
      </w:r>
    </w:p>
    <w:p w14:paraId="3E6C43B1" w14:textId="77777777" w:rsidR="00041908" w:rsidRPr="002E3B38" w:rsidRDefault="00041908" w:rsidP="005123B5">
      <w:pPr>
        <w:spacing w:line="240" w:lineRule="auto"/>
        <w:rPr>
          <w:rFonts w:ascii="Browallia New" w:hAnsi="Browallia New" w:cs="Browallia New"/>
          <w:sz w:val="24"/>
          <w:szCs w:val="24"/>
          <w:lang w:val="en-GB"/>
        </w:rPr>
      </w:pPr>
    </w:p>
    <w:tbl>
      <w:tblPr>
        <w:tblW w:w="9132" w:type="dxa"/>
        <w:tblInd w:w="426" w:type="dxa"/>
        <w:tblLayout w:type="fixed"/>
        <w:tblLook w:val="04A0" w:firstRow="1" w:lastRow="0" w:firstColumn="1" w:lastColumn="0" w:noHBand="0" w:noVBand="1"/>
      </w:tblPr>
      <w:tblGrid>
        <w:gridCol w:w="3685"/>
        <w:gridCol w:w="1276"/>
        <w:gridCol w:w="1417"/>
        <w:gridCol w:w="1418"/>
        <w:gridCol w:w="1336"/>
      </w:tblGrid>
      <w:tr w:rsidR="00021CD7" w:rsidRPr="002E3B38" w14:paraId="3AC02C0B" w14:textId="77777777" w:rsidTr="001B62F9">
        <w:tc>
          <w:tcPr>
            <w:tcW w:w="3685" w:type="dxa"/>
            <w:shd w:val="clear" w:color="auto" w:fill="auto"/>
          </w:tcPr>
          <w:p w14:paraId="5A6DB005" w14:textId="77777777"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5447" w:type="dxa"/>
            <w:gridSpan w:val="4"/>
            <w:shd w:val="clear" w:color="auto" w:fill="auto"/>
          </w:tcPr>
          <w:p w14:paraId="41E9A087" w14:textId="70C40A5B" w:rsidR="00021CD7" w:rsidRPr="002E3B38" w:rsidRDefault="00670AB1" w:rsidP="00680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lang w:val="en-GB"/>
              </w:rPr>
              <w:t>(</w:t>
            </w:r>
            <w:proofErr w:type="gramStart"/>
            <w:r w:rsidRPr="002E3B38">
              <w:rPr>
                <w:rFonts w:ascii="Browallia New" w:eastAsia="Arial Unicode MS" w:hAnsi="Browallia New" w:cs="Browallia New"/>
                <w:sz w:val="28"/>
                <w:szCs w:val="28"/>
                <w:cs/>
                <w:lang w:val="en-GB"/>
              </w:rPr>
              <w:t xml:space="preserve">หน่วย </w:t>
            </w:r>
            <w:r w:rsidRPr="002E3B38">
              <w:rPr>
                <w:rFonts w:ascii="Browallia New" w:eastAsia="Arial Unicode MS" w:hAnsi="Browallia New" w:cs="Browallia New"/>
                <w:sz w:val="28"/>
                <w:szCs w:val="28"/>
              </w:rPr>
              <w:t>:</w:t>
            </w:r>
            <w:proofErr w:type="gramEnd"/>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021CD7" w:rsidRPr="002E3B38" w14:paraId="1BA6038A" w14:textId="77777777" w:rsidTr="001B62F9">
        <w:tc>
          <w:tcPr>
            <w:tcW w:w="3685" w:type="dxa"/>
            <w:shd w:val="clear" w:color="auto" w:fill="auto"/>
          </w:tcPr>
          <w:p w14:paraId="79666308" w14:textId="0914A2DA"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2693" w:type="dxa"/>
            <w:gridSpan w:val="2"/>
            <w:shd w:val="clear" w:color="auto" w:fill="auto"/>
          </w:tcPr>
          <w:p w14:paraId="67F21D38" w14:textId="64D8F22F"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งบการเงินรวม</w:t>
            </w:r>
          </w:p>
        </w:tc>
        <w:tc>
          <w:tcPr>
            <w:tcW w:w="2754" w:type="dxa"/>
            <w:gridSpan w:val="2"/>
            <w:shd w:val="clear" w:color="auto" w:fill="auto"/>
          </w:tcPr>
          <w:p w14:paraId="4E57DC2A" w14:textId="0EBC1ABF"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งบการเงินเฉพาะ</w:t>
            </w:r>
            <w:r w:rsidR="00D9382F" w:rsidRPr="002E3B38">
              <w:rPr>
                <w:rFonts w:ascii="Browallia New" w:eastAsia="Arial Unicode MS" w:hAnsi="Browallia New" w:cs="Browallia New"/>
                <w:sz w:val="28"/>
                <w:szCs w:val="28"/>
                <w:cs/>
                <w:lang w:val="en-GB"/>
              </w:rPr>
              <w:t>บริษัท</w:t>
            </w:r>
          </w:p>
        </w:tc>
      </w:tr>
      <w:tr w:rsidR="00021CD7" w:rsidRPr="002E3B38" w14:paraId="1F99DB23" w14:textId="77777777" w:rsidTr="001B62F9">
        <w:tc>
          <w:tcPr>
            <w:tcW w:w="3685" w:type="dxa"/>
            <w:shd w:val="clear" w:color="auto" w:fill="auto"/>
          </w:tcPr>
          <w:p w14:paraId="4AE27529" w14:textId="199DFAAF"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76" w:type="dxa"/>
            <w:shd w:val="clear" w:color="auto" w:fill="auto"/>
          </w:tcPr>
          <w:p w14:paraId="0C6D6464" w14:textId="3C717F40"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256</w:t>
            </w:r>
            <w:r w:rsidR="00865BE2" w:rsidRPr="002E3B38">
              <w:rPr>
                <w:rFonts w:ascii="Browallia New" w:eastAsia="Arial Unicode MS" w:hAnsi="Browallia New" w:cs="Browallia New"/>
                <w:sz w:val="28"/>
                <w:szCs w:val="28"/>
                <w:lang w:val="en-GB"/>
              </w:rPr>
              <w:t>7</w:t>
            </w:r>
          </w:p>
        </w:tc>
        <w:tc>
          <w:tcPr>
            <w:tcW w:w="1417" w:type="dxa"/>
            <w:shd w:val="clear" w:color="auto" w:fill="auto"/>
          </w:tcPr>
          <w:p w14:paraId="325BB6F5" w14:textId="3831C03A"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256</w:t>
            </w:r>
            <w:r w:rsidR="00865BE2" w:rsidRPr="002E3B38">
              <w:rPr>
                <w:rFonts w:ascii="Browallia New" w:eastAsia="Arial Unicode MS" w:hAnsi="Browallia New" w:cs="Browallia New"/>
                <w:sz w:val="28"/>
                <w:szCs w:val="28"/>
                <w:lang w:val="en-GB"/>
              </w:rPr>
              <w:t>6</w:t>
            </w:r>
          </w:p>
        </w:tc>
        <w:tc>
          <w:tcPr>
            <w:tcW w:w="1418" w:type="dxa"/>
            <w:shd w:val="clear" w:color="auto" w:fill="auto"/>
          </w:tcPr>
          <w:p w14:paraId="5C8D5894" w14:textId="0A412976"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256</w:t>
            </w:r>
            <w:r w:rsidR="00865BE2" w:rsidRPr="002E3B38">
              <w:rPr>
                <w:rFonts w:ascii="Browallia New" w:eastAsia="Arial Unicode MS" w:hAnsi="Browallia New" w:cs="Browallia New"/>
                <w:sz w:val="28"/>
                <w:szCs w:val="28"/>
                <w:lang w:val="en-GB"/>
              </w:rPr>
              <w:t>7</w:t>
            </w:r>
          </w:p>
        </w:tc>
        <w:tc>
          <w:tcPr>
            <w:tcW w:w="1336" w:type="dxa"/>
            <w:shd w:val="clear" w:color="auto" w:fill="auto"/>
          </w:tcPr>
          <w:p w14:paraId="562D36BD" w14:textId="0B6D115B" w:rsidR="00021CD7" w:rsidRPr="002E3B38" w:rsidRDefault="00021CD7" w:rsidP="005123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256</w:t>
            </w:r>
            <w:r w:rsidR="00865BE2" w:rsidRPr="002E3B38">
              <w:rPr>
                <w:rFonts w:ascii="Browallia New" w:eastAsia="Arial Unicode MS" w:hAnsi="Browallia New" w:cs="Browallia New"/>
                <w:sz w:val="28"/>
                <w:szCs w:val="28"/>
              </w:rPr>
              <w:t>6</w:t>
            </w:r>
          </w:p>
        </w:tc>
      </w:tr>
      <w:tr w:rsidR="00021CD7" w:rsidRPr="002E3B38" w14:paraId="2A2AC13D" w14:textId="77777777" w:rsidTr="001B62F9">
        <w:tc>
          <w:tcPr>
            <w:tcW w:w="3685" w:type="dxa"/>
            <w:shd w:val="clear" w:color="auto" w:fill="auto"/>
          </w:tcPr>
          <w:p w14:paraId="6C788576" w14:textId="47400068"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76" w:type="dxa"/>
            <w:shd w:val="clear" w:color="auto" w:fill="auto"/>
          </w:tcPr>
          <w:p w14:paraId="66A4DF19" w14:textId="77777777"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417" w:type="dxa"/>
            <w:shd w:val="clear" w:color="auto" w:fill="auto"/>
          </w:tcPr>
          <w:p w14:paraId="5E0FBD30" w14:textId="77777777"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418" w:type="dxa"/>
            <w:shd w:val="clear" w:color="auto" w:fill="auto"/>
          </w:tcPr>
          <w:p w14:paraId="1CD9C4FD" w14:textId="77777777"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36" w:type="dxa"/>
            <w:shd w:val="clear" w:color="auto" w:fill="auto"/>
          </w:tcPr>
          <w:p w14:paraId="6966DC9F" w14:textId="77777777" w:rsidR="00021CD7" w:rsidRPr="002E3B38" w:rsidRDefault="00021CD7" w:rsidP="0051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r>
      <w:tr w:rsidR="00865BE2" w:rsidRPr="002E3B38" w14:paraId="41AC39FE" w14:textId="77777777" w:rsidTr="001B62F9">
        <w:tc>
          <w:tcPr>
            <w:tcW w:w="3685" w:type="dxa"/>
            <w:shd w:val="clear" w:color="auto" w:fill="auto"/>
          </w:tcPr>
          <w:p w14:paraId="45441634" w14:textId="376C2945" w:rsidR="00865BE2" w:rsidRPr="002E3B38" w:rsidRDefault="00865BE2" w:rsidP="00F3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 xml:space="preserve">อัตราดอกเบี้ย - เพิ่มขึ้นร้อยละ </w:t>
            </w:r>
            <w:r w:rsidRPr="002E3B38">
              <w:rPr>
                <w:rFonts w:ascii="Browallia New" w:eastAsia="Arial Unicode MS" w:hAnsi="Browallia New" w:cs="Browallia New"/>
                <w:sz w:val="28"/>
                <w:szCs w:val="28"/>
                <w:lang w:val="en-GB"/>
              </w:rPr>
              <w:t>1</w:t>
            </w:r>
            <w:r w:rsidR="001B62F9" w:rsidRPr="002E3B38">
              <w:rPr>
                <w:rFonts w:ascii="Browallia New" w:eastAsia="Arial Unicode MS" w:hAnsi="Browallia New" w:cs="Browallia New"/>
                <w:sz w:val="28"/>
                <w:szCs w:val="28"/>
                <w:cs/>
                <w:lang w:val="en-GB"/>
              </w:rPr>
              <w:t xml:space="preserve"> (</w:t>
            </w:r>
            <w:r w:rsidR="004C2B40" w:rsidRPr="004C2B40">
              <w:rPr>
                <w:rFonts w:ascii="Browallia New" w:eastAsia="Arial Unicode MS" w:hAnsi="Browallia New" w:cs="Browallia New"/>
                <w:sz w:val="28"/>
                <w:szCs w:val="28"/>
              </w:rPr>
              <w:t>2</w:t>
            </w:r>
            <w:r w:rsidR="001B62F9" w:rsidRPr="002E3B38">
              <w:rPr>
                <w:rFonts w:ascii="Browallia New" w:eastAsia="Arial Unicode MS" w:hAnsi="Browallia New" w:cs="Browallia New"/>
                <w:sz w:val="28"/>
                <w:szCs w:val="28"/>
              </w:rPr>
              <w:t>566</w:t>
            </w:r>
            <w:r w:rsidR="00191ED7" w:rsidRPr="002E3B38">
              <w:rPr>
                <w:rFonts w:ascii="Browallia New" w:eastAsia="Arial Unicode MS" w:hAnsi="Browallia New" w:cs="Browallia New"/>
                <w:sz w:val="28"/>
                <w:szCs w:val="28"/>
              </w:rPr>
              <w:t xml:space="preserve"> </w:t>
            </w:r>
            <w:r w:rsidR="001B62F9" w:rsidRPr="002E3B38">
              <w:rPr>
                <w:rFonts w:ascii="Browallia New" w:eastAsia="Arial Unicode MS" w:hAnsi="Browallia New" w:cs="Browallia New"/>
                <w:sz w:val="28"/>
                <w:szCs w:val="28"/>
                <w:cs/>
                <w:lang w:val="en-GB"/>
              </w:rPr>
              <w:t xml:space="preserve">: </w:t>
            </w:r>
            <w:r w:rsidR="004C2B40" w:rsidRPr="004C2B40">
              <w:rPr>
                <w:rFonts w:ascii="Browallia New" w:eastAsia="Arial Unicode MS" w:hAnsi="Browallia New" w:cs="Browallia New"/>
                <w:sz w:val="28"/>
                <w:szCs w:val="28"/>
              </w:rPr>
              <w:t>1</w:t>
            </w:r>
            <w:r w:rsidR="001B62F9" w:rsidRPr="002E3B38">
              <w:rPr>
                <w:rFonts w:ascii="Browallia New" w:eastAsia="Arial Unicode MS" w:hAnsi="Browallia New" w:cs="Browallia New"/>
                <w:sz w:val="28"/>
                <w:szCs w:val="28"/>
                <w:cs/>
                <w:lang w:val="en-GB"/>
              </w:rPr>
              <w:t>%)</w:t>
            </w:r>
          </w:p>
        </w:tc>
        <w:tc>
          <w:tcPr>
            <w:tcW w:w="1276" w:type="dxa"/>
            <w:shd w:val="clear" w:color="auto" w:fill="auto"/>
          </w:tcPr>
          <w:p w14:paraId="6014A8F2" w14:textId="65E8F1B1" w:rsidR="00865BE2" w:rsidRPr="002E3B38" w:rsidRDefault="0004660E"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17,119,345</w:t>
            </w:r>
          </w:p>
        </w:tc>
        <w:tc>
          <w:tcPr>
            <w:tcW w:w="1417" w:type="dxa"/>
            <w:shd w:val="clear" w:color="auto" w:fill="auto"/>
          </w:tcPr>
          <w:p w14:paraId="13A246E0" w14:textId="4E4CCEBD"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18,423,945</w:t>
            </w:r>
          </w:p>
        </w:tc>
        <w:tc>
          <w:tcPr>
            <w:tcW w:w="1418" w:type="dxa"/>
            <w:shd w:val="clear" w:color="auto" w:fill="auto"/>
          </w:tcPr>
          <w:p w14:paraId="5385B59F" w14:textId="33C0D46F" w:rsidR="00865BE2" w:rsidRPr="002E3B38" w:rsidRDefault="00940D5C"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8,327,345</w:t>
            </w:r>
          </w:p>
        </w:tc>
        <w:tc>
          <w:tcPr>
            <w:tcW w:w="1336" w:type="dxa"/>
            <w:shd w:val="clear" w:color="auto" w:fill="auto"/>
          </w:tcPr>
          <w:p w14:paraId="4B958215" w14:textId="734CD50A"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10,769,945</w:t>
            </w:r>
          </w:p>
        </w:tc>
      </w:tr>
      <w:tr w:rsidR="00865BE2" w:rsidRPr="002E3B38" w14:paraId="49CD310F" w14:textId="77777777" w:rsidTr="001B62F9">
        <w:tc>
          <w:tcPr>
            <w:tcW w:w="3685" w:type="dxa"/>
            <w:shd w:val="clear" w:color="auto" w:fill="auto"/>
          </w:tcPr>
          <w:p w14:paraId="643AA6B6" w14:textId="5591BD9F" w:rsidR="00865BE2" w:rsidRPr="002E3B38" w:rsidRDefault="00865BE2" w:rsidP="00F33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 xml:space="preserve">อัตราดอกเบี้ย - ลดลงร้อยละ </w:t>
            </w:r>
            <w:r w:rsidRPr="002E3B38">
              <w:rPr>
                <w:rFonts w:ascii="Browallia New" w:eastAsia="Arial Unicode MS" w:hAnsi="Browallia New" w:cs="Browallia New"/>
                <w:sz w:val="28"/>
                <w:szCs w:val="28"/>
                <w:lang w:val="en-GB"/>
              </w:rPr>
              <w:t>1</w:t>
            </w:r>
            <w:r w:rsidR="00705FAD" w:rsidRPr="002E3B38">
              <w:rPr>
                <w:rFonts w:ascii="Browallia New" w:eastAsia="Arial Unicode MS" w:hAnsi="Browallia New" w:cs="Browallia New"/>
                <w:sz w:val="28"/>
                <w:szCs w:val="28"/>
                <w:cs/>
                <w:lang w:val="en-GB"/>
              </w:rPr>
              <w:t xml:space="preserve"> (</w:t>
            </w:r>
            <w:r w:rsidR="004C2B40" w:rsidRPr="004C2B40">
              <w:rPr>
                <w:rFonts w:ascii="Browallia New" w:eastAsia="Arial Unicode MS" w:hAnsi="Browallia New" w:cs="Browallia New"/>
                <w:sz w:val="28"/>
                <w:szCs w:val="28"/>
              </w:rPr>
              <w:t>2</w:t>
            </w:r>
            <w:r w:rsidR="00705FAD" w:rsidRPr="002E3B38">
              <w:rPr>
                <w:rFonts w:ascii="Browallia New" w:eastAsia="Arial Unicode MS" w:hAnsi="Browallia New" w:cs="Browallia New"/>
                <w:sz w:val="28"/>
                <w:szCs w:val="28"/>
              </w:rPr>
              <w:t>566</w:t>
            </w:r>
            <w:r w:rsidR="00191ED7" w:rsidRPr="002E3B38">
              <w:rPr>
                <w:rFonts w:ascii="Browallia New" w:eastAsia="Arial Unicode MS" w:hAnsi="Browallia New" w:cs="Browallia New"/>
                <w:sz w:val="28"/>
                <w:szCs w:val="28"/>
              </w:rPr>
              <w:t xml:space="preserve"> </w:t>
            </w:r>
            <w:r w:rsidR="00705FAD" w:rsidRPr="002E3B38">
              <w:rPr>
                <w:rFonts w:ascii="Browallia New" w:eastAsia="Arial Unicode MS" w:hAnsi="Browallia New" w:cs="Browallia New"/>
                <w:sz w:val="28"/>
                <w:szCs w:val="28"/>
                <w:cs/>
                <w:lang w:val="en-GB"/>
              </w:rPr>
              <w:t xml:space="preserve">: </w:t>
            </w:r>
            <w:r w:rsidR="004C2B40" w:rsidRPr="004C2B40">
              <w:rPr>
                <w:rFonts w:ascii="Browallia New" w:eastAsia="Arial Unicode MS" w:hAnsi="Browallia New" w:cs="Browallia New"/>
                <w:sz w:val="28"/>
                <w:szCs w:val="28"/>
              </w:rPr>
              <w:t>1</w:t>
            </w:r>
            <w:r w:rsidR="00705FAD" w:rsidRPr="002E3B38">
              <w:rPr>
                <w:rFonts w:ascii="Browallia New" w:eastAsia="Arial Unicode MS" w:hAnsi="Browallia New" w:cs="Browallia New"/>
                <w:sz w:val="28"/>
                <w:szCs w:val="28"/>
                <w:cs/>
                <w:lang w:val="en-GB"/>
              </w:rPr>
              <w:t>%)</w:t>
            </w:r>
          </w:p>
        </w:tc>
        <w:tc>
          <w:tcPr>
            <w:tcW w:w="1276" w:type="dxa"/>
            <w:shd w:val="clear" w:color="auto" w:fill="auto"/>
          </w:tcPr>
          <w:p w14:paraId="391A717B" w14:textId="5A35950F" w:rsidR="00865BE2" w:rsidRPr="002E3B38" w:rsidRDefault="008E156D"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17</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119</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345</w:t>
            </w:r>
            <w:r w:rsidRPr="002E3B38">
              <w:rPr>
                <w:rFonts w:ascii="Browallia New" w:eastAsia="Arial Unicode MS" w:hAnsi="Browallia New" w:cs="Browallia New"/>
                <w:sz w:val="28"/>
                <w:szCs w:val="28"/>
                <w:cs/>
              </w:rPr>
              <w:t>)</w:t>
            </w:r>
          </w:p>
        </w:tc>
        <w:tc>
          <w:tcPr>
            <w:tcW w:w="1417" w:type="dxa"/>
            <w:shd w:val="clear" w:color="auto" w:fill="auto"/>
          </w:tcPr>
          <w:p w14:paraId="46803B99" w14:textId="73A4100F"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(18,423,945)</w:t>
            </w:r>
          </w:p>
        </w:tc>
        <w:tc>
          <w:tcPr>
            <w:tcW w:w="1418" w:type="dxa"/>
            <w:shd w:val="clear" w:color="auto" w:fill="auto"/>
          </w:tcPr>
          <w:p w14:paraId="407B3419" w14:textId="3461471B" w:rsidR="00865BE2" w:rsidRPr="002E3B38" w:rsidRDefault="008E156D"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Pr="002E3B38">
              <w:rPr>
                <w:rFonts w:ascii="Browallia New" w:eastAsia="Arial Unicode MS" w:hAnsi="Browallia New" w:cs="Browallia New"/>
                <w:sz w:val="28"/>
                <w:szCs w:val="28"/>
                <w:lang w:val="en-GB"/>
              </w:rPr>
              <w:t>8,327,345</w:t>
            </w:r>
            <w:r w:rsidRPr="002E3B38">
              <w:rPr>
                <w:rFonts w:ascii="Browallia New" w:eastAsia="Arial Unicode MS" w:hAnsi="Browallia New" w:cs="Browallia New"/>
                <w:sz w:val="28"/>
                <w:szCs w:val="28"/>
                <w:cs/>
                <w:lang w:val="en-GB"/>
              </w:rPr>
              <w:t>)</w:t>
            </w:r>
          </w:p>
        </w:tc>
        <w:tc>
          <w:tcPr>
            <w:tcW w:w="1336" w:type="dxa"/>
            <w:shd w:val="clear" w:color="auto" w:fill="auto"/>
          </w:tcPr>
          <w:p w14:paraId="518A82EA" w14:textId="6595C389" w:rsidR="00865BE2" w:rsidRPr="002E3B38" w:rsidRDefault="00865BE2" w:rsidP="0086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(10,769,945)</w:t>
            </w:r>
          </w:p>
        </w:tc>
      </w:tr>
    </w:tbl>
    <w:p w14:paraId="5FDFF56C" w14:textId="77777777" w:rsidR="00041908" w:rsidRPr="002E3B38" w:rsidRDefault="00041908" w:rsidP="005123B5">
      <w:pPr>
        <w:spacing w:line="240" w:lineRule="auto"/>
        <w:rPr>
          <w:rFonts w:ascii="Browallia New" w:hAnsi="Browallia New" w:cs="Browallia New"/>
          <w:sz w:val="24"/>
          <w:szCs w:val="24"/>
        </w:rPr>
      </w:pPr>
    </w:p>
    <w:p w14:paraId="7C374B3E" w14:textId="77777777" w:rsidR="005928C7" w:rsidRPr="002E3B38" w:rsidRDefault="005928C7" w:rsidP="008638E4">
      <w:pPr>
        <w:pStyle w:val="ListParagraph"/>
        <w:numPr>
          <w:ilvl w:val="0"/>
          <w:numId w:val="36"/>
        </w:numPr>
        <w:tabs>
          <w:tab w:val="left" w:pos="1134"/>
        </w:tabs>
        <w:spacing w:after="0" w:line="240" w:lineRule="auto"/>
        <w:ind w:left="-142" w:firstLine="568"/>
        <w:rPr>
          <w:rFonts w:ascii="Browallia New" w:hAnsi="Browallia New" w:cs="Browallia New"/>
          <w:sz w:val="28"/>
          <w:lang w:val="en-GB"/>
        </w:rPr>
      </w:pPr>
      <w:r w:rsidRPr="002E3B38">
        <w:rPr>
          <w:rFonts w:ascii="Browallia New" w:hAnsi="Browallia New" w:cs="Browallia New"/>
          <w:sz w:val="28"/>
          <w:cs/>
          <w:lang w:val="en-GB"/>
        </w:rPr>
        <w:t>สินทรัพย์ทางการเงินอื่นที่วัดมูลค่าด้วยราคาทุนตัดจำหน่าย</w:t>
      </w:r>
    </w:p>
    <w:p w14:paraId="41CC7557" w14:textId="77777777" w:rsidR="00407B16" w:rsidRPr="002E3B38" w:rsidRDefault="00407B16" w:rsidP="005123B5">
      <w:pPr>
        <w:spacing w:line="240" w:lineRule="auto"/>
        <w:rPr>
          <w:rFonts w:ascii="Browallia New" w:hAnsi="Browallia New" w:cs="Browallia New"/>
          <w:sz w:val="24"/>
          <w:szCs w:val="24"/>
          <w:lang w:val="en-GB"/>
        </w:rPr>
      </w:pPr>
    </w:p>
    <w:p w14:paraId="0C4F4BDD" w14:textId="77777777" w:rsidR="00407B16" w:rsidRPr="002E3B38" w:rsidRDefault="00407B16" w:rsidP="005123B5">
      <w:pPr>
        <w:spacing w:line="240" w:lineRule="auto"/>
        <w:ind w:left="1134"/>
        <w:rPr>
          <w:rFonts w:ascii="Browallia New" w:hAnsi="Browallia New" w:cs="Browallia New"/>
          <w:i/>
          <w:iCs/>
          <w:sz w:val="28"/>
          <w:szCs w:val="28"/>
          <w:lang w:val="en-GB"/>
        </w:rPr>
      </w:pPr>
      <w:r w:rsidRPr="002E3B38">
        <w:rPr>
          <w:rFonts w:ascii="Browallia New" w:hAnsi="Browallia New" w:cs="Browallia New"/>
          <w:i/>
          <w:iCs/>
          <w:sz w:val="28"/>
          <w:szCs w:val="28"/>
          <w:cs/>
          <w:lang w:val="en-GB"/>
        </w:rPr>
        <w:t xml:space="preserve">การจัดประเภทรายการสินทรัพย์ทางการเงินที่วัดมูลค่าด้วยราคาทุนตัดจำหน่าย </w:t>
      </w:r>
    </w:p>
    <w:p w14:paraId="591E169B" w14:textId="77777777" w:rsidR="00407B16" w:rsidRPr="002E3B38" w:rsidRDefault="00407B16" w:rsidP="005123B5">
      <w:pPr>
        <w:spacing w:line="240" w:lineRule="auto"/>
        <w:rPr>
          <w:rFonts w:ascii="Browallia New" w:hAnsi="Browallia New" w:cs="Browallia New"/>
          <w:sz w:val="24"/>
          <w:szCs w:val="24"/>
          <w:lang w:val="en-GB"/>
        </w:rPr>
      </w:pPr>
    </w:p>
    <w:p w14:paraId="7256106C" w14:textId="77777777" w:rsidR="00407B16" w:rsidRPr="002E3B38" w:rsidRDefault="00407B16" w:rsidP="005123B5">
      <w:pPr>
        <w:spacing w:line="240" w:lineRule="auto"/>
        <w:ind w:left="1134"/>
        <w:rPr>
          <w:rFonts w:ascii="Browallia New" w:hAnsi="Browallia New" w:cs="Browallia New"/>
          <w:sz w:val="28"/>
          <w:szCs w:val="28"/>
          <w:lang w:val="en-GB"/>
        </w:rPr>
      </w:pPr>
      <w:r w:rsidRPr="002E3B38">
        <w:rPr>
          <w:rFonts w:ascii="Browallia New" w:hAnsi="Browallia New" w:cs="Browallia New"/>
          <w:sz w:val="28"/>
          <w:szCs w:val="28"/>
          <w:cs/>
          <w:lang w:val="en-GB"/>
        </w:rPr>
        <w:t>กลุ่มบริษัทได้จัดประเภทเป็นรายการสินทรัพย์ทางการเงินที่วัดมูลค่าด้วยราคาทุนตัดจำหน่ายเมื่อเข้าเงื่อนไขดังต่อไปนี้</w:t>
      </w:r>
    </w:p>
    <w:p w14:paraId="6AC0F073" w14:textId="77777777" w:rsidR="00407B16" w:rsidRPr="002E3B38" w:rsidRDefault="00407B16" w:rsidP="005123B5">
      <w:pPr>
        <w:spacing w:line="240" w:lineRule="auto"/>
        <w:rPr>
          <w:rFonts w:ascii="Browallia New" w:hAnsi="Browallia New" w:cs="Browallia New"/>
          <w:sz w:val="20"/>
          <w:szCs w:val="20"/>
          <w:lang w:val="en-GB"/>
        </w:rPr>
      </w:pPr>
    </w:p>
    <w:p w14:paraId="06D5574E" w14:textId="77777777" w:rsidR="00407B16" w:rsidRPr="002E3B38" w:rsidRDefault="00407B16" w:rsidP="008638E4">
      <w:pPr>
        <w:numPr>
          <w:ilvl w:val="0"/>
          <w:numId w:val="34"/>
        </w:numPr>
        <w:tabs>
          <w:tab w:val="clear" w:pos="1644"/>
          <w:tab w:val="clear" w:pos="1871"/>
          <w:tab w:val="left" w:pos="2410"/>
          <w:tab w:val="left" w:pos="3544"/>
        </w:tabs>
        <w:spacing w:line="240" w:lineRule="auto"/>
        <w:ind w:left="1560"/>
        <w:rPr>
          <w:rFonts w:ascii="Browallia New" w:hAnsi="Browallia New" w:cs="Browallia New"/>
          <w:sz w:val="28"/>
          <w:szCs w:val="28"/>
          <w:lang w:val="en-GB"/>
        </w:rPr>
      </w:pPr>
      <w:r w:rsidRPr="002E3B38">
        <w:rPr>
          <w:rFonts w:ascii="Browallia New" w:hAnsi="Browallia New" w:cs="Browallia New"/>
          <w:sz w:val="28"/>
          <w:szCs w:val="28"/>
          <w:cs/>
          <w:lang w:val="en-GB"/>
        </w:rPr>
        <w:t>ถือไว้โดยมีวัตถุประสงค์ที่จะรับชำระกระแสเงินสดตามสัญญา และ</w:t>
      </w:r>
    </w:p>
    <w:p w14:paraId="4182F18D" w14:textId="77777777" w:rsidR="00407B16" w:rsidRPr="002E3B38" w:rsidRDefault="00407B16" w:rsidP="008638E4">
      <w:pPr>
        <w:numPr>
          <w:ilvl w:val="0"/>
          <w:numId w:val="34"/>
        </w:numPr>
        <w:tabs>
          <w:tab w:val="clear" w:pos="1644"/>
          <w:tab w:val="clear" w:pos="1871"/>
          <w:tab w:val="left" w:pos="2410"/>
          <w:tab w:val="left" w:pos="3544"/>
        </w:tabs>
        <w:spacing w:line="240" w:lineRule="auto"/>
        <w:ind w:left="1560"/>
        <w:rPr>
          <w:rFonts w:ascii="Browallia New" w:hAnsi="Browallia New" w:cs="Browallia New"/>
          <w:sz w:val="28"/>
          <w:szCs w:val="28"/>
          <w:cs/>
          <w:lang w:val="en-GB"/>
        </w:rPr>
      </w:pPr>
      <w:r w:rsidRPr="002E3B38">
        <w:rPr>
          <w:rFonts w:ascii="Browallia New" w:hAnsi="Browallia New" w:cs="Browallia New"/>
          <w:sz w:val="28"/>
          <w:szCs w:val="28"/>
          <w:cs/>
          <w:lang w:val="en-GB"/>
        </w:rPr>
        <w:t>กระแสเงินสดตามสัญญานั้นเข้าเงื่อนไขการเป็นเงินต้นและดอกเบี้ย</w:t>
      </w:r>
    </w:p>
    <w:p w14:paraId="57797A20" w14:textId="77777777" w:rsidR="00407B16" w:rsidRPr="002E3B38" w:rsidRDefault="00407B16" w:rsidP="005123B5">
      <w:pPr>
        <w:spacing w:line="240" w:lineRule="auto"/>
        <w:rPr>
          <w:rFonts w:ascii="Browallia New" w:hAnsi="Browallia New" w:cs="Browallia New"/>
          <w:sz w:val="20"/>
          <w:szCs w:val="20"/>
          <w:lang w:val="en-GB"/>
        </w:rPr>
      </w:pPr>
    </w:p>
    <w:p w14:paraId="6A4EF789" w14:textId="6E27542D" w:rsidR="00407B16" w:rsidRPr="002E3B38" w:rsidRDefault="00407B16" w:rsidP="005123B5">
      <w:pPr>
        <w:spacing w:line="240" w:lineRule="auto"/>
        <w:ind w:left="1134"/>
        <w:rPr>
          <w:rFonts w:ascii="Browallia New" w:hAnsi="Browallia New" w:cs="Browallia New"/>
          <w:sz w:val="28"/>
          <w:szCs w:val="28"/>
        </w:rPr>
      </w:pPr>
      <w:r w:rsidRPr="002E3B38">
        <w:rPr>
          <w:rFonts w:ascii="Browallia New" w:hAnsi="Browallia New" w:cs="Browallia New"/>
          <w:sz w:val="28"/>
          <w:szCs w:val="28"/>
          <w:cs/>
          <w:lang w:val="en-GB"/>
        </w:rPr>
        <w:t>สินทรัพย์ทางการเงินที่วัดมูลค่าด้วยราคาทุนตัดจำหน่ายนอกจากลูกหนี้การค้า ประกอบไปด้วยเงินให้กู้ยืม</w:t>
      </w:r>
      <w:r w:rsidR="00084C76" w:rsidRPr="002E3B38">
        <w:rPr>
          <w:rFonts w:ascii="Browallia New" w:hAnsi="Browallia New" w:cs="Browallia New"/>
          <w:sz w:val="28"/>
          <w:szCs w:val="28"/>
          <w:lang w:val="en-GB"/>
        </w:rPr>
        <w:br/>
      </w:r>
      <w:r w:rsidRPr="002E3B38">
        <w:rPr>
          <w:rFonts w:ascii="Browallia New" w:hAnsi="Browallia New" w:cs="Browallia New"/>
          <w:sz w:val="28"/>
          <w:szCs w:val="28"/>
          <w:cs/>
          <w:lang w:val="en-GB"/>
        </w:rPr>
        <w:t>แก่บุคคลหรือ</w:t>
      </w:r>
      <w:r w:rsidR="00354DF9" w:rsidRPr="002E3B38">
        <w:rPr>
          <w:rFonts w:ascii="Browallia New" w:hAnsi="Browallia New" w:cs="Browallia New"/>
          <w:sz w:val="28"/>
          <w:szCs w:val="28"/>
          <w:cs/>
          <w:lang w:val="en-GB"/>
        </w:rPr>
        <w:t>กิจการ</w:t>
      </w:r>
      <w:r w:rsidR="00775B9A" w:rsidRPr="002E3B38">
        <w:rPr>
          <w:rFonts w:ascii="Browallia New" w:hAnsi="Browallia New" w:cs="Browallia New"/>
          <w:sz w:val="28"/>
          <w:szCs w:val="28"/>
          <w:cs/>
          <w:lang w:val="en-GB"/>
        </w:rPr>
        <w:t>ที่เกี่ยวข้องกัน</w:t>
      </w:r>
      <w:r w:rsidRPr="002E3B38">
        <w:rPr>
          <w:rFonts w:ascii="Browallia New" w:hAnsi="Browallia New" w:cs="Browallia New"/>
          <w:sz w:val="28"/>
          <w:szCs w:val="28"/>
          <w:cs/>
          <w:lang w:val="en-GB"/>
        </w:rPr>
        <w:t>ซึ่งมีราคาตามบัญชีดังต่อไปนี้</w:t>
      </w:r>
    </w:p>
    <w:p w14:paraId="66EE0704" w14:textId="77777777" w:rsidR="00EF55DE" w:rsidRPr="002E3B38" w:rsidRDefault="00EF55DE" w:rsidP="005123B5">
      <w:pPr>
        <w:spacing w:line="240" w:lineRule="auto"/>
        <w:rPr>
          <w:rFonts w:ascii="Browallia New" w:hAnsi="Browallia New" w:cs="Browallia New"/>
          <w:sz w:val="20"/>
          <w:szCs w:val="20"/>
          <w:lang w:val="en-GB"/>
        </w:rPr>
      </w:pPr>
    </w:p>
    <w:tbl>
      <w:tblPr>
        <w:tblW w:w="8640" w:type="dxa"/>
        <w:tblInd w:w="918" w:type="dxa"/>
        <w:tblLayout w:type="fixed"/>
        <w:tblLook w:val="04A0" w:firstRow="1" w:lastRow="0" w:firstColumn="1" w:lastColumn="0" w:noHBand="0" w:noVBand="1"/>
      </w:tblPr>
      <w:tblGrid>
        <w:gridCol w:w="2160"/>
        <w:gridCol w:w="1137"/>
        <w:gridCol w:w="1132"/>
        <w:gridCol w:w="1043"/>
        <w:gridCol w:w="8"/>
        <w:gridCol w:w="1050"/>
        <w:gridCol w:w="1050"/>
        <w:gridCol w:w="1051"/>
        <w:gridCol w:w="9"/>
      </w:tblGrid>
      <w:tr w:rsidR="00EF55DE" w:rsidRPr="002E3B38" w14:paraId="0675EAC1" w14:textId="77777777" w:rsidTr="0070581A">
        <w:tc>
          <w:tcPr>
            <w:tcW w:w="2160" w:type="dxa"/>
            <w:shd w:val="clear" w:color="auto" w:fill="auto"/>
            <w:vAlign w:val="bottom"/>
          </w:tcPr>
          <w:p w14:paraId="5490234E" w14:textId="77777777" w:rsidR="00EF55DE" w:rsidRPr="002E3B38" w:rsidRDefault="00EF55DE" w:rsidP="005123B5">
            <w:pPr>
              <w:spacing w:line="240" w:lineRule="auto"/>
              <w:ind w:left="166"/>
              <w:rPr>
                <w:rFonts w:ascii="Browallia New" w:hAnsi="Browallia New" w:cs="Browallia New"/>
                <w:sz w:val="24"/>
                <w:szCs w:val="24"/>
                <w:lang w:val="en-GB"/>
              </w:rPr>
            </w:pPr>
          </w:p>
        </w:tc>
        <w:tc>
          <w:tcPr>
            <w:tcW w:w="6480" w:type="dxa"/>
            <w:gridSpan w:val="8"/>
            <w:shd w:val="clear" w:color="auto" w:fill="auto"/>
            <w:vAlign w:val="bottom"/>
          </w:tcPr>
          <w:p w14:paraId="38A75508" w14:textId="2747AD6D" w:rsidR="00EF55DE" w:rsidRPr="002E3B38" w:rsidRDefault="00865BE2" w:rsidP="00912869">
            <w:pPr>
              <w:spacing w:line="240" w:lineRule="auto"/>
              <w:jc w:val="right"/>
              <w:rPr>
                <w:rFonts w:ascii="Browallia New" w:hAnsi="Browallia New" w:cs="Browallia New"/>
                <w:sz w:val="24"/>
                <w:szCs w:val="24"/>
                <w:lang w:val="en-GB"/>
              </w:rPr>
            </w:pPr>
            <w:r w:rsidRPr="002E3B38">
              <w:rPr>
                <w:rFonts w:ascii="Browallia New" w:hAnsi="Browallia New" w:cs="Browallia New"/>
                <w:sz w:val="24"/>
                <w:szCs w:val="24"/>
                <w:lang w:val="en-GB"/>
              </w:rPr>
              <w:t>(</w:t>
            </w:r>
            <w:proofErr w:type="gramStart"/>
            <w:r w:rsidRPr="002E3B38">
              <w:rPr>
                <w:rFonts w:ascii="Browallia New" w:hAnsi="Browallia New" w:cs="Browallia New"/>
                <w:sz w:val="24"/>
                <w:szCs w:val="24"/>
                <w:cs/>
                <w:lang w:val="en-GB"/>
              </w:rPr>
              <w:t xml:space="preserve">หน่วย </w:t>
            </w:r>
            <w:r w:rsidRPr="002E3B38">
              <w:rPr>
                <w:rFonts w:ascii="Browallia New" w:hAnsi="Browallia New" w:cs="Browallia New"/>
                <w:sz w:val="24"/>
                <w:szCs w:val="24"/>
              </w:rPr>
              <w:t>:</w:t>
            </w:r>
            <w:proofErr w:type="gramEnd"/>
            <w:r w:rsidRPr="002E3B38">
              <w:rPr>
                <w:rFonts w:ascii="Browallia New" w:hAnsi="Browallia New" w:cs="Browallia New"/>
                <w:sz w:val="24"/>
                <w:szCs w:val="24"/>
              </w:rPr>
              <w:t xml:space="preserve"> </w:t>
            </w:r>
            <w:r w:rsidRPr="002E3B38">
              <w:rPr>
                <w:rFonts w:ascii="Browallia New" w:hAnsi="Browallia New" w:cs="Browallia New"/>
                <w:sz w:val="24"/>
                <w:szCs w:val="24"/>
                <w:cs/>
              </w:rPr>
              <w:t>พัน</w:t>
            </w:r>
            <w:r w:rsidRPr="002E3B38">
              <w:rPr>
                <w:rFonts w:ascii="Browallia New" w:hAnsi="Browallia New" w:cs="Browallia New"/>
                <w:sz w:val="24"/>
                <w:szCs w:val="24"/>
                <w:cs/>
                <w:lang w:val="en-GB"/>
              </w:rPr>
              <w:t>บาท)</w:t>
            </w:r>
          </w:p>
        </w:tc>
      </w:tr>
      <w:tr w:rsidR="0070581A" w:rsidRPr="002E3B38" w14:paraId="282D9F8C" w14:textId="77777777" w:rsidTr="0070581A">
        <w:tc>
          <w:tcPr>
            <w:tcW w:w="2160" w:type="dxa"/>
            <w:shd w:val="clear" w:color="auto" w:fill="auto"/>
            <w:vAlign w:val="bottom"/>
          </w:tcPr>
          <w:p w14:paraId="0910003F" w14:textId="77777777" w:rsidR="0070581A" w:rsidRPr="002E3B38" w:rsidRDefault="0070581A" w:rsidP="005123B5">
            <w:pPr>
              <w:spacing w:line="240" w:lineRule="auto"/>
              <w:ind w:left="166"/>
              <w:rPr>
                <w:rFonts w:ascii="Browallia New" w:hAnsi="Browallia New" w:cs="Browallia New"/>
                <w:sz w:val="24"/>
                <w:szCs w:val="24"/>
                <w:lang w:val="en-GB"/>
              </w:rPr>
            </w:pPr>
          </w:p>
        </w:tc>
        <w:tc>
          <w:tcPr>
            <w:tcW w:w="6480" w:type="dxa"/>
            <w:gridSpan w:val="8"/>
            <w:shd w:val="clear" w:color="auto" w:fill="auto"/>
            <w:vAlign w:val="bottom"/>
          </w:tcPr>
          <w:p w14:paraId="45E61E85" w14:textId="73AF1367" w:rsidR="0070581A" w:rsidRPr="002E3B38" w:rsidRDefault="0070581A" w:rsidP="008A0E2A">
            <w:pPr>
              <w:pBdr>
                <w:bottom w:val="single" w:sz="4" w:space="1" w:color="auto"/>
              </w:pBdr>
              <w:spacing w:line="240" w:lineRule="auto"/>
              <w:jc w:val="center"/>
              <w:rPr>
                <w:rFonts w:ascii="Browallia New" w:hAnsi="Browallia New" w:cs="Browallia New"/>
                <w:sz w:val="24"/>
                <w:szCs w:val="24"/>
                <w:cs/>
                <w:lang w:val="en-GB"/>
              </w:rPr>
            </w:pPr>
            <w:r w:rsidRPr="002E3B38">
              <w:rPr>
                <w:rFonts w:ascii="Browallia New" w:hAnsi="Browallia New" w:cs="Browallia New"/>
                <w:sz w:val="24"/>
                <w:szCs w:val="24"/>
                <w:cs/>
                <w:lang w:val="en-GB"/>
              </w:rPr>
              <w:t>งบการเงินเฉพาะ</w:t>
            </w:r>
            <w:r w:rsidR="00D9382F" w:rsidRPr="002E3B38">
              <w:rPr>
                <w:rFonts w:ascii="Browallia New" w:hAnsi="Browallia New" w:cs="Browallia New"/>
                <w:sz w:val="24"/>
                <w:szCs w:val="24"/>
                <w:cs/>
                <w:lang w:val="en-GB"/>
              </w:rPr>
              <w:t>บริษัท</w:t>
            </w:r>
          </w:p>
        </w:tc>
      </w:tr>
      <w:tr w:rsidR="00EF55DE" w:rsidRPr="002E3B38" w14:paraId="4F8479BE" w14:textId="77777777" w:rsidTr="0070581A">
        <w:trPr>
          <w:gridAfter w:val="1"/>
          <w:wAfter w:w="9" w:type="dxa"/>
        </w:trPr>
        <w:tc>
          <w:tcPr>
            <w:tcW w:w="2160" w:type="dxa"/>
            <w:shd w:val="clear" w:color="auto" w:fill="auto"/>
            <w:vAlign w:val="bottom"/>
          </w:tcPr>
          <w:p w14:paraId="74BB8F3B" w14:textId="77777777" w:rsidR="00EF55DE" w:rsidRPr="002E3B38" w:rsidRDefault="00EF55DE" w:rsidP="005123B5">
            <w:pPr>
              <w:spacing w:line="240" w:lineRule="auto"/>
              <w:ind w:left="166"/>
              <w:rPr>
                <w:rFonts w:ascii="Browallia New" w:hAnsi="Browallia New" w:cs="Browallia New"/>
                <w:sz w:val="24"/>
                <w:szCs w:val="24"/>
                <w:lang w:val="en-GB"/>
              </w:rPr>
            </w:pPr>
          </w:p>
        </w:tc>
        <w:tc>
          <w:tcPr>
            <w:tcW w:w="3312" w:type="dxa"/>
            <w:gridSpan w:val="3"/>
            <w:shd w:val="clear" w:color="auto" w:fill="auto"/>
            <w:vAlign w:val="bottom"/>
          </w:tcPr>
          <w:p w14:paraId="5A72AF36" w14:textId="48B18039" w:rsidR="00EF55DE" w:rsidRPr="002E3B38" w:rsidRDefault="00EF55DE" w:rsidP="008A0E2A">
            <w:pPr>
              <w:pBdr>
                <w:bottom w:val="single" w:sz="4" w:space="1" w:color="auto"/>
              </w:pBdr>
              <w:spacing w:line="240" w:lineRule="auto"/>
              <w:jc w:val="center"/>
              <w:rPr>
                <w:rFonts w:ascii="Browallia New" w:hAnsi="Browallia New" w:cs="Browallia New"/>
                <w:sz w:val="24"/>
                <w:szCs w:val="24"/>
              </w:rPr>
            </w:pPr>
            <w:r w:rsidRPr="002E3B38">
              <w:rPr>
                <w:rFonts w:ascii="Browallia New" w:hAnsi="Browallia New" w:cs="Browallia New"/>
                <w:sz w:val="24"/>
                <w:szCs w:val="24"/>
                <w:lang w:val="en-GB"/>
              </w:rPr>
              <w:t xml:space="preserve">31 </w:t>
            </w:r>
            <w:r w:rsidR="00F56D47" w:rsidRPr="002E3B38">
              <w:rPr>
                <w:rFonts w:ascii="Browallia New" w:hAnsi="Browallia New" w:cs="Browallia New"/>
                <w:sz w:val="24"/>
                <w:szCs w:val="24"/>
                <w:cs/>
                <w:lang w:val="en-GB"/>
              </w:rPr>
              <w:t xml:space="preserve">ธันวาคม </w:t>
            </w:r>
            <w:r w:rsidR="004C2B40" w:rsidRPr="004C2B40">
              <w:rPr>
                <w:rFonts w:ascii="Browallia New" w:hAnsi="Browallia New" w:cs="Browallia New"/>
                <w:sz w:val="24"/>
                <w:szCs w:val="24"/>
              </w:rPr>
              <w:t>256</w:t>
            </w:r>
            <w:r w:rsidR="008A0E2A" w:rsidRPr="002E3B38">
              <w:rPr>
                <w:rFonts w:ascii="Browallia New" w:hAnsi="Browallia New" w:cs="Browallia New"/>
                <w:sz w:val="24"/>
                <w:szCs w:val="24"/>
              </w:rPr>
              <w:t>7</w:t>
            </w:r>
          </w:p>
        </w:tc>
        <w:tc>
          <w:tcPr>
            <w:tcW w:w="3159" w:type="dxa"/>
            <w:gridSpan w:val="4"/>
            <w:shd w:val="clear" w:color="auto" w:fill="auto"/>
            <w:vAlign w:val="bottom"/>
          </w:tcPr>
          <w:p w14:paraId="7CB8904B" w14:textId="400C6478" w:rsidR="00EF55DE" w:rsidRPr="002E3B38" w:rsidRDefault="00EF55DE" w:rsidP="008A0E2A">
            <w:pPr>
              <w:pBdr>
                <w:bottom w:val="single" w:sz="4" w:space="1" w:color="auto"/>
              </w:pBdr>
              <w:spacing w:line="240" w:lineRule="auto"/>
              <w:jc w:val="center"/>
              <w:rPr>
                <w:rFonts w:ascii="Browallia New" w:hAnsi="Browallia New" w:cs="Browallia New"/>
                <w:sz w:val="24"/>
                <w:szCs w:val="24"/>
              </w:rPr>
            </w:pPr>
            <w:r w:rsidRPr="002E3B38">
              <w:rPr>
                <w:rFonts w:ascii="Browallia New" w:hAnsi="Browallia New" w:cs="Browallia New"/>
                <w:sz w:val="24"/>
                <w:szCs w:val="24"/>
                <w:lang w:val="en-GB"/>
              </w:rPr>
              <w:t xml:space="preserve">31 </w:t>
            </w:r>
            <w:r w:rsidR="0070581A" w:rsidRPr="002E3B38">
              <w:rPr>
                <w:rFonts w:ascii="Browallia New" w:hAnsi="Browallia New" w:cs="Browallia New"/>
                <w:sz w:val="24"/>
                <w:szCs w:val="24"/>
                <w:cs/>
                <w:lang w:val="en-GB"/>
              </w:rPr>
              <w:t xml:space="preserve">ธันวาคม </w:t>
            </w:r>
            <w:r w:rsidR="004C2B40" w:rsidRPr="004C2B40">
              <w:rPr>
                <w:rFonts w:ascii="Browallia New" w:hAnsi="Browallia New" w:cs="Browallia New"/>
                <w:sz w:val="24"/>
                <w:szCs w:val="24"/>
              </w:rPr>
              <w:t>256</w:t>
            </w:r>
            <w:r w:rsidR="00A33660" w:rsidRPr="002E3B38">
              <w:rPr>
                <w:rFonts w:ascii="Browallia New" w:hAnsi="Browallia New" w:cs="Browallia New"/>
                <w:sz w:val="24"/>
                <w:szCs w:val="24"/>
              </w:rPr>
              <w:t>6</w:t>
            </w:r>
          </w:p>
        </w:tc>
      </w:tr>
      <w:tr w:rsidR="00EF55DE" w:rsidRPr="002E3B38" w14:paraId="3A6DB49D" w14:textId="77777777" w:rsidTr="0070581A">
        <w:trPr>
          <w:gridAfter w:val="1"/>
          <w:wAfter w:w="9" w:type="dxa"/>
        </w:trPr>
        <w:tc>
          <w:tcPr>
            <w:tcW w:w="2160" w:type="dxa"/>
            <w:shd w:val="clear" w:color="auto" w:fill="auto"/>
            <w:vAlign w:val="bottom"/>
          </w:tcPr>
          <w:p w14:paraId="283F4877" w14:textId="77777777" w:rsidR="00EF55DE" w:rsidRPr="002E3B38" w:rsidRDefault="00EF55DE" w:rsidP="005123B5">
            <w:pPr>
              <w:spacing w:line="240" w:lineRule="auto"/>
              <w:ind w:left="166"/>
              <w:rPr>
                <w:rFonts w:ascii="Browallia New" w:hAnsi="Browallia New" w:cs="Browallia New"/>
                <w:sz w:val="24"/>
                <w:szCs w:val="24"/>
                <w:lang w:val="en-GB"/>
              </w:rPr>
            </w:pPr>
          </w:p>
        </w:tc>
        <w:tc>
          <w:tcPr>
            <w:tcW w:w="1137" w:type="dxa"/>
            <w:shd w:val="clear" w:color="auto" w:fill="auto"/>
            <w:vAlign w:val="bottom"/>
          </w:tcPr>
          <w:p w14:paraId="08A87186" w14:textId="3D0660CD" w:rsidR="00EF55DE" w:rsidRPr="002E3B38" w:rsidRDefault="00EF55DE" w:rsidP="008A0E2A">
            <w:pPr>
              <w:pBdr>
                <w:bottom w:val="single" w:sz="4" w:space="1" w:color="auto"/>
              </w:pBdr>
              <w:tabs>
                <w:tab w:val="clear" w:pos="907"/>
                <w:tab w:val="decimal" w:pos="927"/>
              </w:tabs>
              <w:spacing w:line="240" w:lineRule="auto"/>
              <w:jc w:val="center"/>
              <w:rPr>
                <w:rFonts w:ascii="Browallia New" w:hAnsi="Browallia New" w:cs="Browallia New"/>
                <w:sz w:val="24"/>
                <w:szCs w:val="24"/>
                <w:lang w:val="en-GB"/>
              </w:rPr>
            </w:pPr>
            <w:r w:rsidRPr="002E3B38">
              <w:rPr>
                <w:rFonts w:ascii="Browallia New" w:hAnsi="Browallia New" w:cs="Browallia New"/>
                <w:sz w:val="24"/>
                <w:szCs w:val="24"/>
                <w:cs/>
                <w:lang w:val="en-GB"/>
              </w:rPr>
              <w:t>หมุนเวียน</w:t>
            </w:r>
          </w:p>
        </w:tc>
        <w:tc>
          <w:tcPr>
            <w:tcW w:w="1132" w:type="dxa"/>
            <w:shd w:val="clear" w:color="auto" w:fill="auto"/>
            <w:vAlign w:val="bottom"/>
          </w:tcPr>
          <w:p w14:paraId="490EA013" w14:textId="19374275" w:rsidR="00EF55DE" w:rsidRPr="002E3B38" w:rsidRDefault="00EF55DE" w:rsidP="008A0E2A">
            <w:pPr>
              <w:pBdr>
                <w:bottom w:val="single" w:sz="4" w:space="1" w:color="auto"/>
              </w:pBdr>
              <w:tabs>
                <w:tab w:val="decimal" w:pos="939"/>
              </w:tabs>
              <w:spacing w:line="240" w:lineRule="auto"/>
              <w:jc w:val="center"/>
              <w:rPr>
                <w:rFonts w:ascii="Browallia New" w:hAnsi="Browallia New" w:cs="Browallia New"/>
                <w:sz w:val="24"/>
                <w:szCs w:val="24"/>
                <w:lang w:val="en-GB"/>
              </w:rPr>
            </w:pPr>
            <w:r w:rsidRPr="002E3B38">
              <w:rPr>
                <w:rFonts w:ascii="Browallia New" w:hAnsi="Browallia New" w:cs="Browallia New"/>
                <w:sz w:val="24"/>
                <w:szCs w:val="24"/>
                <w:cs/>
                <w:lang w:val="en-GB"/>
              </w:rPr>
              <w:t>ไม่หมุนเวียน</w:t>
            </w:r>
          </w:p>
        </w:tc>
        <w:tc>
          <w:tcPr>
            <w:tcW w:w="1051" w:type="dxa"/>
            <w:gridSpan w:val="2"/>
            <w:shd w:val="clear" w:color="auto" w:fill="auto"/>
            <w:vAlign w:val="bottom"/>
          </w:tcPr>
          <w:p w14:paraId="4EDB9E10" w14:textId="6D48254E" w:rsidR="00EF55DE" w:rsidRPr="002E3B38" w:rsidRDefault="00EF55DE" w:rsidP="008A0E2A">
            <w:pPr>
              <w:pBdr>
                <w:bottom w:val="single" w:sz="4" w:space="1" w:color="auto"/>
              </w:pBdr>
              <w:spacing w:line="240" w:lineRule="auto"/>
              <w:jc w:val="center"/>
              <w:rPr>
                <w:rFonts w:ascii="Browallia New" w:hAnsi="Browallia New" w:cs="Browallia New"/>
                <w:sz w:val="24"/>
                <w:szCs w:val="24"/>
                <w:lang w:val="en-GB"/>
              </w:rPr>
            </w:pPr>
            <w:r w:rsidRPr="002E3B38">
              <w:rPr>
                <w:rFonts w:ascii="Browallia New" w:hAnsi="Browallia New" w:cs="Browallia New"/>
                <w:sz w:val="24"/>
                <w:szCs w:val="24"/>
                <w:cs/>
                <w:lang w:val="en-GB"/>
              </w:rPr>
              <w:t>รวม</w:t>
            </w:r>
          </w:p>
        </w:tc>
        <w:tc>
          <w:tcPr>
            <w:tcW w:w="1050" w:type="dxa"/>
            <w:shd w:val="clear" w:color="auto" w:fill="auto"/>
            <w:vAlign w:val="bottom"/>
          </w:tcPr>
          <w:p w14:paraId="24359CCC" w14:textId="66EA693A" w:rsidR="00EF55DE" w:rsidRPr="002E3B38" w:rsidRDefault="00EF55DE" w:rsidP="008A0E2A">
            <w:pPr>
              <w:pBdr>
                <w:bottom w:val="single" w:sz="4" w:space="1" w:color="auto"/>
              </w:pBdr>
              <w:tabs>
                <w:tab w:val="decimal" w:pos="839"/>
              </w:tabs>
              <w:spacing w:line="240" w:lineRule="auto"/>
              <w:jc w:val="center"/>
              <w:rPr>
                <w:rFonts w:ascii="Browallia New" w:hAnsi="Browallia New" w:cs="Browallia New"/>
                <w:sz w:val="24"/>
                <w:szCs w:val="24"/>
                <w:lang w:val="en-GB"/>
              </w:rPr>
            </w:pPr>
            <w:r w:rsidRPr="002E3B38">
              <w:rPr>
                <w:rFonts w:ascii="Browallia New" w:hAnsi="Browallia New" w:cs="Browallia New"/>
                <w:sz w:val="24"/>
                <w:szCs w:val="24"/>
                <w:cs/>
                <w:lang w:val="en-GB"/>
              </w:rPr>
              <w:t>หมุนเวียน</w:t>
            </w:r>
          </w:p>
        </w:tc>
        <w:tc>
          <w:tcPr>
            <w:tcW w:w="1050" w:type="dxa"/>
            <w:shd w:val="clear" w:color="auto" w:fill="auto"/>
            <w:vAlign w:val="bottom"/>
          </w:tcPr>
          <w:p w14:paraId="4FA15388" w14:textId="4287282A" w:rsidR="00EF55DE" w:rsidRPr="002E3B38" w:rsidRDefault="00EF55DE" w:rsidP="008A0E2A">
            <w:pPr>
              <w:pBdr>
                <w:bottom w:val="single" w:sz="4" w:space="1" w:color="auto"/>
              </w:pBdr>
              <w:tabs>
                <w:tab w:val="decimal" w:pos="835"/>
              </w:tabs>
              <w:spacing w:line="240" w:lineRule="auto"/>
              <w:ind w:left="-72" w:right="-72"/>
              <w:jc w:val="center"/>
              <w:rPr>
                <w:rFonts w:ascii="Browallia New" w:hAnsi="Browallia New" w:cs="Browallia New"/>
                <w:spacing w:val="-6"/>
                <w:sz w:val="24"/>
                <w:szCs w:val="24"/>
                <w:lang w:val="en-GB"/>
              </w:rPr>
            </w:pPr>
            <w:r w:rsidRPr="002E3B38">
              <w:rPr>
                <w:rFonts w:ascii="Browallia New" w:hAnsi="Browallia New" w:cs="Browallia New"/>
                <w:spacing w:val="-6"/>
                <w:sz w:val="24"/>
                <w:szCs w:val="24"/>
                <w:cs/>
                <w:lang w:val="en-GB"/>
              </w:rPr>
              <w:t>ไม่หมุนเวียน</w:t>
            </w:r>
          </w:p>
        </w:tc>
        <w:tc>
          <w:tcPr>
            <w:tcW w:w="1051" w:type="dxa"/>
            <w:shd w:val="clear" w:color="auto" w:fill="auto"/>
            <w:vAlign w:val="bottom"/>
          </w:tcPr>
          <w:p w14:paraId="704C4E88" w14:textId="47D72866" w:rsidR="00EF55DE" w:rsidRPr="002E3B38" w:rsidRDefault="00EF55DE" w:rsidP="008A0E2A">
            <w:pPr>
              <w:pBdr>
                <w:bottom w:val="single" w:sz="4" w:space="1" w:color="auto"/>
              </w:pBdr>
              <w:tabs>
                <w:tab w:val="decimal" w:pos="810"/>
              </w:tabs>
              <w:spacing w:line="240" w:lineRule="auto"/>
              <w:ind w:right="-72"/>
              <w:jc w:val="center"/>
              <w:rPr>
                <w:rFonts w:ascii="Browallia New" w:hAnsi="Browallia New" w:cs="Browallia New"/>
                <w:sz w:val="24"/>
                <w:szCs w:val="24"/>
                <w:lang w:val="en-GB"/>
              </w:rPr>
            </w:pPr>
            <w:r w:rsidRPr="002E3B38">
              <w:rPr>
                <w:rFonts w:ascii="Browallia New" w:hAnsi="Browallia New" w:cs="Browallia New"/>
                <w:sz w:val="24"/>
                <w:szCs w:val="24"/>
                <w:cs/>
                <w:lang w:val="en-GB"/>
              </w:rPr>
              <w:t>รวม</w:t>
            </w:r>
          </w:p>
        </w:tc>
      </w:tr>
      <w:tr w:rsidR="00EF55DE" w:rsidRPr="002E3B38" w14:paraId="75BEA28A" w14:textId="77777777" w:rsidTr="001C0BDE">
        <w:trPr>
          <w:gridAfter w:val="1"/>
          <w:wAfter w:w="9" w:type="dxa"/>
        </w:trPr>
        <w:tc>
          <w:tcPr>
            <w:tcW w:w="2160" w:type="dxa"/>
            <w:shd w:val="clear" w:color="auto" w:fill="auto"/>
            <w:vAlign w:val="bottom"/>
          </w:tcPr>
          <w:p w14:paraId="1DB6B298" w14:textId="77777777" w:rsidR="00EF55DE" w:rsidRPr="002E3B38" w:rsidRDefault="00EF55DE" w:rsidP="005123B5">
            <w:pPr>
              <w:spacing w:line="240" w:lineRule="auto"/>
              <w:ind w:left="166"/>
              <w:rPr>
                <w:rFonts w:ascii="Browallia New" w:hAnsi="Browallia New" w:cs="Browallia New"/>
                <w:sz w:val="24"/>
                <w:szCs w:val="24"/>
                <w:lang w:val="en-GB"/>
              </w:rPr>
            </w:pPr>
          </w:p>
        </w:tc>
        <w:tc>
          <w:tcPr>
            <w:tcW w:w="1137" w:type="dxa"/>
            <w:shd w:val="clear" w:color="auto" w:fill="auto"/>
            <w:vAlign w:val="bottom"/>
          </w:tcPr>
          <w:p w14:paraId="04EE369B" w14:textId="77777777" w:rsidR="00EF55DE" w:rsidRPr="002E3B38" w:rsidRDefault="00EF55DE" w:rsidP="005123B5">
            <w:pPr>
              <w:tabs>
                <w:tab w:val="clear" w:pos="907"/>
                <w:tab w:val="decimal" w:pos="927"/>
              </w:tabs>
              <w:spacing w:line="240" w:lineRule="auto"/>
              <w:rPr>
                <w:rFonts w:ascii="Browallia New" w:hAnsi="Browallia New" w:cs="Browallia New"/>
                <w:sz w:val="24"/>
                <w:szCs w:val="24"/>
                <w:lang w:val="en-GB"/>
              </w:rPr>
            </w:pPr>
          </w:p>
        </w:tc>
        <w:tc>
          <w:tcPr>
            <w:tcW w:w="1132" w:type="dxa"/>
            <w:shd w:val="clear" w:color="auto" w:fill="auto"/>
            <w:vAlign w:val="bottom"/>
          </w:tcPr>
          <w:p w14:paraId="41B1936D" w14:textId="77777777" w:rsidR="00EF55DE" w:rsidRPr="002E3B38" w:rsidRDefault="00EF55DE" w:rsidP="005123B5">
            <w:pPr>
              <w:tabs>
                <w:tab w:val="clear" w:pos="907"/>
                <w:tab w:val="decimal" w:pos="922"/>
              </w:tabs>
              <w:spacing w:line="240" w:lineRule="auto"/>
              <w:rPr>
                <w:rFonts w:ascii="Browallia New" w:hAnsi="Browallia New" w:cs="Browallia New"/>
                <w:sz w:val="24"/>
                <w:szCs w:val="24"/>
                <w:lang w:val="en-GB"/>
              </w:rPr>
            </w:pPr>
          </w:p>
        </w:tc>
        <w:tc>
          <w:tcPr>
            <w:tcW w:w="1051" w:type="dxa"/>
            <w:gridSpan w:val="2"/>
            <w:shd w:val="clear" w:color="auto" w:fill="auto"/>
            <w:vAlign w:val="bottom"/>
          </w:tcPr>
          <w:p w14:paraId="5471A280" w14:textId="77777777" w:rsidR="00EF55DE" w:rsidRPr="002E3B38" w:rsidRDefault="00EF55DE" w:rsidP="005123B5">
            <w:pPr>
              <w:tabs>
                <w:tab w:val="clear" w:pos="907"/>
                <w:tab w:val="decimal" w:pos="922"/>
              </w:tabs>
              <w:spacing w:line="240" w:lineRule="auto"/>
              <w:jc w:val="both"/>
              <w:rPr>
                <w:rFonts w:ascii="Browallia New" w:hAnsi="Browallia New" w:cs="Browallia New"/>
                <w:sz w:val="24"/>
                <w:szCs w:val="24"/>
                <w:lang w:val="en-GB"/>
              </w:rPr>
            </w:pPr>
          </w:p>
        </w:tc>
        <w:tc>
          <w:tcPr>
            <w:tcW w:w="1050" w:type="dxa"/>
            <w:shd w:val="clear" w:color="auto" w:fill="auto"/>
            <w:vAlign w:val="bottom"/>
          </w:tcPr>
          <w:p w14:paraId="2673E38A" w14:textId="77777777" w:rsidR="00EF55DE" w:rsidRPr="002E3B38" w:rsidRDefault="00EF55DE" w:rsidP="005123B5">
            <w:pPr>
              <w:tabs>
                <w:tab w:val="decimal" w:pos="835"/>
              </w:tabs>
              <w:spacing w:line="240" w:lineRule="auto"/>
              <w:rPr>
                <w:rFonts w:ascii="Browallia New" w:hAnsi="Browallia New" w:cs="Browallia New"/>
                <w:sz w:val="24"/>
                <w:szCs w:val="24"/>
                <w:lang w:val="en-GB"/>
              </w:rPr>
            </w:pPr>
          </w:p>
        </w:tc>
        <w:tc>
          <w:tcPr>
            <w:tcW w:w="1050" w:type="dxa"/>
            <w:shd w:val="clear" w:color="auto" w:fill="auto"/>
            <w:vAlign w:val="bottom"/>
          </w:tcPr>
          <w:p w14:paraId="46ECF335" w14:textId="77777777" w:rsidR="00EF55DE" w:rsidRPr="002E3B38" w:rsidRDefault="00EF55DE" w:rsidP="005123B5">
            <w:pPr>
              <w:tabs>
                <w:tab w:val="decimal" w:pos="835"/>
              </w:tabs>
              <w:spacing w:line="240" w:lineRule="auto"/>
              <w:ind w:right="-72"/>
              <w:jc w:val="both"/>
              <w:rPr>
                <w:rFonts w:ascii="Browallia New" w:hAnsi="Browallia New" w:cs="Browallia New"/>
                <w:sz w:val="24"/>
                <w:szCs w:val="24"/>
                <w:lang w:val="en-GB"/>
              </w:rPr>
            </w:pPr>
          </w:p>
        </w:tc>
        <w:tc>
          <w:tcPr>
            <w:tcW w:w="1051" w:type="dxa"/>
            <w:shd w:val="clear" w:color="auto" w:fill="auto"/>
            <w:vAlign w:val="bottom"/>
          </w:tcPr>
          <w:p w14:paraId="0B3B1C70" w14:textId="77777777" w:rsidR="00EF55DE" w:rsidRPr="002E3B38" w:rsidRDefault="00EF55DE" w:rsidP="005123B5">
            <w:pPr>
              <w:tabs>
                <w:tab w:val="decimal" w:pos="835"/>
              </w:tabs>
              <w:spacing w:line="240" w:lineRule="auto"/>
              <w:ind w:right="-72"/>
              <w:jc w:val="both"/>
              <w:rPr>
                <w:rFonts w:ascii="Browallia New" w:hAnsi="Browallia New" w:cs="Browallia New"/>
                <w:sz w:val="24"/>
                <w:szCs w:val="24"/>
                <w:lang w:val="en-GB"/>
              </w:rPr>
            </w:pPr>
          </w:p>
        </w:tc>
      </w:tr>
      <w:tr w:rsidR="00EF55DE" w:rsidRPr="002E3B38" w14:paraId="3D4D6428" w14:textId="77777777" w:rsidTr="001C0BDE">
        <w:trPr>
          <w:gridAfter w:val="1"/>
          <w:wAfter w:w="9" w:type="dxa"/>
        </w:trPr>
        <w:tc>
          <w:tcPr>
            <w:tcW w:w="2160" w:type="dxa"/>
            <w:shd w:val="clear" w:color="auto" w:fill="auto"/>
            <w:vAlign w:val="bottom"/>
          </w:tcPr>
          <w:p w14:paraId="2D6E8EA1" w14:textId="77777777" w:rsidR="00EF55DE" w:rsidRPr="002E3B38" w:rsidRDefault="00EF55DE" w:rsidP="000C6260">
            <w:pPr>
              <w:spacing w:line="240" w:lineRule="auto"/>
              <w:ind w:left="166" w:hanging="43"/>
              <w:rPr>
                <w:rFonts w:ascii="Browallia New" w:hAnsi="Browallia New" w:cs="Browallia New"/>
                <w:sz w:val="24"/>
                <w:szCs w:val="24"/>
                <w:lang w:val="en-GB"/>
              </w:rPr>
            </w:pPr>
            <w:r w:rsidRPr="002E3B38">
              <w:rPr>
                <w:rFonts w:ascii="Browallia New" w:hAnsi="Browallia New" w:cs="Browallia New"/>
                <w:sz w:val="24"/>
                <w:szCs w:val="24"/>
                <w:cs/>
              </w:rPr>
              <w:t>เงินให้กู้ยืมแก่บุคคลหรือ</w:t>
            </w:r>
          </w:p>
        </w:tc>
        <w:tc>
          <w:tcPr>
            <w:tcW w:w="1137" w:type="dxa"/>
            <w:shd w:val="clear" w:color="auto" w:fill="auto"/>
            <w:vAlign w:val="bottom"/>
          </w:tcPr>
          <w:p w14:paraId="05629221" w14:textId="77777777" w:rsidR="00EF55DE" w:rsidRPr="002E3B38" w:rsidRDefault="00EF55DE" w:rsidP="005123B5">
            <w:pPr>
              <w:tabs>
                <w:tab w:val="clear" w:pos="907"/>
                <w:tab w:val="decimal" w:pos="927"/>
              </w:tabs>
              <w:spacing w:line="240" w:lineRule="auto"/>
              <w:rPr>
                <w:rFonts w:ascii="Browallia New" w:hAnsi="Browallia New" w:cs="Browallia New"/>
                <w:sz w:val="24"/>
                <w:szCs w:val="24"/>
                <w:lang w:val="en-GB"/>
              </w:rPr>
            </w:pPr>
          </w:p>
        </w:tc>
        <w:tc>
          <w:tcPr>
            <w:tcW w:w="1132" w:type="dxa"/>
            <w:shd w:val="clear" w:color="auto" w:fill="auto"/>
            <w:vAlign w:val="bottom"/>
          </w:tcPr>
          <w:p w14:paraId="318CB516" w14:textId="77777777" w:rsidR="00EF55DE" w:rsidRPr="002E3B38" w:rsidRDefault="00EF55DE" w:rsidP="005123B5">
            <w:pPr>
              <w:tabs>
                <w:tab w:val="clear" w:pos="907"/>
                <w:tab w:val="decimal" w:pos="922"/>
              </w:tabs>
              <w:spacing w:line="240" w:lineRule="auto"/>
              <w:rPr>
                <w:rFonts w:ascii="Browallia New" w:hAnsi="Browallia New" w:cs="Browallia New"/>
                <w:sz w:val="24"/>
                <w:szCs w:val="24"/>
                <w:lang w:val="en-GB"/>
              </w:rPr>
            </w:pPr>
          </w:p>
        </w:tc>
        <w:tc>
          <w:tcPr>
            <w:tcW w:w="1051" w:type="dxa"/>
            <w:gridSpan w:val="2"/>
            <w:shd w:val="clear" w:color="auto" w:fill="auto"/>
            <w:vAlign w:val="bottom"/>
          </w:tcPr>
          <w:p w14:paraId="7E0BD033" w14:textId="77777777" w:rsidR="00EF55DE" w:rsidRPr="002E3B38" w:rsidRDefault="00EF55DE" w:rsidP="005123B5">
            <w:pPr>
              <w:tabs>
                <w:tab w:val="clear" w:pos="907"/>
                <w:tab w:val="decimal" w:pos="922"/>
              </w:tabs>
              <w:spacing w:line="240" w:lineRule="auto"/>
              <w:jc w:val="both"/>
              <w:rPr>
                <w:rFonts w:ascii="Browallia New" w:hAnsi="Browallia New" w:cs="Browallia New"/>
                <w:sz w:val="24"/>
                <w:szCs w:val="24"/>
                <w:lang w:val="en-GB"/>
              </w:rPr>
            </w:pPr>
          </w:p>
        </w:tc>
        <w:tc>
          <w:tcPr>
            <w:tcW w:w="1050" w:type="dxa"/>
            <w:shd w:val="clear" w:color="auto" w:fill="auto"/>
            <w:vAlign w:val="bottom"/>
          </w:tcPr>
          <w:p w14:paraId="263F321C" w14:textId="77777777" w:rsidR="00EF55DE" w:rsidRPr="002E3B38" w:rsidRDefault="00EF55DE" w:rsidP="005123B5">
            <w:pPr>
              <w:tabs>
                <w:tab w:val="decimal" w:pos="835"/>
              </w:tabs>
              <w:spacing w:line="240" w:lineRule="auto"/>
              <w:rPr>
                <w:rFonts w:ascii="Browallia New" w:hAnsi="Browallia New" w:cs="Browallia New"/>
                <w:sz w:val="24"/>
                <w:szCs w:val="24"/>
                <w:lang w:val="en-GB"/>
              </w:rPr>
            </w:pPr>
          </w:p>
        </w:tc>
        <w:tc>
          <w:tcPr>
            <w:tcW w:w="1050" w:type="dxa"/>
            <w:shd w:val="clear" w:color="auto" w:fill="auto"/>
            <w:vAlign w:val="bottom"/>
          </w:tcPr>
          <w:p w14:paraId="61722021" w14:textId="77777777" w:rsidR="00EF55DE" w:rsidRPr="002E3B38" w:rsidRDefault="00EF55DE" w:rsidP="005123B5">
            <w:pPr>
              <w:tabs>
                <w:tab w:val="decimal" w:pos="835"/>
              </w:tabs>
              <w:spacing w:line="240" w:lineRule="auto"/>
              <w:ind w:right="-72"/>
              <w:jc w:val="both"/>
              <w:rPr>
                <w:rFonts w:ascii="Browallia New" w:hAnsi="Browallia New" w:cs="Browallia New"/>
                <w:sz w:val="24"/>
                <w:szCs w:val="24"/>
                <w:lang w:val="en-GB"/>
              </w:rPr>
            </w:pPr>
          </w:p>
        </w:tc>
        <w:tc>
          <w:tcPr>
            <w:tcW w:w="1051" w:type="dxa"/>
            <w:shd w:val="clear" w:color="auto" w:fill="auto"/>
            <w:vAlign w:val="bottom"/>
          </w:tcPr>
          <w:p w14:paraId="72478886" w14:textId="77777777" w:rsidR="00EF55DE" w:rsidRPr="002E3B38" w:rsidRDefault="00EF55DE" w:rsidP="005123B5">
            <w:pPr>
              <w:tabs>
                <w:tab w:val="decimal" w:pos="835"/>
              </w:tabs>
              <w:spacing w:line="240" w:lineRule="auto"/>
              <w:ind w:right="-72"/>
              <w:jc w:val="both"/>
              <w:rPr>
                <w:rFonts w:ascii="Browallia New" w:hAnsi="Browallia New" w:cs="Browallia New"/>
                <w:sz w:val="24"/>
                <w:szCs w:val="24"/>
                <w:lang w:val="en-GB"/>
              </w:rPr>
            </w:pPr>
          </w:p>
        </w:tc>
      </w:tr>
      <w:tr w:rsidR="00A3140D" w:rsidRPr="002E3B38" w14:paraId="09067233" w14:textId="77777777">
        <w:trPr>
          <w:gridAfter w:val="1"/>
          <w:wAfter w:w="9" w:type="dxa"/>
        </w:trPr>
        <w:tc>
          <w:tcPr>
            <w:tcW w:w="2160" w:type="dxa"/>
            <w:shd w:val="clear" w:color="auto" w:fill="auto"/>
            <w:vAlign w:val="bottom"/>
          </w:tcPr>
          <w:p w14:paraId="5D082686" w14:textId="3BD4788D" w:rsidR="00A3140D" w:rsidRPr="002E3B38" w:rsidRDefault="00A3140D" w:rsidP="00A3140D">
            <w:pPr>
              <w:spacing w:line="240" w:lineRule="auto"/>
              <w:ind w:left="166" w:hanging="43"/>
              <w:rPr>
                <w:rFonts w:ascii="Browallia New" w:hAnsi="Browallia New" w:cs="Browallia New"/>
                <w:sz w:val="24"/>
                <w:szCs w:val="24"/>
                <w:lang w:val="en-GB"/>
              </w:rPr>
            </w:pPr>
            <w:r w:rsidRPr="002E3B38">
              <w:rPr>
                <w:rFonts w:ascii="Browallia New" w:hAnsi="Browallia New" w:cs="Browallia New"/>
                <w:sz w:val="24"/>
                <w:szCs w:val="24"/>
                <w:cs/>
              </w:rPr>
              <w:t xml:space="preserve">   </w:t>
            </w:r>
            <w:r w:rsidR="00354DF9" w:rsidRPr="002E3B38">
              <w:rPr>
                <w:rFonts w:ascii="Browallia New" w:hAnsi="Browallia New" w:cs="Browallia New"/>
                <w:sz w:val="24"/>
                <w:szCs w:val="24"/>
                <w:cs/>
              </w:rPr>
              <w:t>กิจการ</w:t>
            </w:r>
            <w:r w:rsidR="00775B9A" w:rsidRPr="002E3B38">
              <w:rPr>
                <w:rFonts w:ascii="Browallia New" w:hAnsi="Browallia New" w:cs="Browallia New"/>
                <w:sz w:val="24"/>
                <w:szCs w:val="24"/>
                <w:cs/>
              </w:rPr>
              <w:t>ที่เกี่ยวข้องกัน</w:t>
            </w:r>
          </w:p>
        </w:tc>
        <w:tc>
          <w:tcPr>
            <w:tcW w:w="1137" w:type="dxa"/>
            <w:shd w:val="clear" w:color="auto" w:fill="auto"/>
            <w:vAlign w:val="bottom"/>
          </w:tcPr>
          <w:p w14:paraId="1CBAD446" w14:textId="6D81A903" w:rsidR="00A3140D" w:rsidRPr="002E3B38" w:rsidRDefault="004C2B40" w:rsidP="00A3140D">
            <w:pPr>
              <w:tabs>
                <w:tab w:val="clear" w:pos="907"/>
                <w:tab w:val="decimal" w:pos="927"/>
              </w:tabs>
              <w:spacing w:line="240" w:lineRule="auto"/>
              <w:jc w:val="right"/>
              <w:rPr>
                <w:rFonts w:ascii="Browallia New" w:hAnsi="Browallia New" w:cs="Browallia New"/>
                <w:sz w:val="24"/>
                <w:szCs w:val="24"/>
                <w:lang w:val="en-GB"/>
              </w:rPr>
            </w:pPr>
            <w:r w:rsidRPr="004C2B40">
              <w:rPr>
                <w:rFonts w:ascii="Browallia New" w:hAnsi="Browallia New" w:cs="Browallia New"/>
                <w:sz w:val="24"/>
                <w:szCs w:val="24"/>
              </w:rPr>
              <w:t>2</w:t>
            </w:r>
            <w:r w:rsidR="00A3140D" w:rsidRPr="002E3B38">
              <w:rPr>
                <w:rFonts w:ascii="Browallia New" w:hAnsi="Browallia New" w:cs="Browallia New"/>
                <w:sz w:val="24"/>
                <w:szCs w:val="24"/>
                <w:lang w:val="en-GB"/>
              </w:rPr>
              <w:t>,</w:t>
            </w:r>
            <w:r w:rsidRPr="004C2B40">
              <w:rPr>
                <w:rFonts w:ascii="Browallia New" w:hAnsi="Browallia New" w:cs="Browallia New"/>
                <w:sz w:val="24"/>
                <w:szCs w:val="24"/>
              </w:rPr>
              <w:t>420</w:t>
            </w:r>
            <w:r w:rsidR="00A3140D" w:rsidRPr="002E3B38">
              <w:rPr>
                <w:rFonts w:ascii="Browallia New" w:hAnsi="Browallia New" w:cs="Browallia New"/>
                <w:sz w:val="24"/>
                <w:szCs w:val="24"/>
                <w:lang w:val="en-GB"/>
              </w:rPr>
              <w:t>,</w:t>
            </w:r>
            <w:r w:rsidRPr="004C2B40">
              <w:rPr>
                <w:rFonts w:ascii="Browallia New" w:hAnsi="Browallia New" w:cs="Browallia New"/>
                <w:sz w:val="24"/>
                <w:szCs w:val="24"/>
              </w:rPr>
              <w:t>000</w:t>
            </w:r>
          </w:p>
        </w:tc>
        <w:tc>
          <w:tcPr>
            <w:tcW w:w="1132" w:type="dxa"/>
            <w:shd w:val="clear" w:color="auto" w:fill="auto"/>
            <w:vAlign w:val="bottom"/>
          </w:tcPr>
          <w:p w14:paraId="466E42FE" w14:textId="35DDB7C4" w:rsidR="00A3140D" w:rsidRPr="002E3B38" w:rsidRDefault="00A3140D" w:rsidP="00A3140D">
            <w:pPr>
              <w:tabs>
                <w:tab w:val="clear" w:pos="907"/>
                <w:tab w:val="decimal" w:pos="922"/>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gridSpan w:val="2"/>
            <w:shd w:val="clear" w:color="auto" w:fill="auto"/>
          </w:tcPr>
          <w:p w14:paraId="0F0CE1A5" w14:textId="01197B34" w:rsidR="00A3140D" w:rsidRPr="002E3B38" w:rsidRDefault="00A3140D" w:rsidP="00A3140D">
            <w:pPr>
              <w:tabs>
                <w:tab w:val="decimal" w:pos="855"/>
              </w:tabs>
              <w:spacing w:line="240" w:lineRule="auto"/>
              <w:ind w:right="-72"/>
              <w:jc w:val="right"/>
              <w:rPr>
                <w:rFonts w:ascii="Browallia New" w:hAnsi="Browallia New" w:cs="Browallia New"/>
                <w:sz w:val="24"/>
                <w:szCs w:val="24"/>
                <w:lang w:val="en-GB"/>
              </w:rPr>
            </w:pPr>
            <w:r w:rsidRPr="002E3B38">
              <w:rPr>
                <w:rFonts w:ascii="Browallia New" w:hAnsi="Browallia New" w:cs="Browallia New"/>
                <w:sz w:val="24"/>
                <w:szCs w:val="24"/>
              </w:rPr>
              <w:t>2,420,000</w:t>
            </w:r>
          </w:p>
        </w:tc>
        <w:tc>
          <w:tcPr>
            <w:tcW w:w="1050" w:type="dxa"/>
            <w:shd w:val="clear" w:color="auto" w:fill="auto"/>
            <w:vAlign w:val="bottom"/>
          </w:tcPr>
          <w:p w14:paraId="7C392279" w14:textId="477B09B0" w:rsidR="00A3140D" w:rsidRPr="002E3B38" w:rsidRDefault="00A3140D" w:rsidP="00A3140D">
            <w:pPr>
              <w:tabs>
                <w:tab w:val="decimal" w:pos="835"/>
              </w:tabs>
              <w:spacing w:line="240" w:lineRule="auto"/>
              <w:jc w:val="right"/>
              <w:rPr>
                <w:rFonts w:ascii="Browallia New" w:hAnsi="Browallia New" w:cs="Browallia New"/>
                <w:sz w:val="24"/>
                <w:szCs w:val="24"/>
                <w:lang w:val="en-GB"/>
              </w:rPr>
            </w:pPr>
            <w:r w:rsidRPr="002E3B38">
              <w:rPr>
                <w:rFonts w:ascii="Browallia New" w:hAnsi="Browallia New" w:cs="Browallia New"/>
                <w:sz w:val="24"/>
                <w:szCs w:val="24"/>
                <w:lang w:val="en-GB"/>
              </w:rPr>
              <w:t>2,880,355</w:t>
            </w:r>
          </w:p>
        </w:tc>
        <w:tc>
          <w:tcPr>
            <w:tcW w:w="1050" w:type="dxa"/>
            <w:shd w:val="clear" w:color="auto" w:fill="auto"/>
            <w:vAlign w:val="bottom"/>
          </w:tcPr>
          <w:p w14:paraId="36EC6A41" w14:textId="238D71E6" w:rsidR="00A3140D" w:rsidRPr="002E3B38" w:rsidRDefault="00A3140D" w:rsidP="00A3140D">
            <w:pPr>
              <w:tabs>
                <w:tab w:val="decimal" w:pos="835"/>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shd w:val="clear" w:color="auto" w:fill="auto"/>
            <w:vAlign w:val="bottom"/>
          </w:tcPr>
          <w:p w14:paraId="26B5017A" w14:textId="749E66CD" w:rsidR="00A3140D" w:rsidRPr="002E3B38" w:rsidRDefault="00A3140D" w:rsidP="00A3140D">
            <w:pPr>
              <w:tabs>
                <w:tab w:val="decimal" w:pos="850"/>
              </w:tabs>
              <w:spacing w:line="240" w:lineRule="auto"/>
              <w:ind w:right="-72"/>
              <w:jc w:val="right"/>
              <w:rPr>
                <w:rFonts w:ascii="Browallia New" w:hAnsi="Browallia New" w:cs="Browallia New"/>
                <w:sz w:val="24"/>
                <w:szCs w:val="24"/>
                <w:lang w:val="en-GB"/>
              </w:rPr>
            </w:pPr>
            <w:r w:rsidRPr="002E3B38">
              <w:rPr>
                <w:rFonts w:ascii="Browallia New" w:hAnsi="Browallia New" w:cs="Browallia New"/>
                <w:sz w:val="24"/>
                <w:szCs w:val="24"/>
                <w:lang w:val="en-GB"/>
              </w:rPr>
              <w:t>2,880,355</w:t>
            </w:r>
          </w:p>
        </w:tc>
      </w:tr>
      <w:tr w:rsidR="008A0E2A" w:rsidRPr="002E3B38" w14:paraId="3A2B7414" w14:textId="77777777">
        <w:trPr>
          <w:gridAfter w:val="1"/>
          <w:wAfter w:w="9" w:type="dxa"/>
        </w:trPr>
        <w:tc>
          <w:tcPr>
            <w:tcW w:w="2160" w:type="dxa"/>
            <w:shd w:val="clear" w:color="auto" w:fill="auto"/>
            <w:vAlign w:val="bottom"/>
          </w:tcPr>
          <w:p w14:paraId="5757CFF0" w14:textId="77777777" w:rsidR="008A0E2A" w:rsidRPr="002E3B38" w:rsidRDefault="008A0E2A" w:rsidP="000C6260">
            <w:pPr>
              <w:spacing w:line="240" w:lineRule="auto"/>
              <w:ind w:left="166" w:hanging="43"/>
              <w:rPr>
                <w:rFonts w:ascii="Browallia New" w:hAnsi="Browallia New" w:cs="Browallia New"/>
                <w:sz w:val="24"/>
                <w:szCs w:val="24"/>
                <w:lang w:val="en-GB"/>
              </w:rPr>
            </w:pPr>
            <w:r w:rsidRPr="002E3B38">
              <w:rPr>
                <w:rFonts w:ascii="Browallia New" w:hAnsi="Browallia New" w:cs="Browallia New"/>
                <w:sz w:val="24"/>
                <w:szCs w:val="24"/>
                <w:u w:val="single"/>
                <w:cs/>
              </w:rPr>
              <w:t>หัก</w:t>
            </w:r>
            <w:r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 ค่าเผื่อผลขาดทุน</w:t>
            </w:r>
          </w:p>
        </w:tc>
        <w:tc>
          <w:tcPr>
            <w:tcW w:w="1137" w:type="dxa"/>
            <w:shd w:val="clear" w:color="auto" w:fill="auto"/>
            <w:vAlign w:val="bottom"/>
          </w:tcPr>
          <w:p w14:paraId="5ED119FB" w14:textId="77777777" w:rsidR="008A0E2A" w:rsidRPr="002E3B38" w:rsidRDefault="008A0E2A" w:rsidP="008A0E2A">
            <w:pPr>
              <w:tabs>
                <w:tab w:val="clear" w:pos="907"/>
                <w:tab w:val="decimal" w:pos="927"/>
              </w:tabs>
              <w:spacing w:line="240" w:lineRule="auto"/>
              <w:jc w:val="right"/>
              <w:rPr>
                <w:rFonts w:ascii="Browallia New" w:hAnsi="Browallia New" w:cs="Browallia New"/>
                <w:sz w:val="24"/>
                <w:szCs w:val="24"/>
                <w:lang w:val="en-GB"/>
              </w:rPr>
            </w:pPr>
          </w:p>
        </w:tc>
        <w:tc>
          <w:tcPr>
            <w:tcW w:w="1132" w:type="dxa"/>
            <w:shd w:val="clear" w:color="auto" w:fill="auto"/>
          </w:tcPr>
          <w:p w14:paraId="16DE8C53" w14:textId="77777777" w:rsidR="008A0E2A" w:rsidRPr="002E3B38" w:rsidRDefault="008A0E2A" w:rsidP="008A0E2A">
            <w:pPr>
              <w:tabs>
                <w:tab w:val="clear" w:pos="907"/>
                <w:tab w:val="decimal" w:pos="922"/>
              </w:tabs>
              <w:spacing w:line="240" w:lineRule="auto"/>
              <w:jc w:val="right"/>
              <w:rPr>
                <w:rFonts w:ascii="Browallia New" w:hAnsi="Browallia New" w:cs="Browallia New"/>
                <w:sz w:val="24"/>
                <w:szCs w:val="24"/>
                <w:lang w:val="en-GB"/>
              </w:rPr>
            </w:pPr>
          </w:p>
        </w:tc>
        <w:tc>
          <w:tcPr>
            <w:tcW w:w="1051" w:type="dxa"/>
            <w:gridSpan w:val="2"/>
            <w:shd w:val="clear" w:color="auto" w:fill="auto"/>
          </w:tcPr>
          <w:p w14:paraId="72BA1355" w14:textId="77777777" w:rsidR="008A0E2A" w:rsidRPr="002E3B38" w:rsidRDefault="008A0E2A" w:rsidP="008A0E2A">
            <w:pPr>
              <w:tabs>
                <w:tab w:val="decimal" w:pos="810"/>
              </w:tabs>
              <w:spacing w:line="240" w:lineRule="auto"/>
              <w:ind w:right="-72"/>
              <w:jc w:val="right"/>
              <w:rPr>
                <w:rFonts w:ascii="Browallia New" w:hAnsi="Browallia New" w:cs="Browallia New"/>
                <w:sz w:val="24"/>
                <w:szCs w:val="24"/>
                <w:lang w:val="en-GB"/>
              </w:rPr>
            </w:pPr>
          </w:p>
        </w:tc>
        <w:tc>
          <w:tcPr>
            <w:tcW w:w="1050" w:type="dxa"/>
            <w:shd w:val="clear" w:color="auto" w:fill="auto"/>
            <w:vAlign w:val="bottom"/>
          </w:tcPr>
          <w:p w14:paraId="67849325" w14:textId="77777777" w:rsidR="008A0E2A" w:rsidRPr="002E3B38" w:rsidRDefault="008A0E2A" w:rsidP="008A0E2A">
            <w:pPr>
              <w:tabs>
                <w:tab w:val="decimal" w:pos="835"/>
              </w:tabs>
              <w:spacing w:line="240" w:lineRule="auto"/>
              <w:jc w:val="right"/>
              <w:rPr>
                <w:rFonts w:ascii="Browallia New" w:hAnsi="Browallia New" w:cs="Browallia New"/>
                <w:sz w:val="24"/>
                <w:szCs w:val="24"/>
                <w:lang w:val="en-GB"/>
              </w:rPr>
            </w:pPr>
          </w:p>
        </w:tc>
        <w:tc>
          <w:tcPr>
            <w:tcW w:w="1050" w:type="dxa"/>
            <w:shd w:val="clear" w:color="auto" w:fill="auto"/>
            <w:vAlign w:val="bottom"/>
          </w:tcPr>
          <w:p w14:paraId="640DE89A" w14:textId="77777777" w:rsidR="008A0E2A" w:rsidRPr="002E3B38" w:rsidRDefault="008A0E2A" w:rsidP="001C678D">
            <w:pPr>
              <w:tabs>
                <w:tab w:val="decimal" w:pos="835"/>
              </w:tabs>
              <w:spacing w:line="240" w:lineRule="auto"/>
              <w:jc w:val="right"/>
              <w:rPr>
                <w:rFonts w:ascii="Browallia New" w:hAnsi="Browallia New" w:cs="Browallia New"/>
                <w:sz w:val="24"/>
                <w:szCs w:val="24"/>
                <w:lang w:val="en-GB"/>
              </w:rPr>
            </w:pPr>
          </w:p>
        </w:tc>
        <w:tc>
          <w:tcPr>
            <w:tcW w:w="1051" w:type="dxa"/>
            <w:shd w:val="clear" w:color="auto" w:fill="auto"/>
            <w:vAlign w:val="bottom"/>
          </w:tcPr>
          <w:p w14:paraId="04A146F2" w14:textId="77777777" w:rsidR="008A0E2A" w:rsidRPr="002E3B38" w:rsidRDefault="008A0E2A" w:rsidP="008A0E2A">
            <w:pPr>
              <w:tabs>
                <w:tab w:val="decimal" w:pos="850"/>
              </w:tabs>
              <w:spacing w:line="240" w:lineRule="auto"/>
              <w:ind w:right="-72"/>
              <w:jc w:val="right"/>
              <w:rPr>
                <w:rFonts w:ascii="Browallia New" w:hAnsi="Browallia New" w:cs="Browallia New"/>
                <w:sz w:val="24"/>
                <w:szCs w:val="24"/>
                <w:lang w:val="en-GB"/>
              </w:rPr>
            </w:pPr>
          </w:p>
        </w:tc>
      </w:tr>
      <w:tr w:rsidR="00A3140D" w:rsidRPr="002E3B38" w14:paraId="23C5D8B1" w14:textId="77777777">
        <w:trPr>
          <w:gridAfter w:val="1"/>
          <w:wAfter w:w="9" w:type="dxa"/>
        </w:trPr>
        <w:tc>
          <w:tcPr>
            <w:tcW w:w="2160" w:type="dxa"/>
            <w:shd w:val="clear" w:color="auto" w:fill="auto"/>
            <w:vAlign w:val="bottom"/>
          </w:tcPr>
          <w:p w14:paraId="3010E5A7" w14:textId="1478E4EE" w:rsidR="00A3140D" w:rsidRPr="002E3B38" w:rsidRDefault="00A3140D" w:rsidP="00A3140D">
            <w:pPr>
              <w:tabs>
                <w:tab w:val="left" w:pos="499"/>
              </w:tabs>
              <w:spacing w:line="240" w:lineRule="auto"/>
              <w:ind w:left="166" w:hanging="43"/>
              <w:rPr>
                <w:rFonts w:ascii="Browallia New" w:hAnsi="Browallia New" w:cs="Browallia New"/>
                <w:sz w:val="24"/>
                <w:szCs w:val="24"/>
                <w:u w:val="single"/>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ab/>
              <w:t xml:space="preserve"> ที่คาดว่าจะเกิดขึ้น</w:t>
            </w:r>
          </w:p>
        </w:tc>
        <w:tc>
          <w:tcPr>
            <w:tcW w:w="1137" w:type="dxa"/>
            <w:shd w:val="clear" w:color="auto" w:fill="auto"/>
            <w:vAlign w:val="bottom"/>
          </w:tcPr>
          <w:p w14:paraId="13470EF6" w14:textId="23737BA2" w:rsidR="00A3140D" w:rsidRPr="002E3B38" w:rsidRDefault="00A3140D" w:rsidP="00A3140D">
            <w:pPr>
              <w:pBdr>
                <w:bottom w:val="single" w:sz="4" w:space="1" w:color="auto"/>
              </w:pBdr>
              <w:tabs>
                <w:tab w:val="clear" w:pos="907"/>
                <w:tab w:val="decimal" w:pos="927"/>
              </w:tabs>
              <w:spacing w:line="240" w:lineRule="auto"/>
              <w:jc w:val="center"/>
              <w:rPr>
                <w:rFonts w:ascii="Browallia New"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132" w:type="dxa"/>
            <w:shd w:val="clear" w:color="auto" w:fill="auto"/>
            <w:vAlign w:val="bottom"/>
          </w:tcPr>
          <w:p w14:paraId="2815BE4C" w14:textId="6EDDB4B4" w:rsidR="00A3140D" w:rsidRPr="002E3B38" w:rsidRDefault="00A3140D" w:rsidP="00A3140D">
            <w:pPr>
              <w:pBdr>
                <w:bottom w:val="single" w:sz="4" w:space="1" w:color="auto"/>
              </w:pBdr>
              <w:tabs>
                <w:tab w:val="clear" w:pos="907"/>
                <w:tab w:val="decimal" w:pos="922"/>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gridSpan w:val="2"/>
            <w:shd w:val="clear" w:color="auto" w:fill="auto"/>
            <w:vAlign w:val="bottom"/>
          </w:tcPr>
          <w:p w14:paraId="653235A9" w14:textId="0C69E53D" w:rsidR="00A3140D" w:rsidRPr="002E3B38" w:rsidRDefault="00A3140D" w:rsidP="00A3140D">
            <w:pPr>
              <w:pBdr>
                <w:bottom w:val="single" w:sz="4" w:space="1" w:color="auto"/>
              </w:pBdr>
              <w:tabs>
                <w:tab w:val="decimal" w:pos="850"/>
              </w:tabs>
              <w:spacing w:line="240" w:lineRule="auto"/>
              <w:ind w:right="-72"/>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0" w:type="dxa"/>
            <w:shd w:val="clear" w:color="auto" w:fill="auto"/>
            <w:vAlign w:val="bottom"/>
          </w:tcPr>
          <w:p w14:paraId="52417C3F" w14:textId="7BDAC480" w:rsidR="00A3140D" w:rsidRPr="002E3B38" w:rsidRDefault="00A3140D" w:rsidP="00A3140D">
            <w:pPr>
              <w:pBdr>
                <w:bottom w:val="single" w:sz="4" w:space="1" w:color="auto"/>
              </w:pBdr>
              <w:tabs>
                <w:tab w:val="decimal" w:pos="835"/>
              </w:tabs>
              <w:spacing w:line="240" w:lineRule="auto"/>
              <w:jc w:val="right"/>
              <w:rPr>
                <w:rFonts w:ascii="Browallia New" w:hAnsi="Browallia New" w:cs="Browallia New"/>
                <w:sz w:val="24"/>
                <w:szCs w:val="24"/>
                <w:lang w:val="en-GB"/>
              </w:rPr>
            </w:pPr>
            <w:r w:rsidRPr="002E3B38">
              <w:rPr>
                <w:rFonts w:ascii="Browallia New" w:hAnsi="Browallia New" w:cs="Browallia New"/>
                <w:sz w:val="24"/>
                <w:szCs w:val="24"/>
                <w:lang w:val="en-GB"/>
              </w:rPr>
              <w:t>(20,355)</w:t>
            </w:r>
          </w:p>
        </w:tc>
        <w:tc>
          <w:tcPr>
            <w:tcW w:w="1050" w:type="dxa"/>
            <w:shd w:val="clear" w:color="auto" w:fill="auto"/>
            <w:vAlign w:val="bottom"/>
          </w:tcPr>
          <w:p w14:paraId="35484D49" w14:textId="0CE23F6B" w:rsidR="00A3140D" w:rsidRPr="002E3B38" w:rsidRDefault="00A3140D" w:rsidP="00A3140D">
            <w:pPr>
              <w:pBdr>
                <w:bottom w:val="single" w:sz="4" w:space="1" w:color="auto"/>
              </w:pBdr>
              <w:tabs>
                <w:tab w:val="decimal" w:pos="835"/>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shd w:val="clear" w:color="auto" w:fill="auto"/>
            <w:vAlign w:val="bottom"/>
          </w:tcPr>
          <w:p w14:paraId="31C9BF8A" w14:textId="376704B2" w:rsidR="00A3140D" w:rsidRPr="002E3B38" w:rsidRDefault="00A3140D" w:rsidP="00A3140D">
            <w:pPr>
              <w:pBdr>
                <w:bottom w:val="single" w:sz="4" w:space="1" w:color="auto"/>
              </w:pBdr>
              <w:tabs>
                <w:tab w:val="decimal" w:pos="850"/>
              </w:tabs>
              <w:spacing w:line="240" w:lineRule="auto"/>
              <w:ind w:right="-72"/>
              <w:jc w:val="right"/>
              <w:rPr>
                <w:rFonts w:ascii="Browallia New" w:hAnsi="Browallia New" w:cs="Browallia New"/>
                <w:sz w:val="24"/>
                <w:szCs w:val="24"/>
                <w:lang w:val="en-GB"/>
              </w:rPr>
            </w:pPr>
            <w:r w:rsidRPr="002E3B38">
              <w:rPr>
                <w:rFonts w:ascii="Browallia New" w:hAnsi="Browallia New" w:cs="Browallia New"/>
                <w:sz w:val="24"/>
                <w:szCs w:val="24"/>
                <w:lang w:val="en-GB"/>
              </w:rPr>
              <w:t>(20,355)</w:t>
            </w:r>
          </w:p>
        </w:tc>
      </w:tr>
      <w:tr w:rsidR="00A3140D" w:rsidRPr="002E3B38" w14:paraId="5331DF42" w14:textId="77777777" w:rsidTr="00596973">
        <w:trPr>
          <w:gridAfter w:val="1"/>
          <w:wAfter w:w="9" w:type="dxa"/>
        </w:trPr>
        <w:tc>
          <w:tcPr>
            <w:tcW w:w="2160" w:type="dxa"/>
            <w:shd w:val="clear" w:color="auto" w:fill="auto"/>
            <w:vAlign w:val="bottom"/>
          </w:tcPr>
          <w:p w14:paraId="7816C3AE" w14:textId="77777777" w:rsidR="00A3140D" w:rsidRPr="002E3B38" w:rsidRDefault="00A3140D" w:rsidP="00A3140D">
            <w:pPr>
              <w:tabs>
                <w:tab w:val="left" w:pos="499"/>
              </w:tabs>
              <w:spacing w:line="240" w:lineRule="auto"/>
              <w:ind w:left="166" w:hanging="43"/>
              <w:rPr>
                <w:rFonts w:ascii="Browallia New" w:hAnsi="Browallia New" w:cs="Browallia New"/>
                <w:sz w:val="24"/>
                <w:szCs w:val="24"/>
                <w:cs/>
              </w:rPr>
            </w:pPr>
            <w:r w:rsidRPr="002E3B38">
              <w:rPr>
                <w:rFonts w:ascii="Browallia New" w:hAnsi="Browallia New" w:cs="Browallia New"/>
                <w:sz w:val="24"/>
                <w:szCs w:val="24"/>
                <w:cs/>
              </w:rPr>
              <w:t>รวม</w:t>
            </w:r>
          </w:p>
        </w:tc>
        <w:tc>
          <w:tcPr>
            <w:tcW w:w="1137" w:type="dxa"/>
            <w:shd w:val="clear" w:color="auto" w:fill="auto"/>
            <w:vAlign w:val="bottom"/>
          </w:tcPr>
          <w:p w14:paraId="1C5DF20F" w14:textId="37A87D8D" w:rsidR="00A3140D" w:rsidRPr="002E3B38" w:rsidRDefault="004C2B40" w:rsidP="00A3140D">
            <w:pPr>
              <w:pBdr>
                <w:bottom w:val="single" w:sz="12" w:space="1" w:color="auto"/>
              </w:pBdr>
              <w:tabs>
                <w:tab w:val="clear" w:pos="907"/>
                <w:tab w:val="decimal" w:pos="927"/>
              </w:tabs>
              <w:spacing w:line="240" w:lineRule="auto"/>
              <w:jc w:val="right"/>
              <w:rPr>
                <w:rFonts w:ascii="Browallia New" w:hAnsi="Browallia New" w:cs="Browallia New"/>
                <w:sz w:val="24"/>
                <w:szCs w:val="24"/>
                <w:lang w:val="en-GB"/>
              </w:rPr>
            </w:pPr>
            <w:r w:rsidRPr="004C2B40">
              <w:rPr>
                <w:rFonts w:ascii="Browallia New" w:hAnsi="Browallia New" w:cs="Browallia New"/>
                <w:sz w:val="24"/>
                <w:szCs w:val="24"/>
              </w:rPr>
              <w:t>2</w:t>
            </w:r>
            <w:r w:rsidR="00A3140D" w:rsidRPr="002E3B38">
              <w:rPr>
                <w:rFonts w:ascii="Browallia New" w:hAnsi="Browallia New" w:cs="Browallia New"/>
                <w:sz w:val="24"/>
                <w:szCs w:val="24"/>
                <w:lang w:val="en-GB"/>
              </w:rPr>
              <w:t>,</w:t>
            </w:r>
            <w:r w:rsidRPr="004C2B40">
              <w:rPr>
                <w:rFonts w:ascii="Browallia New" w:hAnsi="Browallia New" w:cs="Browallia New"/>
                <w:sz w:val="24"/>
                <w:szCs w:val="24"/>
              </w:rPr>
              <w:t>420</w:t>
            </w:r>
            <w:r w:rsidR="00A3140D" w:rsidRPr="002E3B38">
              <w:rPr>
                <w:rFonts w:ascii="Browallia New" w:hAnsi="Browallia New" w:cs="Browallia New"/>
                <w:sz w:val="24"/>
                <w:szCs w:val="24"/>
                <w:lang w:val="en-GB"/>
              </w:rPr>
              <w:t>,</w:t>
            </w:r>
            <w:r w:rsidRPr="004C2B40">
              <w:rPr>
                <w:rFonts w:ascii="Browallia New" w:hAnsi="Browallia New" w:cs="Browallia New"/>
                <w:sz w:val="24"/>
                <w:szCs w:val="24"/>
              </w:rPr>
              <w:t>000</w:t>
            </w:r>
          </w:p>
        </w:tc>
        <w:tc>
          <w:tcPr>
            <w:tcW w:w="1132" w:type="dxa"/>
            <w:shd w:val="clear" w:color="auto" w:fill="auto"/>
            <w:vAlign w:val="bottom"/>
          </w:tcPr>
          <w:p w14:paraId="5B1BE910" w14:textId="6DA98122" w:rsidR="00A3140D" w:rsidRPr="002E3B38" w:rsidRDefault="00A3140D" w:rsidP="00A3140D">
            <w:pPr>
              <w:pBdr>
                <w:bottom w:val="single" w:sz="12" w:space="1" w:color="auto"/>
              </w:pBdr>
              <w:tabs>
                <w:tab w:val="clear" w:pos="907"/>
                <w:tab w:val="decimal" w:pos="922"/>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gridSpan w:val="2"/>
            <w:shd w:val="clear" w:color="auto" w:fill="auto"/>
          </w:tcPr>
          <w:p w14:paraId="58C8ECD1" w14:textId="6F72D0E9" w:rsidR="00A3140D" w:rsidRPr="002E3B38" w:rsidRDefault="00A3140D" w:rsidP="00A3140D">
            <w:pPr>
              <w:pBdr>
                <w:bottom w:val="single" w:sz="12" w:space="1" w:color="auto"/>
              </w:pBdr>
              <w:tabs>
                <w:tab w:val="decimal" w:pos="850"/>
              </w:tabs>
              <w:spacing w:line="240" w:lineRule="auto"/>
              <w:ind w:right="-72"/>
              <w:jc w:val="right"/>
              <w:rPr>
                <w:rFonts w:ascii="Browallia New" w:hAnsi="Browallia New" w:cs="Browallia New"/>
                <w:sz w:val="24"/>
                <w:szCs w:val="24"/>
                <w:lang w:val="en-GB"/>
              </w:rPr>
            </w:pPr>
            <w:r w:rsidRPr="002E3B38">
              <w:rPr>
                <w:rFonts w:ascii="Browallia New" w:hAnsi="Browallia New" w:cs="Browallia New"/>
                <w:sz w:val="24"/>
                <w:szCs w:val="24"/>
              </w:rPr>
              <w:t>2,420,000</w:t>
            </w:r>
          </w:p>
        </w:tc>
        <w:tc>
          <w:tcPr>
            <w:tcW w:w="1050" w:type="dxa"/>
            <w:shd w:val="clear" w:color="auto" w:fill="auto"/>
            <w:vAlign w:val="bottom"/>
          </w:tcPr>
          <w:p w14:paraId="2F31FE3F" w14:textId="062BE2C1" w:rsidR="00A3140D" w:rsidRPr="002E3B38" w:rsidRDefault="00A3140D" w:rsidP="00A3140D">
            <w:pPr>
              <w:pBdr>
                <w:bottom w:val="single" w:sz="12" w:space="1" w:color="auto"/>
              </w:pBdr>
              <w:tabs>
                <w:tab w:val="decimal" w:pos="835"/>
              </w:tabs>
              <w:spacing w:line="240" w:lineRule="auto"/>
              <w:jc w:val="right"/>
              <w:rPr>
                <w:rFonts w:ascii="Browallia New" w:hAnsi="Browallia New" w:cs="Browallia New"/>
                <w:sz w:val="24"/>
                <w:szCs w:val="24"/>
                <w:lang w:val="en-GB"/>
              </w:rPr>
            </w:pPr>
            <w:r w:rsidRPr="002E3B38">
              <w:rPr>
                <w:rFonts w:ascii="Browallia New" w:hAnsi="Browallia New" w:cs="Browallia New"/>
                <w:sz w:val="24"/>
                <w:szCs w:val="24"/>
                <w:lang w:val="en-GB"/>
              </w:rPr>
              <w:t>2,860,000</w:t>
            </w:r>
          </w:p>
        </w:tc>
        <w:tc>
          <w:tcPr>
            <w:tcW w:w="1050" w:type="dxa"/>
            <w:shd w:val="clear" w:color="auto" w:fill="auto"/>
            <w:vAlign w:val="bottom"/>
          </w:tcPr>
          <w:p w14:paraId="2BF37514" w14:textId="621CCE08" w:rsidR="00A3140D" w:rsidRPr="002E3B38" w:rsidRDefault="00A3140D" w:rsidP="00A3140D">
            <w:pPr>
              <w:pBdr>
                <w:bottom w:val="single" w:sz="12" w:space="1" w:color="auto"/>
              </w:pBdr>
              <w:tabs>
                <w:tab w:val="decimal" w:pos="835"/>
              </w:tabs>
              <w:spacing w:line="240" w:lineRule="auto"/>
              <w:jc w:val="center"/>
              <w:rPr>
                <w:rFonts w:ascii="Browallia New" w:hAnsi="Browallia New" w:cs="Browallia New"/>
                <w:sz w:val="24"/>
                <w:szCs w:val="24"/>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051" w:type="dxa"/>
            <w:shd w:val="clear" w:color="auto" w:fill="auto"/>
            <w:vAlign w:val="bottom"/>
          </w:tcPr>
          <w:p w14:paraId="35DF50F7" w14:textId="045B59D3" w:rsidR="00A3140D" w:rsidRPr="002E3B38" w:rsidRDefault="00A3140D" w:rsidP="00A3140D">
            <w:pPr>
              <w:pBdr>
                <w:bottom w:val="single" w:sz="12" w:space="1" w:color="auto"/>
              </w:pBdr>
              <w:tabs>
                <w:tab w:val="decimal" w:pos="850"/>
              </w:tabs>
              <w:spacing w:line="240" w:lineRule="auto"/>
              <w:ind w:right="-72"/>
              <w:jc w:val="right"/>
              <w:rPr>
                <w:rFonts w:ascii="Browallia New" w:hAnsi="Browallia New" w:cs="Browallia New"/>
                <w:sz w:val="24"/>
                <w:szCs w:val="24"/>
                <w:lang w:val="en-GB"/>
              </w:rPr>
            </w:pPr>
            <w:r w:rsidRPr="002E3B38">
              <w:rPr>
                <w:rFonts w:ascii="Browallia New" w:hAnsi="Browallia New" w:cs="Browallia New"/>
                <w:sz w:val="24"/>
                <w:szCs w:val="24"/>
                <w:lang w:val="en-GB"/>
              </w:rPr>
              <w:t>2,860,000</w:t>
            </w:r>
          </w:p>
        </w:tc>
      </w:tr>
    </w:tbl>
    <w:p w14:paraId="553F2691" w14:textId="77777777" w:rsidR="00391F15" w:rsidRPr="002E3B38" w:rsidRDefault="00391F15" w:rsidP="00B24345">
      <w:pPr>
        <w:spacing w:line="240" w:lineRule="auto"/>
        <w:ind w:left="1134"/>
        <w:rPr>
          <w:rFonts w:ascii="Browallia New" w:hAnsi="Browallia New" w:cs="Browallia New"/>
          <w:sz w:val="24"/>
          <w:szCs w:val="24"/>
          <w:lang w:val="en-GB"/>
        </w:rPr>
      </w:pPr>
    </w:p>
    <w:p w14:paraId="18165864" w14:textId="4ED4D012" w:rsidR="00B24345" w:rsidRPr="002E3B38" w:rsidRDefault="00B24345" w:rsidP="00B24345">
      <w:pPr>
        <w:spacing w:line="240" w:lineRule="auto"/>
        <w:ind w:left="1134"/>
        <w:rPr>
          <w:rFonts w:ascii="Browallia New" w:hAnsi="Browallia New" w:cs="Browallia New"/>
          <w:sz w:val="28"/>
          <w:szCs w:val="28"/>
          <w:lang w:val="en-GB"/>
        </w:rPr>
      </w:pPr>
      <w:r w:rsidRPr="002E3B38">
        <w:rPr>
          <w:rFonts w:ascii="Browallia New" w:hAnsi="Browallia New" w:cs="Browallia New"/>
          <w:sz w:val="28"/>
          <w:szCs w:val="28"/>
          <w:cs/>
          <w:lang w:val="en-GB"/>
        </w:rPr>
        <w:t>เงินให้กู้ยืมเป็นส่วนที่หมุนเวียน มูลค่ายุติธรรมจึงมีมูลค่าเท่ากับราคาตามบัญชี เนื่องจากผลกระทบของอัตราคิดลดไม่มีสาระสำคัญ</w:t>
      </w:r>
    </w:p>
    <w:p w14:paraId="165AAFDC" w14:textId="77777777" w:rsidR="00996DD4" w:rsidRPr="002E3B38" w:rsidRDefault="00996DD4" w:rsidP="00B24345">
      <w:pPr>
        <w:spacing w:line="240" w:lineRule="auto"/>
        <w:ind w:left="1134"/>
        <w:rPr>
          <w:rFonts w:ascii="Browallia New" w:hAnsi="Browallia New" w:cs="Browallia New"/>
          <w:sz w:val="28"/>
          <w:szCs w:val="28"/>
          <w:lang w:val="en-GB"/>
        </w:rPr>
      </w:pPr>
    </w:p>
    <w:p w14:paraId="274590CF" w14:textId="77777777" w:rsidR="00996DD4" w:rsidRPr="002E3B38" w:rsidRDefault="00996DD4" w:rsidP="00A55707">
      <w:pPr>
        <w:spacing w:line="240" w:lineRule="auto"/>
        <w:ind w:left="1134"/>
        <w:rPr>
          <w:rFonts w:ascii="Browallia New" w:hAnsi="Browallia New" w:cs="Browallia New"/>
          <w:i/>
          <w:iCs/>
          <w:sz w:val="28"/>
          <w:szCs w:val="28"/>
          <w:lang w:val="en-GB"/>
        </w:rPr>
      </w:pPr>
      <w:bookmarkStart w:id="13" w:name="_Toc48681870"/>
      <w:r w:rsidRPr="002E3B38">
        <w:rPr>
          <w:rFonts w:ascii="Browallia New" w:hAnsi="Browallia New" w:cs="Browallia New"/>
          <w:i/>
          <w:iCs/>
          <w:sz w:val="28"/>
          <w:szCs w:val="28"/>
          <w:cs/>
          <w:lang w:val="en-GB"/>
        </w:rPr>
        <w:lastRenderedPageBreak/>
        <w:t>ค่าเผื่อผลขาดทุนที่คาดว่าจะเกิดขึ้น</w:t>
      </w:r>
      <w:bookmarkEnd w:id="13"/>
    </w:p>
    <w:p w14:paraId="32D10B4C" w14:textId="77777777" w:rsidR="00996DD4" w:rsidRPr="002E3B38" w:rsidRDefault="00996DD4" w:rsidP="00996DD4">
      <w:pPr>
        <w:ind w:left="1170"/>
        <w:jc w:val="thaiDistribute"/>
        <w:rPr>
          <w:rFonts w:ascii="Browallia New" w:hAnsi="Browallia New" w:cs="Browallia New"/>
          <w:sz w:val="28"/>
          <w:szCs w:val="28"/>
          <w:lang w:val="en-GB"/>
        </w:rPr>
      </w:pPr>
    </w:p>
    <w:p w14:paraId="18AB41FF" w14:textId="11945591" w:rsidR="00996DD4" w:rsidRPr="002E3B38" w:rsidRDefault="00996DD4" w:rsidP="00996DD4">
      <w:pPr>
        <w:ind w:left="1170"/>
        <w:jc w:val="thaiDistribute"/>
        <w:rPr>
          <w:rFonts w:ascii="Browallia New" w:hAnsi="Browallia New" w:cs="Browallia New"/>
          <w:spacing w:val="-6"/>
          <w:sz w:val="28"/>
          <w:szCs w:val="28"/>
          <w:lang w:val="en-GB" w:eastAsia="x-none"/>
        </w:rPr>
      </w:pPr>
      <w:r w:rsidRPr="002E3B38">
        <w:rPr>
          <w:rFonts w:ascii="Browallia New" w:hAnsi="Browallia New" w:cs="Browallia New"/>
          <w:spacing w:val="-6"/>
          <w:sz w:val="28"/>
          <w:szCs w:val="28"/>
          <w:cs/>
          <w:lang w:val="x-none" w:eastAsia="x-none"/>
        </w:rPr>
        <w:t xml:space="preserve">ข้อมูลเกี่ยวกับค่าเผื่อผลขาดทุนและความเสี่ยงด้านการให้สินเชื่อของกลุ่มบริษัทได้เปิดเผยไว้ในหมายเหตุข้อ </w:t>
      </w:r>
      <w:r w:rsidRPr="002E3B38">
        <w:rPr>
          <w:rFonts w:ascii="Browallia New" w:hAnsi="Browallia New" w:cs="Browallia New"/>
          <w:spacing w:val="-6"/>
          <w:sz w:val="28"/>
          <w:szCs w:val="28"/>
          <w:lang w:val="en-GB" w:eastAsia="x-none"/>
        </w:rPr>
        <w:t xml:space="preserve">10.1 </w:t>
      </w:r>
      <w:r w:rsidRPr="002E3B38">
        <w:rPr>
          <w:rFonts w:ascii="Browallia New" w:hAnsi="Browallia New" w:cs="Browallia New"/>
          <w:spacing w:val="-6"/>
          <w:sz w:val="28"/>
          <w:szCs w:val="28"/>
          <w:cs/>
          <w:lang w:val="en-GB" w:eastAsia="x-none"/>
        </w:rPr>
        <w:t xml:space="preserve">และ </w:t>
      </w:r>
      <w:r w:rsidRPr="002E3B38">
        <w:rPr>
          <w:rFonts w:ascii="Browallia New" w:hAnsi="Browallia New" w:cs="Browallia New"/>
          <w:spacing w:val="-6"/>
          <w:sz w:val="28"/>
          <w:szCs w:val="28"/>
          <w:lang w:val="en-GB" w:eastAsia="x-none"/>
        </w:rPr>
        <w:t>38</w:t>
      </w:r>
    </w:p>
    <w:p w14:paraId="53E8DBD0" w14:textId="77777777" w:rsidR="00996DD4" w:rsidRPr="002E3B38" w:rsidRDefault="00996DD4" w:rsidP="00B24345">
      <w:pPr>
        <w:spacing w:line="240" w:lineRule="auto"/>
        <w:ind w:left="1134"/>
        <w:rPr>
          <w:rFonts w:ascii="Browallia New" w:hAnsi="Browallia New" w:cs="Browallia New"/>
          <w:sz w:val="28"/>
          <w:szCs w:val="28"/>
          <w:lang w:val="en-GB"/>
        </w:rPr>
      </w:pPr>
    </w:p>
    <w:p w14:paraId="34E72F5B" w14:textId="55A0A860" w:rsidR="002B2427" w:rsidRPr="002E3B38" w:rsidRDefault="007361D1" w:rsidP="007361D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2E3B38">
        <w:rPr>
          <w:rFonts w:ascii="Browallia New" w:eastAsia="Arial Unicode MS" w:hAnsi="Browallia New" w:cs="Browallia New"/>
          <w:b/>
          <w:bCs/>
          <w:color w:val="000000" w:themeColor="text1"/>
          <w:sz w:val="28"/>
          <w:szCs w:val="28"/>
          <w:cs/>
          <w:lang w:val="en-GB"/>
        </w:rPr>
        <w:t xml:space="preserve">สินค้าคงเหลือ </w:t>
      </w:r>
      <w:r w:rsidR="00377E98" w:rsidRPr="002E3B38">
        <w:rPr>
          <w:rFonts w:ascii="Browallia New" w:eastAsia="Arial Unicode MS" w:hAnsi="Browallia New" w:cs="Browallia New"/>
          <w:b/>
          <w:bCs/>
          <w:color w:val="000000" w:themeColor="text1"/>
          <w:sz w:val="28"/>
          <w:szCs w:val="28"/>
          <w:lang w:val="en-GB"/>
        </w:rPr>
        <w:t xml:space="preserve">- </w:t>
      </w:r>
      <w:r w:rsidRPr="002E3B38">
        <w:rPr>
          <w:rFonts w:ascii="Browallia New" w:eastAsia="Arial Unicode MS" w:hAnsi="Browallia New" w:cs="Browallia New"/>
          <w:b/>
          <w:bCs/>
          <w:color w:val="000000" w:themeColor="text1"/>
          <w:sz w:val="28"/>
          <w:szCs w:val="28"/>
          <w:cs/>
          <w:lang w:val="en-GB"/>
        </w:rPr>
        <w:t>สุทธิ</w:t>
      </w:r>
    </w:p>
    <w:p w14:paraId="0B4A6450" w14:textId="77777777"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253" w:type="dxa"/>
        <w:tblInd w:w="315" w:type="dxa"/>
        <w:tblLayout w:type="fixed"/>
        <w:tblLook w:val="0000" w:firstRow="0" w:lastRow="0" w:firstColumn="0" w:lastColumn="0" w:noHBand="0" w:noVBand="0"/>
      </w:tblPr>
      <w:tblGrid>
        <w:gridCol w:w="3609"/>
        <w:gridCol w:w="1411"/>
        <w:gridCol w:w="1411"/>
        <w:gridCol w:w="1411"/>
        <w:gridCol w:w="1411"/>
      </w:tblGrid>
      <w:tr w:rsidR="00E26181" w:rsidRPr="002E3B38" w14:paraId="7E1B7F22" w14:textId="77777777" w:rsidTr="00D64B11">
        <w:tc>
          <w:tcPr>
            <w:tcW w:w="3609" w:type="dxa"/>
            <w:vAlign w:val="bottom"/>
          </w:tcPr>
          <w:p w14:paraId="4E27A864" w14:textId="77777777"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shd w:val="clear" w:color="auto" w:fill="FFFFFF" w:themeFill="background1"/>
            <w:vAlign w:val="bottom"/>
          </w:tcPr>
          <w:p w14:paraId="11C2ED6F" w14:textId="6C66896A" w:rsidR="00E26181" w:rsidRPr="002E3B38" w:rsidRDefault="00E26181" w:rsidP="00FE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E26181" w:rsidRPr="002E3B38" w14:paraId="20D7E420" w14:textId="77777777" w:rsidTr="00D64B11">
        <w:tc>
          <w:tcPr>
            <w:tcW w:w="3609" w:type="dxa"/>
            <w:vAlign w:val="bottom"/>
          </w:tcPr>
          <w:p w14:paraId="0569B061" w14:textId="77777777"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FFFFFF" w:themeFill="background1"/>
            <w:vAlign w:val="bottom"/>
          </w:tcPr>
          <w:p w14:paraId="42A031CF" w14:textId="732C3C40" w:rsidR="00E26181" w:rsidRPr="002E3B38" w:rsidRDefault="00E26181"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16A3B15C" w14:textId="16F65CB6" w:rsidR="00E26181" w:rsidRPr="002E3B38" w:rsidRDefault="00E26181"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w:t>
            </w:r>
            <w:r w:rsidR="00D9382F" w:rsidRPr="002E3B38">
              <w:rPr>
                <w:rFonts w:ascii="Browallia New" w:eastAsia="Arial Unicode MS" w:hAnsi="Browallia New" w:cs="Browallia New"/>
                <w:sz w:val="28"/>
                <w:szCs w:val="28"/>
                <w:cs/>
              </w:rPr>
              <w:t>บริษัท</w:t>
            </w:r>
          </w:p>
        </w:tc>
      </w:tr>
      <w:tr w:rsidR="00E26181" w:rsidRPr="002E3B38" w14:paraId="06061BE2" w14:textId="77777777" w:rsidTr="00D64B11">
        <w:tc>
          <w:tcPr>
            <w:tcW w:w="3609" w:type="dxa"/>
            <w:vAlign w:val="bottom"/>
          </w:tcPr>
          <w:p w14:paraId="7FE923F3" w14:textId="77777777"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2E1510FF" w14:textId="47376154" w:rsidR="00E26181" w:rsidRPr="002E3B38" w:rsidRDefault="00E26181" w:rsidP="00D64B11">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7</w:t>
            </w:r>
          </w:p>
        </w:tc>
        <w:tc>
          <w:tcPr>
            <w:tcW w:w="1411" w:type="dxa"/>
            <w:shd w:val="clear" w:color="auto" w:fill="FFFFFF" w:themeFill="background1"/>
            <w:vAlign w:val="bottom"/>
          </w:tcPr>
          <w:p w14:paraId="7939D9E1" w14:textId="329DA2DE" w:rsidR="00E26181" w:rsidRPr="002E3B38" w:rsidRDefault="00E26181" w:rsidP="00D64B11">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6</w:t>
            </w:r>
          </w:p>
        </w:tc>
        <w:tc>
          <w:tcPr>
            <w:tcW w:w="1411" w:type="dxa"/>
            <w:shd w:val="clear" w:color="auto" w:fill="FFFFFF" w:themeFill="background1"/>
            <w:vAlign w:val="bottom"/>
          </w:tcPr>
          <w:p w14:paraId="3B688560" w14:textId="647DDFD6" w:rsidR="00E26181" w:rsidRPr="002E3B38" w:rsidRDefault="00E26181" w:rsidP="00D64B11">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7</w:t>
            </w:r>
          </w:p>
        </w:tc>
        <w:tc>
          <w:tcPr>
            <w:tcW w:w="1411" w:type="dxa"/>
            <w:shd w:val="clear" w:color="auto" w:fill="FFFFFF" w:themeFill="background1"/>
            <w:vAlign w:val="bottom"/>
          </w:tcPr>
          <w:p w14:paraId="33D1786F" w14:textId="4C00EFA1" w:rsidR="00E26181" w:rsidRPr="002E3B38" w:rsidRDefault="00E26181" w:rsidP="00D64B11">
            <w:pPr>
              <w:pStyle w:val="a9"/>
              <w:pBdr>
                <w:bottom w:val="single" w:sz="4" w:space="1" w:color="auto"/>
              </w:pBdr>
              <w:tabs>
                <w:tab w:val="left" w:pos="540"/>
                <w:tab w:val="right" w:pos="1195"/>
              </w:tabs>
              <w:ind w:left="-9" w:right="-15"/>
              <w:jc w:val="center"/>
              <w:rPr>
                <w:rFonts w:ascii="Browallia New" w:eastAsia="Arial Unicode MS" w:hAnsi="Browallia New" w:cs="Browallia New"/>
                <w:cs/>
              </w:rPr>
            </w:pPr>
            <w:r w:rsidRPr="002E3B38">
              <w:rPr>
                <w:rFonts w:ascii="Browallia New" w:eastAsia="Arial Unicode MS" w:hAnsi="Browallia New" w:cs="Browallia New"/>
              </w:rPr>
              <w:t>2566</w:t>
            </w:r>
          </w:p>
        </w:tc>
      </w:tr>
      <w:tr w:rsidR="00E26181" w:rsidRPr="002E3B38" w14:paraId="6970B353" w14:textId="77777777" w:rsidTr="00D64B11">
        <w:tc>
          <w:tcPr>
            <w:tcW w:w="3609" w:type="dxa"/>
            <w:vAlign w:val="bottom"/>
          </w:tcPr>
          <w:p w14:paraId="3AF75DEE" w14:textId="77777777"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3EDB5804" w14:textId="77777777" w:rsidR="00E26181" w:rsidRPr="002E3B3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7FCC6226" w14:textId="77777777" w:rsidR="00E26181" w:rsidRPr="002E3B3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5EDE3DB2" w14:textId="77777777" w:rsidR="00E26181" w:rsidRPr="002E3B38" w:rsidRDefault="00E26181" w:rsidP="00D64B11">
            <w:pPr>
              <w:pStyle w:val="a9"/>
              <w:tabs>
                <w:tab w:val="left" w:pos="540"/>
                <w:tab w:val="decimal" w:pos="1195"/>
              </w:tabs>
              <w:ind w:left="-9" w:right="-15"/>
              <w:rPr>
                <w:rFonts w:ascii="Browallia New" w:eastAsia="Arial Unicode MS" w:hAnsi="Browallia New" w:cs="Browallia New"/>
              </w:rPr>
            </w:pPr>
          </w:p>
        </w:tc>
        <w:tc>
          <w:tcPr>
            <w:tcW w:w="1411" w:type="dxa"/>
            <w:shd w:val="clear" w:color="auto" w:fill="FFFFFF" w:themeFill="background1"/>
            <w:vAlign w:val="bottom"/>
          </w:tcPr>
          <w:p w14:paraId="0EF1B31A" w14:textId="77777777" w:rsidR="00E26181" w:rsidRPr="002E3B38" w:rsidRDefault="00E26181" w:rsidP="00D64B11">
            <w:pPr>
              <w:pStyle w:val="a9"/>
              <w:tabs>
                <w:tab w:val="left" w:pos="540"/>
                <w:tab w:val="decimal" w:pos="1195"/>
              </w:tabs>
              <w:ind w:left="-9" w:right="-15"/>
              <w:rPr>
                <w:rFonts w:ascii="Browallia New" w:eastAsia="Arial Unicode MS" w:hAnsi="Browallia New" w:cs="Browallia New"/>
              </w:rPr>
            </w:pPr>
          </w:p>
        </w:tc>
      </w:tr>
      <w:tr w:rsidR="00E26181" w:rsidRPr="002E3B38" w14:paraId="255CCE4C" w14:textId="77777777" w:rsidTr="00D64B11">
        <w:tc>
          <w:tcPr>
            <w:tcW w:w="3609" w:type="dxa"/>
            <w:vAlign w:val="bottom"/>
          </w:tcPr>
          <w:p w14:paraId="239C70EA" w14:textId="6B5706CC" w:rsidR="00E26181" w:rsidRPr="002E3B38" w:rsidRDefault="00E26181" w:rsidP="00E2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สินค้าสำเร็จรูป</w:t>
            </w:r>
            <w:r w:rsidR="00512A1D" w:rsidRPr="002E3B38">
              <w:rPr>
                <w:rFonts w:ascii="Browallia New" w:eastAsia="Arial Unicode MS" w:hAnsi="Browallia New" w:cs="Browallia New"/>
                <w:sz w:val="28"/>
                <w:szCs w:val="28"/>
                <w:cs/>
              </w:rPr>
              <w:t xml:space="preserve"> </w:t>
            </w:r>
            <w:r w:rsidR="00512A1D"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cs/>
              </w:rPr>
              <w:t xml:space="preserve"> </w:t>
            </w:r>
          </w:p>
        </w:tc>
        <w:tc>
          <w:tcPr>
            <w:tcW w:w="1411" w:type="dxa"/>
            <w:shd w:val="clear" w:color="auto" w:fill="FFFFFF" w:themeFill="background1"/>
            <w:vAlign w:val="bottom"/>
          </w:tcPr>
          <w:p w14:paraId="43A47ADA" w14:textId="77777777" w:rsidR="00E26181" w:rsidRPr="002E3B3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1809DFBB" w14:textId="77777777" w:rsidR="00E26181" w:rsidRPr="002E3B3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4DD8B6F0" w14:textId="77777777" w:rsidR="00E26181" w:rsidRPr="002E3B3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c>
          <w:tcPr>
            <w:tcW w:w="1411" w:type="dxa"/>
            <w:shd w:val="clear" w:color="auto" w:fill="FFFFFF" w:themeFill="background1"/>
            <w:vAlign w:val="bottom"/>
          </w:tcPr>
          <w:p w14:paraId="0DEF0343" w14:textId="77777777" w:rsidR="00E26181" w:rsidRPr="002E3B38" w:rsidRDefault="00E26181"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95"/>
              </w:tabs>
              <w:spacing w:line="240" w:lineRule="auto"/>
              <w:ind w:left="-9" w:right="-15"/>
              <w:rPr>
                <w:rFonts w:ascii="Browallia New" w:eastAsia="Arial Unicode MS" w:hAnsi="Browallia New" w:cs="Browallia New"/>
                <w:sz w:val="28"/>
                <w:szCs w:val="28"/>
              </w:rPr>
            </w:pPr>
          </w:p>
        </w:tc>
      </w:tr>
      <w:tr w:rsidR="008A0E2A" w:rsidRPr="002E3B38" w14:paraId="0DEDF3A0" w14:textId="77777777" w:rsidTr="00D64B11">
        <w:tc>
          <w:tcPr>
            <w:tcW w:w="3609" w:type="dxa"/>
            <w:vAlign w:val="bottom"/>
          </w:tcPr>
          <w:p w14:paraId="746312D9"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ซีดี วีซีดี ดีวีดี</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และ อื่น ๆ</w:t>
            </w:r>
          </w:p>
        </w:tc>
        <w:tc>
          <w:tcPr>
            <w:tcW w:w="1411" w:type="dxa"/>
            <w:shd w:val="clear" w:color="auto" w:fill="FFFFFF" w:themeFill="background1"/>
            <w:vAlign w:val="bottom"/>
          </w:tcPr>
          <w:p w14:paraId="17D6F57D" w14:textId="3D9BE0B1" w:rsidR="008A0E2A" w:rsidRPr="002E3B38" w:rsidRDefault="004C2B40"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666</w:t>
            </w:r>
            <w:r w:rsidR="0062154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259</w:t>
            </w:r>
          </w:p>
        </w:tc>
        <w:tc>
          <w:tcPr>
            <w:tcW w:w="1411" w:type="dxa"/>
            <w:shd w:val="clear" w:color="auto" w:fill="FFFFFF" w:themeFill="background1"/>
            <w:vAlign w:val="bottom"/>
          </w:tcPr>
          <w:p w14:paraId="2C946A31" w14:textId="2F73A6BA"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666,259</w:t>
            </w:r>
          </w:p>
        </w:tc>
        <w:tc>
          <w:tcPr>
            <w:tcW w:w="1411" w:type="dxa"/>
            <w:shd w:val="clear" w:color="auto" w:fill="FFFFFF" w:themeFill="background1"/>
            <w:vAlign w:val="bottom"/>
          </w:tcPr>
          <w:p w14:paraId="54BAB2F7" w14:textId="1CA4E419" w:rsidR="008A0E2A" w:rsidRPr="002E3B38" w:rsidRDefault="004C2B40" w:rsidP="00D64B11">
            <w:pPr>
              <w:pStyle w:val="a9"/>
              <w:tabs>
                <w:tab w:val="left" w:pos="540"/>
              </w:tabs>
              <w:ind w:left="-9" w:right="-15"/>
              <w:jc w:val="right"/>
              <w:rPr>
                <w:rFonts w:ascii="Browallia New" w:eastAsia="Arial Unicode MS" w:hAnsi="Browallia New" w:cs="Browallia New"/>
                <w:lang w:val="en-GB"/>
              </w:rPr>
            </w:pPr>
            <w:r w:rsidRPr="004C2B40">
              <w:rPr>
                <w:rFonts w:ascii="Browallia New" w:eastAsia="Arial Unicode MS" w:hAnsi="Browallia New" w:cs="Browallia New"/>
              </w:rPr>
              <w:t>599</w:t>
            </w:r>
            <w:r w:rsidR="00621544" w:rsidRPr="002E3B38">
              <w:rPr>
                <w:rFonts w:ascii="Browallia New" w:eastAsia="Arial Unicode MS" w:hAnsi="Browallia New" w:cs="Browallia New"/>
                <w:lang w:val="en-GB"/>
              </w:rPr>
              <w:t>,</w:t>
            </w:r>
            <w:r w:rsidRPr="004C2B40">
              <w:rPr>
                <w:rFonts w:ascii="Browallia New" w:eastAsia="Arial Unicode MS" w:hAnsi="Browallia New" w:cs="Browallia New"/>
              </w:rPr>
              <w:t>592</w:t>
            </w:r>
          </w:p>
        </w:tc>
        <w:tc>
          <w:tcPr>
            <w:tcW w:w="1411" w:type="dxa"/>
            <w:shd w:val="clear" w:color="auto" w:fill="FFFFFF" w:themeFill="background1"/>
            <w:vAlign w:val="bottom"/>
          </w:tcPr>
          <w:p w14:paraId="19708D6B" w14:textId="476570D8"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599,592</w:t>
            </w:r>
          </w:p>
        </w:tc>
      </w:tr>
      <w:tr w:rsidR="009D19BA" w:rsidRPr="002E3B38" w14:paraId="3A60AACA" w14:textId="77777777" w:rsidTr="00D64B11">
        <w:tc>
          <w:tcPr>
            <w:tcW w:w="3609" w:type="dxa"/>
            <w:vAlign w:val="bottom"/>
          </w:tcPr>
          <w:p w14:paraId="7CA80BFA" w14:textId="7777777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สินค้าอุปโภคบริโภค</w:t>
            </w:r>
          </w:p>
        </w:tc>
        <w:tc>
          <w:tcPr>
            <w:tcW w:w="1411" w:type="dxa"/>
            <w:shd w:val="clear" w:color="auto" w:fill="FFFFFF" w:themeFill="background1"/>
            <w:vAlign w:val="bottom"/>
          </w:tcPr>
          <w:p w14:paraId="55E06144" w14:textId="62FEE7AB" w:rsidR="009D19BA" w:rsidRPr="002E3B38" w:rsidRDefault="004C2B40"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176</w:t>
            </w:r>
            <w:r w:rsidR="009D19B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337</w:t>
            </w:r>
            <w:r w:rsidR="009D19B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224</w:t>
            </w:r>
          </w:p>
        </w:tc>
        <w:tc>
          <w:tcPr>
            <w:tcW w:w="1411" w:type="dxa"/>
            <w:shd w:val="clear" w:color="auto" w:fill="FFFFFF" w:themeFill="background1"/>
            <w:vAlign w:val="bottom"/>
          </w:tcPr>
          <w:p w14:paraId="1C0059D4" w14:textId="02CFF72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173,987,690</w:t>
            </w:r>
          </w:p>
        </w:tc>
        <w:tc>
          <w:tcPr>
            <w:tcW w:w="1411" w:type="dxa"/>
            <w:shd w:val="clear" w:color="auto" w:fill="FFFFFF" w:themeFill="background1"/>
            <w:vAlign w:val="bottom"/>
          </w:tcPr>
          <w:p w14:paraId="5482D19D" w14:textId="22B685CA" w:rsidR="009D19BA" w:rsidRPr="002E3B38" w:rsidRDefault="009D19BA" w:rsidP="009D19BA">
            <w:pPr>
              <w:pStyle w:val="a9"/>
              <w:tabs>
                <w:tab w:val="left" w:pos="540"/>
              </w:tabs>
              <w:ind w:left="-9" w:right="-15"/>
              <w:jc w:val="center"/>
              <w:rPr>
                <w:rFonts w:ascii="Browallia New" w:eastAsia="Arial Unicode MS" w:hAnsi="Browallia New" w:cs="Browallia New"/>
              </w:rPr>
            </w:pPr>
            <w:r w:rsidRPr="002E3B38">
              <w:rPr>
                <w:rFonts w:ascii="Browallia New" w:eastAsia="Arial Unicode MS" w:hAnsi="Browallia New" w:cs="Browallia New"/>
                <w:cs/>
                <w:lang w:val="en-GB"/>
              </w:rPr>
              <w:t xml:space="preserve">        </w:t>
            </w:r>
            <w:r w:rsidRPr="002E3B38">
              <w:rPr>
                <w:rFonts w:ascii="Browallia New" w:eastAsia="Arial Unicode MS" w:hAnsi="Browallia New" w:cs="Browallia New"/>
                <w:lang w:val="en-GB"/>
              </w:rPr>
              <w:t>-</w:t>
            </w:r>
          </w:p>
        </w:tc>
        <w:tc>
          <w:tcPr>
            <w:tcW w:w="1411" w:type="dxa"/>
            <w:shd w:val="clear" w:color="auto" w:fill="FFFFFF" w:themeFill="background1"/>
            <w:vAlign w:val="bottom"/>
          </w:tcPr>
          <w:p w14:paraId="39B04555" w14:textId="1C51F276"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9D19BA" w:rsidRPr="002E3B38" w14:paraId="4EBA1970" w14:textId="77777777" w:rsidTr="00D64B11">
        <w:tc>
          <w:tcPr>
            <w:tcW w:w="3609" w:type="dxa"/>
            <w:vAlign w:val="bottom"/>
          </w:tcPr>
          <w:p w14:paraId="2984EA37" w14:textId="6461B8A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สินค้าเกี่ยวกับสัตว์ ยา บริการรักษา </w:t>
            </w:r>
            <w:r w:rsidRPr="002E3B38">
              <w:rPr>
                <w:rFonts w:ascii="Browallia New" w:eastAsia="Arial Unicode MS" w:hAnsi="Browallia New" w:cs="Browallia New"/>
                <w:sz w:val="28"/>
                <w:szCs w:val="28"/>
              </w:rPr>
              <w:br/>
              <w:t xml:space="preserve">       </w:t>
            </w:r>
            <w:r w:rsidRPr="002E3B38">
              <w:rPr>
                <w:rFonts w:ascii="Browallia New" w:eastAsia="Arial Unicode MS" w:hAnsi="Browallia New" w:cs="Browallia New"/>
                <w:sz w:val="28"/>
                <w:szCs w:val="28"/>
                <w:cs/>
              </w:rPr>
              <w:t>และดูแลสัตว์เลี้ยง</w:t>
            </w:r>
          </w:p>
        </w:tc>
        <w:tc>
          <w:tcPr>
            <w:tcW w:w="1411" w:type="dxa"/>
            <w:shd w:val="clear" w:color="auto" w:fill="FFFFFF" w:themeFill="background1"/>
            <w:vAlign w:val="bottom"/>
          </w:tcPr>
          <w:p w14:paraId="6B1A09DC" w14:textId="3B5079E4" w:rsidR="009D19BA" w:rsidRPr="002E3B38" w:rsidRDefault="004C2B40"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13</w:t>
            </w:r>
            <w:r w:rsidR="009D19B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364</w:t>
            </w:r>
            <w:r w:rsidR="009D19B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966</w:t>
            </w:r>
          </w:p>
        </w:tc>
        <w:tc>
          <w:tcPr>
            <w:tcW w:w="1411" w:type="dxa"/>
            <w:shd w:val="clear" w:color="auto" w:fill="FFFFFF" w:themeFill="background1"/>
            <w:vAlign w:val="bottom"/>
          </w:tcPr>
          <w:p w14:paraId="60F91A81" w14:textId="7F4954E0"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12,928,240</w:t>
            </w:r>
          </w:p>
        </w:tc>
        <w:tc>
          <w:tcPr>
            <w:tcW w:w="1411" w:type="dxa"/>
            <w:shd w:val="clear" w:color="auto" w:fill="FFFFFF" w:themeFill="background1"/>
            <w:vAlign w:val="bottom"/>
          </w:tcPr>
          <w:p w14:paraId="4F7AC21F" w14:textId="0B1C9737" w:rsidR="009D19BA" w:rsidRPr="002E3B38" w:rsidRDefault="009D19BA" w:rsidP="009D19BA">
            <w:pPr>
              <w:pStyle w:val="a9"/>
              <w:tabs>
                <w:tab w:val="left" w:pos="540"/>
              </w:tabs>
              <w:ind w:left="-9" w:right="-15"/>
              <w:jc w:val="center"/>
              <w:rPr>
                <w:rFonts w:ascii="Browallia New" w:eastAsia="Arial Unicode MS" w:hAnsi="Browallia New" w:cs="Browallia New"/>
                <w:lang w:val="en-GB"/>
              </w:rPr>
            </w:pPr>
            <w:r w:rsidRPr="002E3B38">
              <w:rPr>
                <w:rFonts w:ascii="Browallia New" w:eastAsia="Arial Unicode MS" w:hAnsi="Browallia New" w:cs="Browallia New"/>
                <w:cs/>
                <w:lang w:val="en-GB"/>
              </w:rPr>
              <w:t xml:space="preserve">        </w:t>
            </w:r>
            <w:r w:rsidRPr="002E3B38">
              <w:rPr>
                <w:rFonts w:ascii="Browallia New" w:eastAsia="Arial Unicode MS" w:hAnsi="Browallia New" w:cs="Browallia New"/>
                <w:lang w:val="en-GB"/>
              </w:rPr>
              <w:t>-</w:t>
            </w:r>
          </w:p>
        </w:tc>
        <w:tc>
          <w:tcPr>
            <w:tcW w:w="1411" w:type="dxa"/>
            <w:shd w:val="clear" w:color="auto" w:fill="FFFFFF" w:themeFill="background1"/>
            <w:vAlign w:val="bottom"/>
          </w:tcPr>
          <w:p w14:paraId="3375F162" w14:textId="0A1A4571"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8A0E2A" w:rsidRPr="002E3B38" w14:paraId="7E2E0F9B" w14:textId="77777777" w:rsidTr="00D64B11">
        <w:tc>
          <w:tcPr>
            <w:tcW w:w="3609" w:type="dxa"/>
            <w:vAlign w:val="bottom"/>
          </w:tcPr>
          <w:p w14:paraId="546EB98C"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สินค้าของที่ระลึก</w:t>
            </w:r>
          </w:p>
        </w:tc>
        <w:tc>
          <w:tcPr>
            <w:tcW w:w="1411" w:type="dxa"/>
            <w:shd w:val="clear" w:color="auto" w:fill="FFFFFF" w:themeFill="background1"/>
            <w:vAlign w:val="bottom"/>
          </w:tcPr>
          <w:p w14:paraId="36D12439" w14:textId="14E4A15E" w:rsidR="008A0E2A" w:rsidRPr="002E3B38" w:rsidRDefault="004C2B40"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422</w:t>
            </w:r>
            <w:r w:rsidR="0062154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770</w:t>
            </w:r>
          </w:p>
        </w:tc>
        <w:tc>
          <w:tcPr>
            <w:tcW w:w="1411" w:type="dxa"/>
            <w:shd w:val="clear" w:color="auto" w:fill="FFFFFF" w:themeFill="background1"/>
            <w:vAlign w:val="bottom"/>
          </w:tcPr>
          <w:p w14:paraId="10677BEC" w14:textId="3B4A210B"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660,441</w:t>
            </w:r>
          </w:p>
        </w:tc>
        <w:tc>
          <w:tcPr>
            <w:tcW w:w="1411" w:type="dxa"/>
            <w:shd w:val="clear" w:color="auto" w:fill="FFFFFF" w:themeFill="background1"/>
            <w:vAlign w:val="bottom"/>
          </w:tcPr>
          <w:p w14:paraId="6D09BEB6" w14:textId="74513245" w:rsidR="008A0E2A" w:rsidRPr="002E3B38" w:rsidRDefault="004C2B40" w:rsidP="00D64B11">
            <w:pPr>
              <w:pStyle w:val="a9"/>
              <w:pBdr>
                <w:bottom w:val="single" w:sz="4" w:space="1" w:color="auto"/>
              </w:pBdr>
              <w:tabs>
                <w:tab w:val="left" w:pos="540"/>
              </w:tabs>
              <w:ind w:left="-9" w:right="-15"/>
              <w:jc w:val="right"/>
              <w:rPr>
                <w:rFonts w:ascii="Browallia New" w:eastAsia="Arial Unicode MS" w:hAnsi="Browallia New" w:cs="Browallia New"/>
                <w:lang w:val="en-GB"/>
              </w:rPr>
            </w:pPr>
            <w:r w:rsidRPr="004C2B40">
              <w:rPr>
                <w:rFonts w:ascii="Browallia New" w:eastAsia="Arial Unicode MS" w:hAnsi="Browallia New" w:cs="Browallia New"/>
              </w:rPr>
              <w:t>330</w:t>
            </w:r>
            <w:r w:rsidR="00621544" w:rsidRPr="002E3B38">
              <w:rPr>
                <w:rFonts w:ascii="Browallia New" w:eastAsia="Arial Unicode MS" w:hAnsi="Browallia New" w:cs="Browallia New"/>
                <w:lang w:val="en-GB"/>
              </w:rPr>
              <w:t>,</w:t>
            </w:r>
            <w:r w:rsidRPr="004C2B40">
              <w:rPr>
                <w:rFonts w:ascii="Browallia New" w:eastAsia="Arial Unicode MS" w:hAnsi="Browallia New" w:cs="Browallia New"/>
              </w:rPr>
              <w:t>106</w:t>
            </w:r>
          </w:p>
        </w:tc>
        <w:tc>
          <w:tcPr>
            <w:tcW w:w="1411" w:type="dxa"/>
            <w:shd w:val="clear" w:color="auto" w:fill="FFFFFF" w:themeFill="background1"/>
            <w:vAlign w:val="bottom"/>
          </w:tcPr>
          <w:p w14:paraId="29E62BE1" w14:textId="3EA73DC3"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330,106</w:t>
            </w:r>
          </w:p>
        </w:tc>
      </w:tr>
      <w:tr w:rsidR="008A0E2A" w:rsidRPr="002E3B38" w14:paraId="3449717A" w14:textId="77777777" w:rsidTr="00D64B11">
        <w:tc>
          <w:tcPr>
            <w:tcW w:w="3609" w:type="dxa"/>
            <w:vAlign w:val="bottom"/>
          </w:tcPr>
          <w:p w14:paraId="4819A857" w14:textId="406A2B3B"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รวม</w:t>
            </w:r>
            <w:r w:rsidR="00077042" w:rsidRPr="002E3B38">
              <w:rPr>
                <w:rFonts w:ascii="Browallia New" w:eastAsia="Arial Unicode MS" w:hAnsi="Browallia New" w:cs="Browallia New"/>
                <w:sz w:val="28"/>
                <w:szCs w:val="28"/>
                <w:cs/>
              </w:rPr>
              <w:t>สินค้าสำเร็จรูป</w:t>
            </w:r>
          </w:p>
        </w:tc>
        <w:tc>
          <w:tcPr>
            <w:tcW w:w="1411" w:type="dxa"/>
            <w:shd w:val="clear" w:color="auto" w:fill="FFFFFF" w:themeFill="background1"/>
            <w:vAlign w:val="bottom"/>
          </w:tcPr>
          <w:p w14:paraId="1B5BF556" w14:textId="27518FA4" w:rsidR="008A0E2A" w:rsidRPr="002E3B38" w:rsidRDefault="00621544"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190,791,219</w:t>
            </w:r>
          </w:p>
        </w:tc>
        <w:tc>
          <w:tcPr>
            <w:tcW w:w="1411" w:type="dxa"/>
            <w:shd w:val="clear" w:color="auto" w:fill="FFFFFF" w:themeFill="background1"/>
            <w:vAlign w:val="bottom"/>
          </w:tcPr>
          <w:p w14:paraId="31DFB504" w14:textId="25E283BB"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188,242,630</w:t>
            </w:r>
          </w:p>
        </w:tc>
        <w:tc>
          <w:tcPr>
            <w:tcW w:w="1411" w:type="dxa"/>
            <w:shd w:val="clear" w:color="auto" w:fill="FFFFFF" w:themeFill="background1"/>
            <w:vAlign w:val="bottom"/>
          </w:tcPr>
          <w:p w14:paraId="6E302CF2" w14:textId="27CB076D" w:rsidR="008A0E2A" w:rsidRPr="002E3B38" w:rsidRDefault="00621544" w:rsidP="00D64B11">
            <w:pPr>
              <w:pStyle w:val="a9"/>
              <w:tabs>
                <w:tab w:val="left" w:pos="540"/>
              </w:tabs>
              <w:ind w:left="-9" w:right="-15"/>
              <w:jc w:val="right"/>
              <w:rPr>
                <w:rFonts w:ascii="Browallia New" w:eastAsia="Arial Unicode MS" w:hAnsi="Browallia New" w:cs="Browallia New"/>
                <w:lang w:val="en-GB"/>
              </w:rPr>
            </w:pPr>
            <w:r w:rsidRPr="002E3B38">
              <w:rPr>
                <w:rFonts w:ascii="Browallia New" w:eastAsia="Arial Unicode MS" w:hAnsi="Browallia New" w:cs="Browallia New"/>
                <w:lang w:val="en-GB"/>
              </w:rPr>
              <w:t>929,698</w:t>
            </w:r>
          </w:p>
        </w:tc>
        <w:tc>
          <w:tcPr>
            <w:tcW w:w="1411" w:type="dxa"/>
            <w:shd w:val="clear" w:color="auto" w:fill="FFFFFF" w:themeFill="background1"/>
            <w:vAlign w:val="bottom"/>
          </w:tcPr>
          <w:p w14:paraId="49393F97" w14:textId="30F929B3"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929,698</w:t>
            </w:r>
          </w:p>
        </w:tc>
      </w:tr>
      <w:tr w:rsidR="008A0E2A" w:rsidRPr="002E3B38" w14:paraId="75367595" w14:textId="77777777" w:rsidTr="00D64B11">
        <w:tc>
          <w:tcPr>
            <w:tcW w:w="3609" w:type="dxa"/>
            <w:vAlign w:val="bottom"/>
          </w:tcPr>
          <w:p w14:paraId="00932533"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2806BAC5"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2537D59C"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A0A8FEF"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3240A63E"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8A0E2A" w:rsidRPr="002E3B38" w14:paraId="147DE17E" w14:textId="77777777" w:rsidTr="00D64B11">
        <w:tc>
          <w:tcPr>
            <w:tcW w:w="3609" w:type="dxa"/>
            <w:vAlign w:val="bottom"/>
          </w:tcPr>
          <w:p w14:paraId="4549C5E5" w14:textId="32C1419B"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งานระหว่างทำ</w:t>
            </w:r>
            <w:r w:rsidR="00077042" w:rsidRPr="002E3B38">
              <w:rPr>
                <w:rFonts w:ascii="Browallia New" w:eastAsia="Arial Unicode MS" w:hAnsi="Browallia New" w:cs="Browallia New"/>
                <w:sz w:val="28"/>
                <w:szCs w:val="28"/>
                <w:cs/>
              </w:rPr>
              <w:t xml:space="preserve"> </w:t>
            </w:r>
            <w:r w:rsidR="00077042" w:rsidRPr="002E3B38">
              <w:rPr>
                <w:rFonts w:ascii="Browallia New" w:eastAsia="Arial Unicode MS" w:hAnsi="Browallia New" w:cs="Browallia New"/>
                <w:sz w:val="28"/>
                <w:szCs w:val="28"/>
              </w:rPr>
              <w:t>:</w:t>
            </w:r>
          </w:p>
        </w:tc>
        <w:tc>
          <w:tcPr>
            <w:tcW w:w="1411" w:type="dxa"/>
            <w:shd w:val="clear" w:color="auto" w:fill="FFFFFF" w:themeFill="background1"/>
            <w:vAlign w:val="bottom"/>
          </w:tcPr>
          <w:p w14:paraId="3A39CA44"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56117801"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7735AE61"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16FAE48"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9D19BA" w:rsidRPr="002E3B38" w14:paraId="76D57176" w14:textId="77777777" w:rsidTr="00D64B11">
        <w:tc>
          <w:tcPr>
            <w:tcW w:w="3609" w:type="dxa"/>
            <w:vAlign w:val="bottom"/>
          </w:tcPr>
          <w:p w14:paraId="3C405060" w14:textId="7777777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รายการทีวี</w:t>
            </w:r>
          </w:p>
        </w:tc>
        <w:tc>
          <w:tcPr>
            <w:tcW w:w="1411" w:type="dxa"/>
            <w:shd w:val="clear" w:color="auto" w:fill="FFFFFF" w:themeFill="background1"/>
            <w:vAlign w:val="bottom"/>
          </w:tcPr>
          <w:p w14:paraId="0A585629" w14:textId="0498FFDC"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10,861,577</w:t>
            </w:r>
          </w:p>
        </w:tc>
        <w:tc>
          <w:tcPr>
            <w:tcW w:w="1411" w:type="dxa"/>
            <w:shd w:val="clear" w:color="auto" w:fill="FFFFFF" w:themeFill="background1"/>
            <w:vAlign w:val="bottom"/>
          </w:tcPr>
          <w:p w14:paraId="79EE09DB" w14:textId="7DE46383"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firstLineChars="100" w:firstLine="280"/>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10,894,702</w:t>
            </w:r>
          </w:p>
        </w:tc>
        <w:tc>
          <w:tcPr>
            <w:tcW w:w="1411" w:type="dxa"/>
            <w:shd w:val="clear" w:color="auto" w:fill="FFFFFF" w:themeFill="background1"/>
            <w:vAlign w:val="bottom"/>
          </w:tcPr>
          <w:p w14:paraId="3BFD01C8" w14:textId="0E7D536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743A2CCC" w14:textId="73B9580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8A0E2A" w:rsidRPr="002E3B38" w14:paraId="7A695FCA" w14:textId="77777777" w:rsidTr="00D64B11">
        <w:tc>
          <w:tcPr>
            <w:tcW w:w="3609" w:type="dxa"/>
            <w:vAlign w:val="bottom"/>
          </w:tcPr>
          <w:p w14:paraId="756EB6AC"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   คอนเสิร์ตและกิจกรรมรับจ้างผลิต</w:t>
            </w:r>
          </w:p>
        </w:tc>
        <w:tc>
          <w:tcPr>
            <w:tcW w:w="1411" w:type="dxa"/>
            <w:shd w:val="clear" w:color="auto" w:fill="FFFFFF" w:themeFill="background1"/>
            <w:vAlign w:val="bottom"/>
          </w:tcPr>
          <w:p w14:paraId="3362D999" w14:textId="67C54333" w:rsidR="008A0E2A" w:rsidRPr="002E3B38" w:rsidRDefault="00621544"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11,058,561</w:t>
            </w:r>
          </w:p>
        </w:tc>
        <w:tc>
          <w:tcPr>
            <w:tcW w:w="1411" w:type="dxa"/>
            <w:shd w:val="clear" w:color="auto" w:fill="FFFFFF" w:themeFill="background1"/>
            <w:vAlign w:val="bottom"/>
          </w:tcPr>
          <w:p w14:paraId="724298D2" w14:textId="3DCA9CD7"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firstLineChars="100" w:firstLine="280"/>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1,500,196</w:t>
            </w:r>
          </w:p>
        </w:tc>
        <w:tc>
          <w:tcPr>
            <w:tcW w:w="1411" w:type="dxa"/>
            <w:shd w:val="clear" w:color="auto" w:fill="FFFFFF" w:themeFill="background1"/>
            <w:vAlign w:val="bottom"/>
          </w:tcPr>
          <w:p w14:paraId="7FEDB31C" w14:textId="4C40817C" w:rsidR="008A0E2A" w:rsidRPr="002E3B38" w:rsidRDefault="00621544"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771,559</w:t>
            </w:r>
          </w:p>
        </w:tc>
        <w:tc>
          <w:tcPr>
            <w:tcW w:w="1411" w:type="dxa"/>
            <w:shd w:val="clear" w:color="auto" w:fill="FFFFFF" w:themeFill="background1"/>
            <w:vAlign w:val="bottom"/>
          </w:tcPr>
          <w:p w14:paraId="5CFD3F11" w14:textId="556298BB"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370,253</w:t>
            </w:r>
          </w:p>
        </w:tc>
      </w:tr>
      <w:tr w:rsidR="008A0E2A" w:rsidRPr="002E3B38" w14:paraId="00684755" w14:textId="77777777" w:rsidTr="00D64B11">
        <w:tc>
          <w:tcPr>
            <w:tcW w:w="3609" w:type="dxa"/>
            <w:vAlign w:val="bottom"/>
          </w:tcPr>
          <w:p w14:paraId="378CC8D0" w14:textId="6135D35E"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รวม</w:t>
            </w:r>
            <w:r w:rsidR="00077042" w:rsidRPr="002E3B38">
              <w:rPr>
                <w:rFonts w:ascii="Browallia New" w:eastAsia="Arial Unicode MS" w:hAnsi="Browallia New" w:cs="Browallia New"/>
                <w:sz w:val="28"/>
                <w:szCs w:val="28"/>
                <w:cs/>
              </w:rPr>
              <w:t>งานระหว่างทำ</w:t>
            </w:r>
          </w:p>
        </w:tc>
        <w:tc>
          <w:tcPr>
            <w:tcW w:w="1411" w:type="dxa"/>
            <w:shd w:val="clear" w:color="auto" w:fill="FFFFFF" w:themeFill="background1"/>
            <w:vAlign w:val="bottom"/>
          </w:tcPr>
          <w:p w14:paraId="2F0093ED" w14:textId="208F309A" w:rsidR="008A0E2A" w:rsidRPr="002E3B38" w:rsidRDefault="00621544"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21,920,138</w:t>
            </w:r>
          </w:p>
        </w:tc>
        <w:tc>
          <w:tcPr>
            <w:tcW w:w="1411" w:type="dxa"/>
            <w:shd w:val="clear" w:color="auto" w:fill="FFFFFF" w:themeFill="background1"/>
            <w:vAlign w:val="bottom"/>
          </w:tcPr>
          <w:p w14:paraId="4437C610" w14:textId="20EFAE83"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12,394,898</w:t>
            </w:r>
          </w:p>
        </w:tc>
        <w:tc>
          <w:tcPr>
            <w:tcW w:w="1411" w:type="dxa"/>
            <w:shd w:val="clear" w:color="auto" w:fill="FFFFFF" w:themeFill="background1"/>
            <w:vAlign w:val="bottom"/>
          </w:tcPr>
          <w:p w14:paraId="2AB61AEC" w14:textId="536D1237" w:rsidR="008A0E2A" w:rsidRPr="002E3B38" w:rsidRDefault="00621544"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771,559</w:t>
            </w:r>
          </w:p>
        </w:tc>
        <w:tc>
          <w:tcPr>
            <w:tcW w:w="1411" w:type="dxa"/>
            <w:shd w:val="clear" w:color="auto" w:fill="FFFFFF" w:themeFill="background1"/>
            <w:vAlign w:val="bottom"/>
          </w:tcPr>
          <w:p w14:paraId="273391AC" w14:textId="428A2556"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370,253</w:t>
            </w:r>
          </w:p>
        </w:tc>
      </w:tr>
      <w:tr w:rsidR="008A0E2A" w:rsidRPr="002E3B38" w14:paraId="4B27984C" w14:textId="77777777" w:rsidTr="00D64B11">
        <w:tc>
          <w:tcPr>
            <w:tcW w:w="3609" w:type="dxa"/>
            <w:vAlign w:val="bottom"/>
          </w:tcPr>
          <w:p w14:paraId="3B85452C"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FFFFFF" w:themeFill="background1"/>
            <w:vAlign w:val="bottom"/>
          </w:tcPr>
          <w:p w14:paraId="02BB72CB"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6C2F9462"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785C6E1C"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c>
          <w:tcPr>
            <w:tcW w:w="1411" w:type="dxa"/>
            <w:shd w:val="clear" w:color="auto" w:fill="FFFFFF" w:themeFill="background1"/>
            <w:vAlign w:val="bottom"/>
          </w:tcPr>
          <w:p w14:paraId="0CF91858" w14:textId="77777777"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p>
        </w:tc>
      </w:tr>
      <w:tr w:rsidR="009D19BA" w:rsidRPr="002E3B38" w14:paraId="19D04FE5" w14:textId="77777777" w:rsidTr="00D64B11">
        <w:tc>
          <w:tcPr>
            <w:tcW w:w="3609" w:type="dxa"/>
            <w:vAlign w:val="bottom"/>
          </w:tcPr>
          <w:p w14:paraId="490A7B84" w14:textId="267248F3"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วัตถุดิบ</w:t>
            </w:r>
          </w:p>
        </w:tc>
        <w:tc>
          <w:tcPr>
            <w:tcW w:w="1411" w:type="dxa"/>
            <w:shd w:val="clear" w:color="auto" w:fill="FFFFFF" w:themeFill="background1"/>
            <w:vAlign w:val="bottom"/>
          </w:tcPr>
          <w:p w14:paraId="323163FA" w14:textId="1521096E"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393,399</w:t>
            </w:r>
          </w:p>
        </w:tc>
        <w:tc>
          <w:tcPr>
            <w:tcW w:w="1411" w:type="dxa"/>
            <w:shd w:val="clear" w:color="auto" w:fill="FFFFFF" w:themeFill="background1"/>
            <w:vAlign w:val="bottom"/>
          </w:tcPr>
          <w:p w14:paraId="2BD52C50" w14:textId="2606993B"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649,838</w:t>
            </w:r>
          </w:p>
        </w:tc>
        <w:tc>
          <w:tcPr>
            <w:tcW w:w="1411" w:type="dxa"/>
            <w:shd w:val="clear" w:color="auto" w:fill="auto"/>
            <w:vAlign w:val="bottom"/>
          </w:tcPr>
          <w:p w14:paraId="2C11BF46" w14:textId="3BF2E641"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3FE39B79" w14:textId="604A1DC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9D19BA" w:rsidRPr="002E3B38" w14:paraId="0B6F20AD" w14:textId="77777777" w:rsidTr="00D64B11">
        <w:tc>
          <w:tcPr>
            <w:tcW w:w="3609" w:type="dxa"/>
            <w:vAlign w:val="bottom"/>
          </w:tcPr>
          <w:p w14:paraId="6795BCFC" w14:textId="76B520B1"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กล่องรับสัญญาณดาวเทียม</w:t>
            </w:r>
          </w:p>
        </w:tc>
        <w:tc>
          <w:tcPr>
            <w:tcW w:w="1411" w:type="dxa"/>
            <w:shd w:val="clear" w:color="auto" w:fill="FFFFFF" w:themeFill="background1"/>
            <w:vAlign w:val="bottom"/>
          </w:tcPr>
          <w:p w14:paraId="7680039C" w14:textId="08A5E1ED"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119,397</w:t>
            </w:r>
          </w:p>
        </w:tc>
        <w:tc>
          <w:tcPr>
            <w:tcW w:w="1411" w:type="dxa"/>
            <w:shd w:val="clear" w:color="auto" w:fill="FFFFFF" w:themeFill="background1"/>
            <w:vAlign w:val="bottom"/>
          </w:tcPr>
          <w:p w14:paraId="28175F60" w14:textId="66312467"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119,397</w:t>
            </w:r>
          </w:p>
        </w:tc>
        <w:tc>
          <w:tcPr>
            <w:tcW w:w="1411" w:type="dxa"/>
            <w:shd w:val="clear" w:color="auto" w:fill="auto"/>
            <w:vAlign w:val="bottom"/>
          </w:tcPr>
          <w:p w14:paraId="23B2A857" w14:textId="49170948"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17F0C981" w14:textId="46158F9B"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9D19BA" w:rsidRPr="002E3B38" w14:paraId="519EAD97" w14:textId="77777777" w:rsidTr="00D64B11">
        <w:tc>
          <w:tcPr>
            <w:tcW w:w="3609" w:type="dxa"/>
            <w:vAlign w:val="bottom"/>
          </w:tcPr>
          <w:p w14:paraId="414532E9" w14:textId="5CB6B40F" w:rsidR="009D19BA" w:rsidRPr="002E3B38" w:rsidRDefault="009D19BA" w:rsidP="009D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บรรจุภัณฑ์</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และ โบรชัวร์</w:t>
            </w:r>
          </w:p>
        </w:tc>
        <w:tc>
          <w:tcPr>
            <w:tcW w:w="1411" w:type="dxa"/>
            <w:shd w:val="clear" w:color="auto" w:fill="FFFFFF" w:themeFill="background1"/>
            <w:vAlign w:val="bottom"/>
          </w:tcPr>
          <w:p w14:paraId="16BEF8FA" w14:textId="4878F9D9" w:rsidR="009D19BA" w:rsidRPr="002E3B38" w:rsidRDefault="009D19BA" w:rsidP="009D1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6,221,974</w:t>
            </w:r>
          </w:p>
        </w:tc>
        <w:tc>
          <w:tcPr>
            <w:tcW w:w="1411" w:type="dxa"/>
            <w:shd w:val="clear" w:color="auto" w:fill="FFFFFF" w:themeFill="background1"/>
            <w:vAlign w:val="bottom"/>
          </w:tcPr>
          <w:p w14:paraId="37624A9D" w14:textId="064E7790" w:rsidR="009D19BA" w:rsidRPr="002E3B38" w:rsidRDefault="009D19BA" w:rsidP="009D1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14,350,814</w:t>
            </w:r>
          </w:p>
        </w:tc>
        <w:tc>
          <w:tcPr>
            <w:tcW w:w="1411" w:type="dxa"/>
            <w:shd w:val="clear" w:color="auto" w:fill="auto"/>
            <w:vAlign w:val="bottom"/>
          </w:tcPr>
          <w:p w14:paraId="50D540ED" w14:textId="12543DB0" w:rsidR="009D19BA" w:rsidRPr="002E3B38" w:rsidRDefault="009D19BA" w:rsidP="009D1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2028A069" w14:textId="75E2403F" w:rsidR="009D19BA" w:rsidRPr="002E3B38" w:rsidRDefault="009D19BA" w:rsidP="009D1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8A0E2A" w:rsidRPr="002E3B38" w14:paraId="1B077C8F" w14:textId="77777777" w:rsidTr="00D64B11">
        <w:tc>
          <w:tcPr>
            <w:tcW w:w="3609" w:type="dxa"/>
            <w:vAlign w:val="bottom"/>
          </w:tcPr>
          <w:p w14:paraId="4F7664B4"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รวม </w:t>
            </w:r>
          </w:p>
        </w:tc>
        <w:tc>
          <w:tcPr>
            <w:tcW w:w="1411" w:type="dxa"/>
            <w:shd w:val="clear" w:color="auto" w:fill="FFFFFF" w:themeFill="background1"/>
            <w:vAlign w:val="bottom"/>
          </w:tcPr>
          <w:p w14:paraId="0C0227FC" w14:textId="45B81BBF" w:rsidR="008A0E2A" w:rsidRPr="002E3B38" w:rsidRDefault="00621544"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219,446,12</w:t>
            </w:r>
            <w:r w:rsidR="00E7785E" w:rsidRPr="002E3B38">
              <w:rPr>
                <w:rFonts w:ascii="Browallia New" w:eastAsia="Arial Unicode MS" w:hAnsi="Browallia New" w:cs="Browallia New"/>
                <w:sz w:val="28"/>
                <w:szCs w:val="28"/>
                <w:lang w:val="en-GB"/>
              </w:rPr>
              <w:t>7</w:t>
            </w:r>
          </w:p>
        </w:tc>
        <w:tc>
          <w:tcPr>
            <w:tcW w:w="1411" w:type="dxa"/>
            <w:shd w:val="clear" w:color="auto" w:fill="FFFFFF" w:themeFill="background1"/>
            <w:vAlign w:val="bottom"/>
          </w:tcPr>
          <w:p w14:paraId="49C492D0" w14:textId="0B4D7142"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215,757,577</w:t>
            </w:r>
          </w:p>
        </w:tc>
        <w:tc>
          <w:tcPr>
            <w:tcW w:w="1411" w:type="dxa"/>
            <w:shd w:val="clear" w:color="auto" w:fill="FFFFFF" w:themeFill="background1"/>
            <w:vAlign w:val="bottom"/>
          </w:tcPr>
          <w:p w14:paraId="15410C1C" w14:textId="1677E0BE" w:rsidR="008A0E2A" w:rsidRPr="002E3B38" w:rsidRDefault="00621544"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1,701,25</w:t>
            </w:r>
            <w:r w:rsidR="00D42E60" w:rsidRPr="002E3B38">
              <w:rPr>
                <w:rFonts w:ascii="Browallia New" w:eastAsia="Arial Unicode MS" w:hAnsi="Browallia New" w:cs="Browallia New"/>
                <w:sz w:val="28"/>
                <w:szCs w:val="28"/>
                <w:lang w:val="en-GB"/>
              </w:rPr>
              <w:t>7</w:t>
            </w:r>
          </w:p>
        </w:tc>
        <w:tc>
          <w:tcPr>
            <w:tcW w:w="1411" w:type="dxa"/>
            <w:shd w:val="clear" w:color="auto" w:fill="FFFFFF" w:themeFill="background1"/>
            <w:vAlign w:val="bottom"/>
          </w:tcPr>
          <w:p w14:paraId="7B7A39C7" w14:textId="1E1AA723" w:rsidR="008A0E2A" w:rsidRPr="002E3B38" w:rsidRDefault="008A0E2A" w:rsidP="00D6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1,299,951</w:t>
            </w:r>
          </w:p>
        </w:tc>
      </w:tr>
      <w:tr w:rsidR="008A0E2A" w:rsidRPr="002E3B38" w14:paraId="1D37DFBF" w14:textId="77777777" w:rsidTr="00D64B11">
        <w:tc>
          <w:tcPr>
            <w:tcW w:w="3609" w:type="dxa"/>
            <w:vAlign w:val="bottom"/>
          </w:tcPr>
          <w:p w14:paraId="094237C5"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ค่าเผื่อสินค้าล้าสมัย</w:t>
            </w:r>
          </w:p>
        </w:tc>
        <w:tc>
          <w:tcPr>
            <w:tcW w:w="1411" w:type="dxa"/>
            <w:shd w:val="clear" w:color="auto" w:fill="FFFFFF" w:themeFill="background1"/>
            <w:vAlign w:val="bottom"/>
          </w:tcPr>
          <w:p w14:paraId="4C622E6C" w14:textId="1D6FC7F9" w:rsidR="008A0E2A" w:rsidRPr="002E3B38" w:rsidRDefault="00621544"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(17,231,638)</w:t>
            </w:r>
          </w:p>
        </w:tc>
        <w:tc>
          <w:tcPr>
            <w:tcW w:w="1411" w:type="dxa"/>
            <w:shd w:val="clear" w:color="auto" w:fill="FFFFFF" w:themeFill="background1"/>
            <w:vAlign w:val="bottom"/>
          </w:tcPr>
          <w:p w14:paraId="6D9BC55D" w14:textId="34FEAF51"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(37,680,412)</w:t>
            </w:r>
          </w:p>
        </w:tc>
        <w:tc>
          <w:tcPr>
            <w:tcW w:w="1411" w:type="dxa"/>
            <w:shd w:val="clear" w:color="auto" w:fill="FFFFFF" w:themeFill="background1"/>
            <w:vAlign w:val="bottom"/>
          </w:tcPr>
          <w:p w14:paraId="0BEF82B7" w14:textId="5A105CB0" w:rsidR="008A0E2A" w:rsidRPr="002E3B38" w:rsidRDefault="00621544"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(813,91</w:t>
            </w:r>
            <w:r w:rsidR="00D42E60"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w:t>
            </w:r>
          </w:p>
        </w:tc>
        <w:tc>
          <w:tcPr>
            <w:tcW w:w="1411" w:type="dxa"/>
            <w:shd w:val="clear" w:color="auto" w:fill="FFFFFF" w:themeFill="background1"/>
            <w:vAlign w:val="bottom"/>
          </w:tcPr>
          <w:p w14:paraId="7E7658C1" w14:textId="7F8AAD5F" w:rsidR="008A0E2A" w:rsidRPr="002E3B38" w:rsidRDefault="008A0E2A" w:rsidP="00D64B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(813,918)</w:t>
            </w:r>
          </w:p>
        </w:tc>
      </w:tr>
      <w:tr w:rsidR="008A0E2A" w:rsidRPr="002E3B38" w14:paraId="56B9E08C" w14:textId="77777777" w:rsidTr="00D64B11">
        <w:tc>
          <w:tcPr>
            <w:tcW w:w="3609" w:type="dxa"/>
            <w:vAlign w:val="bottom"/>
          </w:tcPr>
          <w:p w14:paraId="038F7124" w14:textId="375D8615"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สินค้าคงเหลือ </w:t>
            </w:r>
            <w:r w:rsidR="00C61F7B"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สุทธิ</w:t>
            </w:r>
          </w:p>
        </w:tc>
        <w:tc>
          <w:tcPr>
            <w:tcW w:w="1411" w:type="dxa"/>
            <w:shd w:val="clear" w:color="auto" w:fill="FFFFFF" w:themeFill="background1"/>
            <w:vAlign w:val="bottom"/>
          </w:tcPr>
          <w:p w14:paraId="30F421E2" w14:textId="02CBA7BB" w:rsidR="008A0E2A" w:rsidRPr="002E3B38" w:rsidRDefault="00621544" w:rsidP="00D64B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202,214,489</w:t>
            </w:r>
          </w:p>
        </w:tc>
        <w:tc>
          <w:tcPr>
            <w:tcW w:w="1411" w:type="dxa"/>
            <w:shd w:val="clear" w:color="auto" w:fill="FFFFFF" w:themeFill="background1"/>
            <w:vAlign w:val="bottom"/>
          </w:tcPr>
          <w:p w14:paraId="20C4B099" w14:textId="29989510" w:rsidR="008A0E2A" w:rsidRPr="002E3B38" w:rsidRDefault="008A0E2A" w:rsidP="00D64B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178,077,165</w:t>
            </w:r>
          </w:p>
        </w:tc>
        <w:tc>
          <w:tcPr>
            <w:tcW w:w="1411" w:type="dxa"/>
            <w:shd w:val="clear" w:color="auto" w:fill="FFFFFF" w:themeFill="background1"/>
            <w:vAlign w:val="bottom"/>
          </w:tcPr>
          <w:p w14:paraId="34B79AB9" w14:textId="24F4F354" w:rsidR="008A0E2A" w:rsidRPr="002E3B38" w:rsidRDefault="00621544" w:rsidP="00D64B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887,340</w:t>
            </w:r>
          </w:p>
        </w:tc>
        <w:tc>
          <w:tcPr>
            <w:tcW w:w="1411" w:type="dxa"/>
            <w:shd w:val="clear" w:color="auto" w:fill="FFFFFF" w:themeFill="background1"/>
            <w:vAlign w:val="bottom"/>
          </w:tcPr>
          <w:p w14:paraId="02B78D71" w14:textId="062A168B" w:rsidR="008A0E2A" w:rsidRPr="002E3B38" w:rsidRDefault="008A0E2A" w:rsidP="00D64B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486,033</w:t>
            </w:r>
          </w:p>
        </w:tc>
      </w:tr>
    </w:tbl>
    <w:p w14:paraId="6E50BF78" w14:textId="77777777" w:rsidR="007361D1" w:rsidRPr="002E3B38" w:rsidRDefault="007361D1" w:rsidP="007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color w:val="000000" w:themeColor="text1"/>
          <w:sz w:val="28"/>
          <w:szCs w:val="28"/>
          <w:lang w:val="en-GB"/>
        </w:rPr>
      </w:pPr>
    </w:p>
    <w:p w14:paraId="36637213" w14:textId="77520EDC" w:rsidR="00902EBD" w:rsidRPr="002E3B38" w:rsidRDefault="00902EBD" w:rsidP="00902EBD">
      <w:pPr>
        <w:spacing w:line="240" w:lineRule="auto"/>
        <w:ind w:left="426"/>
        <w:jc w:val="thaiDistribute"/>
        <w:rPr>
          <w:rFonts w:ascii="Browallia New" w:eastAsia="Arial Unicode MS" w:hAnsi="Browallia New" w:cs="Browallia New"/>
          <w:sz w:val="28"/>
          <w:szCs w:val="28"/>
          <w:lang w:val="en-GB"/>
        </w:rPr>
      </w:pPr>
      <w:r w:rsidRPr="002E3B38">
        <w:rPr>
          <w:rFonts w:ascii="Browallia New" w:hAnsi="Browallia New" w:cs="Browallia New"/>
          <w:sz w:val="28"/>
          <w:szCs w:val="28"/>
          <w:cs/>
          <w:lang w:val="en-GB"/>
        </w:rPr>
        <w:t>ต้นทุน</w:t>
      </w:r>
      <w:r w:rsidRPr="002E3B38">
        <w:rPr>
          <w:rFonts w:ascii="Browallia New" w:eastAsia="Arial Unicode MS" w:hAnsi="Browallia New" w:cs="Browallia New"/>
          <w:sz w:val="28"/>
          <w:szCs w:val="28"/>
          <w:cs/>
          <w:lang w:val="en-GB"/>
        </w:rPr>
        <w:t>ของสินค้าคงเหลือที่รับรู้เป็นค่าใช้จ่ายและรวมอยู่ในต้นทุนขายและต้นทุนบริการในงบการเงินรวมและงบการเงินเฉพาะ</w:t>
      </w:r>
      <w:r w:rsidR="00D9382F" w:rsidRPr="002E3B38">
        <w:rPr>
          <w:rFonts w:ascii="Browallia New" w:eastAsia="Arial Unicode MS" w:hAnsi="Browallia New" w:cs="Browallia New"/>
          <w:sz w:val="28"/>
          <w:szCs w:val="28"/>
          <w:cs/>
          <w:lang w:val="en-GB"/>
        </w:rPr>
        <w:t>บริษัท</w:t>
      </w:r>
      <w:r w:rsidRPr="002E3B38">
        <w:rPr>
          <w:rFonts w:ascii="Browallia New" w:eastAsia="Arial Unicode MS" w:hAnsi="Browallia New" w:cs="Browallia New"/>
          <w:sz w:val="28"/>
          <w:szCs w:val="28"/>
          <w:cs/>
          <w:lang w:val="en-GB"/>
        </w:rPr>
        <w:t>เป็นจำนวน</w:t>
      </w:r>
      <w:bookmarkStart w:id="14" w:name="_Hlk77250818"/>
      <w:r w:rsidRPr="002E3B38">
        <w:rPr>
          <w:rFonts w:ascii="Browallia New" w:eastAsia="Arial Unicode MS" w:hAnsi="Browallia New" w:cs="Browallia New"/>
          <w:sz w:val="28"/>
          <w:szCs w:val="28"/>
          <w:lang w:val="en-GB"/>
        </w:rPr>
        <w:t xml:space="preserve"> </w:t>
      </w:r>
      <w:r w:rsidR="007268DC" w:rsidRPr="002E3B38">
        <w:rPr>
          <w:rFonts w:ascii="Browallia New" w:eastAsia="Arial Unicode MS" w:hAnsi="Browallia New" w:cs="Browallia New"/>
          <w:sz w:val="28"/>
          <w:szCs w:val="28"/>
        </w:rPr>
        <w:t>525,922,112</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บาท และ </w:t>
      </w:r>
      <w:bookmarkEnd w:id="14"/>
      <w:r w:rsidR="002D6BAC" w:rsidRPr="002E3B38">
        <w:rPr>
          <w:rFonts w:ascii="Browallia New" w:eastAsia="Arial Unicode MS" w:hAnsi="Browallia New" w:cs="Browallia New"/>
          <w:sz w:val="28"/>
          <w:szCs w:val="28"/>
          <w:lang w:val="en-GB"/>
        </w:rPr>
        <w:t>1,268,</w:t>
      </w:r>
      <w:r w:rsidR="007268DC" w:rsidRPr="002E3B38">
        <w:rPr>
          <w:rFonts w:ascii="Browallia New" w:eastAsia="Arial Unicode MS" w:hAnsi="Browallia New" w:cs="Browallia New"/>
          <w:sz w:val="28"/>
          <w:szCs w:val="28"/>
          <w:lang w:val="en-GB"/>
        </w:rPr>
        <w:t>722</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บาท (</w:t>
      </w:r>
      <w:r w:rsidRPr="002E3B38">
        <w:rPr>
          <w:rFonts w:ascii="Browallia New" w:eastAsia="Arial Unicode MS" w:hAnsi="Browallia New" w:cs="Browallia New"/>
          <w:sz w:val="28"/>
          <w:szCs w:val="28"/>
          <w:lang w:val="en-GB"/>
        </w:rPr>
        <w:t>256</w:t>
      </w:r>
      <w:r w:rsidR="008A0E2A"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lang w:val="en-GB"/>
        </w:rPr>
        <w:t xml:space="preserve"> : </w:t>
      </w:r>
      <w:r w:rsidRPr="002E3B38">
        <w:rPr>
          <w:rFonts w:ascii="Browallia New" w:eastAsia="Arial Unicode MS" w:hAnsi="Browallia New" w:cs="Browallia New"/>
          <w:sz w:val="28"/>
          <w:szCs w:val="28"/>
          <w:cs/>
          <w:lang w:val="en-GB"/>
        </w:rPr>
        <w:t xml:space="preserve">จำนวน </w:t>
      </w:r>
      <w:r w:rsidR="008A0E2A" w:rsidRPr="002E3B38">
        <w:rPr>
          <w:rFonts w:ascii="Browallia New" w:eastAsia="Arial Unicode MS" w:hAnsi="Browallia New" w:cs="Browallia New"/>
          <w:sz w:val="28"/>
          <w:szCs w:val="28"/>
          <w:lang w:val="en-GB"/>
        </w:rPr>
        <w:t xml:space="preserve">618,831,631 </w:t>
      </w:r>
      <w:r w:rsidRPr="002E3B38">
        <w:rPr>
          <w:rFonts w:ascii="Browallia New" w:eastAsia="Arial Unicode MS" w:hAnsi="Browallia New" w:cs="Browallia New"/>
          <w:sz w:val="28"/>
          <w:szCs w:val="28"/>
          <w:cs/>
          <w:lang w:val="en-GB"/>
        </w:rPr>
        <w:t xml:space="preserve">บาท และ </w:t>
      </w:r>
      <w:r w:rsidR="008A0E2A" w:rsidRPr="002E3B38">
        <w:rPr>
          <w:rFonts w:ascii="Browallia New" w:eastAsia="Arial Unicode MS" w:hAnsi="Browallia New" w:cs="Browallia New"/>
          <w:sz w:val="28"/>
          <w:szCs w:val="28"/>
          <w:lang w:val="en-GB"/>
        </w:rPr>
        <w:t xml:space="preserve">157,440 </w:t>
      </w:r>
      <w:r w:rsidRPr="002E3B38">
        <w:rPr>
          <w:rFonts w:ascii="Browallia New" w:eastAsia="Arial Unicode MS" w:hAnsi="Browallia New" w:cs="Browallia New"/>
          <w:sz w:val="28"/>
          <w:szCs w:val="28"/>
          <w:cs/>
          <w:lang w:val="en-GB"/>
        </w:rPr>
        <w:t>บาท) ตามลำดับ</w:t>
      </w:r>
    </w:p>
    <w:p w14:paraId="201C1C38" w14:textId="77777777" w:rsidR="00902EBD" w:rsidRPr="002E3B38" w:rsidRDefault="00902EBD" w:rsidP="00902EBD">
      <w:pPr>
        <w:jc w:val="thaiDistribute"/>
        <w:rPr>
          <w:rFonts w:ascii="Browallia New" w:eastAsia="Arial Unicode MS" w:hAnsi="Browallia New" w:cs="Browallia New"/>
          <w:color w:val="CF4A02"/>
          <w:sz w:val="28"/>
          <w:szCs w:val="28"/>
        </w:rPr>
      </w:pPr>
    </w:p>
    <w:p w14:paraId="71735799" w14:textId="00AE721A" w:rsidR="00902EBD" w:rsidRPr="002E3B38" w:rsidRDefault="00902EBD" w:rsidP="00902EBD">
      <w:pPr>
        <w:spacing w:line="240" w:lineRule="auto"/>
        <w:ind w:left="426"/>
        <w:jc w:val="thaiDistribute"/>
        <w:rPr>
          <w:rFonts w:ascii="Browallia New" w:eastAsia="Arial Unicode MS" w:hAnsi="Browallia New" w:cs="Browallia New"/>
          <w:sz w:val="28"/>
          <w:szCs w:val="28"/>
          <w:lang w:val="en-GB"/>
        </w:rPr>
      </w:pPr>
      <w:r w:rsidRPr="002E3B38">
        <w:rPr>
          <w:rFonts w:ascii="Browallia New" w:hAnsi="Browallia New" w:cs="Browallia New"/>
          <w:sz w:val="28"/>
          <w:szCs w:val="28"/>
          <w:cs/>
          <w:lang w:val="en-GB"/>
        </w:rPr>
        <w:lastRenderedPageBreak/>
        <w:t>กลุ่ม</w:t>
      </w:r>
      <w:r w:rsidRPr="002E3B38">
        <w:rPr>
          <w:rFonts w:ascii="Browallia New" w:eastAsia="Arial Unicode MS" w:hAnsi="Browallia New" w:cs="Browallia New"/>
          <w:spacing w:val="-6"/>
          <w:sz w:val="28"/>
          <w:szCs w:val="28"/>
          <w:cs/>
          <w:lang w:val="en-GB"/>
        </w:rPr>
        <w:t>บริษัทมีการตั้งค่าเผื่อสำหรับสินค้าคงเหลือและกลับรายการค่าเผื่อสำหรับสินค้าคงเหลือในงบการเงินรวมและงบการเงินเฉพาะ</w:t>
      </w:r>
      <w:r w:rsidR="00D9382F" w:rsidRPr="002E3B38">
        <w:rPr>
          <w:rFonts w:ascii="Browallia New" w:eastAsia="Arial Unicode MS" w:hAnsi="Browallia New" w:cs="Browallia New"/>
          <w:spacing w:val="-6"/>
          <w:sz w:val="28"/>
          <w:szCs w:val="28"/>
          <w:cs/>
          <w:lang w:val="en-GB"/>
        </w:rPr>
        <w:t>บริษัท</w:t>
      </w:r>
      <w:r w:rsidRPr="002E3B38">
        <w:rPr>
          <w:rFonts w:ascii="Browallia New" w:eastAsia="Arial Unicode MS" w:hAnsi="Browallia New" w:cs="Browallia New"/>
          <w:spacing w:val="-6"/>
          <w:sz w:val="28"/>
          <w:szCs w:val="28"/>
          <w:cs/>
          <w:lang w:val="en-GB"/>
        </w:rPr>
        <w:t xml:space="preserve">เป็นจำนวน </w:t>
      </w:r>
      <w:r w:rsidRPr="002E3B38">
        <w:rPr>
          <w:rFonts w:ascii="Browallia New" w:eastAsia="Arial Unicode MS" w:hAnsi="Browallia New" w:cs="Browallia New"/>
          <w:spacing w:val="-6"/>
          <w:sz w:val="28"/>
          <w:szCs w:val="28"/>
          <w:lang w:val="en-GB"/>
        </w:rPr>
        <w:t xml:space="preserve"> </w:t>
      </w:r>
      <w:r w:rsidR="007268DC" w:rsidRPr="002E3B38">
        <w:rPr>
          <w:rFonts w:ascii="Browallia New" w:eastAsia="Arial Unicode MS" w:hAnsi="Browallia New" w:cs="Browallia New"/>
          <w:spacing w:val="-6"/>
          <w:sz w:val="28"/>
          <w:szCs w:val="28"/>
          <w:lang w:val="en-GB"/>
        </w:rPr>
        <w:t>5,659,117</w:t>
      </w:r>
      <w:r w:rsidRPr="002E3B38">
        <w:rPr>
          <w:rFonts w:ascii="Browallia New" w:eastAsia="Arial Unicode MS" w:hAnsi="Browallia New" w:cs="Browallia New"/>
          <w:spacing w:val="-6"/>
          <w:sz w:val="28"/>
          <w:szCs w:val="28"/>
          <w:lang w:val="en-GB"/>
        </w:rPr>
        <w:t xml:space="preserve"> </w:t>
      </w:r>
      <w:r w:rsidRPr="002E3B38">
        <w:rPr>
          <w:rFonts w:ascii="Browallia New" w:eastAsia="Arial Unicode MS" w:hAnsi="Browallia New" w:cs="Browallia New"/>
          <w:spacing w:val="-6"/>
          <w:sz w:val="28"/>
          <w:szCs w:val="28"/>
          <w:cs/>
          <w:lang w:val="en-GB"/>
        </w:rPr>
        <w:t>บาท</w:t>
      </w:r>
      <w:r w:rsidRPr="002E3B38">
        <w:rPr>
          <w:rFonts w:ascii="Browallia New" w:eastAsia="Arial Unicode MS" w:hAnsi="Browallia New" w:cs="Browallia New"/>
          <w:sz w:val="28"/>
          <w:szCs w:val="28"/>
          <w:cs/>
          <w:lang w:val="en-GB"/>
        </w:rPr>
        <w:t xml:space="preserve"> และ </w:t>
      </w:r>
      <w:r w:rsidR="007268DC" w:rsidRPr="002E3B38">
        <w:rPr>
          <w:rFonts w:ascii="Browallia New" w:eastAsia="Arial Unicode MS" w:hAnsi="Browallia New" w:cs="Browallia New"/>
          <w:sz w:val="28"/>
          <w:szCs w:val="28"/>
          <w:lang w:val="en-GB"/>
        </w:rPr>
        <w:t>26,107,891</w:t>
      </w:r>
      <w:r w:rsidRPr="002E3B38">
        <w:rPr>
          <w:rFonts w:ascii="Browallia New" w:eastAsia="Arial Unicode MS" w:hAnsi="Browallia New" w:cs="Browallia New"/>
          <w:sz w:val="28"/>
          <w:szCs w:val="28"/>
          <w:cs/>
          <w:lang w:val="en-GB"/>
        </w:rPr>
        <w:t xml:space="preserve"> บาทตามลำดับ </w:t>
      </w:r>
      <w:r w:rsidRPr="002E3B38">
        <w:rPr>
          <w:rFonts w:ascii="Browallia New" w:eastAsia="Arial Unicode MS" w:hAnsi="Browallia New" w:cs="Browallia New"/>
          <w:sz w:val="28"/>
          <w:szCs w:val="28"/>
          <w:lang w:val="en-GB"/>
        </w:rPr>
        <w:t>(256</w:t>
      </w:r>
      <w:r w:rsidR="008A0E2A"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pacing w:val="-6"/>
          <w:sz w:val="28"/>
          <w:szCs w:val="28"/>
          <w:cs/>
          <w:lang w:val="en-GB"/>
        </w:rPr>
        <w:t xml:space="preserve">กลุ่มบริษัทมีการตั้งค่าเผื่อสำหรับสินค้าคงเหลือและกลับรายการค่าเผื่อสำหรับสินค้าคงเหลือในงบการเงินรวมเป็นจำนวน </w:t>
      </w:r>
      <w:r w:rsidR="008A0E2A" w:rsidRPr="002E3B38">
        <w:rPr>
          <w:rFonts w:ascii="Browallia New" w:eastAsia="Arial Unicode MS" w:hAnsi="Browallia New" w:cs="Browallia New"/>
          <w:spacing w:val="-6"/>
          <w:sz w:val="28"/>
          <w:szCs w:val="28"/>
          <w:lang w:val="en-GB"/>
        </w:rPr>
        <w:t xml:space="preserve">38,255,743 </w:t>
      </w:r>
      <w:r w:rsidRPr="002E3B38">
        <w:rPr>
          <w:rFonts w:ascii="Browallia New" w:eastAsia="Arial Unicode MS" w:hAnsi="Browallia New" w:cs="Browallia New"/>
          <w:spacing w:val="-6"/>
          <w:sz w:val="28"/>
          <w:szCs w:val="28"/>
          <w:cs/>
          <w:lang w:val="en-GB"/>
        </w:rPr>
        <w:t>บาท</w:t>
      </w:r>
      <w:r w:rsidRPr="002E3B38">
        <w:rPr>
          <w:rFonts w:ascii="Browallia New" w:eastAsia="Arial Unicode MS" w:hAnsi="Browallia New" w:cs="Browallia New"/>
          <w:sz w:val="28"/>
          <w:szCs w:val="28"/>
          <w:cs/>
          <w:lang w:val="en-GB"/>
        </w:rPr>
        <w:t xml:space="preserve"> และ </w:t>
      </w:r>
      <w:r w:rsidR="008A0E2A" w:rsidRPr="002E3B38">
        <w:rPr>
          <w:rFonts w:ascii="Browallia New" w:eastAsia="Arial Unicode MS" w:hAnsi="Browallia New" w:cs="Browallia New"/>
          <w:sz w:val="28"/>
          <w:szCs w:val="28"/>
          <w:lang w:val="en-GB"/>
        </w:rPr>
        <w:t>13,718,531</w:t>
      </w:r>
      <w:r w:rsidR="008A0E2A"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cs/>
          <w:lang w:val="en-GB"/>
        </w:rPr>
        <w:t>บาทตามลำดับ</w:t>
      </w:r>
      <w:r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cs/>
          <w:lang w:val="en-GB"/>
        </w:rPr>
        <w:t xml:space="preserve"> จำนวนค่าเผื่อที่ตั้งเพิ่มและกลับรายการได้รวมอยู่ในต้นทุนขายในงบกำไรขาดทุนเบ็ดเสร็จ</w:t>
      </w:r>
    </w:p>
    <w:p w14:paraId="4F991417" w14:textId="77777777" w:rsidR="00F82B0C" w:rsidRPr="002E3B38" w:rsidRDefault="00F82B0C" w:rsidP="00902EBD">
      <w:pPr>
        <w:spacing w:line="240" w:lineRule="auto"/>
        <w:ind w:left="426"/>
        <w:jc w:val="thaiDistribute"/>
        <w:rPr>
          <w:rFonts w:ascii="Browallia New" w:eastAsia="Arial Unicode MS" w:hAnsi="Browallia New" w:cs="Browallia New"/>
          <w:sz w:val="28"/>
          <w:szCs w:val="28"/>
          <w:lang w:val="en-GB"/>
        </w:rPr>
      </w:pPr>
    </w:p>
    <w:p w14:paraId="1F7C96B1" w14:textId="77777777" w:rsidR="00F82B0C" w:rsidRPr="002E3B38" w:rsidRDefault="00F82B0C" w:rsidP="003A50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color w:val="000000" w:themeColor="text1"/>
          <w:sz w:val="28"/>
          <w:szCs w:val="28"/>
        </w:rPr>
      </w:pPr>
      <w:r w:rsidRPr="002E3B38">
        <w:rPr>
          <w:rFonts w:ascii="Browallia New" w:hAnsi="Browallia New" w:cs="Browallia New"/>
          <w:b/>
          <w:bCs/>
          <w:color w:val="000000" w:themeColor="text1"/>
          <w:sz w:val="28"/>
          <w:szCs w:val="28"/>
          <w:cs/>
        </w:rPr>
        <w:t>สินทรัพย์หมุนเวียนอื่น</w:t>
      </w:r>
    </w:p>
    <w:p w14:paraId="09ADBB60"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tbl>
      <w:tblPr>
        <w:tblW w:w="9244" w:type="dxa"/>
        <w:tblInd w:w="324" w:type="dxa"/>
        <w:tblLayout w:type="fixed"/>
        <w:tblLook w:val="0000" w:firstRow="0" w:lastRow="0" w:firstColumn="0" w:lastColumn="0" w:noHBand="0" w:noVBand="0"/>
      </w:tblPr>
      <w:tblGrid>
        <w:gridCol w:w="3600"/>
        <w:gridCol w:w="1411"/>
        <w:gridCol w:w="1411"/>
        <w:gridCol w:w="1411"/>
        <w:gridCol w:w="1411"/>
      </w:tblGrid>
      <w:tr w:rsidR="00F82B0C" w:rsidRPr="002E3B38" w14:paraId="29795439" w14:textId="77777777" w:rsidTr="00BD44D6">
        <w:tc>
          <w:tcPr>
            <w:tcW w:w="3600" w:type="dxa"/>
            <w:vAlign w:val="bottom"/>
          </w:tcPr>
          <w:p w14:paraId="68FA18C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5644" w:type="dxa"/>
            <w:gridSpan w:val="4"/>
            <w:shd w:val="clear" w:color="auto" w:fill="auto"/>
            <w:vAlign w:val="bottom"/>
          </w:tcPr>
          <w:p w14:paraId="5D949DDF" w14:textId="77777777" w:rsidR="00F82B0C" w:rsidRPr="002E3B38" w:rsidRDefault="00F82B0C"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w:t>
            </w:r>
            <w:proofErr w:type="gramStart"/>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w:t>
            </w:r>
            <w:proofErr w:type="gramEnd"/>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F82B0C" w:rsidRPr="002E3B38" w14:paraId="1657160B" w14:textId="77777777" w:rsidTr="00BD44D6">
        <w:tc>
          <w:tcPr>
            <w:tcW w:w="3600" w:type="dxa"/>
            <w:vAlign w:val="bottom"/>
          </w:tcPr>
          <w:p w14:paraId="2EA0CAE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auto"/>
            <w:vAlign w:val="bottom"/>
          </w:tcPr>
          <w:p w14:paraId="6993C7BE" w14:textId="77777777" w:rsidR="00F82B0C" w:rsidRPr="002E3B38" w:rsidRDefault="00F82B0C" w:rsidP="00BD4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auto"/>
            <w:vAlign w:val="bottom"/>
          </w:tcPr>
          <w:p w14:paraId="6562B217" w14:textId="46D215F4" w:rsidR="00F82B0C" w:rsidRPr="002E3B38" w:rsidRDefault="00F82B0C" w:rsidP="00BD4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w:t>
            </w:r>
            <w:r w:rsidR="00D9382F" w:rsidRPr="002E3B38">
              <w:rPr>
                <w:rFonts w:ascii="Browallia New" w:eastAsia="Arial Unicode MS" w:hAnsi="Browallia New" w:cs="Browallia New"/>
                <w:sz w:val="28"/>
                <w:szCs w:val="28"/>
                <w:cs/>
              </w:rPr>
              <w:t>บริษัท</w:t>
            </w:r>
          </w:p>
        </w:tc>
      </w:tr>
      <w:tr w:rsidR="00F82B0C" w:rsidRPr="002E3B38" w14:paraId="17C6B4C7" w14:textId="77777777" w:rsidTr="00BD44D6">
        <w:tc>
          <w:tcPr>
            <w:tcW w:w="3600" w:type="dxa"/>
            <w:vAlign w:val="bottom"/>
          </w:tcPr>
          <w:p w14:paraId="25F556E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vAlign w:val="bottom"/>
          </w:tcPr>
          <w:p w14:paraId="50128FAA" w14:textId="5AF5D9FD" w:rsidR="00F82B0C" w:rsidRPr="002E3B38" w:rsidRDefault="00F82B0C" w:rsidP="00BD44D6">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7</w:t>
            </w:r>
          </w:p>
        </w:tc>
        <w:tc>
          <w:tcPr>
            <w:tcW w:w="1411" w:type="dxa"/>
            <w:vAlign w:val="bottom"/>
          </w:tcPr>
          <w:p w14:paraId="731E40C0" w14:textId="24B8AB55" w:rsidR="00F82B0C" w:rsidRPr="002E3B38" w:rsidRDefault="00F82B0C" w:rsidP="00BD44D6">
            <w:pPr>
              <w:pStyle w:val="a9"/>
              <w:pBdr>
                <w:bottom w:val="single" w:sz="4" w:space="1" w:color="auto"/>
              </w:pBdr>
              <w:tabs>
                <w:tab w:val="left" w:pos="540"/>
                <w:tab w:val="right" w:pos="1195"/>
              </w:tabs>
              <w:ind w:left="12" w:right="0"/>
              <w:jc w:val="center"/>
              <w:rPr>
                <w:rFonts w:ascii="Browallia New" w:eastAsia="Arial Unicode MS" w:hAnsi="Browallia New" w:cs="Browallia New"/>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6</w:t>
            </w:r>
          </w:p>
        </w:tc>
        <w:tc>
          <w:tcPr>
            <w:tcW w:w="1411" w:type="dxa"/>
            <w:vAlign w:val="bottom"/>
          </w:tcPr>
          <w:p w14:paraId="6AA6F757" w14:textId="5B91AF59" w:rsidR="00F82B0C" w:rsidRPr="002E3B38" w:rsidRDefault="00F82B0C" w:rsidP="00BD44D6">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7</w:t>
            </w:r>
          </w:p>
        </w:tc>
        <w:tc>
          <w:tcPr>
            <w:tcW w:w="1411" w:type="dxa"/>
            <w:vAlign w:val="bottom"/>
          </w:tcPr>
          <w:p w14:paraId="226BAC88" w14:textId="7F00D081" w:rsidR="00F82B0C" w:rsidRPr="002E3B38" w:rsidRDefault="00F82B0C" w:rsidP="00BD44D6">
            <w:pPr>
              <w:pStyle w:val="a9"/>
              <w:pBdr>
                <w:bottom w:val="single" w:sz="4" w:space="1" w:color="auto"/>
              </w:pBdr>
              <w:tabs>
                <w:tab w:val="left" w:pos="540"/>
                <w:tab w:val="right" w:pos="1195"/>
              </w:tabs>
              <w:ind w:left="12" w:right="0"/>
              <w:jc w:val="center"/>
              <w:rPr>
                <w:rFonts w:ascii="Browallia New" w:eastAsia="Arial Unicode MS" w:hAnsi="Browallia New" w:cs="Browallia New"/>
                <w:cs/>
              </w:rPr>
            </w:pPr>
            <w:r w:rsidRPr="002E3B38">
              <w:rPr>
                <w:rFonts w:ascii="Browallia New" w:eastAsia="Arial Unicode MS" w:hAnsi="Browallia New" w:cs="Browallia New"/>
              </w:rPr>
              <w:t>256</w:t>
            </w:r>
            <w:r w:rsidR="008A0E2A" w:rsidRPr="002E3B38">
              <w:rPr>
                <w:rFonts w:ascii="Browallia New" w:eastAsia="Arial Unicode MS" w:hAnsi="Browallia New" w:cs="Browallia New"/>
              </w:rPr>
              <w:t>6</w:t>
            </w:r>
          </w:p>
        </w:tc>
      </w:tr>
      <w:tr w:rsidR="00F82B0C" w:rsidRPr="002E3B38" w14:paraId="6B72C230" w14:textId="77777777" w:rsidTr="00BD44D6">
        <w:tc>
          <w:tcPr>
            <w:tcW w:w="3600" w:type="dxa"/>
            <w:vAlign w:val="bottom"/>
          </w:tcPr>
          <w:p w14:paraId="3D11E1D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auto"/>
            <w:vAlign w:val="bottom"/>
          </w:tcPr>
          <w:p w14:paraId="721149F2" w14:textId="77777777" w:rsidR="00F82B0C" w:rsidRPr="002E3B38" w:rsidRDefault="00F82B0C" w:rsidP="00BD44D6">
            <w:pPr>
              <w:pStyle w:val="a9"/>
              <w:tabs>
                <w:tab w:val="left" w:pos="540"/>
                <w:tab w:val="decimal" w:pos="1195"/>
              </w:tabs>
              <w:ind w:left="12" w:right="0"/>
              <w:rPr>
                <w:rFonts w:ascii="Browallia New" w:eastAsia="Arial Unicode MS" w:hAnsi="Browallia New" w:cs="Browallia New"/>
                <w:highlight w:val="yellow"/>
              </w:rPr>
            </w:pPr>
          </w:p>
        </w:tc>
        <w:tc>
          <w:tcPr>
            <w:tcW w:w="1411" w:type="dxa"/>
            <w:shd w:val="clear" w:color="auto" w:fill="auto"/>
            <w:vAlign w:val="bottom"/>
          </w:tcPr>
          <w:p w14:paraId="1C4EB124" w14:textId="77777777" w:rsidR="00F82B0C" w:rsidRPr="002E3B38" w:rsidRDefault="00F82B0C" w:rsidP="00BD44D6">
            <w:pPr>
              <w:pStyle w:val="a9"/>
              <w:tabs>
                <w:tab w:val="left" w:pos="540"/>
                <w:tab w:val="decimal" w:pos="1195"/>
              </w:tabs>
              <w:ind w:left="12" w:right="0"/>
              <w:rPr>
                <w:rFonts w:ascii="Browallia New" w:eastAsia="Arial Unicode MS" w:hAnsi="Browallia New" w:cs="Browallia New"/>
              </w:rPr>
            </w:pPr>
          </w:p>
        </w:tc>
        <w:tc>
          <w:tcPr>
            <w:tcW w:w="1411" w:type="dxa"/>
            <w:shd w:val="clear" w:color="auto" w:fill="auto"/>
            <w:vAlign w:val="bottom"/>
          </w:tcPr>
          <w:p w14:paraId="11EE7F08" w14:textId="77777777" w:rsidR="00F82B0C" w:rsidRPr="002E3B38" w:rsidRDefault="00F82B0C" w:rsidP="00BD44D6">
            <w:pPr>
              <w:pStyle w:val="a9"/>
              <w:tabs>
                <w:tab w:val="left" w:pos="540"/>
                <w:tab w:val="decimal" w:pos="1195"/>
              </w:tabs>
              <w:ind w:left="12" w:right="0"/>
              <w:rPr>
                <w:rFonts w:ascii="Browallia New" w:eastAsia="Arial Unicode MS" w:hAnsi="Browallia New" w:cs="Browallia New"/>
              </w:rPr>
            </w:pPr>
          </w:p>
        </w:tc>
        <w:tc>
          <w:tcPr>
            <w:tcW w:w="1411" w:type="dxa"/>
            <w:vAlign w:val="bottom"/>
          </w:tcPr>
          <w:p w14:paraId="058C1E4A" w14:textId="77777777" w:rsidR="00F82B0C" w:rsidRPr="002E3B38" w:rsidRDefault="00F82B0C" w:rsidP="00BD44D6">
            <w:pPr>
              <w:pStyle w:val="a9"/>
              <w:tabs>
                <w:tab w:val="left" w:pos="540"/>
                <w:tab w:val="decimal" w:pos="1195"/>
              </w:tabs>
              <w:ind w:left="12" w:right="0"/>
              <w:rPr>
                <w:rFonts w:ascii="Browallia New" w:eastAsia="Arial Unicode MS" w:hAnsi="Browallia New" w:cs="Browallia New"/>
              </w:rPr>
            </w:pPr>
          </w:p>
        </w:tc>
      </w:tr>
      <w:tr w:rsidR="008A0E2A" w:rsidRPr="002E3B38" w14:paraId="3667A5FE" w14:textId="77777777" w:rsidTr="00BD44D6">
        <w:tc>
          <w:tcPr>
            <w:tcW w:w="3600" w:type="dxa"/>
            <w:vAlign w:val="bottom"/>
          </w:tcPr>
          <w:p w14:paraId="2C90AC51"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เงินมัดจำ</w:t>
            </w:r>
          </w:p>
        </w:tc>
        <w:tc>
          <w:tcPr>
            <w:tcW w:w="1411" w:type="dxa"/>
            <w:shd w:val="clear" w:color="auto" w:fill="auto"/>
          </w:tcPr>
          <w:p w14:paraId="452F6316" w14:textId="3879653E" w:rsidR="008A0E2A" w:rsidRPr="002E3B38" w:rsidRDefault="004C2B40"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8</w:t>
            </w:r>
            <w:r w:rsidR="007858E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274</w:t>
            </w:r>
            <w:r w:rsidR="007858E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819</w:t>
            </w:r>
          </w:p>
        </w:tc>
        <w:tc>
          <w:tcPr>
            <w:tcW w:w="1411" w:type="dxa"/>
            <w:shd w:val="clear" w:color="auto" w:fill="auto"/>
          </w:tcPr>
          <w:p w14:paraId="45F91DA8" w14:textId="0ECE4F8C" w:rsidR="008A0E2A" w:rsidRPr="002E3B38" w:rsidRDefault="008A0E2A"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1,730,300</w:t>
            </w:r>
          </w:p>
        </w:tc>
        <w:tc>
          <w:tcPr>
            <w:tcW w:w="1411" w:type="dxa"/>
            <w:shd w:val="clear" w:color="auto" w:fill="auto"/>
            <w:vAlign w:val="bottom"/>
          </w:tcPr>
          <w:p w14:paraId="00F387A2" w14:textId="5B390CDC" w:rsidR="008A0E2A" w:rsidRPr="002E3B38" w:rsidRDefault="003E49F0"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c>
          <w:tcPr>
            <w:tcW w:w="1411" w:type="dxa"/>
            <w:vAlign w:val="bottom"/>
          </w:tcPr>
          <w:p w14:paraId="19A6FDE9" w14:textId="695BC7BE" w:rsidR="008A0E2A" w:rsidRPr="002E3B38" w:rsidRDefault="001914AB"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8A0E2A" w:rsidRPr="002E3B38" w14:paraId="7C395C5C" w14:textId="77777777" w:rsidTr="00BD44D6">
        <w:tc>
          <w:tcPr>
            <w:tcW w:w="3600" w:type="dxa"/>
            <w:vAlign w:val="bottom"/>
          </w:tcPr>
          <w:p w14:paraId="4157D827"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เงินประกัน</w:t>
            </w:r>
          </w:p>
        </w:tc>
        <w:tc>
          <w:tcPr>
            <w:tcW w:w="1411" w:type="dxa"/>
            <w:shd w:val="clear" w:color="auto" w:fill="auto"/>
          </w:tcPr>
          <w:p w14:paraId="620C2E47" w14:textId="37B92C75" w:rsidR="008A0E2A" w:rsidRPr="002E3B38" w:rsidRDefault="004C2B40"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3</w:t>
            </w:r>
            <w:r w:rsidR="007858E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040</w:t>
            </w:r>
            <w:r w:rsidR="007858E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083</w:t>
            </w:r>
          </w:p>
        </w:tc>
        <w:tc>
          <w:tcPr>
            <w:tcW w:w="1411" w:type="dxa"/>
            <w:shd w:val="clear" w:color="auto" w:fill="auto"/>
          </w:tcPr>
          <w:p w14:paraId="08583908" w14:textId="1BCE6FCC" w:rsidR="008A0E2A" w:rsidRPr="002E3B38" w:rsidRDefault="008A0E2A"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1,914,403</w:t>
            </w:r>
          </w:p>
        </w:tc>
        <w:tc>
          <w:tcPr>
            <w:tcW w:w="1411" w:type="dxa"/>
            <w:shd w:val="clear" w:color="auto" w:fill="auto"/>
            <w:vAlign w:val="bottom"/>
          </w:tcPr>
          <w:p w14:paraId="3B909636" w14:textId="0479BEAC" w:rsidR="008A0E2A" w:rsidRPr="002E3B38" w:rsidRDefault="003E49F0"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7858E6" w:rsidRPr="002E3B38">
              <w:rPr>
                <w:rFonts w:ascii="Browallia New" w:eastAsia="Arial Unicode MS" w:hAnsi="Browallia New" w:cs="Browallia New"/>
                <w:sz w:val="28"/>
                <w:szCs w:val="28"/>
                <w:lang w:val="en-GB"/>
              </w:rPr>
              <w:t>-</w:t>
            </w:r>
          </w:p>
        </w:tc>
        <w:tc>
          <w:tcPr>
            <w:tcW w:w="1411" w:type="dxa"/>
            <w:vAlign w:val="bottom"/>
          </w:tcPr>
          <w:p w14:paraId="34DF7933" w14:textId="13EBC432" w:rsidR="008A0E2A" w:rsidRPr="002E3B38" w:rsidRDefault="001914AB" w:rsidP="00BD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w:t>
            </w:r>
          </w:p>
        </w:tc>
      </w:tr>
      <w:tr w:rsidR="000D4575" w:rsidRPr="002E3B38" w14:paraId="54E2FCDE" w14:textId="77777777" w:rsidTr="00BD44D6">
        <w:tc>
          <w:tcPr>
            <w:tcW w:w="3600" w:type="dxa"/>
            <w:vAlign w:val="bottom"/>
          </w:tcPr>
          <w:p w14:paraId="17972C51" w14:textId="2C8274B9" w:rsidR="000D4575" w:rsidRPr="002E3B38" w:rsidRDefault="000D4575"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สินทรัพย์ดิจิทัล</w:t>
            </w:r>
          </w:p>
        </w:tc>
        <w:tc>
          <w:tcPr>
            <w:tcW w:w="1411" w:type="dxa"/>
            <w:shd w:val="clear" w:color="auto" w:fill="auto"/>
          </w:tcPr>
          <w:p w14:paraId="1D8BD9B9" w14:textId="4B04919E" w:rsidR="000D4575" w:rsidRPr="002E3B38" w:rsidRDefault="007E6895" w:rsidP="007E6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 xml:space="preserve">       </w:t>
            </w:r>
            <w:r w:rsidR="00F650DB" w:rsidRPr="002E3B38">
              <w:rPr>
                <w:rFonts w:ascii="Browallia New" w:eastAsia="Arial Unicode MS" w:hAnsi="Browallia New" w:cs="Browallia New"/>
                <w:sz w:val="28"/>
                <w:szCs w:val="28"/>
                <w:lang w:val="en-GB"/>
              </w:rPr>
              <w:t>-</w:t>
            </w:r>
          </w:p>
        </w:tc>
        <w:tc>
          <w:tcPr>
            <w:tcW w:w="1411" w:type="dxa"/>
            <w:shd w:val="clear" w:color="auto" w:fill="auto"/>
          </w:tcPr>
          <w:p w14:paraId="192C4DD3" w14:textId="4F8561C5" w:rsidR="000D4575" w:rsidRPr="002E3B38" w:rsidRDefault="007E6895" w:rsidP="007E6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F650DB" w:rsidRPr="002E3B38">
              <w:rPr>
                <w:rFonts w:ascii="Browallia New" w:eastAsia="Arial Unicode MS" w:hAnsi="Browallia New" w:cs="Browallia New"/>
                <w:sz w:val="28"/>
                <w:szCs w:val="28"/>
                <w:lang w:val="en-GB"/>
              </w:rPr>
              <w:t>-</w:t>
            </w:r>
          </w:p>
        </w:tc>
        <w:tc>
          <w:tcPr>
            <w:tcW w:w="1411" w:type="dxa"/>
            <w:shd w:val="clear" w:color="auto" w:fill="auto"/>
            <w:vAlign w:val="bottom"/>
          </w:tcPr>
          <w:p w14:paraId="53B2534B" w14:textId="3EA2B540" w:rsidR="000D4575" w:rsidRPr="002E3B38" w:rsidRDefault="004174B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23,790,361</w:t>
            </w:r>
          </w:p>
        </w:tc>
        <w:tc>
          <w:tcPr>
            <w:tcW w:w="1411" w:type="dxa"/>
            <w:vAlign w:val="bottom"/>
          </w:tcPr>
          <w:p w14:paraId="7B32548F" w14:textId="46A6CD06" w:rsidR="000D4575" w:rsidRPr="002E3B38" w:rsidRDefault="00F650DB"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5,250,000</w:t>
            </w:r>
          </w:p>
        </w:tc>
      </w:tr>
      <w:tr w:rsidR="00DD2B27" w:rsidRPr="002E3B38" w14:paraId="4CCD6946" w14:textId="77777777" w:rsidTr="00BD44D6">
        <w:tc>
          <w:tcPr>
            <w:tcW w:w="3600" w:type="dxa"/>
            <w:vAlign w:val="bottom"/>
          </w:tcPr>
          <w:p w14:paraId="0E633A08" w14:textId="37F52609"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อื่น ๆ</w:t>
            </w:r>
          </w:p>
        </w:tc>
        <w:tc>
          <w:tcPr>
            <w:tcW w:w="1411" w:type="dxa"/>
            <w:shd w:val="clear" w:color="auto" w:fill="auto"/>
          </w:tcPr>
          <w:p w14:paraId="0FB60BCB" w14:textId="779345BA" w:rsidR="00DD2B27" w:rsidRPr="002E3B38" w:rsidRDefault="004C2B40" w:rsidP="00D67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5</w:t>
            </w:r>
            <w:r w:rsidR="00DD2B27" w:rsidRPr="002E3B38">
              <w:rPr>
                <w:rFonts w:ascii="Browallia New" w:eastAsia="Arial Unicode MS" w:hAnsi="Browallia New" w:cs="Browallia New"/>
                <w:sz w:val="28"/>
                <w:szCs w:val="28"/>
                <w:lang w:val="en-GB"/>
              </w:rPr>
              <w:t>,861,452</w:t>
            </w:r>
          </w:p>
        </w:tc>
        <w:tc>
          <w:tcPr>
            <w:tcW w:w="1411" w:type="dxa"/>
            <w:shd w:val="clear" w:color="auto" w:fill="auto"/>
          </w:tcPr>
          <w:p w14:paraId="55EF17C7" w14:textId="6974EC17" w:rsidR="00DD2B27" w:rsidRPr="002E3B38" w:rsidRDefault="00DD2B27" w:rsidP="00D67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7,877,454</w:t>
            </w:r>
          </w:p>
        </w:tc>
        <w:tc>
          <w:tcPr>
            <w:tcW w:w="1411" w:type="dxa"/>
            <w:shd w:val="clear" w:color="auto" w:fill="auto"/>
            <w:vAlign w:val="bottom"/>
          </w:tcPr>
          <w:p w14:paraId="50700D80" w14:textId="66C79580" w:rsidR="00DD2B27" w:rsidRPr="002E3B38" w:rsidRDefault="000638E8" w:rsidP="00D67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1,202,845</w:t>
            </w:r>
          </w:p>
        </w:tc>
        <w:tc>
          <w:tcPr>
            <w:tcW w:w="1411" w:type="dxa"/>
            <w:vAlign w:val="bottom"/>
          </w:tcPr>
          <w:p w14:paraId="75C2CA07" w14:textId="5C5674FF" w:rsidR="00DD2B27" w:rsidRPr="002E3B38" w:rsidRDefault="007E6895" w:rsidP="00D674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762,155</w:t>
            </w:r>
          </w:p>
        </w:tc>
      </w:tr>
      <w:tr w:rsidR="00DD2B27" w:rsidRPr="002E3B38" w14:paraId="6C2235DA" w14:textId="77777777">
        <w:tc>
          <w:tcPr>
            <w:tcW w:w="3600" w:type="dxa"/>
            <w:vAlign w:val="bottom"/>
          </w:tcPr>
          <w:p w14:paraId="047266E8" w14:textId="6443B745"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รวม</w:t>
            </w:r>
          </w:p>
        </w:tc>
        <w:tc>
          <w:tcPr>
            <w:tcW w:w="1411" w:type="dxa"/>
            <w:shd w:val="clear" w:color="auto" w:fill="auto"/>
            <w:vAlign w:val="bottom"/>
          </w:tcPr>
          <w:p w14:paraId="33E275E0" w14:textId="671EB62A" w:rsidR="00DD2B27" w:rsidRPr="002E3B38" w:rsidRDefault="004C2B40"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17</w:t>
            </w:r>
            <w:r w:rsidR="00DD2B27"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176</w:t>
            </w:r>
            <w:r w:rsidR="00DD2B27"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35</w:t>
            </w:r>
            <w:r w:rsidR="00DD2B27" w:rsidRPr="002E3B38">
              <w:rPr>
                <w:rFonts w:ascii="Browallia New" w:eastAsia="Arial Unicode MS" w:hAnsi="Browallia New" w:cs="Browallia New"/>
                <w:sz w:val="28"/>
                <w:szCs w:val="28"/>
              </w:rPr>
              <w:t>4</w:t>
            </w:r>
          </w:p>
        </w:tc>
        <w:tc>
          <w:tcPr>
            <w:tcW w:w="1411" w:type="dxa"/>
            <w:shd w:val="clear" w:color="auto" w:fill="auto"/>
            <w:vAlign w:val="bottom"/>
          </w:tcPr>
          <w:p w14:paraId="11D0D092" w14:textId="44B1D158"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11,522,157</w:t>
            </w:r>
          </w:p>
        </w:tc>
        <w:tc>
          <w:tcPr>
            <w:tcW w:w="1411" w:type="dxa"/>
            <w:shd w:val="clear" w:color="auto" w:fill="auto"/>
            <w:vAlign w:val="bottom"/>
          </w:tcPr>
          <w:p w14:paraId="12DE1B60" w14:textId="74B8F621"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24,993,206</w:t>
            </w:r>
          </w:p>
        </w:tc>
        <w:tc>
          <w:tcPr>
            <w:tcW w:w="1411" w:type="dxa"/>
            <w:vAlign w:val="bottom"/>
          </w:tcPr>
          <w:p w14:paraId="6DCCFD66" w14:textId="76C75608"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6,012,155</w:t>
            </w:r>
          </w:p>
        </w:tc>
      </w:tr>
      <w:tr w:rsidR="00DD2B27" w:rsidRPr="002E3B38" w14:paraId="1C4CE829" w14:textId="77777777" w:rsidTr="00BD44D6">
        <w:tc>
          <w:tcPr>
            <w:tcW w:w="3600" w:type="dxa"/>
            <w:vAlign w:val="bottom"/>
          </w:tcPr>
          <w:p w14:paraId="3F993686" w14:textId="1615636F"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ค่าเผื่อการด้อยค่า</w:t>
            </w:r>
          </w:p>
        </w:tc>
        <w:tc>
          <w:tcPr>
            <w:tcW w:w="1411" w:type="dxa"/>
            <w:shd w:val="clear" w:color="auto" w:fill="auto"/>
          </w:tcPr>
          <w:p w14:paraId="73CD8B51" w14:textId="57FB1686" w:rsidR="00DD2B27" w:rsidRPr="002E3B38" w:rsidRDefault="007E6895" w:rsidP="007E6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DD2B27" w:rsidRPr="002E3B38">
              <w:rPr>
                <w:rFonts w:ascii="Browallia New" w:eastAsia="Arial Unicode MS" w:hAnsi="Browallia New" w:cs="Browallia New"/>
                <w:sz w:val="28"/>
                <w:szCs w:val="28"/>
                <w:lang w:val="en-GB"/>
              </w:rPr>
              <w:t>-</w:t>
            </w:r>
          </w:p>
        </w:tc>
        <w:tc>
          <w:tcPr>
            <w:tcW w:w="1411" w:type="dxa"/>
            <w:shd w:val="clear" w:color="auto" w:fill="auto"/>
          </w:tcPr>
          <w:p w14:paraId="2F669E0F" w14:textId="5750F606" w:rsidR="00DD2B27" w:rsidRPr="002E3B38" w:rsidRDefault="007E6895" w:rsidP="007E6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DD2B27" w:rsidRPr="002E3B38">
              <w:rPr>
                <w:rFonts w:ascii="Browallia New" w:eastAsia="Arial Unicode MS" w:hAnsi="Browallia New" w:cs="Browallia New"/>
                <w:sz w:val="28"/>
                <w:szCs w:val="28"/>
                <w:lang w:val="en-GB"/>
              </w:rPr>
              <w:t>-</w:t>
            </w:r>
          </w:p>
        </w:tc>
        <w:tc>
          <w:tcPr>
            <w:tcW w:w="1411" w:type="dxa"/>
            <w:shd w:val="clear" w:color="auto" w:fill="auto"/>
            <w:vAlign w:val="bottom"/>
          </w:tcPr>
          <w:p w14:paraId="0ECA7434" w14:textId="1505715D" w:rsidR="00DD2B27" w:rsidRPr="002E3B38" w:rsidRDefault="00DD2B27" w:rsidP="00DD2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w:t>
            </w:r>
            <w:r w:rsidR="004174B7" w:rsidRPr="002E3B38">
              <w:rPr>
                <w:rFonts w:ascii="Browallia New" w:eastAsia="Arial Unicode MS" w:hAnsi="Browallia New" w:cs="Browallia New"/>
                <w:sz w:val="28"/>
                <w:szCs w:val="28"/>
                <w:lang w:val="en-GB"/>
              </w:rPr>
              <w:t>23,790,361)</w:t>
            </w:r>
          </w:p>
        </w:tc>
        <w:tc>
          <w:tcPr>
            <w:tcW w:w="1411" w:type="dxa"/>
            <w:vAlign w:val="bottom"/>
          </w:tcPr>
          <w:p w14:paraId="07D89EB3" w14:textId="384C0462" w:rsidR="00DD2B27" w:rsidRPr="002E3B38" w:rsidRDefault="007E6895" w:rsidP="007E6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DD2B27" w:rsidRPr="002E3B38">
              <w:rPr>
                <w:rFonts w:ascii="Browallia New" w:eastAsia="Arial Unicode MS" w:hAnsi="Browallia New" w:cs="Browallia New"/>
                <w:sz w:val="28"/>
                <w:szCs w:val="28"/>
                <w:lang w:val="en-GB"/>
              </w:rPr>
              <w:t>-</w:t>
            </w:r>
          </w:p>
        </w:tc>
      </w:tr>
      <w:tr w:rsidR="00DD2B27" w:rsidRPr="002E3B38" w14:paraId="37D067E3" w14:textId="77777777" w:rsidTr="00BD44D6">
        <w:tc>
          <w:tcPr>
            <w:tcW w:w="3600" w:type="dxa"/>
            <w:vAlign w:val="bottom"/>
          </w:tcPr>
          <w:p w14:paraId="4D732A09" w14:textId="1535CE6B" w:rsidR="00DD2B27" w:rsidRPr="002E3B38" w:rsidRDefault="00DD2B27" w:rsidP="00DD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สุทธิ</w:t>
            </w:r>
          </w:p>
        </w:tc>
        <w:tc>
          <w:tcPr>
            <w:tcW w:w="1411" w:type="dxa"/>
            <w:shd w:val="clear" w:color="auto" w:fill="auto"/>
            <w:vAlign w:val="bottom"/>
          </w:tcPr>
          <w:p w14:paraId="56207D80" w14:textId="5B0DC160" w:rsidR="00DD2B27" w:rsidRPr="002E3B38" w:rsidRDefault="004C2B40" w:rsidP="00DD2B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17</w:t>
            </w:r>
            <w:r w:rsidR="00DD2B27"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176</w:t>
            </w:r>
            <w:r w:rsidR="00DD2B27"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35</w:t>
            </w:r>
            <w:r w:rsidR="00DD2B27" w:rsidRPr="002E3B38">
              <w:rPr>
                <w:rFonts w:ascii="Browallia New" w:eastAsia="Arial Unicode MS" w:hAnsi="Browallia New" w:cs="Browallia New"/>
                <w:sz w:val="28"/>
                <w:szCs w:val="28"/>
              </w:rPr>
              <w:t>4</w:t>
            </w:r>
          </w:p>
        </w:tc>
        <w:tc>
          <w:tcPr>
            <w:tcW w:w="1411" w:type="dxa"/>
            <w:shd w:val="clear" w:color="auto" w:fill="auto"/>
            <w:vAlign w:val="bottom"/>
          </w:tcPr>
          <w:p w14:paraId="377B765C" w14:textId="78FB4C4B" w:rsidR="00DD2B27" w:rsidRPr="002E3B38" w:rsidRDefault="00DD2B27" w:rsidP="00DD2B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11,522,157</w:t>
            </w:r>
          </w:p>
        </w:tc>
        <w:tc>
          <w:tcPr>
            <w:tcW w:w="1411" w:type="dxa"/>
            <w:shd w:val="clear" w:color="auto" w:fill="auto"/>
            <w:vAlign w:val="bottom"/>
          </w:tcPr>
          <w:p w14:paraId="16787F9E" w14:textId="6945B071" w:rsidR="00DD2B27" w:rsidRPr="002E3B38" w:rsidRDefault="00171E93" w:rsidP="00DD2B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1,202,845</w:t>
            </w:r>
          </w:p>
        </w:tc>
        <w:tc>
          <w:tcPr>
            <w:tcW w:w="1411" w:type="dxa"/>
            <w:vAlign w:val="bottom"/>
          </w:tcPr>
          <w:p w14:paraId="27C47BDC" w14:textId="5A666EA8" w:rsidR="00DD2B27" w:rsidRPr="002E3B38" w:rsidRDefault="00DD2B27" w:rsidP="00DD2B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6,012,155</w:t>
            </w:r>
          </w:p>
        </w:tc>
      </w:tr>
    </w:tbl>
    <w:p w14:paraId="512E3572"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3C5947D8" w14:textId="61EF8E86" w:rsidR="001F15DB" w:rsidRPr="002E3B38" w:rsidRDefault="0004011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cs/>
        </w:rPr>
      </w:pPr>
      <w:r w:rsidRPr="002E3B38">
        <w:rPr>
          <w:rFonts w:ascii="Browallia New" w:hAnsi="Browallia New" w:cs="Browallia New"/>
          <w:color w:val="000000" w:themeColor="text1"/>
          <w:sz w:val="28"/>
          <w:szCs w:val="28"/>
          <w:cs/>
        </w:rPr>
        <w:t xml:space="preserve">ณ วันที่ </w:t>
      </w:r>
      <w:r w:rsidRPr="002E3B38">
        <w:rPr>
          <w:rFonts w:ascii="Browallia New" w:hAnsi="Browallia New" w:cs="Browallia New"/>
          <w:color w:val="000000" w:themeColor="text1"/>
          <w:sz w:val="28"/>
          <w:szCs w:val="28"/>
        </w:rPr>
        <w:t xml:space="preserve">31 </w:t>
      </w:r>
      <w:r w:rsidRPr="002E3B38">
        <w:rPr>
          <w:rFonts w:ascii="Browallia New" w:hAnsi="Browallia New" w:cs="Browallia New"/>
          <w:color w:val="000000" w:themeColor="text1"/>
          <w:sz w:val="28"/>
          <w:szCs w:val="28"/>
          <w:cs/>
        </w:rPr>
        <w:t xml:space="preserve">ธันวาคม </w:t>
      </w:r>
      <w:r w:rsidRPr="002E3B38">
        <w:rPr>
          <w:rFonts w:ascii="Browallia New" w:hAnsi="Browallia New" w:cs="Browallia New"/>
          <w:color w:val="000000" w:themeColor="text1"/>
          <w:sz w:val="28"/>
          <w:szCs w:val="28"/>
        </w:rPr>
        <w:t xml:space="preserve">2567 </w:t>
      </w:r>
      <w:r w:rsidRPr="002E3B38">
        <w:rPr>
          <w:rFonts w:ascii="Browallia New" w:hAnsi="Browallia New" w:cs="Browallia New"/>
          <w:color w:val="000000" w:themeColor="text1"/>
          <w:sz w:val="28"/>
          <w:szCs w:val="28"/>
          <w:cs/>
        </w:rPr>
        <w:t>บริษัทได้พิจารณาตั้งค่าเผื่อการด้อยค่าของสินทรัพย์ดิจิทั</w:t>
      </w:r>
      <w:r w:rsidR="008725CC" w:rsidRPr="002E3B38">
        <w:rPr>
          <w:rFonts w:ascii="Browallia New" w:hAnsi="Browallia New" w:cs="Browallia New"/>
          <w:color w:val="000000" w:themeColor="text1"/>
          <w:sz w:val="28"/>
          <w:szCs w:val="28"/>
          <w:cs/>
        </w:rPr>
        <w:t xml:space="preserve">ลทั้งจำนวน </w:t>
      </w:r>
      <w:r w:rsidR="008725CC" w:rsidRPr="002E3B38">
        <w:rPr>
          <w:rFonts w:ascii="Browallia New" w:hAnsi="Browallia New" w:cs="Browallia New"/>
          <w:color w:val="000000" w:themeColor="text1"/>
          <w:sz w:val="28"/>
          <w:szCs w:val="28"/>
        </w:rPr>
        <w:t xml:space="preserve">23.79 </w:t>
      </w:r>
      <w:r w:rsidR="008725CC" w:rsidRPr="002E3B38">
        <w:rPr>
          <w:rFonts w:ascii="Browallia New" w:hAnsi="Browallia New" w:cs="Browallia New"/>
          <w:color w:val="000000" w:themeColor="text1"/>
          <w:sz w:val="28"/>
          <w:szCs w:val="28"/>
          <w:cs/>
        </w:rPr>
        <w:t>ล้านบาท</w:t>
      </w:r>
      <w:r w:rsidR="00C4449A" w:rsidRPr="002E3B38">
        <w:rPr>
          <w:rFonts w:ascii="Browallia New" w:hAnsi="Browallia New" w:cs="Browallia New"/>
          <w:color w:val="000000" w:themeColor="text1"/>
          <w:sz w:val="28"/>
          <w:szCs w:val="28"/>
        </w:rPr>
        <w:t xml:space="preserve"> </w:t>
      </w:r>
      <w:r w:rsidR="00C4449A" w:rsidRPr="002E3B38">
        <w:rPr>
          <w:rFonts w:ascii="Browallia New" w:hAnsi="Browallia New" w:cs="Browallia New"/>
          <w:color w:val="000000" w:themeColor="text1"/>
          <w:sz w:val="28"/>
          <w:szCs w:val="28"/>
          <w:cs/>
        </w:rPr>
        <w:t>เนื่องจากมีข้อบ่งชี้ในการด้อยค่าจากการที่สินทรัพย์ดิจิทัลดังกล่าวถูกเพิกถอนจากตลาดซื้อขายรอง (</w:t>
      </w:r>
      <w:r w:rsidR="00C4449A" w:rsidRPr="002E3B38">
        <w:rPr>
          <w:rFonts w:ascii="Browallia New" w:hAnsi="Browallia New" w:cs="Browallia New"/>
          <w:color w:val="000000" w:themeColor="text1"/>
          <w:sz w:val="28"/>
          <w:szCs w:val="28"/>
        </w:rPr>
        <w:t>Secondary market)</w:t>
      </w:r>
    </w:p>
    <w:p w14:paraId="767EF22D"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3005F8E7"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28B4FB5D"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40C5A15B"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44F0F635"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1A7239AB"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46D52AE0"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322E28EA"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6581F544"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52982F1C"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3DB50212" w14:textId="77777777" w:rsidR="001F15DB" w:rsidRPr="002E3B38" w:rsidRDefault="001F15D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5F697BB0" w14:textId="77777777" w:rsidR="00134BCD" w:rsidRPr="002E3B38" w:rsidRDefault="00134BCD"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5C5B0B1D" w14:textId="77777777" w:rsidR="00134BCD" w:rsidRPr="002E3B38" w:rsidRDefault="00134BCD"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716BD2FD" w14:textId="77777777" w:rsidR="00134BCD" w:rsidRPr="002E3B38" w:rsidRDefault="00134BCD"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42F9A8EE" w14:textId="31D932B1" w:rsidR="0064158B" w:rsidRPr="002E3B38" w:rsidRDefault="003A5028" w:rsidP="003A50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เงินลงทุนในบริษัทย่อย</w:t>
      </w:r>
      <w:r w:rsidRPr="002E3B38">
        <w:rPr>
          <w:rFonts w:ascii="Browallia New" w:hAnsi="Browallia New" w:cs="Browallia New"/>
          <w:b/>
          <w:bCs/>
          <w:color w:val="000000" w:themeColor="text1"/>
          <w:sz w:val="28"/>
          <w:szCs w:val="28"/>
        </w:rPr>
        <w:t xml:space="preserve"> - </w:t>
      </w:r>
      <w:r w:rsidRPr="002E3B38">
        <w:rPr>
          <w:rFonts w:ascii="Browallia New" w:hAnsi="Browallia New" w:cs="Browallia New"/>
          <w:b/>
          <w:bCs/>
          <w:color w:val="000000" w:themeColor="text1"/>
          <w:sz w:val="28"/>
          <w:szCs w:val="28"/>
          <w:cs/>
        </w:rPr>
        <w:t>สุทธิ</w:t>
      </w:r>
    </w:p>
    <w:p w14:paraId="6E013BC8" w14:textId="77777777" w:rsidR="0064158B" w:rsidRPr="002E3B38" w:rsidRDefault="0064158B"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p w14:paraId="66F73EBB" w14:textId="587536D4" w:rsidR="00185706" w:rsidRPr="002E3B38" w:rsidRDefault="00185706" w:rsidP="00185706">
      <w:pPr>
        <w:spacing w:line="240" w:lineRule="auto"/>
        <w:ind w:left="426"/>
        <w:jc w:val="thaiDistribute"/>
        <w:rPr>
          <w:rFonts w:ascii="Browallia New" w:eastAsia="Arial Unicode MS" w:hAnsi="Browallia New" w:cs="Browallia New"/>
          <w:sz w:val="28"/>
          <w:szCs w:val="28"/>
          <w:cs/>
          <w:lang w:val="th-TH"/>
        </w:rPr>
      </w:pPr>
      <w:r w:rsidRPr="002E3B38">
        <w:rPr>
          <w:rFonts w:ascii="Browallia New" w:eastAsia="Arial Unicode MS" w:hAnsi="Browallia New" w:cs="Browallia New"/>
          <w:sz w:val="28"/>
          <w:szCs w:val="28"/>
          <w:cs/>
          <w:lang w:val="th-TH"/>
        </w:rPr>
        <w:t xml:space="preserve">เงินลงทุนในบริษัทย่อยและบริษัทย่อยทางอ้อม ซึ่งบันทึกโดยวิธีราคาทุน ณ วันที่ </w:t>
      </w:r>
      <w:r w:rsidRPr="002E3B38">
        <w:rPr>
          <w:rFonts w:ascii="Browallia New" w:eastAsia="Arial Unicode MS" w:hAnsi="Browallia New" w:cs="Browallia New"/>
          <w:snapToGrid w:val="0"/>
          <w:sz w:val="28"/>
          <w:szCs w:val="28"/>
          <w:lang w:val="en-GB" w:eastAsia="th-TH"/>
        </w:rPr>
        <w:t xml:space="preserve">31 </w:t>
      </w:r>
      <w:r w:rsidRPr="002E3B38">
        <w:rPr>
          <w:rFonts w:ascii="Browallia New" w:eastAsia="Arial Unicode MS" w:hAnsi="Browallia New" w:cs="Browallia New"/>
          <w:snapToGrid w:val="0"/>
          <w:sz w:val="28"/>
          <w:szCs w:val="28"/>
          <w:cs/>
          <w:lang w:val="en-GB" w:eastAsia="th-TH"/>
        </w:rPr>
        <w:t xml:space="preserve">ธันวาคม </w:t>
      </w:r>
      <w:r w:rsidRPr="002E3B38">
        <w:rPr>
          <w:rFonts w:ascii="Browallia New" w:eastAsia="Arial Unicode MS" w:hAnsi="Browallia New" w:cs="Browallia New"/>
          <w:snapToGrid w:val="0"/>
          <w:sz w:val="28"/>
          <w:szCs w:val="28"/>
          <w:lang w:val="en-GB" w:eastAsia="th-TH"/>
        </w:rPr>
        <w:t>256</w:t>
      </w:r>
      <w:r w:rsidR="00B617A9" w:rsidRPr="002E3B38">
        <w:rPr>
          <w:rFonts w:ascii="Browallia New" w:eastAsia="Arial Unicode MS" w:hAnsi="Browallia New" w:cs="Browallia New"/>
          <w:snapToGrid w:val="0"/>
          <w:sz w:val="28"/>
          <w:szCs w:val="28"/>
          <w:lang w:val="en-GB" w:eastAsia="th-TH"/>
        </w:rPr>
        <w:t>7</w:t>
      </w:r>
      <w:r w:rsidRPr="002E3B38">
        <w:rPr>
          <w:rFonts w:ascii="Browallia New" w:eastAsia="Arial Unicode MS" w:hAnsi="Browallia New" w:cs="Browallia New"/>
          <w:snapToGrid w:val="0"/>
          <w:sz w:val="28"/>
          <w:szCs w:val="28"/>
          <w:lang w:val="en-GB" w:eastAsia="th-TH"/>
        </w:rPr>
        <w:t xml:space="preserve"> </w:t>
      </w:r>
      <w:r w:rsidRPr="002E3B38">
        <w:rPr>
          <w:rFonts w:ascii="Browallia New" w:eastAsia="Arial Unicode MS" w:hAnsi="Browallia New" w:cs="Browallia New"/>
          <w:snapToGrid w:val="0"/>
          <w:sz w:val="28"/>
          <w:szCs w:val="28"/>
          <w:cs/>
          <w:lang w:val="en-GB" w:eastAsia="th-TH"/>
        </w:rPr>
        <w:t xml:space="preserve">และ </w:t>
      </w:r>
      <w:r w:rsidRPr="002E3B38">
        <w:rPr>
          <w:rFonts w:ascii="Browallia New" w:eastAsia="Arial Unicode MS" w:hAnsi="Browallia New" w:cs="Browallia New"/>
          <w:snapToGrid w:val="0"/>
          <w:sz w:val="28"/>
          <w:szCs w:val="28"/>
          <w:lang w:val="en-GB" w:eastAsia="th-TH"/>
        </w:rPr>
        <w:t>256</w:t>
      </w:r>
      <w:r w:rsidR="00B617A9" w:rsidRPr="002E3B38">
        <w:rPr>
          <w:rFonts w:ascii="Browallia New" w:eastAsia="Arial Unicode MS" w:hAnsi="Browallia New" w:cs="Browallia New"/>
          <w:snapToGrid w:val="0"/>
          <w:sz w:val="28"/>
          <w:szCs w:val="28"/>
          <w:lang w:val="en-GB" w:eastAsia="th-TH"/>
        </w:rPr>
        <w:t>6</w:t>
      </w:r>
      <w:r w:rsidRPr="002E3B38">
        <w:rPr>
          <w:rFonts w:ascii="Browallia New" w:eastAsia="Arial Unicode MS" w:hAnsi="Browallia New" w:cs="Browallia New"/>
          <w:sz w:val="28"/>
          <w:szCs w:val="28"/>
          <w:cs/>
          <w:lang w:val="th-TH"/>
        </w:rPr>
        <w:t xml:space="preserve"> ประกอบด้วย</w:t>
      </w:r>
    </w:p>
    <w:p w14:paraId="65A430F6" w14:textId="77777777" w:rsidR="00185706" w:rsidRPr="002E3B38" w:rsidRDefault="00185706"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4"/>
          <w:szCs w:val="24"/>
          <w:lang w:val="en-GB" w:eastAsia="th-TH"/>
        </w:rPr>
      </w:pPr>
    </w:p>
    <w:tbl>
      <w:tblPr>
        <w:tblW w:w="4765" w:type="pct"/>
        <w:tblInd w:w="426" w:type="dxa"/>
        <w:shd w:val="clear" w:color="auto" w:fill="FFFFFF" w:themeFill="background1"/>
        <w:tblLayout w:type="fixed"/>
        <w:tblCellMar>
          <w:left w:w="107" w:type="dxa"/>
          <w:right w:w="107" w:type="dxa"/>
        </w:tblCellMar>
        <w:tblLook w:val="0000" w:firstRow="0" w:lastRow="0" w:firstColumn="0" w:lastColumn="0" w:noHBand="0" w:noVBand="0"/>
      </w:tblPr>
      <w:tblGrid>
        <w:gridCol w:w="2979"/>
        <w:gridCol w:w="2626"/>
        <w:gridCol w:w="1131"/>
        <w:gridCol w:w="1119"/>
        <w:gridCol w:w="1151"/>
      </w:tblGrid>
      <w:tr w:rsidR="00C328DC" w:rsidRPr="002E3B38" w14:paraId="37F7140F" w14:textId="77777777" w:rsidTr="00083D55">
        <w:tc>
          <w:tcPr>
            <w:tcW w:w="1654" w:type="pct"/>
            <w:shd w:val="clear" w:color="auto" w:fill="FFFFFF" w:themeFill="background1"/>
            <w:vAlign w:val="bottom"/>
          </w:tcPr>
          <w:p w14:paraId="1CDB5443"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vAlign w:val="bottom"/>
          </w:tcPr>
          <w:p w14:paraId="253C5C31"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vAlign w:val="bottom"/>
          </w:tcPr>
          <w:p w14:paraId="17A99314" w14:textId="77777777" w:rsidR="001F15DB" w:rsidRPr="002E3B38" w:rsidRDefault="001F15DB" w:rsidP="0026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1260" w:type="pct"/>
            <w:gridSpan w:val="2"/>
            <w:shd w:val="clear" w:color="auto" w:fill="FFFFFF" w:themeFill="background1"/>
            <w:vAlign w:val="bottom"/>
          </w:tcPr>
          <w:p w14:paraId="5F7C207C" w14:textId="77777777"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cs/>
              </w:rPr>
              <w:t>สัดส่วนการถือหุ้น</w:t>
            </w:r>
          </w:p>
        </w:tc>
      </w:tr>
      <w:tr w:rsidR="00C328DC" w:rsidRPr="002E3B38" w14:paraId="19D920F7" w14:textId="77777777" w:rsidTr="00083D55">
        <w:tc>
          <w:tcPr>
            <w:tcW w:w="1654" w:type="pct"/>
            <w:shd w:val="clear" w:color="auto" w:fill="FFFFFF" w:themeFill="background1"/>
            <w:vAlign w:val="bottom"/>
          </w:tcPr>
          <w:p w14:paraId="1CC94337"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vAlign w:val="bottom"/>
          </w:tcPr>
          <w:p w14:paraId="70245E8F"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vAlign w:val="bottom"/>
          </w:tcPr>
          <w:p w14:paraId="3E4C7C06"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1" w:type="pct"/>
            <w:shd w:val="clear" w:color="auto" w:fill="FFFFFF" w:themeFill="background1"/>
            <w:vAlign w:val="bottom"/>
          </w:tcPr>
          <w:p w14:paraId="173ED78F" w14:textId="109A2CD6"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256</w:t>
            </w:r>
            <w:r w:rsidR="008A0E2A" w:rsidRPr="002E3B38">
              <w:rPr>
                <w:rFonts w:ascii="Browallia New" w:hAnsi="Browallia New" w:cs="Browallia New"/>
                <w:sz w:val="24"/>
                <w:szCs w:val="24"/>
              </w:rPr>
              <w:t>7</w:t>
            </w:r>
          </w:p>
        </w:tc>
        <w:tc>
          <w:tcPr>
            <w:tcW w:w="639" w:type="pct"/>
            <w:shd w:val="clear" w:color="auto" w:fill="FFFFFF" w:themeFill="background1"/>
            <w:vAlign w:val="bottom"/>
          </w:tcPr>
          <w:p w14:paraId="60E05992" w14:textId="2F23E8E4"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256</w:t>
            </w:r>
            <w:r w:rsidR="008A0E2A" w:rsidRPr="002E3B38">
              <w:rPr>
                <w:rFonts w:ascii="Browallia New" w:hAnsi="Browallia New" w:cs="Browallia New"/>
                <w:sz w:val="24"/>
                <w:szCs w:val="24"/>
              </w:rPr>
              <w:t>6</w:t>
            </w:r>
          </w:p>
        </w:tc>
      </w:tr>
      <w:tr w:rsidR="00C328DC" w:rsidRPr="002E3B38" w14:paraId="394F6861" w14:textId="77777777" w:rsidTr="00083D55">
        <w:tc>
          <w:tcPr>
            <w:tcW w:w="1654" w:type="pct"/>
            <w:shd w:val="clear" w:color="auto" w:fill="FFFFFF" w:themeFill="background1"/>
            <w:vAlign w:val="bottom"/>
          </w:tcPr>
          <w:p w14:paraId="39D25EED" w14:textId="5943695E" w:rsidR="001F15DB" w:rsidRPr="002E3B38" w:rsidRDefault="003A790F"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cs/>
              </w:rPr>
              <w:t>ชื่อบริษัท</w:t>
            </w:r>
          </w:p>
        </w:tc>
        <w:tc>
          <w:tcPr>
            <w:tcW w:w="1458" w:type="pct"/>
            <w:shd w:val="clear" w:color="auto" w:fill="FFFFFF" w:themeFill="background1"/>
            <w:vAlign w:val="bottom"/>
          </w:tcPr>
          <w:p w14:paraId="5690709B" w14:textId="77777777"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cs/>
              </w:rPr>
              <w:t>ลักษณะธุรกิจ</w:t>
            </w:r>
          </w:p>
        </w:tc>
        <w:tc>
          <w:tcPr>
            <w:tcW w:w="628" w:type="pct"/>
            <w:shd w:val="clear" w:color="auto" w:fill="FFFFFF" w:themeFill="background1"/>
            <w:vAlign w:val="bottom"/>
          </w:tcPr>
          <w:p w14:paraId="7E3CC139" w14:textId="77777777"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cs/>
              </w:rPr>
              <w:t>จดทะเบียนใน</w:t>
            </w:r>
          </w:p>
        </w:tc>
        <w:tc>
          <w:tcPr>
            <w:tcW w:w="621" w:type="pct"/>
            <w:shd w:val="clear" w:color="auto" w:fill="FFFFFF" w:themeFill="background1"/>
            <w:vAlign w:val="bottom"/>
          </w:tcPr>
          <w:p w14:paraId="7BCD9C84" w14:textId="0C6FEEB9"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cs/>
              </w:rPr>
              <w:t>ร้อยละ</w:t>
            </w:r>
          </w:p>
        </w:tc>
        <w:tc>
          <w:tcPr>
            <w:tcW w:w="639" w:type="pct"/>
            <w:shd w:val="clear" w:color="auto" w:fill="FFFFFF" w:themeFill="background1"/>
            <w:vAlign w:val="bottom"/>
          </w:tcPr>
          <w:p w14:paraId="19FA7B0D" w14:textId="3D25F903" w:rsidR="001F15DB" w:rsidRPr="002E3B38" w:rsidRDefault="001F15DB" w:rsidP="002349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cs/>
              </w:rPr>
              <w:t>ร้อยละ</w:t>
            </w:r>
          </w:p>
        </w:tc>
      </w:tr>
      <w:tr w:rsidR="00C328DC" w:rsidRPr="002E3B38" w14:paraId="360AF1EB" w14:textId="77777777" w:rsidTr="00083D55">
        <w:trPr>
          <w:trHeight w:val="70"/>
        </w:trPr>
        <w:tc>
          <w:tcPr>
            <w:tcW w:w="1654" w:type="pct"/>
            <w:shd w:val="clear" w:color="auto" w:fill="FFFFFF" w:themeFill="background1"/>
            <w:vAlign w:val="bottom"/>
          </w:tcPr>
          <w:p w14:paraId="36643618"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3D7BFCED"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8" w:type="pct"/>
            <w:shd w:val="clear" w:color="auto" w:fill="FFFFFF" w:themeFill="background1"/>
          </w:tcPr>
          <w:p w14:paraId="58A2F181"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7E17C0CB"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39" w:type="pct"/>
            <w:shd w:val="clear" w:color="auto" w:fill="FFFFFF" w:themeFill="background1"/>
          </w:tcPr>
          <w:p w14:paraId="704C3144"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r>
      <w:tr w:rsidR="00C328DC" w:rsidRPr="002E3B38" w14:paraId="7471C7EE" w14:textId="77777777" w:rsidTr="00083D55">
        <w:tc>
          <w:tcPr>
            <w:tcW w:w="1654" w:type="pct"/>
            <w:shd w:val="clear" w:color="auto" w:fill="FFFFFF" w:themeFill="background1"/>
            <w:vAlign w:val="bottom"/>
          </w:tcPr>
          <w:p w14:paraId="5CEF93B8"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rPr>
            </w:pPr>
            <w:r w:rsidRPr="002E3B38">
              <w:rPr>
                <w:rFonts w:ascii="Browallia New" w:hAnsi="Browallia New" w:cs="Browallia New"/>
                <w:b/>
                <w:bCs/>
                <w:sz w:val="24"/>
                <w:szCs w:val="24"/>
                <w:cs/>
              </w:rPr>
              <w:t>บริษัทย่อยที่ดำเนินธุรกิจ</w:t>
            </w:r>
          </w:p>
        </w:tc>
        <w:tc>
          <w:tcPr>
            <w:tcW w:w="1458" w:type="pct"/>
            <w:shd w:val="clear" w:color="auto" w:fill="FFFFFF" w:themeFill="background1"/>
          </w:tcPr>
          <w:p w14:paraId="6E02E164"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7F8DBA93"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7B3BA657"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39" w:type="pct"/>
            <w:shd w:val="clear" w:color="auto" w:fill="FFFFFF" w:themeFill="background1"/>
          </w:tcPr>
          <w:p w14:paraId="3A694B12" w14:textId="77777777" w:rsidR="001F15DB" w:rsidRPr="002E3B38" w:rsidRDefault="001F15DB" w:rsidP="00C32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r>
      <w:tr w:rsidR="008A0E2A" w:rsidRPr="002E3B38" w14:paraId="57D92D9D" w14:textId="77777777" w:rsidTr="00083D55">
        <w:tc>
          <w:tcPr>
            <w:tcW w:w="1654" w:type="pct"/>
            <w:shd w:val="clear" w:color="auto" w:fill="FFFFFF" w:themeFill="background1"/>
            <w:vAlign w:val="bottom"/>
          </w:tcPr>
          <w:p w14:paraId="4C0FDFDC"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อาร์เอส มัลติมีเดีย จำกัด</w:t>
            </w:r>
          </w:p>
        </w:tc>
        <w:tc>
          <w:tcPr>
            <w:tcW w:w="1458" w:type="pct"/>
            <w:shd w:val="clear" w:color="auto" w:fill="FFFFFF" w:themeFill="background1"/>
          </w:tcPr>
          <w:p w14:paraId="180BD211"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ให้บริการสื่อโทรทัศน์ในระบบดิจิทัล</w:t>
            </w:r>
          </w:p>
        </w:tc>
        <w:tc>
          <w:tcPr>
            <w:tcW w:w="628" w:type="pct"/>
            <w:shd w:val="clear" w:color="auto" w:fill="FFFFFF" w:themeFill="background1"/>
          </w:tcPr>
          <w:p w14:paraId="1886932C" w14:textId="77777777"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7DC8ACE9" w14:textId="6D99DC20" w:rsidR="008A0E2A" w:rsidRPr="002E3B38" w:rsidRDefault="000D555F"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100</w:t>
            </w:r>
          </w:p>
        </w:tc>
        <w:tc>
          <w:tcPr>
            <w:tcW w:w="639" w:type="pct"/>
            <w:shd w:val="clear" w:color="auto" w:fill="FFFFFF" w:themeFill="background1"/>
          </w:tcPr>
          <w:p w14:paraId="169E741D" w14:textId="60FAC819" w:rsidR="008A0E2A" w:rsidRPr="002E3B38" w:rsidRDefault="008A0E2A" w:rsidP="008A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100</w:t>
            </w:r>
          </w:p>
        </w:tc>
      </w:tr>
      <w:tr w:rsidR="00087B20" w:rsidRPr="002E3B38" w14:paraId="34C036FC" w14:textId="77777777" w:rsidTr="00083D55">
        <w:tc>
          <w:tcPr>
            <w:tcW w:w="1654" w:type="pct"/>
            <w:shd w:val="clear" w:color="auto" w:fill="FFFFFF" w:themeFill="background1"/>
            <w:vAlign w:val="bottom"/>
          </w:tcPr>
          <w:p w14:paraId="2F96A19A" w14:textId="6C4E50B9"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อาร์เอส มัลติมีเดีย แอนด์</w:t>
            </w:r>
            <w:r w:rsidRPr="002E3B38">
              <w:rPr>
                <w:rFonts w:ascii="Browallia New" w:hAnsi="Browallia New" w:cs="Browallia New"/>
                <w:sz w:val="24"/>
                <w:szCs w:val="24"/>
                <w:cs/>
              </w:rPr>
              <w:br/>
              <w:t xml:space="preserve">   เอ็นเตอร์เทนเมนท์ จำกัด</w:t>
            </w:r>
          </w:p>
        </w:tc>
        <w:tc>
          <w:tcPr>
            <w:tcW w:w="1458" w:type="pct"/>
            <w:shd w:val="clear" w:color="auto" w:fill="FFFFFF" w:themeFill="background1"/>
          </w:tcPr>
          <w:p w14:paraId="40C264B7" w14:textId="137BB8A1"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ธุรกิจด้านบันเทิง</w:t>
            </w:r>
          </w:p>
        </w:tc>
        <w:tc>
          <w:tcPr>
            <w:tcW w:w="628" w:type="pct"/>
            <w:shd w:val="clear" w:color="auto" w:fill="FFFFFF" w:themeFill="background1"/>
          </w:tcPr>
          <w:p w14:paraId="7C9E9D2A" w14:textId="0C66AFDD"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6C00488B" w14:textId="5A756DAD"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61EBF91A" w14:textId="65FD6F1F"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087B20" w:rsidRPr="002E3B38" w14:paraId="4942C362" w14:textId="77777777" w:rsidTr="00083D55">
        <w:tc>
          <w:tcPr>
            <w:tcW w:w="1654" w:type="pct"/>
            <w:shd w:val="clear" w:color="auto" w:fill="FFFFFF" w:themeFill="background1"/>
          </w:tcPr>
          <w:p w14:paraId="2F1C6D1D" w14:textId="572DD7E8"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อาร์เอส มิว</w:t>
            </w:r>
            <w:proofErr w:type="spellStart"/>
            <w:r w:rsidRPr="002E3B38">
              <w:rPr>
                <w:rFonts w:ascii="Browallia New" w:hAnsi="Browallia New" w:cs="Browallia New"/>
                <w:sz w:val="24"/>
                <w:szCs w:val="24"/>
                <w:cs/>
              </w:rPr>
              <w:t>สิค</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7092C4C7" w14:textId="3FCDB2AB"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ให้บริการสื่อวิทยุ อีเว้นท์ และ</w:t>
            </w:r>
            <w:r w:rsidRPr="002E3B38">
              <w:rPr>
                <w:rFonts w:ascii="Browallia New" w:hAnsi="Browallia New" w:cs="Browallia New"/>
                <w:sz w:val="24"/>
                <w:szCs w:val="24"/>
              </w:rPr>
              <w:t xml:space="preserve">  </w:t>
            </w:r>
            <w:r w:rsidRPr="002E3B38">
              <w:rPr>
                <w:rFonts w:ascii="Browallia New" w:hAnsi="Browallia New" w:cs="Browallia New"/>
                <w:sz w:val="24"/>
                <w:szCs w:val="24"/>
              </w:rPr>
              <w:br/>
              <w:t xml:space="preserve">    </w:t>
            </w:r>
            <w:r w:rsidRPr="002E3B38">
              <w:rPr>
                <w:rFonts w:ascii="Browallia New" w:hAnsi="Browallia New" w:cs="Browallia New"/>
                <w:sz w:val="24"/>
                <w:szCs w:val="24"/>
                <w:cs/>
              </w:rPr>
              <w:t>คอนเสิร์ต</w:t>
            </w:r>
          </w:p>
        </w:tc>
        <w:tc>
          <w:tcPr>
            <w:tcW w:w="628" w:type="pct"/>
            <w:shd w:val="clear" w:color="auto" w:fill="FFFFFF" w:themeFill="background1"/>
          </w:tcPr>
          <w:p w14:paraId="4993FEED" w14:textId="00C17D41"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4DA7B505" w14:textId="595EC70B"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35D86260" w14:textId="6A2B25D5"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100</w:t>
            </w:r>
          </w:p>
        </w:tc>
      </w:tr>
      <w:tr w:rsidR="00087B20" w:rsidRPr="002E3B38" w14:paraId="77F80844" w14:textId="77777777" w:rsidTr="00083D55">
        <w:tc>
          <w:tcPr>
            <w:tcW w:w="1654" w:type="pct"/>
            <w:shd w:val="clear" w:color="auto" w:fill="FFFFFF" w:themeFill="background1"/>
            <w:vAlign w:val="bottom"/>
          </w:tcPr>
          <w:p w14:paraId="214E5D85"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อาร์เอส มอ</w:t>
            </w:r>
            <w:proofErr w:type="spellStart"/>
            <w:r w:rsidRPr="002E3B38">
              <w:rPr>
                <w:rFonts w:ascii="Browallia New" w:hAnsi="Browallia New" w:cs="Browallia New"/>
                <w:sz w:val="24"/>
                <w:szCs w:val="24"/>
                <w:cs/>
              </w:rPr>
              <w:t>ลล์</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566685C4"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จำหน่ายผลิตภัณฑ์ </w:t>
            </w:r>
          </w:p>
        </w:tc>
        <w:tc>
          <w:tcPr>
            <w:tcW w:w="628" w:type="pct"/>
            <w:shd w:val="clear" w:color="auto" w:fill="FFFFFF" w:themeFill="background1"/>
          </w:tcPr>
          <w:p w14:paraId="362690DD"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00902DE7" w14:textId="2406DB3F"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363DB290" w14:textId="14575E15"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087B20" w:rsidRPr="002E3B38" w14:paraId="3025C4B2" w14:textId="77777777" w:rsidTr="00083D55">
        <w:tc>
          <w:tcPr>
            <w:tcW w:w="1654" w:type="pct"/>
            <w:shd w:val="clear" w:color="auto" w:fill="FFFFFF" w:themeFill="background1"/>
          </w:tcPr>
          <w:p w14:paraId="33756497" w14:textId="1EB80D1C" w:rsidR="00087B20" w:rsidRPr="002E3B38" w:rsidRDefault="00AB6C9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rPr>
              <w:t>s</w:t>
            </w:r>
            <w:r w:rsidR="00087B20" w:rsidRPr="002E3B38">
              <w:rPr>
                <w:rFonts w:ascii="Browallia New" w:hAnsi="Browallia New" w:cs="Browallia New"/>
                <w:sz w:val="24"/>
                <w:szCs w:val="24"/>
                <w:cs/>
              </w:rPr>
              <w:t>บริษัท อาร์เอส คอน</w:t>
            </w:r>
            <w:proofErr w:type="spellStart"/>
            <w:r w:rsidR="00087B20" w:rsidRPr="002E3B38">
              <w:rPr>
                <w:rFonts w:ascii="Browallia New" w:hAnsi="Browallia New" w:cs="Browallia New"/>
                <w:sz w:val="24"/>
                <w:szCs w:val="24"/>
                <w:cs/>
              </w:rPr>
              <w:t>เน็ค</w:t>
            </w:r>
            <w:proofErr w:type="spellEnd"/>
            <w:r w:rsidR="00087B20" w:rsidRPr="002E3B38">
              <w:rPr>
                <w:rFonts w:ascii="Browallia New" w:hAnsi="Browallia New" w:cs="Browallia New"/>
                <w:sz w:val="24"/>
                <w:szCs w:val="24"/>
                <w:cs/>
              </w:rPr>
              <w:t xml:space="preserve"> จำกัด</w:t>
            </w:r>
          </w:p>
        </w:tc>
        <w:tc>
          <w:tcPr>
            <w:tcW w:w="1458" w:type="pct"/>
            <w:shd w:val="clear" w:color="auto" w:fill="FFFFFF" w:themeFill="background1"/>
          </w:tcPr>
          <w:p w14:paraId="39A0D451" w14:textId="14E46395"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ธุรกิจขายตรง จำหน่ายผลิตภัณฑ์</w:t>
            </w:r>
            <w:r w:rsidRPr="002E3B38">
              <w:rPr>
                <w:rFonts w:ascii="Browallia New" w:hAnsi="Browallia New" w:cs="Browallia New"/>
                <w:sz w:val="24"/>
                <w:szCs w:val="24"/>
              </w:rPr>
              <w:br/>
              <w:t xml:space="preserve">    </w:t>
            </w:r>
            <w:r w:rsidRPr="002E3B38">
              <w:rPr>
                <w:rFonts w:ascii="Browallia New" w:hAnsi="Browallia New" w:cs="Browallia New"/>
                <w:sz w:val="24"/>
                <w:szCs w:val="24"/>
                <w:cs/>
              </w:rPr>
              <w:t>เสริมอาหาร</w:t>
            </w:r>
          </w:p>
        </w:tc>
        <w:tc>
          <w:tcPr>
            <w:tcW w:w="628" w:type="pct"/>
            <w:shd w:val="clear" w:color="auto" w:fill="FFFFFF" w:themeFill="background1"/>
          </w:tcPr>
          <w:p w14:paraId="69FDEAA2"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4D1F466E" w14:textId="7CD062F3"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43DDD449" w14:textId="677184AC"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087B20" w:rsidRPr="002E3B38" w14:paraId="17861B4F" w14:textId="77777777" w:rsidTr="00083D55">
        <w:tc>
          <w:tcPr>
            <w:tcW w:w="1654" w:type="pct"/>
            <w:shd w:val="clear" w:color="auto" w:fill="FFFFFF" w:themeFill="background1"/>
            <w:vAlign w:val="bottom"/>
          </w:tcPr>
          <w:p w14:paraId="33F7A1C7" w14:textId="548F1C05"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บริษัท อาร์เอส </w:t>
            </w:r>
            <w:proofErr w:type="spellStart"/>
            <w:r w:rsidRPr="002E3B38">
              <w:rPr>
                <w:rFonts w:ascii="Browallia New" w:hAnsi="Browallia New" w:cs="Browallia New"/>
                <w:sz w:val="24"/>
                <w:szCs w:val="24"/>
                <w:cs/>
              </w:rPr>
              <w:t>ไดเร็ค</w:t>
            </w:r>
            <w:proofErr w:type="spellEnd"/>
            <w:r w:rsidRPr="002E3B38">
              <w:rPr>
                <w:rFonts w:ascii="Browallia New" w:hAnsi="Browallia New" w:cs="Browallia New"/>
                <w:sz w:val="24"/>
                <w:szCs w:val="24"/>
                <w:cs/>
              </w:rPr>
              <w:t xml:space="preserve"> จำกัด</w:t>
            </w:r>
            <w:r w:rsidRPr="002E3B38">
              <w:rPr>
                <w:rFonts w:ascii="Browallia New" w:hAnsi="Browallia New" w:cs="Browallia New"/>
                <w:sz w:val="24"/>
                <w:szCs w:val="24"/>
              </w:rPr>
              <w:br/>
              <w:t xml:space="preserve">   (</w:t>
            </w:r>
            <w:r w:rsidRPr="002E3B38">
              <w:rPr>
                <w:rFonts w:ascii="Browallia New" w:hAnsi="Browallia New" w:cs="Browallia New"/>
                <w:sz w:val="24"/>
                <w:szCs w:val="24"/>
                <w:cs/>
              </w:rPr>
              <w:t xml:space="preserve">เดิมชื่อ </w:t>
            </w:r>
            <w:r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บริษัท </w:t>
            </w:r>
            <w:proofErr w:type="spellStart"/>
            <w:r w:rsidRPr="002E3B38">
              <w:rPr>
                <w:rFonts w:ascii="Browallia New" w:hAnsi="Browallia New" w:cs="Browallia New"/>
                <w:sz w:val="24"/>
                <w:szCs w:val="24"/>
                <w:cs/>
              </w:rPr>
              <w:t>เพ็ท</w:t>
            </w:r>
            <w:proofErr w:type="spellEnd"/>
            <w:r w:rsidRPr="002E3B38">
              <w:rPr>
                <w:rFonts w:ascii="Browallia New" w:hAnsi="Browallia New" w:cs="Browallia New"/>
                <w:sz w:val="24"/>
                <w:szCs w:val="24"/>
                <w:cs/>
              </w:rPr>
              <w:t xml:space="preserve"> ออล จำกัด</w:t>
            </w:r>
            <w:r w:rsidRPr="002E3B38">
              <w:rPr>
                <w:rFonts w:ascii="Browallia New" w:hAnsi="Browallia New" w:cs="Browallia New"/>
                <w:sz w:val="24"/>
                <w:szCs w:val="24"/>
              </w:rPr>
              <w:t>)</w:t>
            </w:r>
          </w:p>
        </w:tc>
        <w:tc>
          <w:tcPr>
            <w:tcW w:w="1458" w:type="pct"/>
            <w:shd w:val="clear" w:color="auto" w:fill="FFFFFF" w:themeFill="background1"/>
          </w:tcPr>
          <w:p w14:paraId="3E062337" w14:textId="340C4B94"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จำหน่ายผลิตภัณฑ์สัตว์เลี้ยงและ</w:t>
            </w:r>
            <w:r w:rsidRPr="002E3B38">
              <w:rPr>
                <w:rFonts w:ascii="Browallia New" w:hAnsi="Browallia New" w:cs="Browallia New"/>
                <w:sz w:val="24"/>
                <w:szCs w:val="24"/>
              </w:rPr>
              <w:t xml:space="preserve"> </w:t>
            </w:r>
            <w:r w:rsidRPr="002E3B38">
              <w:rPr>
                <w:rFonts w:ascii="Browallia New" w:hAnsi="Browallia New" w:cs="Browallia New"/>
                <w:sz w:val="24"/>
                <w:szCs w:val="24"/>
              </w:rPr>
              <w:br/>
              <w:t xml:space="preserve">    </w:t>
            </w:r>
            <w:r w:rsidRPr="002E3B38">
              <w:rPr>
                <w:rFonts w:ascii="Browallia New" w:hAnsi="Browallia New" w:cs="Browallia New"/>
                <w:sz w:val="24"/>
                <w:szCs w:val="24"/>
                <w:cs/>
              </w:rPr>
              <w:t>ให้บริการ</w:t>
            </w:r>
          </w:p>
        </w:tc>
        <w:tc>
          <w:tcPr>
            <w:tcW w:w="628" w:type="pct"/>
            <w:shd w:val="clear" w:color="auto" w:fill="FFFFFF" w:themeFill="background1"/>
          </w:tcPr>
          <w:p w14:paraId="0C81B93E" w14:textId="6C19ED50"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67AC4534" w14:textId="6170FE2F"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56E7D93F" w14:textId="08FBB6A5"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087B20" w:rsidRPr="002E3B38" w14:paraId="478CF84C" w14:textId="77777777" w:rsidTr="00083D55">
        <w:tc>
          <w:tcPr>
            <w:tcW w:w="1654" w:type="pct"/>
            <w:shd w:val="clear" w:color="auto" w:fill="FFFFFF" w:themeFill="background1"/>
          </w:tcPr>
          <w:p w14:paraId="2F7B13AF"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 xml:space="preserve">บริษัท </w:t>
            </w:r>
            <w:proofErr w:type="spellStart"/>
            <w:r w:rsidRPr="002E3B38">
              <w:rPr>
                <w:rFonts w:ascii="Browallia New" w:hAnsi="Browallia New" w:cs="Browallia New"/>
                <w:sz w:val="24"/>
                <w:szCs w:val="24"/>
                <w:cs/>
              </w:rPr>
              <w:t>ป๊</w:t>
            </w:r>
            <w:proofErr w:type="spellEnd"/>
            <w:r w:rsidRPr="002E3B38">
              <w:rPr>
                <w:rFonts w:ascii="Browallia New" w:hAnsi="Browallia New" w:cs="Browallia New"/>
                <w:sz w:val="24"/>
                <w:szCs w:val="24"/>
                <w:cs/>
              </w:rPr>
              <w:t>อบคอยน์ คลับ จำกัด</w:t>
            </w:r>
          </w:p>
          <w:p w14:paraId="0ED25BE0" w14:textId="1FAEF5B2"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  (เดิมชื่อ : บริษัท โฟร์ท แอป</w:t>
            </w:r>
            <w:proofErr w:type="spellStart"/>
            <w:r w:rsidRPr="002E3B38">
              <w:rPr>
                <w:rFonts w:ascii="Browallia New" w:hAnsi="Browallia New" w:cs="Browallia New"/>
                <w:sz w:val="24"/>
                <w:szCs w:val="24"/>
                <w:cs/>
              </w:rPr>
              <w:t>เปิ้ล</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371B605D" w14:textId="21571751"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การตลาดออนไลน์และอิน</w:t>
            </w:r>
            <w:proofErr w:type="spellStart"/>
            <w:r w:rsidRPr="002E3B38">
              <w:rPr>
                <w:rFonts w:ascii="Browallia New" w:hAnsi="Browallia New" w:cs="Browallia New"/>
                <w:sz w:val="24"/>
                <w:szCs w:val="24"/>
                <w:cs/>
              </w:rPr>
              <w:t>ฟลู</w:t>
            </w:r>
            <w:proofErr w:type="spellEnd"/>
            <w:r w:rsidRPr="002E3B38">
              <w:rPr>
                <w:rFonts w:ascii="Browallia New" w:hAnsi="Browallia New" w:cs="Browallia New"/>
                <w:sz w:val="24"/>
                <w:szCs w:val="24"/>
              </w:rPr>
              <w:br/>
              <w:t xml:space="preserve">    </w:t>
            </w:r>
            <w:r w:rsidRPr="002E3B38">
              <w:rPr>
                <w:rFonts w:ascii="Browallia New" w:hAnsi="Browallia New" w:cs="Browallia New"/>
                <w:sz w:val="24"/>
                <w:szCs w:val="24"/>
                <w:cs/>
              </w:rPr>
              <w:t>เอนเซอร์</w:t>
            </w:r>
          </w:p>
        </w:tc>
        <w:tc>
          <w:tcPr>
            <w:tcW w:w="628" w:type="pct"/>
            <w:shd w:val="clear" w:color="auto" w:fill="FFFFFF" w:themeFill="background1"/>
          </w:tcPr>
          <w:p w14:paraId="304CAE45" w14:textId="77777777"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08C668C8" w14:textId="46D43F4B"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3EAE80B8" w14:textId="3B9A8A98" w:rsidR="00087B20" w:rsidRPr="002E3B38" w:rsidRDefault="00087B20" w:rsidP="00087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6D3278" w:rsidRPr="002E3B38" w14:paraId="738E2C01" w14:textId="77777777" w:rsidTr="00E22B4B">
        <w:tc>
          <w:tcPr>
            <w:tcW w:w="1654" w:type="pct"/>
            <w:shd w:val="clear" w:color="auto" w:fill="FFFFFF" w:themeFill="background1"/>
            <w:vAlign w:val="bottom"/>
          </w:tcPr>
          <w:p w14:paraId="255A1849" w14:textId="101E48D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บริษัท จี </w:t>
            </w:r>
            <w:proofErr w:type="spellStart"/>
            <w:r w:rsidRPr="002E3B38">
              <w:rPr>
                <w:rFonts w:ascii="Browallia New" w:hAnsi="Browallia New" w:cs="Browallia New"/>
                <w:sz w:val="24"/>
                <w:szCs w:val="24"/>
                <w:cs/>
              </w:rPr>
              <w:t>เวลล์</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0C62655D" w14:textId="74DD25C9"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ธุรกิจด้านการลงทุน</w:t>
            </w:r>
          </w:p>
        </w:tc>
        <w:tc>
          <w:tcPr>
            <w:tcW w:w="628" w:type="pct"/>
            <w:shd w:val="clear" w:color="auto" w:fill="FFFFFF" w:themeFill="background1"/>
          </w:tcPr>
          <w:p w14:paraId="35D76725" w14:textId="62FF8D5F"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239CBF6C" w14:textId="00DF715F"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4F6868ED" w14:textId="170D06A8"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w:t>
            </w:r>
          </w:p>
        </w:tc>
      </w:tr>
      <w:tr w:rsidR="006D3278" w:rsidRPr="002E3B38" w14:paraId="195FAD47" w14:textId="77777777" w:rsidTr="00083D55">
        <w:tc>
          <w:tcPr>
            <w:tcW w:w="1654" w:type="pct"/>
            <w:shd w:val="clear" w:color="auto" w:fill="FFFFFF" w:themeFill="background1"/>
            <w:vAlign w:val="bottom"/>
          </w:tcPr>
          <w:p w14:paraId="061E5334"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546AB254"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1C482273"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1" w:type="pct"/>
            <w:shd w:val="clear" w:color="auto" w:fill="FFFFFF" w:themeFill="background1"/>
          </w:tcPr>
          <w:p w14:paraId="165E58C4"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639" w:type="pct"/>
            <w:shd w:val="clear" w:color="auto" w:fill="FFFFFF" w:themeFill="background1"/>
          </w:tcPr>
          <w:p w14:paraId="3C801984"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r>
      <w:tr w:rsidR="006D3278" w:rsidRPr="002E3B38" w14:paraId="16DC7E75" w14:textId="77777777" w:rsidTr="00083D55">
        <w:tc>
          <w:tcPr>
            <w:tcW w:w="1654" w:type="pct"/>
            <w:shd w:val="clear" w:color="auto" w:fill="FFFFFF" w:themeFill="background1"/>
            <w:vAlign w:val="bottom"/>
          </w:tcPr>
          <w:p w14:paraId="06874BD9"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2E3B38">
              <w:rPr>
                <w:rFonts w:ascii="Browallia New" w:hAnsi="Browallia New" w:cs="Browallia New"/>
                <w:b/>
                <w:bCs/>
                <w:sz w:val="24"/>
                <w:szCs w:val="24"/>
                <w:cs/>
              </w:rPr>
              <w:t>บริษัทย่อยที่หยุดดำเนินธุรกิจ</w:t>
            </w:r>
          </w:p>
        </w:tc>
        <w:tc>
          <w:tcPr>
            <w:tcW w:w="1458" w:type="pct"/>
            <w:shd w:val="clear" w:color="auto" w:fill="FFFFFF" w:themeFill="background1"/>
          </w:tcPr>
          <w:p w14:paraId="0F756926"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264F9BD1"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57195F91"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639" w:type="pct"/>
            <w:shd w:val="clear" w:color="auto" w:fill="FFFFFF" w:themeFill="background1"/>
          </w:tcPr>
          <w:p w14:paraId="037411D3"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6D3278" w:rsidRPr="002E3B38" w14:paraId="1F64B414" w14:textId="77777777" w:rsidTr="00083D55">
        <w:tc>
          <w:tcPr>
            <w:tcW w:w="1654" w:type="pct"/>
            <w:shd w:val="clear" w:color="auto" w:fill="FFFFFF" w:themeFill="background1"/>
            <w:vAlign w:val="bottom"/>
          </w:tcPr>
          <w:p w14:paraId="63B21B7E" w14:textId="4610740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บริษัท อาร์ </w:t>
            </w:r>
            <w:proofErr w:type="spellStart"/>
            <w:r w:rsidRPr="002E3B38">
              <w:rPr>
                <w:rFonts w:ascii="Browallia New" w:hAnsi="Browallia New" w:cs="Browallia New"/>
                <w:sz w:val="24"/>
                <w:szCs w:val="24"/>
                <w:cs/>
              </w:rPr>
              <w:t>อัลไล</w:t>
            </w:r>
            <w:proofErr w:type="spellEnd"/>
            <w:r w:rsidRPr="002E3B38">
              <w:rPr>
                <w:rFonts w:ascii="Browallia New" w:hAnsi="Browallia New" w:cs="Browallia New"/>
                <w:sz w:val="24"/>
                <w:szCs w:val="24"/>
                <w:cs/>
              </w:rPr>
              <w:t>แอน</w:t>
            </w:r>
            <w:proofErr w:type="spellStart"/>
            <w:r w:rsidRPr="002E3B38">
              <w:rPr>
                <w:rFonts w:ascii="Browallia New" w:hAnsi="Browallia New" w:cs="Browallia New"/>
                <w:sz w:val="24"/>
                <w:szCs w:val="24"/>
                <w:cs/>
              </w:rPr>
              <w:t>ซ์</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42D589A3" w14:textId="003FF88E"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ธุรกิจด้านการลงทุน</w:t>
            </w:r>
          </w:p>
        </w:tc>
        <w:tc>
          <w:tcPr>
            <w:tcW w:w="628" w:type="pct"/>
            <w:shd w:val="clear" w:color="auto" w:fill="FFFFFF" w:themeFill="background1"/>
          </w:tcPr>
          <w:p w14:paraId="150E1C64" w14:textId="312F020E"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5963EA90" w14:textId="736E9BD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692A8607" w14:textId="755D7DA4"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6D3278" w:rsidRPr="002E3B38" w14:paraId="293DF4C8" w14:textId="77777777" w:rsidTr="00083D55">
        <w:tc>
          <w:tcPr>
            <w:tcW w:w="1654" w:type="pct"/>
            <w:shd w:val="clear" w:color="auto" w:fill="FFFFFF" w:themeFill="background1"/>
            <w:vAlign w:val="bottom"/>
          </w:tcPr>
          <w:p w14:paraId="4208BB72"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บริษัท อันดามัน เอ็น</w:t>
            </w:r>
            <w:proofErr w:type="spellStart"/>
            <w:r w:rsidRPr="002E3B38">
              <w:rPr>
                <w:rFonts w:ascii="Browallia New" w:hAnsi="Browallia New" w:cs="Browallia New"/>
                <w:sz w:val="24"/>
                <w:szCs w:val="24"/>
                <w:cs/>
              </w:rPr>
              <w:t>เต</w:t>
            </w:r>
            <w:proofErr w:type="spellEnd"/>
            <w:r w:rsidRPr="002E3B38">
              <w:rPr>
                <w:rFonts w:ascii="Browallia New" w:hAnsi="Browallia New" w:cs="Browallia New"/>
                <w:sz w:val="24"/>
                <w:szCs w:val="24"/>
                <w:cs/>
              </w:rPr>
              <w:t xml:space="preserve">อร์เทนเม้นท์ </w:t>
            </w:r>
          </w:p>
          <w:p w14:paraId="05FD66F9"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จำกัด (เดิมชื่อ : บริษัท อาร์เอส </w:t>
            </w:r>
          </w:p>
          <w:p w14:paraId="7B34B5CD" w14:textId="7A7ECA09"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ทราเวล จำกัด) </w:t>
            </w:r>
          </w:p>
        </w:tc>
        <w:tc>
          <w:tcPr>
            <w:tcW w:w="1458" w:type="pct"/>
            <w:shd w:val="clear" w:color="auto" w:fill="FFFFFF" w:themeFill="background1"/>
          </w:tcPr>
          <w:p w14:paraId="302F7C00"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รับจ้างจัดกิจกรรม</w:t>
            </w:r>
          </w:p>
        </w:tc>
        <w:tc>
          <w:tcPr>
            <w:tcW w:w="628" w:type="pct"/>
            <w:shd w:val="clear" w:color="auto" w:fill="FFFFFF" w:themeFill="background1"/>
          </w:tcPr>
          <w:p w14:paraId="28B4CFA9"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3B8F610F" w14:textId="577F82DC"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068B4E0D" w14:textId="19E8761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6D3278" w:rsidRPr="002E3B38" w14:paraId="4F3E5B4F" w14:textId="77777777" w:rsidTr="00083D55">
        <w:tc>
          <w:tcPr>
            <w:tcW w:w="1654" w:type="pct"/>
            <w:shd w:val="clear" w:color="auto" w:fill="FFFFFF" w:themeFill="background1"/>
            <w:vAlign w:val="bottom"/>
          </w:tcPr>
          <w:p w14:paraId="48E46F01"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บริษัท อาร์เอส อินเตอร์เนชั่น</w:t>
            </w:r>
            <w:proofErr w:type="spellStart"/>
            <w:r w:rsidRPr="002E3B38">
              <w:rPr>
                <w:rFonts w:ascii="Browallia New" w:hAnsi="Browallia New" w:cs="Browallia New"/>
                <w:sz w:val="24"/>
                <w:szCs w:val="24"/>
                <w:cs/>
              </w:rPr>
              <w:t>แน</w:t>
            </w:r>
            <w:proofErr w:type="spellEnd"/>
            <w:r w:rsidRPr="002E3B38">
              <w:rPr>
                <w:rFonts w:ascii="Browallia New" w:hAnsi="Browallia New" w:cs="Browallia New"/>
                <w:sz w:val="24"/>
                <w:szCs w:val="24"/>
                <w:cs/>
              </w:rPr>
              <w:t xml:space="preserve">ล </w:t>
            </w:r>
          </w:p>
          <w:p w14:paraId="7E8344BD"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 xml:space="preserve">   บรอดคาสติ</w:t>
            </w:r>
            <w:proofErr w:type="spellStart"/>
            <w:r w:rsidRPr="002E3B38">
              <w:rPr>
                <w:rFonts w:ascii="Browallia New" w:hAnsi="Browallia New" w:cs="Browallia New"/>
                <w:sz w:val="24"/>
                <w:szCs w:val="24"/>
                <w:cs/>
              </w:rPr>
              <w:t>้ง</w:t>
            </w:r>
            <w:proofErr w:type="spellEnd"/>
            <w:r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แอนด์ สปอร์ต </w:t>
            </w:r>
          </w:p>
          <w:p w14:paraId="0CF0FC87"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rPr>
              <w:t xml:space="preserve">   </w:t>
            </w:r>
            <w:proofErr w:type="spellStart"/>
            <w:r w:rsidRPr="002E3B38">
              <w:rPr>
                <w:rFonts w:ascii="Browallia New" w:hAnsi="Browallia New" w:cs="Browallia New"/>
                <w:sz w:val="24"/>
                <w:szCs w:val="24"/>
                <w:cs/>
              </w:rPr>
              <w:t>แมเนจ</w:t>
            </w:r>
            <w:proofErr w:type="spellEnd"/>
            <w:r w:rsidRPr="002E3B38">
              <w:rPr>
                <w:rFonts w:ascii="Browallia New" w:hAnsi="Browallia New" w:cs="Browallia New"/>
                <w:sz w:val="24"/>
                <w:szCs w:val="24"/>
                <w:cs/>
              </w:rPr>
              <w:t>เม้นท์ จำกัด</w:t>
            </w:r>
          </w:p>
        </w:tc>
        <w:tc>
          <w:tcPr>
            <w:tcW w:w="1458" w:type="pct"/>
            <w:shd w:val="clear" w:color="auto" w:fill="FFFFFF" w:themeFill="background1"/>
          </w:tcPr>
          <w:p w14:paraId="14146FE2" w14:textId="1B0A32D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ให้บริการและรับจ้างจัดกิจกรรม</w:t>
            </w:r>
          </w:p>
          <w:p w14:paraId="6F14E45A"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ด้านการกีฬา</w:t>
            </w:r>
          </w:p>
        </w:tc>
        <w:tc>
          <w:tcPr>
            <w:tcW w:w="628" w:type="pct"/>
            <w:shd w:val="clear" w:color="auto" w:fill="FFFFFF" w:themeFill="background1"/>
          </w:tcPr>
          <w:p w14:paraId="0F8933D4" w14:textId="3610BD7D"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1D960B7B" w14:textId="51CC1952"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83</w:t>
            </w:r>
          </w:p>
        </w:tc>
        <w:tc>
          <w:tcPr>
            <w:tcW w:w="639" w:type="pct"/>
            <w:shd w:val="clear" w:color="auto" w:fill="FFFFFF" w:themeFill="background1"/>
          </w:tcPr>
          <w:p w14:paraId="204341C1" w14:textId="06071A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83</w:t>
            </w:r>
          </w:p>
        </w:tc>
      </w:tr>
      <w:tr w:rsidR="006D3278" w:rsidRPr="002E3B38" w14:paraId="67D06251" w14:textId="77777777" w:rsidTr="00083D55">
        <w:tc>
          <w:tcPr>
            <w:tcW w:w="1654" w:type="pct"/>
            <w:shd w:val="clear" w:color="auto" w:fill="FFFFFF" w:themeFill="background1"/>
            <w:vAlign w:val="bottom"/>
          </w:tcPr>
          <w:p w14:paraId="2641C981"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เอส - วัน สปอร์ต จำกัด</w:t>
            </w:r>
          </w:p>
        </w:tc>
        <w:tc>
          <w:tcPr>
            <w:tcW w:w="1458" w:type="pct"/>
            <w:shd w:val="clear" w:color="auto" w:fill="FFFFFF" w:themeFill="background1"/>
          </w:tcPr>
          <w:p w14:paraId="44DC319B" w14:textId="4C4D95BE"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ให้บริการเช่าสนามฟุตบอล</w:t>
            </w:r>
          </w:p>
        </w:tc>
        <w:tc>
          <w:tcPr>
            <w:tcW w:w="628" w:type="pct"/>
            <w:shd w:val="clear" w:color="auto" w:fill="FFFFFF" w:themeFill="background1"/>
          </w:tcPr>
          <w:p w14:paraId="4E67D5AF" w14:textId="7997B0CD"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007D7445" w14:textId="1DF4521B"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67E21870" w14:textId="598EECFE"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6D3278" w:rsidRPr="002E3B38" w14:paraId="7A689C2D" w14:textId="77777777" w:rsidTr="00083D55">
        <w:trPr>
          <w:trHeight w:val="70"/>
        </w:trPr>
        <w:tc>
          <w:tcPr>
            <w:tcW w:w="1654" w:type="pct"/>
            <w:shd w:val="clear" w:color="auto" w:fill="FFFFFF" w:themeFill="background1"/>
            <w:vAlign w:val="bottom"/>
          </w:tcPr>
          <w:p w14:paraId="4058BCBB"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58" w:type="pct"/>
            <w:shd w:val="clear" w:color="auto" w:fill="FFFFFF" w:themeFill="background1"/>
          </w:tcPr>
          <w:p w14:paraId="274D1CB7"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8" w:type="pct"/>
            <w:shd w:val="clear" w:color="auto" w:fill="FFFFFF" w:themeFill="background1"/>
          </w:tcPr>
          <w:p w14:paraId="54535698"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1C2DF550"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639" w:type="pct"/>
            <w:shd w:val="clear" w:color="auto" w:fill="FFFFFF" w:themeFill="background1"/>
          </w:tcPr>
          <w:p w14:paraId="2A28CDB7"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r>
      <w:tr w:rsidR="006D3278" w:rsidRPr="002E3B38" w14:paraId="02B72630" w14:textId="77777777" w:rsidTr="00083D55">
        <w:tc>
          <w:tcPr>
            <w:tcW w:w="1654" w:type="pct"/>
            <w:shd w:val="clear" w:color="auto" w:fill="FFFFFF" w:themeFill="background1"/>
            <w:vAlign w:val="bottom"/>
          </w:tcPr>
          <w:p w14:paraId="1A3C5B1E"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rPr>
            </w:pPr>
            <w:r w:rsidRPr="002E3B38">
              <w:rPr>
                <w:rFonts w:ascii="Browallia New" w:hAnsi="Browallia New" w:cs="Browallia New"/>
                <w:b/>
                <w:bCs/>
                <w:sz w:val="24"/>
                <w:szCs w:val="24"/>
                <w:cs/>
              </w:rPr>
              <w:t>บริษัทย่อยทางอ้อมที่ดำเนินธุรกิจ</w:t>
            </w:r>
          </w:p>
        </w:tc>
        <w:tc>
          <w:tcPr>
            <w:tcW w:w="1458" w:type="pct"/>
            <w:shd w:val="clear" w:color="auto" w:fill="FFFFFF" w:themeFill="background1"/>
          </w:tcPr>
          <w:p w14:paraId="18804F9D"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628" w:type="pct"/>
            <w:shd w:val="clear" w:color="auto" w:fill="FFFFFF" w:themeFill="background1"/>
          </w:tcPr>
          <w:p w14:paraId="0D7AF8FA"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21" w:type="pct"/>
            <w:shd w:val="clear" w:color="auto" w:fill="FFFFFF" w:themeFill="background1"/>
          </w:tcPr>
          <w:p w14:paraId="41AE587A"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639" w:type="pct"/>
            <w:shd w:val="clear" w:color="auto" w:fill="FFFFFF" w:themeFill="background1"/>
          </w:tcPr>
          <w:p w14:paraId="58850900" w14:textId="77777777" w:rsidR="006D3278" w:rsidRPr="002E3B38" w:rsidRDefault="006D3278" w:rsidP="006D3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r>
      <w:tr w:rsidR="00E1303D" w:rsidRPr="002E3B38" w14:paraId="24EC78A2" w14:textId="77777777" w:rsidTr="00083D55">
        <w:tc>
          <w:tcPr>
            <w:tcW w:w="1654" w:type="pct"/>
            <w:shd w:val="clear" w:color="auto" w:fill="FFFFFF" w:themeFill="background1"/>
            <w:vAlign w:val="bottom"/>
          </w:tcPr>
          <w:p w14:paraId="4740A31A" w14:textId="6C81D691"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บริษัท อาร์เอส </w:t>
            </w:r>
            <w:proofErr w:type="spellStart"/>
            <w:r w:rsidRPr="002E3B38">
              <w:rPr>
                <w:rFonts w:ascii="Browallia New" w:hAnsi="Browallia New" w:cs="Browallia New"/>
                <w:sz w:val="24"/>
                <w:szCs w:val="24"/>
                <w:cs/>
              </w:rPr>
              <w:t>ลิฟเวลล์</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15BE07F9" w14:textId="5129D198"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จำหน่ายผลิตภัณฑ์ </w:t>
            </w:r>
          </w:p>
        </w:tc>
        <w:tc>
          <w:tcPr>
            <w:tcW w:w="628" w:type="pct"/>
            <w:shd w:val="clear" w:color="auto" w:fill="FFFFFF" w:themeFill="background1"/>
          </w:tcPr>
          <w:p w14:paraId="364498AD" w14:textId="49C93E75"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00A1E7B0" w14:textId="3A43B77B"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100</w:t>
            </w:r>
          </w:p>
        </w:tc>
        <w:tc>
          <w:tcPr>
            <w:tcW w:w="639" w:type="pct"/>
            <w:shd w:val="clear" w:color="auto" w:fill="FFFFFF" w:themeFill="background1"/>
          </w:tcPr>
          <w:p w14:paraId="5E41FF50" w14:textId="5D79FF9F"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E1303D" w:rsidRPr="002E3B38" w14:paraId="2AAC127A" w14:textId="77777777" w:rsidTr="00083D55">
        <w:tc>
          <w:tcPr>
            <w:tcW w:w="1654" w:type="pct"/>
            <w:shd w:val="clear" w:color="auto" w:fill="FFFFFF" w:themeFill="background1"/>
            <w:vAlign w:val="bottom"/>
          </w:tcPr>
          <w:p w14:paraId="1539CEFD" w14:textId="0830D745"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อาร์เอส เซอร์วิส เซ็น</w:t>
            </w:r>
            <w:proofErr w:type="spellStart"/>
            <w:r w:rsidRPr="002E3B38">
              <w:rPr>
                <w:rFonts w:ascii="Browallia New" w:hAnsi="Browallia New" w:cs="Browallia New"/>
                <w:sz w:val="24"/>
                <w:szCs w:val="24"/>
                <w:cs/>
              </w:rPr>
              <w:t>เต</w:t>
            </w:r>
            <w:proofErr w:type="spellEnd"/>
            <w:r w:rsidRPr="002E3B38">
              <w:rPr>
                <w:rFonts w:ascii="Browallia New" w:hAnsi="Browallia New" w:cs="Browallia New"/>
                <w:sz w:val="24"/>
                <w:szCs w:val="24"/>
                <w:cs/>
              </w:rPr>
              <w:t>อร์ จำกัด</w:t>
            </w:r>
          </w:p>
        </w:tc>
        <w:tc>
          <w:tcPr>
            <w:tcW w:w="1458" w:type="pct"/>
            <w:shd w:val="clear" w:color="auto" w:fill="FFFFFF" w:themeFill="background1"/>
          </w:tcPr>
          <w:p w14:paraId="65C673FC" w14:textId="54BF1941"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ให้บริการบริษัทในเครือ</w:t>
            </w:r>
          </w:p>
        </w:tc>
        <w:tc>
          <w:tcPr>
            <w:tcW w:w="628" w:type="pct"/>
            <w:shd w:val="clear" w:color="auto" w:fill="FFFFFF" w:themeFill="background1"/>
          </w:tcPr>
          <w:p w14:paraId="095C6D9B" w14:textId="4238AC61"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39E58BBB" w14:textId="1339CFF2"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362E5628" w14:textId="2BEB2E10"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E1303D" w:rsidRPr="002E3B38" w14:paraId="6BB6D9DD" w14:textId="77777777" w:rsidTr="00083D55">
        <w:tc>
          <w:tcPr>
            <w:tcW w:w="1654" w:type="pct"/>
            <w:shd w:val="clear" w:color="auto" w:fill="FFFFFF" w:themeFill="background1"/>
            <w:vAlign w:val="bottom"/>
          </w:tcPr>
          <w:p w14:paraId="1EDC9241" w14:textId="0A0834F0"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จัดเก็บลิขสิทธิ์ไทย จำกัด</w:t>
            </w:r>
          </w:p>
        </w:tc>
        <w:tc>
          <w:tcPr>
            <w:tcW w:w="1458" w:type="pct"/>
            <w:shd w:val="clear" w:color="auto" w:fill="FFFFFF" w:themeFill="background1"/>
          </w:tcPr>
          <w:p w14:paraId="0EE39252" w14:textId="77777777"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จัดเก็บค่า</w:t>
            </w:r>
            <w:proofErr w:type="spellStart"/>
            <w:r w:rsidRPr="002E3B38">
              <w:rPr>
                <w:rFonts w:ascii="Browallia New" w:hAnsi="Browallia New" w:cs="Browallia New"/>
                <w:sz w:val="24"/>
                <w:szCs w:val="24"/>
                <w:cs/>
              </w:rPr>
              <w:t>ลิขสิทธ์</w:t>
            </w:r>
            <w:proofErr w:type="spellEnd"/>
          </w:p>
        </w:tc>
        <w:tc>
          <w:tcPr>
            <w:tcW w:w="628" w:type="pct"/>
            <w:shd w:val="clear" w:color="auto" w:fill="FFFFFF" w:themeFill="background1"/>
          </w:tcPr>
          <w:p w14:paraId="4B710AF0" w14:textId="77777777"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4ABD670A" w14:textId="0307831D"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c>
          <w:tcPr>
            <w:tcW w:w="639" w:type="pct"/>
            <w:shd w:val="clear" w:color="auto" w:fill="FFFFFF" w:themeFill="background1"/>
          </w:tcPr>
          <w:p w14:paraId="5F26B9E8" w14:textId="77E453FE"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100</w:t>
            </w:r>
          </w:p>
        </w:tc>
      </w:tr>
      <w:tr w:rsidR="00E1303D" w:rsidRPr="002E3B38" w14:paraId="649D642C" w14:textId="77777777" w:rsidTr="00083D55">
        <w:tc>
          <w:tcPr>
            <w:tcW w:w="1654" w:type="pct"/>
            <w:shd w:val="clear" w:color="auto" w:fill="FFFFFF" w:themeFill="background1"/>
            <w:vAlign w:val="bottom"/>
          </w:tcPr>
          <w:p w14:paraId="60D0D24B" w14:textId="77777777"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บริษัท </w:t>
            </w:r>
            <w:proofErr w:type="spellStart"/>
            <w:r w:rsidRPr="002E3B38">
              <w:rPr>
                <w:rFonts w:ascii="Browallia New" w:hAnsi="Browallia New" w:cs="Browallia New"/>
                <w:sz w:val="24"/>
                <w:szCs w:val="24"/>
                <w:cs/>
              </w:rPr>
              <w:t>เพ็ท</w:t>
            </w:r>
            <w:proofErr w:type="spellEnd"/>
            <w:r w:rsidRPr="002E3B38">
              <w:rPr>
                <w:rFonts w:ascii="Browallia New" w:hAnsi="Browallia New" w:cs="Browallia New"/>
                <w:sz w:val="24"/>
                <w:szCs w:val="24"/>
                <w:cs/>
              </w:rPr>
              <w:t xml:space="preserve"> เมด</w:t>
            </w:r>
            <w:proofErr w:type="spellStart"/>
            <w:r w:rsidRPr="002E3B38">
              <w:rPr>
                <w:rFonts w:ascii="Browallia New" w:hAnsi="Browallia New" w:cs="Browallia New"/>
                <w:sz w:val="24"/>
                <w:szCs w:val="24"/>
                <w:cs/>
              </w:rPr>
              <w:t>ดิ</w:t>
            </w:r>
            <w:proofErr w:type="spellEnd"/>
            <w:r w:rsidRPr="002E3B38">
              <w:rPr>
                <w:rFonts w:ascii="Browallia New" w:hAnsi="Browallia New" w:cs="Browallia New"/>
                <w:sz w:val="24"/>
                <w:szCs w:val="24"/>
                <w:cs/>
              </w:rPr>
              <w:t>เค</w:t>
            </w:r>
            <w:proofErr w:type="spellStart"/>
            <w:r w:rsidRPr="002E3B38">
              <w:rPr>
                <w:rFonts w:ascii="Browallia New" w:hAnsi="Browallia New" w:cs="Browallia New"/>
                <w:sz w:val="24"/>
                <w:szCs w:val="24"/>
                <w:cs/>
              </w:rPr>
              <w:t>ิล</w:t>
            </w:r>
            <w:proofErr w:type="spellEnd"/>
            <w:r w:rsidRPr="002E3B38">
              <w:rPr>
                <w:rFonts w:ascii="Browallia New" w:hAnsi="Browallia New" w:cs="Browallia New"/>
                <w:sz w:val="24"/>
                <w:szCs w:val="24"/>
                <w:cs/>
              </w:rPr>
              <w:t xml:space="preserve"> กรุ๊ป</w:t>
            </w:r>
            <w:r w:rsidRPr="002E3B38">
              <w:rPr>
                <w:rFonts w:ascii="Browallia New" w:hAnsi="Browallia New" w:cs="Browallia New"/>
                <w:sz w:val="24"/>
                <w:szCs w:val="24"/>
              </w:rPr>
              <w:t xml:space="preserve"> </w:t>
            </w:r>
            <w:r w:rsidRPr="002E3B38">
              <w:rPr>
                <w:rFonts w:ascii="Browallia New" w:hAnsi="Browallia New" w:cs="Browallia New"/>
                <w:sz w:val="24"/>
                <w:szCs w:val="24"/>
                <w:cs/>
              </w:rPr>
              <w:t>จำกัด</w:t>
            </w:r>
          </w:p>
        </w:tc>
        <w:tc>
          <w:tcPr>
            <w:tcW w:w="1458" w:type="pct"/>
            <w:shd w:val="clear" w:color="auto" w:fill="FFFFFF" w:themeFill="background1"/>
          </w:tcPr>
          <w:p w14:paraId="46206D60" w14:textId="77777777"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2E3B38">
              <w:rPr>
                <w:rFonts w:ascii="Browallia New" w:hAnsi="Browallia New" w:cs="Browallia New"/>
                <w:sz w:val="24"/>
                <w:szCs w:val="24"/>
                <w:cs/>
              </w:rPr>
              <w:t>ให้บริการรักษาและดูแลสัตว์เลี้ยง</w:t>
            </w:r>
          </w:p>
        </w:tc>
        <w:tc>
          <w:tcPr>
            <w:tcW w:w="628" w:type="pct"/>
            <w:shd w:val="clear" w:color="auto" w:fill="FFFFFF" w:themeFill="background1"/>
          </w:tcPr>
          <w:p w14:paraId="6510C574" w14:textId="77777777"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4F73DB37" w14:textId="523DA3AF"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51</w:t>
            </w:r>
          </w:p>
        </w:tc>
        <w:tc>
          <w:tcPr>
            <w:tcW w:w="639" w:type="pct"/>
            <w:shd w:val="clear" w:color="auto" w:fill="FFFFFF" w:themeFill="background1"/>
          </w:tcPr>
          <w:p w14:paraId="2AADB249" w14:textId="0D773408"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2E3B38">
              <w:rPr>
                <w:rFonts w:ascii="Browallia New" w:hAnsi="Browallia New" w:cs="Browallia New"/>
                <w:sz w:val="24"/>
                <w:szCs w:val="24"/>
              </w:rPr>
              <w:t>51</w:t>
            </w:r>
          </w:p>
        </w:tc>
      </w:tr>
      <w:tr w:rsidR="00E1303D" w:rsidRPr="002E3B38" w14:paraId="580803DE" w14:textId="77777777" w:rsidTr="00083D55">
        <w:tc>
          <w:tcPr>
            <w:tcW w:w="1654" w:type="pct"/>
            <w:shd w:val="clear" w:color="auto" w:fill="FFFFFF" w:themeFill="background1"/>
          </w:tcPr>
          <w:p w14:paraId="0518DB08" w14:textId="2F2D6BBA"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บริษัท เอิบ เวล</w:t>
            </w:r>
            <w:proofErr w:type="spellStart"/>
            <w:r w:rsidRPr="002E3B38">
              <w:rPr>
                <w:rFonts w:ascii="Browallia New" w:hAnsi="Browallia New" w:cs="Browallia New"/>
                <w:sz w:val="24"/>
                <w:szCs w:val="24"/>
                <w:cs/>
              </w:rPr>
              <w:t>เนส</w:t>
            </w:r>
            <w:proofErr w:type="spellEnd"/>
            <w:r w:rsidRPr="002E3B38">
              <w:rPr>
                <w:rFonts w:ascii="Browallia New" w:hAnsi="Browallia New" w:cs="Browallia New"/>
                <w:sz w:val="24"/>
                <w:szCs w:val="24"/>
                <w:cs/>
              </w:rPr>
              <w:t xml:space="preserve"> จำกัด</w:t>
            </w:r>
          </w:p>
        </w:tc>
        <w:tc>
          <w:tcPr>
            <w:tcW w:w="1458" w:type="pct"/>
            <w:shd w:val="clear" w:color="auto" w:fill="FFFFFF" w:themeFill="background1"/>
          </w:tcPr>
          <w:p w14:paraId="25977CBA" w14:textId="4C3AB7AA"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4"/>
              <w:rPr>
                <w:rFonts w:ascii="Browallia New" w:hAnsi="Browallia New" w:cs="Browallia New"/>
                <w:sz w:val="24"/>
                <w:szCs w:val="24"/>
                <w:cs/>
              </w:rPr>
            </w:pPr>
            <w:r w:rsidRPr="002E3B38">
              <w:rPr>
                <w:rFonts w:ascii="Browallia New" w:hAnsi="Browallia New" w:cs="Browallia New"/>
                <w:sz w:val="24"/>
                <w:szCs w:val="24"/>
                <w:cs/>
              </w:rPr>
              <w:t>จำหน่ายผลิตภัณฑ์และให้บริการสปา</w:t>
            </w:r>
          </w:p>
        </w:tc>
        <w:tc>
          <w:tcPr>
            <w:tcW w:w="628" w:type="pct"/>
            <w:shd w:val="clear" w:color="auto" w:fill="FFFFFF" w:themeFill="background1"/>
          </w:tcPr>
          <w:p w14:paraId="3F98B59A" w14:textId="1BCAB66A"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ประเทศไทย</w:t>
            </w:r>
          </w:p>
        </w:tc>
        <w:tc>
          <w:tcPr>
            <w:tcW w:w="621" w:type="pct"/>
            <w:shd w:val="clear" w:color="auto" w:fill="FFFFFF" w:themeFill="background1"/>
          </w:tcPr>
          <w:p w14:paraId="607B9A1A" w14:textId="7BD70710"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80</w:t>
            </w:r>
          </w:p>
        </w:tc>
        <w:tc>
          <w:tcPr>
            <w:tcW w:w="639" w:type="pct"/>
            <w:shd w:val="clear" w:color="auto" w:fill="FFFFFF" w:themeFill="background1"/>
          </w:tcPr>
          <w:p w14:paraId="00D3CA64" w14:textId="0336EACD" w:rsidR="00E1303D" w:rsidRPr="002E3B38" w:rsidRDefault="00E1303D" w:rsidP="00E1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2E3B38">
              <w:rPr>
                <w:rFonts w:ascii="Browallia New" w:hAnsi="Browallia New" w:cs="Browallia New"/>
                <w:sz w:val="24"/>
                <w:szCs w:val="24"/>
              </w:rPr>
              <w:t>-</w:t>
            </w:r>
          </w:p>
        </w:tc>
      </w:tr>
    </w:tbl>
    <w:p w14:paraId="078B1A9A" w14:textId="7B53FB3E" w:rsidR="00676DC4" w:rsidRPr="002E3B38" w:rsidRDefault="00676DC4" w:rsidP="00EE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676DC4" w:rsidRPr="002E3B38" w:rsidSect="007751DE">
          <w:headerReference w:type="default" r:id="rId11"/>
          <w:footerReference w:type="even" r:id="rId12"/>
          <w:footerReference w:type="default" r:id="rId13"/>
          <w:footerReference w:type="first" r:id="rId14"/>
          <w:pgSz w:w="11909" w:h="16834" w:code="9"/>
          <w:pgMar w:top="2127" w:right="1019" w:bottom="1282" w:left="1440" w:header="810" w:footer="302" w:gutter="0"/>
          <w:pgNumType w:start="10"/>
          <w:cols w:space="720"/>
        </w:sectPr>
      </w:pPr>
    </w:p>
    <w:tbl>
      <w:tblPr>
        <w:tblStyle w:val="TableGrid"/>
        <w:tblW w:w="14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7"/>
        <w:gridCol w:w="1034"/>
        <w:gridCol w:w="1034"/>
        <w:gridCol w:w="1240"/>
        <w:gridCol w:w="1240"/>
        <w:gridCol w:w="1240"/>
        <w:gridCol w:w="1240"/>
        <w:gridCol w:w="1175"/>
        <w:gridCol w:w="1175"/>
        <w:gridCol w:w="1240"/>
        <w:gridCol w:w="1240"/>
      </w:tblGrid>
      <w:tr w:rsidR="00DD0882" w:rsidRPr="002E3B38" w14:paraId="378EB4F0" w14:textId="77777777" w:rsidTr="002F37A3">
        <w:trPr>
          <w:tblHeader/>
        </w:trPr>
        <w:tc>
          <w:tcPr>
            <w:tcW w:w="2627" w:type="dxa"/>
          </w:tcPr>
          <w:p w14:paraId="1AD20A09" w14:textId="77777777" w:rsidR="00DD0882" w:rsidRPr="002E3B38" w:rsidRDefault="00DD0882" w:rsidP="00DF068B">
            <w:pPr>
              <w:rPr>
                <w:rFonts w:ascii="Browallia New" w:hAnsi="Browallia New" w:cs="Browallia New"/>
                <w:color w:val="000000" w:themeColor="text1"/>
                <w:sz w:val="20"/>
                <w:szCs w:val="20"/>
              </w:rPr>
            </w:pPr>
          </w:p>
        </w:tc>
        <w:tc>
          <w:tcPr>
            <w:tcW w:w="11858" w:type="dxa"/>
            <w:gridSpan w:val="10"/>
          </w:tcPr>
          <w:p w14:paraId="3728E966" w14:textId="384353D9" w:rsidR="00DD0882" w:rsidRPr="002E3B38" w:rsidRDefault="000B2CB5"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hAnsi="Browallia New" w:cs="Browallia New"/>
                <w:color w:val="000000" w:themeColor="text1"/>
                <w:sz w:val="20"/>
                <w:szCs w:val="20"/>
                <w:cs/>
              </w:rPr>
              <w:t>งบการเงินเฉพาะ</w:t>
            </w:r>
            <w:r w:rsidR="00D9382F" w:rsidRPr="002E3B38">
              <w:rPr>
                <w:rFonts w:ascii="Browallia New" w:hAnsi="Browallia New" w:cs="Browallia New"/>
                <w:color w:val="000000" w:themeColor="text1"/>
                <w:sz w:val="20"/>
                <w:szCs w:val="20"/>
                <w:cs/>
              </w:rPr>
              <w:t>บริษัท</w:t>
            </w:r>
          </w:p>
        </w:tc>
      </w:tr>
      <w:tr w:rsidR="00360BF7" w:rsidRPr="002E3B38" w14:paraId="45FFB6D2" w14:textId="77777777" w:rsidTr="002F37A3">
        <w:trPr>
          <w:tblHeader/>
        </w:trPr>
        <w:tc>
          <w:tcPr>
            <w:tcW w:w="2627" w:type="dxa"/>
          </w:tcPr>
          <w:p w14:paraId="78C02E94" w14:textId="77777777" w:rsidR="00360BF7" w:rsidRPr="002E3B38" w:rsidRDefault="00360BF7" w:rsidP="00360BF7">
            <w:pPr>
              <w:rPr>
                <w:rFonts w:ascii="Browallia New" w:hAnsi="Browallia New" w:cs="Browallia New"/>
                <w:color w:val="000000" w:themeColor="text1"/>
                <w:sz w:val="20"/>
                <w:szCs w:val="20"/>
              </w:rPr>
            </w:pPr>
          </w:p>
        </w:tc>
        <w:tc>
          <w:tcPr>
            <w:tcW w:w="2068" w:type="dxa"/>
            <w:gridSpan w:val="2"/>
            <w:vAlign w:val="bottom"/>
          </w:tcPr>
          <w:p w14:paraId="3375C7C6" w14:textId="7FFF0F11"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สัดส่วนการถือหุ้น</w:t>
            </w:r>
          </w:p>
        </w:tc>
        <w:tc>
          <w:tcPr>
            <w:tcW w:w="2480" w:type="dxa"/>
            <w:gridSpan w:val="2"/>
            <w:vAlign w:val="bottom"/>
          </w:tcPr>
          <w:p w14:paraId="1CEFF08D" w14:textId="76F1EA2C"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ทุนชำระแล้ว</w:t>
            </w:r>
          </w:p>
        </w:tc>
        <w:tc>
          <w:tcPr>
            <w:tcW w:w="2480" w:type="dxa"/>
            <w:gridSpan w:val="2"/>
            <w:vAlign w:val="bottom"/>
          </w:tcPr>
          <w:p w14:paraId="6CA4A8D9" w14:textId="39B18283"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วิธีราคาทุน</w:t>
            </w:r>
          </w:p>
        </w:tc>
        <w:tc>
          <w:tcPr>
            <w:tcW w:w="2350" w:type="dxa"/>
            <w:gridSpan w:val="2"/>
            <w:vAlign w:val="bottom"/>
          </w:tcPr>
          <w:p w14:paraId="6D4A1631" w14:textId="69E89E0D"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ค่าเผื่อการด้อยค่า</w:t>
            </w:r>
          </w:p>
        </w:tc>
        <w:tc>
          <w:tcPr>
            <w:tcW w:w="2480" w:type="dxa"/>
            <w:gridSpan w:val="2"/>
            <w:vAlign w:val="bottom"/>
          </w:tcPr>
          <w:p w14:paraId="610CE024" w14:textId="1C0436FC"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มูลค่าตามบัญชี</w:t>
            </w:r>
          </w:p>
        </w:tc>
      </w:tr>
      <w:tr w:rsidR="00360BF7" w:rsidRPr="002E3B38" w14:paraId="06661557" w14:textId="77777777" w:rsidTr="002F37A3">
        <w:trPr>
          <w:tblHeader/>
        </w:trPr>
        <w:tc>
          <w:tcPr>
            <w:tcW w:w="2627" w:type="dxa"/>
          </w:tcPr>
          <w:p w14:paraId="7E1565C9" w14:textId="77777777" w:rsidR="00360BF7" w:rsidRPr="002E3B38" w:rsidRDefault="00360BF7" w:rsidP="00360BF7">
            <w:pPr>
              <w:rPr>
                <w:rFonts w:ascii="Browallia New" w:hAnsi="Browallia New" w:cs="Browallia New"/>
                <w:color w:val="000000" w:themeColor="text1"/>
                <w:sz w:val="20"/>
                <w:szCs w:val="20"/>
              </w:rPr>
            </w:pPr>
          </w:p>
        </w:tc>
        <w:tc>
          <w:tcPr>
            <w:tcW w:w="1034" w:type="dxa"/>
            <w:vAlign w:val="bottom"/>
          </w:tcPr>
          <w:p w14:paraId="15EEC583" w14:textId="68BE285A"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eastAsia="th-TH"/>
              </w:rPr>
              <w:t>2567</w:t>
            </w:r>
          </w:p>
        </w:tc>
        <w:tc>
          <w:tcPr>
            <w:tcW w:w="1034" w:type="dxa"/>
            <w:vAlign w:val="bottom"/>
          </w:tcPr>
          <w:p w14:paraId="041BDEE0" w14:textId="621EF77C"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val="en-GB" w:eastAsia="th-TH"/>
              </w:rPr>
              <w:t>2566</w:t>
            </w:r>
          </w:p>
        </w:tc>
        <w:tc>
          <w:tcPr>
            <w:tcW w:w="1240" w:type="dxa"/>
            <w:vAlign w:val="bottom"/>
          </w:tcPr>
          <w:p w14:paraId="3C41F843" w14:textId="59093460"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eastAsia="th-TH"/>
              </w:rPr>
              <w:t>2567</w:t>
            </w:r>
          </w:p>
        </w:tc>
        <w:tc>
          <w:tcPr>
            <w:tcW w:w="1240" w:type="dxa"/>
            <w:vAlign w:val="bottom"/>
          </w:tcPr>
          <w:p w14:paraId="49DE07B8" w14:textId="512B2908"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val="en-GB" w:eastAsia="th-TH"/>
              </w:rPr>
              <w:t>2566</w:t>
            </w:r>
          </w:p>
        </w:tc>
        <w:tc>
          <w:tcPr>
            <w:tcW w:w="1240" w:type="dxa"/>
            <w:vAlign w:val="bottom"/>
          </w:tcPr>
          <w:p w14:paraId="65DAEE77" w14:textId="7FD1EFCB"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eastAsia="th-TH"/>
              </w:rPr>
              <w:t>2567</w:t>
            </w:r>
          </w:p>
        </w:tc>
        <w:tc>
          <w:tcPr>
            <w:tcW w:w="1240" w:type="dxa"/>
            <w:vAlign w:val="bottom"/>
          </w:tcPr>
          <w:p w14:paraId="1AFB3628" w14:textId="33E9416C"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val="en-GB" w:eastAsia="th-TH"/>
              </w:rPr>
              <w:t>2566</w:t>
            </w:r>
          </w:p>
        </w:tc>
        <w:tc>
          <w:tcPr>
            <w:tcW w:w="1175" w:type="dxa"/>
            <w:vAlign w:val="bottom"/>
          </w:tcPr>
          <w:p w14:paraId="325957BA" w14:textId="167F9DAF"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eastAsia="th-TH"/>
              </w:rPr>
              <w:t>2567</w:t>
            </w:r>
          </w:p>
        </w:tc>
        <w:tc>
          <w:tcPr>
            <w:tcW w:w="1175" w:type="dxa"/>
            <w:vAlign w:val="bottom"/>
          </w:tcPr>
          <w:p w14:paraId="28874114" w14:textId="38D1070F"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val="en-GB" w:eastAsia="th-TH"/>
              </w:rPr>
              <w:t>2566</w:t>
            </w:r>
          </w:p>
        </w:tc>
        <w:tc>
          <w:tcPr>
            <w:tcW w:w="1240" w:type="dxa"/>
            <w:vAlign w:val="bottom"/>
          </w:tcPr>
          <w:p w14:paraId="67D8732E" w14:textId="4608A50A"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eastAsia="th-TH"/>
              </w:rPr>
              <w:t>2567</w:t>
            </w:r>
          </w:p>
        </w:tc>
        <w:tc>
          <w:tcPr>
            <w:tcW w:w="1240" w:type="dxa"/>
            <w:vAlign w:val="bottom"/>
          </w:tcPr>
          <w:p w14:paraId="75C7A085" w14:textId="54B03B43" w:rsidR="00360BF7" w:rsidRPr="002E3B38" w:rsidRDefault="00360BF7" w:rsidP="00F331E3">
            <w:pPr>
              <w:pBdr>
                <w:bottom w:val="single" w:sz="4" w:space="1" w:color="auto"/>
              </w:pBd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lang w:val="en-GB" w:eastAsia="th-TH"/>
              </w:rPr>
              <w:t>2566</w:t>
            </w:r>
          </w:p>
        </w:tc>
      </w:tr>
      <w:tr w:rsidR="00360BF7" w:rsidRPr="002E3B38" w14:paraId="30980D2E" w14:textId="77777777" w:rsidTr="002F37A3">
        <w:trPr>
          <w:tblHeader/>
        </w:trPr>
        <w:tc>
          <w:tcPr>
            <w:tcW w:w="2627" w:type="dxa"/>
          </w:tcPr>
          <w:p w14:paraId="154D6A5F" w14:textId="77777777" w:rsidR="00360BF7" w:rsidRPr="002E3B38" w:rsidRDefault="00360BF7" w:rsidP="00360BF7">
            <w:pPr>
              <w:rPr>
                <w:rFonts w:ascii="Browallia New" w:hAnsi="Browallia New" w:cs="Browallia New"/>
                <w:color w:val="000000" w:themeColor="text1"/>
                <w:sz w:val="20"/>
                <w:szCs w:val="20"/>
              </w:rPr>
            </w:pPr>
          </w:p>
        </w:tc>
        <w:tc>
          <w:tcPr>
            <w:tcW w:w="1034" w:type="dxa"/>
            <w:vAlign w:val="bottom"/>
          </w:tcPr>
          <w:p w14:paraId="55F68817" w14:textId="07DE4FE3"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ร้อยละ</w:t>
            </w:r>
          </w:p>
        </w:tc>
        <w:tc>
          <w:tcPr>
            <w:tcW w:w="1034" w:type="dxa"/>
            <w:vAlign w:val="bottom"/>
          </w:tcPr>
          <w:p w14:paraId="6DCFC26E" w14:textId="76AB6312"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ร้อยละ</w:t>
            </w:r>
          </w:p>
        </w:tc>
        <w:tc>
          <w:tcPr>
            <w:tcW w:w="1240" w:type="dxa"/>
            <w:vAlign w:val="bottom"/>
          </w:tcPr>
          <w:p w14:paraId="5662DB43" w14:textId="584AC8EE"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240" w:type="dxa"/>
          </w:tcPr>
          <w:p w14:paraId="2982895C" w14:textId="0D23E2AB"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240" w:type="dxa"/>
          </w:tcPr>
          <w:p w14:paraId="0FDC571B" w14:textId="240E0361"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240" w:type="dxa"/>
          </w:tcPr>
          <w:p w14:paraId="130661A1" w14:textId="5A605364"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175" w:type="dxa"/>
          </w:tcPr>
          <w:p w14:paraId="76DC2784" w14:textId="0F10E1BD"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175" w:type="dxa"/>
          </w:tcPr>
          <w:p w14:paraId="76E4DE79" w14:textId="789DC0C5"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240" w:type="dxa"/>
          </w:tcPr>
          <w:p w14:paraId="4537BAF9" w14:textId="7F59107A"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c>
          <w:tcPr>
            <w:tcW w:w="1240" w:type="dxa"/>
          </w:tcPr>
          <w:p w14:paraId="060CB568" w14:textId="7DB89E3D" w:rsidR="00360BF7" w:rsidRPr="002E3B38" w:rsidRDefault="00360BF7" w:rsidP="00360BF7">
            <w:pPr>
              <w:jc w:val="center"/>
              <w:rPr>
                <w:rFonts w:ascii="Browallia New" w:hAnsi="Browallia New" w:cs="Browallia New"/>
                <w:color w:val="000000" w:themeColor="text1"/>
                <w:sz w:val="20"/>
                <w:szCs w:val="20"/>
              </w:rPr>
            </w:pPr>
            <w:r w:rsidRPr="002E3B38">
              <w:rPr>
                <w:rFonts w:ascii="Browallia New" w:eastAsia="Arial Unicode MS" w:hAnsi="Browallia New" w:cs="Browallia New"/>
                <w:snapToGrid w:val="0"/>
                <w:sz w:val="20"/>
                <w:szCs w:val="20"/>
                <w:cs/>
                <w:lang w:val="en-GB" w:eastAsia="th-TH"/>
              </w:rPr>
              <w:t>บาท</w:t>
            </w:r>
          </w:p>
        </w:tc>
      </w:tr>
      <w:tr w:rsidR="00360BF7" w:rsidRPr="002E3B38" w14:paraId="5D303096" w14:textId="77777777" w:rsidTr="002F37A3">
        <w:trPr>
          <w:tblHeader/>
        </w:trPr>
        <w:tc>
          <w:tcPr>
            <w:tcW w:w="2627" w:type="dxa"/>
          </w:tcPr>
          <w:p w14:paraId="543E729B" w14:textId="77777777" w:rsidR="00360BF7" w:rsidRPr="002E3B38" w:rsidRDefault="00360BF7" w:rsidP="00360BF7">
            <w:pPr>
              <w:rPr>
                <w:rFonts w:ascii="Browallia New" w:hAnsi="Browallia New" w:cs="Browallia New"/>
                <w:color w:val="000000" w:themeColor="text1"/>
                <w:sz w:val="20"/>
                <w:szCs w:val="20"/>
              </w:rPr>
            </w:pPr>
          </w:p>
        </w:tc>
        <w:tc>
          <w:tcPr>
            <w:tcW w:w="1034" w:type="dxa"/>
          </w:tcPr>
          <w:p w14:paraId="7ABF766D" w14:textId="77777777" w:rsidR="00360BF7" w:rsidRPr="002E3B38" w:rsidRDefault="00360BF7" w:rsidP="00360BF7">
            <w:pPr>
              <w:rPr>
                <w:rFonts w:ascii="Browallia New" w:hAnsi="Browallia New" w:cs="Browallia New"/>
                <w:color w:val="000000" w:themeColor="text1"/>
                <w:sz w:val="20"/>
                <w:szCs w:val="20"/>
              </w:rPr>
            </w:pPr>
          </w:p>
        </w:tc>
        <w:tc>
          <w:tcPr>
            <w:tcW w:w="1034" w:type="dxa"/>
          </w:tcPr>
          <w:p w14:paraId="1E2F36CD"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14560C0D"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4418FD54"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0DBB589C"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67430B06" w14:textId="77777777" w:rsidR="00360BF7" w:rsidRPr="002E3B38" w:rsidRDefault="00360BF7" w:rsidP="00360BF7">
            <w:pPr>
              <w:rPr>
                <w:rFonts w:ascii="Browallia New" w:hAnsi="Browallia New" w:cs="Browallia New"/>
                <w:color w:val="000000" w:themeColor="text1"/>
                <w:sz w:val="20"/>
                <w:szCs w:val="20"/>
              </w:rPr>
            </w:pPr>
          </w:p>
        </w:tc>
        <w:tc>
          <w:tcPr>
            <w:tcW w:w="1175" w:type="dxa"/>
          </w:tcPr>
          <w:p w14:paraId="120AC16B" w14:textId="77777777" w:rsidR="00360BF7" w:rsidRPr="002E3B38" w:rsidRDefault="00360BF7" w:rsidP="00360BF7">
            <w:pPr>
              <w:rPr>
                <w:rFonts w:ascii="Browallia New" w:hAnsi="Browallia New" w:cs="Browallia New"/>
                <w:color w:val="000000" w:themeColor="text1"/>
                <w:sz w:val="20"/>
                <w:szCs w:val="20"/>
              </w:rPr>
            </w:pPr>
          </w:p>
        </w:tc>
        <w:tc>
          <w:tcPr>
            <w:tcW w:w="1175" w:type="dxa"/>
          </w:tcPr>
          <w:p w14:paraId="41AAF05A"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55D3754D" w14:textId="77777777" w:rsidR="00360BF7" w:rsidRPr="002E3B38" w:rsidRDefault="00360BF7" w:rsidP="00360BF7">
            <w:pPr>
              <w:rPr>
                <w:rFonts w:ascii="Browallia New" w:hAnsi="Browallia New" w:cs="Browallia New"/>
                <w:color w:val="000000" w:themeColor="text1"/>
                <w:sz w:val="20"/>
                <w:szCs w:val="20"/>
              </w:rPr>
            </w:pPr>
          </w:p>
        </w:tc>
        <w:tc>
          <w:tcPr>
            <w:tcW w:w="1240" w:type="dxa"/>
          </w:tcPr>
          <w:p w14:paraId="2C47E530" w14:textId="77777777" w:rsidR="00360BF7" w:rsidRPr="002E3B38" w:rsidRDefault="00360BF7" w:rsidP="00360BF7">
            <w:pPr>
              <w:rPr>
                <w:rFonts w:ascii="Browallia New" w:hAnsi="Browallia New" w:cs="Browallia New"/>
                <w:color w:val="000000" w:themeColor="text1"/>
                <w:sz w:val="20"/>
                <w:szCs w:val="20"/>
              </w:rPr>
            </w:pPr>
          </w:p>
        </w:tc>
      </w:tr>
      <w:tr w:rsidR="00F331E3" w:rsidRPr="002E3B38" w14:paraId="59ED16B7" w14:textId="77777777" w:rsidTr="002F37A3">
        <w:tc>
          <w:tcPr>
            <w:tcW w:w="2627" w:type="dxa"/>
            <w:vAlign w:val="bottom"/>
          </w:tcPr>
          <w:p w14:paraId="1CC4D5A4" w14:textId="485CC4C4" w:rsidR="00F331E3" w:rsidRPr="002E3B38" w:rsidRDefault="00F331E3" w:rsidP="00F331E3">
            <w:pPr>
              <w:rPr>
                <w:rFonts w:ascii="Browallia New" w:hAnsi="Browallia New" w:cs="Browallia New"/>
                <w:color w:val="000000" w:themeColor="text1"/>
                <w:sz w:val="20"/>
                <w:szCs w:val="20"/>
              </w:rPr>
            </w:pPr>
            <w:r w:rsidRPr="002E3B38">
              <w:rPr>
                <w:rFonts w:ascii="Browallia New" w:eastAsia="Arial Unicode MS" w:hAnsi="Browallia New" w:cs="Browallia New"/>
                <w:b/>
                <w:bCs/>
                <w:sz w:val="20"/>
                <w:szCs w:val="20"/>
                <w:cs/>
              </w:rPr>
              <w:t>บริษัทย่อยที่ดำเนินธุรกิจ</w:t>
            </w:r>
          </w:p>
        </w:tc>
        <w:tc>
          <w:tcPr>
            <w:tcW w:w="1034" w:type="dxa"/>
          </w:tcPr>
          <w:p w14:paraId="4644C4AD"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034" w:type="dxa"/>
          </w:tcPr>
          <w:p w14:paraId="573A015B"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6752D819"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70392154"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5AC08315"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2671A84E"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Pr>
          <w:p w14:paraId="71526C7C"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Pr>
          <w:p w14:paraId="0218BB13"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09CD7C48"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2B25885D" w14:textId="77777777" w:rsidR="00F331E3" w:rsidRPr="002E3B38" w:rsidRDefault="00F331E3" w:rsidP="00512E55">
            <w:pPr>
              <w:tabs>
                <w:tab w:val="clear" w:pos="680"/>
                <w:tab w:val="clear" w:pos="907"/>
                <w:tab w:val="left" w:pos="696"/>
              </w:tabs>
              <w:jc w:val="right"/>
              <w:rPr>
                <w:rFonts w:ascii="Browallia New" w:hAnsi="Browallia New" w:cs="Browallia New"/>
                <w:color w:val="000000" w:themeColor="text1"/>
                <w:sz w:val="20"/>
                <w:szCs w:val="20"/>
              </w:rPr>
            </w:pPr>
          </w:p>
        </w:tc>
      </w:tr>
      <w:tr w:rsidR="004C0C45" w:rsidRPr="002E3B38" w14:paraId="23691B39" w14:textId="77777777" w:rsidTr="002F37A3">
        <w:tc>
          <w:tcPr>
            <w:tcW w:w="2627" w:type="dxa"/>
            <w:vAlign w:val="bottom"/>
          </w:tcPr>
          <w:p w14:paraId="778D4B3F" w14:textId="29F560C1" w:rsidR="004C0C45" w:rsidRPr="002E3B38" w:rsidRDefault="004C0C45" w:rsidP="004C0C45">
            <w:pPr>
              <w:rPr>
                <w:rFonts w:ascii="Browallia New" w:hAnsi="Browallia New" w:cs="Browallia New"/>
                <w:color w:val="000000" w:themeColor="text1"/>
                <w:sz w:val="20"/>
                <w:szCs w:val="20"/>
              </w:rPr>
            </w:pPr>
            <w:r w:rsidRPr="002E3B38">
              <w:rPr>
                <w:rFonts w:ascii="Browallia New" w:eastAsia="Arial Unicode MS" w:hAnsi="Browallia New" w:cs="Browallia New"/>
                <w:sz w:val="20"/>
                <w:szCs w:val="20"/>
                <w:cs/>
              </w:rPr>
              <w:t xml:space="preserve">บริษัท อาร์เอส มัลติมีเดีย จำกัด </w:t>
            </w:r>
          </w:p>
        </w:tc>
        <w:tc>
          <w:tcPr>
            <w:tcW w:w="1034" w:type="dxa"/>
          </w:tcPr>
          <w:p w14:paraId="028CB377" w14:textId="4CA1C5CE"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034" w:type="dxa"/>
          </w:tcPr>
          <w:p w14:paraId="6ACD8E35" w14:textId="752E530A"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240" w:type="dxa"/>
          </w:tcPr>
          <w:p w14:paraId="6AD56703" w14:textId="0E20889D"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300,000,000 </w:t>
            </w:r>
          </w:p>
        </w:tc>
        <w:tc>
          <w:tcPr>
            <w:tcW w:w="1240" w:type="dxa"/>
          </w:tcPr>
          <w:p w14:paraId="17DDD441" w14:textId="1125B83E"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300,000,000 </w:t>
            </w:r>
          </w:p>
        </w:tc>
        <w:tc>
          <w:tcPr>
            <w:tcW w:w="1240" w:type="dxa"/>
          </w:tcPr>
          <w:p w14:paraId="34248653" w14:textId="05CA4222"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300,209,300 </w:t>
            </w:r>
          </w:p>
        </w:tc>
        <w:tc>
          <w:tcPr>
            <w:tcW w:w="1240" w:type="dxa"/>
          </w:tcPr>
          <w:p w14:paraId="7841E747" w14:textId="33F3892B"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300,209,300 </w:t>
            </w:r>
          </w:p>
        </w:tc>
        <w:tc>
          <w:tcPr>
            <w:tcW w:w="1175" w:type="dxa"/>
            <w:vAlign w:val="bottom"/>
          </w:tcPr>
          <w:p w14:paraId="135299CA" w14:textId="1E673C96" w:rsidR="004C0C45" w:rsidRPr="002E3B38" w:rsidRDefault="004C0C45" w:rsidP="004C0C45">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62E28BC2" w14:textId="0A186FBC"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28188637" w14:textId="74DF6D9C"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300,209,300</w:t>
            </w:r>
          </w:p>
        </w:tc>
        <w:tc>
          <w:tcPr>
            <w:tcW w:w="1240" w:type="dxa"/>
          </w:tcPr>
          <w:p w14:paraId="4FE1C5AB" w14:textId="28849BA4"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300,209,300 </w:t>
            </w:r>
          </w:p>
        </w:tc>
      </w:tr>
      <w:tr w:rsidR="009608F9" w:rsidRPr="002E3B38" w14:paraId="6EA7DF9F" w14:textId="77777777" w:rsidTr="002F37A3">
        <w:tc>
          <w:tcPr>
            <w:tcW w:w="2627" w:type="dxa"/>
            <w:vAlign w:val="bottom"/>
          </w:tcPr>
          <w:p w14:paraId="70EBFE62" w14:textId="33A2273B" w:rsidR="009608F9" w:rsidRPr="002E3B38" w:rsidRDefault="00EC03D1" w:rsidP="004C0C45">
            <w:pPr>
              <w:rPr>
                <w:rFonts w:ascii="Browallia New" w:eastAsia="Arial Unicode MS" w:hAnsi="Browallia New" w:cs="Browallia New"/>
                <w:spacing w:val="-10"/>
                <w:sz w:val="20"/>
                <w:szCs w:val="20"/>
                <w:cs/>
              </w:rPr>
            </w:pPr>
            <w:r w:rsidRPr="002E3B38">
              <w:rPr>
                <w:rFonts w:ascii="Browallia New" w:eastAsia="Arial Unicode MS" w:hAnsi="Browallia New" w:cs="Browallia New"/>
                <w:spacing w:val="-10"/>
                <w:sz w:val="20"/>
                <w:szCs w:val="20"/>
                <w:cs/>
              </w:rPr>
              <w:t xml:space="preserve">บริษัท อาร์เอส มัลติมีเดีย แอนด์ </w:t>
            </w:r>
            <w:r w:rsidR="009D5F10" w:rsidRPr="002E3B38">
              <w:rPr>
                <w:rFonts w:ascii="Browallia New" w:eastAsia="Arial Unicode MS" w:hAnsi="Browallia New" w:cs="Browallia New"/>
                <w:spacing w:val="-10"/>
                <w:sz w:val="20"/>
                <w:szCs w:val="20"/>
              </w:rPr>
              <w:br/>
              <w:t xml:space="preserve">   </w:t>
            </w:r>
            <w:r w:rsidRPr="002E3B38">
              <w:rPr>
                <w:rFonts w:ascii="Browallia New" w:eastAsia="Arial Unicode MS" w:hAnsi="Browallia New" w:cs="Browallia New"/>
                <w:spacing w:val="-10"/>
                <w:sz w:val="20"/>
                <w:szCs w:val="20"/>
                <w:cs/>
              </w:rPr>
              <w:t xml:space="preserve">เอ็นเตอร์เทนเมนท์ </w:t>
            </w:r>
          </w:p>
        </w:tc>
        <w:tc>
          <w:tcPr>
            <w:tcW w:w="1034" w:type="dxa"/>
            <w:vAlign w:val="bottom"/>
          </w:tcPr>
          <w:p w14:paraId="288AE9AB" w14:textId="5A89BCD1" w:rsidR="009608F9" w:rsidRPr="002E3B38" w:rsidRDefault="00F12FAB" w:rsidP="004C0C45">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vAlign w:val="bottom"/>
          </w:tcPr>
          <w:p w14:paraId="74330688" w14:textId="19F09D9E" w:rsidR="009608F9" w:rsidRPr="002E3B38" w:rsidRDefault="00F12FAB" w:rsidP="004C0C45">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vAlign w:val="bottom"/>
          </w:tcPr>
          <w:p w14:paraId="648E7F33" w14:textId="2A240908" w:rsidR="009608F9" w:rsidRPr="002E3B38" w:rsidRDefault="004C2B40" w:rsidP="004C0C45">
            <w:pPr>
              <w:tabs>
                <w:tab w:val="clear" w:pos="680"/>
                <w:tab w:val="clear" w:pos="907"/>
                <w:tab w:val="left" w:pos="696"/>
              </w:tabs>
              <w:jc w:val="right"/>
              <w:rPr>
                <w:rFonts w:ascii="Browallia New" w:eastAsia="Arial Unicode MS" w:hAnsi="Browallia New" w:cs="Browallia New"/>
                <w:spacing w:val="-4"/>
                <w:sz w:val="20"/>
                <w:szCs w:val="20"/>
              </w:rPr>
            </w:pPr>
            <w:r w:rsidRPr="004C2B40">
              <w:rPr>
                <w:rFonts w:ascii="Browallia New" w:eastAsia="Arial Unicode MS" w:hAnsi="Browallia New" w:cs="Browallia New"/>
                <w:spacing w:val="-4"/>
                <w:sz w:val="20"/>
                <w:szCs w:val="20"/>
              </w:rPr>
              <w:t>25</w:t>
            </w:r>
            <w:r w:rsidR="00B50F7B"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500</w:t>
            </w:r>
            <w:r w:rsidR="00B50F7B"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000</w:t>
            </w:r>
          </w:p>
        </w:tc>
        <w:tc>
          <w:tcPr>
            <w:tcW w:w="1240" w:type="dxa"/>
            <w:vAlign w:val="bottom"/>
          </w:tcPr>
          <w:p w14:paraId="49B2A1AA" w14:textId="5A2EE627" w:rsidR="009608F9" w:rsidRPr="002E3B38" w:rsidRDefault="004C2B40" w:rsidP="004C0C45">
            <w:pPr>
              <w:tabs>
                <w:tab w:val="clear" w:pos="680"/>
                <w:tab w:val="clear" w:pos="907"/>
                <w:tab w:val="left" w:pos="696"/>
              </w:tabs>
              <w:jc w:val="right"/>
              <w:rPr>
                <w:rFonts w:ascii="Browallia New" w:eastAsia="Arial Unicode MS" w:hAnsi="Browallia New" w:cs="Browallia New"/>
                <w:spacing w:val="-4"/>
                <w:sz w:val="20"/>
                <w:szCs w:val="20"/>
              </w:rPr>
            </w:pPr>
            <w:r w:rsidRPr="004C2B40">
              <w:rPr>
                <w:rFonts w:ascii="Browallia New" w:eastAsia="Arial Unicode MS" w:hAnsi="Browallia New" w:cs="Browallia New"/>
                <w:spacing w:val="-4"/>
                <w:sz w:val="20"/>
                <w:szCs w:val="20"/>
              </w:rPr>
              <w:t>25</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500</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000</w:t>
            </w:r>
          </w:p>
        </w:tc>
        <w:tc>
          <w:tcPr>
            <w:tcW w:w="1240" w:type="dxa"/>
            <w:vAlign w:val="bottom"/>
          </w:tcPr>
          <w:p w14:paraId="64F0E44D" w14:textId="1581CF32" w:rsidR="009608F9" w:rsidRPr="002E3B38" w:rsidRDefault="004C2B40" w:rsidP="004C0C45">
            <w:pPr>
              <w:tabs>
                <w:tab w:val="clear" w:pos="680"/>
                <w:tab w:val="clear" w:pos="907"/>
                <w:tab w:val="left" w:pos="696"/>
              </w:tabs>
              <w:jc w:val="right"/>
              <w:rPr>
                <w:rFonts w:ascii="Browallia New" w:eastAsia="Arial Unicode MS" w:hAnsi="Browallia New" w:cs="Browallia New"/>
                <w:spacing w:val="-4"/>
                <w:sz w:val="20"/>
                <w:szCs w:val="20"/>
              </w:rPr>
            </w:pPr>
            <w:r w:rsidRPr="004C2B40">
              <w:rPr>
                <w:rFonts w:ascii="Browallia New" w:eastAsia="Arial Unicode MS" w:hAnsi="Browallia New" w:cs="Browallia New"/>
                <w:spacing w:val="-4"/>
                <w:sz w:val="20"/>
                <w:szCs w:val="20"/>
              </w:rPr>
              <w:t>25</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459</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951</w:t>
            </w:r>
          </w:p>
        </w:tc>
        <w:tc>
          <w:tcPr>
            <w:tcW w:w="1240" w:type="dxa"/>
            <w:vAlign w:val="bottom"/>
          </w:tcPr>
          <w:p w14:paraId="08734D3F" w14:textId="629C5AE0" w:rsidR="009608F9" w:rsidRPr="002E3B38" w:rsidRDefault="004C2B40" w:rsidP="004C0C45">
            <w:pPr>
              <w:tabs>
                <w:tab w:val="clear" w:pos="680"/>
                <w:tab w:val="clear" w:pos="907"/>
                <w:tab w:val="left" w:pos="696"/>
              </w:tabs>
              <w:jc w:val="right"/>
              <w:rPr>
                <w:rFonts w:ascii="Browallia New" w:eastAsia="Arial Unicode MS" w:hAnsi="Browallia New" w:cs="Browallia New"/>
                <w:spacing w:val="-4"/>
                <w:sz w:val="20"/>
                <w:szCs w:val="20"/>
              </w:rPr>
            </w:pPr>
            <w:r w:rsidRPr="004C2B40">
              <w:rPr>
                <w:rFonts w:ascii="Browallia New" w:eastAsia="Arial Unicode MS" w:hAnsi="Browallia New" w:cs="Browallia New"/>
                <w:spacing w:val="-4"/>
                <w:sz w:val="20"/>
                <w:szCs w:val="20"/>
              </w:rPr>
              <w:t>25</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459</w:t>
            </w:r>
            <w:r w:rsidR="00E370AF"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951</w:t>
            </w:r>
          </w:p>
        </w:tc>
        <w:tc>
          <w:tcPr>
            <w:tcW w:w="1175" w:type="dxa"/>
            <w:vAlign w:val="bottom"/>
          </w:tcPr>
          <w:p w14:paraId="4A67133F" w14:textId="77777777" w:rsidR="009608F9" w:rsidRPr="002E3B38" w:rsidRDefault="009608F9" w:rsidP="000F23F1">
            <w:pPr>
              <w:tabs>
                <w:tab w:val="clear" w:pos="907"/>
              </w:tabs>
              <w:jc w:val="right"/>
              <w:rPr>
                <w:rFonts w:ascii="Browallia New" w:eastAsia="Arial Unicode MS" w:hAnsi="Browallia New" w:cs="Browallia New"/>
                <w:sz w:val="20"/>
                <w:szCs w:val="20"/>
                <w:cs/>
                <w:lang w:val="en-GB"/>
              </w:rPr>
            </w:pPr>
          </w:p>
        </w:tc>
        <w:tc>
          <w:tcPr>
            <w:tcW w:w="1175" w:type="dxa"/>
            <w:vAlign w:val="bottom"/>
          </w:tcPr>
          <w:p w14:paraId="6F5A3BEA" w14:textId="77777777" w:rsidR="009608F9" w:rsidRPr="002E3B38" w:rsidRDefault="009608F9" w:rsidP="000F23F1">
            <w:pPr>
              <w:tabs>
                <w:tab w:val="clear" w:pos="907"/>
              </w:tabs>
              <w:jc w:val="right"/>
              <w:rPr>
                <w:rFonts w:ascii="Browallia New" w:eastAsia="Arial Unicode MS" w:hAnsi="Browallia New" w:cs="Browallia New"/>
                <w:sz w:val="20"/>
                <w:szCs w:val="20"/>
                <w:cs/>
                <w:lang w:val="en-GB"/>
              </w:rPr>
            </w:pPr>
          </w:p>
        </w:tc>
        <w:tc>
          <w:tcPr>
            <w:tcW w:w="1240" w:type="dxa"/>
            <w:vAlign w:val="bottom"/>
          </w:tcPr>
          <w:p w14:paraId="73B96CA7" w14:textId="73BF793E" w:rsidR="009608F9" w:rsidRPr="002E3B38" w:rsidRDefault="000F23F1"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25,459,951</w:t>
            </w:r>
          </w:p>
        </w:tc>
        <w:tc>
          <w:tcPr>
            <w:tcW w:w="1240" w:type="dxa"/>
            <w:vAlign w:val="bottom"/>
          </w:tcPr>
          <w:p w14:paraId="2B8A2B32" w14:textId="0E29908C" w:rsidR="009608F9" w:rsidRPr="002E3B38" w:rsidRDefault="000F23F1"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25,459,951</w:t>
            </w:r>
          </w:p>
        </w:tc>
      </w:tr>
      <w:tr w:rsidR="004C0C45" w:rsidRPr="002E3B38" w14:paraId="14735124" w14:textId="77777777" w:rsidTr="002F37A3">
        <w:tc>
          <w:tcPr>
            <w:tcW w:w="2627" w:type="dxa"/>
            <w:vAlign w:val="bottom"/>
          </w:tcPr>
          <w:p w14:paraId="124614FA" w14:textId="46692709" w:rsidR="004C0C45" w:rsidRPr="002E3B38" w:rsidRDefault="001B0D97" w:rsidP="004C0C45">
            <w:pPr>
              <w:rPr>
                <w:rFonts w:ascii="Browallia New" w:eastAsia="Arial Unicode MS" w:hAnsi="Browallia New" w:cs="Browallia New"/>
                <w:spacing w:val="-10"/>
                <w:sz w:val="20"/>
                <w:szCs w:val="20"/>
              </w:rPr>
            </w:pPr>
            <w:r w:rsidRPr="002E3B38">
              <w:rPr>
                <w:rFonts w:ascii="Browallia New" w:eastAsia="Arial Unicode MS" w:hAnsi="Browallia New" w:cs="Browallia New"/>
                <w:spacing w:val="-10"/>
                <w:sz w:val="20"/>
                <w:szCs w:val="20"/>
                <w:cs/>
              </w:rPr>
              <w:t>บริษัท อาร์เอส มิว</w:t>
            </w:r>
            <w:proofErr w:type="spellStart"/>
            <w:r w:rsidRPr="002E3B38">
              <w:rPr>
                <w:rFonts w:ascii="Browallia New" w:eastAsia="Arial Unicode MS" w:hAnsi="Browallia New" w:cs="Browallia New"/>
                <w:spacing w:val="-10"/>
                <w:sz w:val="20"/>
                <w:szCs w:val="20"/>
                <w:cs/>
              </w:rPr>
              <w:t>สิค</w:t>
            </w:r>
            <w:proofErr w:type="spellEnd"/>
            <w:r w:rsidRPr="002E3B38">
              <w:rPr>
                <w:rFonts w:ascii="Browallia New" w:eastAsia="Arial Unicode MS" w:hAnsi="Browallia New" w:cs="Browallia New"/>
                <w:spacing w:val="-10"/>
                <w:sz w:val="20"/>
                <w:szCs w:val="20"/>
                <w:cs/>
              </w:rPr>
              <w:t xml:space="preserve"> จำกัด</w:t>
            </w:r>
          </w:p>
        </w:tc>
        <w:tc>
          <w:tcPr>
            <w:tcW w:w="1034" w:type="dxa"/>
            <w:vAlign w:val="bottom"/>
          </w:tcPr>
          <w:p w14:paraId="259F884C" w14:textId="352231AC"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034" w:type="dxa"/>
            <w:vAlign w:val="bottom"/>
          </w:tcPr>
          <w:p w14:paraId="743C9E67" w14:textId="7BD874D0"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240" w:type="dxa"/>
            <w:vAlign w:val="bottom"/>
          </w:tcPr>
          <w:p w14:paraId="5495CA9B" w14:textId="654B9B09"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6,250,000 </w:t>
            </w:r>
          </w:p>
        </w:tc>
        <w:tc>
          <w:tcPr>
            <w:tcW w:w="1240" w:type="dxa"/>
            <w:vAlign w:val="bottom"/>
          </w:tcPr>
          <w:p w14:paraId="118A7973" w14:textId="20878987"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6,250,000 </w:t>
            </w:r>
          </w:p>
        </w:tc>
        <w:tc>
          <w:tcPr>
            <w:tcW w:w="1240" w:type="dxa"/>
            <w:vAlign w:val="bottom"/>
          </w:tcPr>
          <w:p w14:paraId="0861DBCA" w14:textId="045BA7DD"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1,299,993 </w:t>
            </w:r>
          </w:p>
        </w:tc>
        <w:tc>
          <w:tcPr>
            <w:tcW w:w="1240" w:type="dxa"/>
            <w:vAlign w:val="bottom"/>
          </w:tcPr>
          <w:p w14:paraId="2D3991E7" w14:textId="7666BE66"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1,299,993 </w:t>
            </w:r>
          </w:p>
        </w:tc>
        <w:tc>
          <w:tcPr>
            <w:tcW w:w="1175" w:type="dxa"/>
            <w:vAlign w:val="bottom"/>
          </w:tcPr>
          <w:p w14:paraId="149F0344" w14:textId="31D7E5F5" w:rsidR="004C0C45" w:rsidRPr="002E3B38" w:rsidRDefault="004C0C45" w:rsidP="009D5F10">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334D11F5" w14:textId="6FE72696" w:rsidR="004C0C45" w:rsidRPr="002E3B38" w:rsidRDefault="004C0C45" w:rsidP="009D5F10">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vAlign w:val="bottom"/>
          </w:tcPr>
          <w:p w14:paraId="2EB6BE12" w14:textId="64259A38"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1,299,993 </w:t>
            </w:r>
          </w:p>
        </w:tc>
        <w:tc>
          <w:tcPr>
            <w:tcW w:w="1240" w:type="dxa"/>
            <w:vAlign w:val="bottom"/>
          </w:tcPr>
          <w:p w14:paraId="33A678C1" w14:textId="119A3907"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1,299,993 </w:t>
            </w:r>
          </w:p>
        </w:tc>
      </w:tr>
      <w:tr w:rsidR="004C0C45" w:rsidRPr="002E3B38" w14:paraId="11AB5215" w14:textId="77777777" w:rsidTr="002F37A3">
        <w:tc>
          <w:tcPr>
            <w:tcW w:w="2627" w:type="dxa"/>
            <w:vAlign w:val="bottom"/>
          </w:tcPr>
          <w:p w14:paraId="26FCA16E" w14:textId="66217371" w:rsidR="004C0C45" w:rsidRPr="002E3B38" w:rsidRDefault="004C0C45" w:rsidP="004C0C45">
            <w:pPr>
              <w:rPr>
                <w:rFonts w:ascii="Browallia New" w:hAnsi="Browallia New" w:cs="Browallia New"/>
                <w:color w:val="000000" w:themeColor="text1"/>
                <w:sz w:val="20"/>
                <w:szCs w:val="20"/>
              </w:rPr>
            </w:pPr>
            <w:r w:rsidRPr="002E3B38">
              <w:rPr>
                <w:rFonts w:ascii="Browallia New" w:eastAsia="Arial Unicode MS" w:hAnsi="Browallia New" w:cs="Browallia New"/>
                <w:spacing w:val="-10"/>
                <w:sz w:val="20"/>
                <w:szCs w:val="20"/>
                <w:cs/>
                <w:lang w:val="en-GB"/>
              </w:rPr>
              <w:t>บริษัท อาร์เอส มอ</w:t>
            </w:r>
            <w:proofErr w:type="spellStart"/>
            <w:r w:rsidRPr="002E3B38">
              <w:rPr>
                <w:rFonts w:ascii="Browallia New" w:eastAsia="Arial Unicode MS" w:hAnsi="Browallia New" w:cs="Browallia New"/>
                <w:spacing w:val="-10"/>
                <w:sz w:val="20"/>
                <w:szCs w:val="20"/>
                <w:cs/>
                <w:lang w:val="en-GB"/>
              </w:rPr>
              <w:t>ลล์</w:t>
            </w:r>
            <w:proofErr w:type="spellEnd"/>
            <w:r w:rsidRPr="002E3B38">
              <w:rPr>
                <w:rFonts w:ascii="Browallia New" w:eastAsia="Arial Unicode MS" w:hAnsi="Browallia New" w:cs="Browallia New"/>
                <w:spacing w:val="-10"/>
                <w:sz w:val="20"/>
                <w:szCs w:val="20"/>
                <w:cs/>
                <w:lang w:val="en-GB"/>
              </w:rPr>
              <w:t xml:space="preserve"> จำกัด</w:t>
            </w:r>
            <w:r w:rsidRPr="002E3B38">
              <w:rPr>
                <w:rFonts w:ascii="Browallia New" w:eastAsia="Arial Unicode MS" w:hAnsi="Browallia New" w:cs="Browallia New"/>
                <w:spacing w:val="-10"/>
                <w:sz w:val="20"/>
                <w:szCs w:val="20"/>
                <w:lang w:val="en-GB"/>
              </w:rPr>
              <w:t xml:space="preserve"> </w:t>
            </w:r>
          </w:p>
        </w:tc>
        <w:tc>
          <w:tcPr>
            <w:tcW w:w="1034" w:type="dxa"/>
          </w:tcPr>
          <w:p w14:paraId="44C9BA26" w14:textId="24F6E1E5"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034" w:type="dxa"/>
          </w:tcPr>
          <w:p w14:paraId="09F71EB2" w14:textId="2E44E389" w:rsidR="004C0C45" w:rsidRPr="002E3B38" w:rsidRDefault="004C0C45" w:rsidP="004C0C45">
            <w:pPr>
              <w:tabs>
                <w:tab w:val="clear" w:pos="680"/>
                <w:tab w:val="clear" w:pos="907"/>
                <w:tab w:val="left" w:pos="696"/>
              </w:tabs>
              <w:jc w:val="center"/>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100</w:t>
            </w:r>
          </w:p>
        </w:tc>
        <w:tc>
          <w:tcPr>
            <w:tcW w:w="1240" w:type="dxa"/>
          </w:tcPr>
          <w:p w14:paraId="686152CD" w14:textId="0AB3D10B"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200,000,000 </w:t>
            </w:r>
          </w:p>
        </w:tc>
        <w:tc>
          <w:tcPr>
            <w:tcW w:w="1240" w:type="dxa"/>
          </w:tcPr>
          <w:p w14:paraId="78B26EE4" w14:textId="2F675409"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200,000,000 </w:t>
            </w:r>
          </w:p>
        </w:tc>
        <w:tc>
          <w:tcPr>
            <w:tcW w:w="1240" w:type="dxa"/>
          </w:tcPr>
          <w:p w14:paraId="70551AA9" w14:textId="5EA33DA6"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199,999,300 </w:t>
            </w:r>
          </w:p>
        </w:tc>
        <w:tc>
          <w:tcPr>
            <w:tcW w:w="1240" w:type="dxa"/>
          </w:tcPr>
          <w:p w14:paraId="0BECACB9" w14:textId="672C4D63"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199,999,300 </w:t>
            </w:r>
          </w:p>
        </w:tc>
        <w:tc>
          <w:tcPr>
            <w:tcW w:w="1175" w:type="dxa"/>
            <w:vAlign w:val="bottom"/>
          </w:tcPr>
          <w:p w14:paraId="11AAFB45" w14:textId="3A16A226" w:rsidR="004C0C45" w:rsidRPr="002E3B38" w:rsidRDefault="004C0C45" w:rsidP="004C0C45">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6776332C" w14:textId="16811F8F" w:rsidR="004C0C45" w:rsidRPr="002E3B38" w:rsidRDefault="004C0C45" w:rsidP="004C0C45">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3C960629" w14:textId="648A7D7C"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199,999,300 </w:t>
            </w:r>
          </w:p>
        </w:tc>
        <w:tc>
          <w:tcPr>
            <w:tcW w:w="1240" w:type="dxa"/>
          </w:tcPr>
          <w:p w14:paraId="6277314D" w14:textId="2FFCE3E0" w:rsidR="004C0C45" w:rsidRPr="002E3B38" w:rsidRDefault="004C0C45" w:rsidP="004C0C45">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199,999,300 </w:t>
            </w:r>
          </w:p>
        </w:tc>
      </w:tr>
      <w:tr w:rsidR="00943568" w:rsidRPr="002E3B38" w14:paraId="3C528495" w14:textId="77777777">
        <w:tc>
          <w:tcPr>
            <w:tcW w:w="2627" w:type="dxa"/>
            <w:vAlign w:val="bottom"/>
          </w:tcPr>
          <w:p w14:paraId="6302613D" w14:textId="1C5ED24B" w:rsidR="00943568" w:rsidRPr="002E3B38" w:rsidRDefault="00943568" w:rsidP="00943568">
            <w:pPr>
              <w:rPr>
                <w:rFonts w:ascii="Browallia New" w:eastAsia="Arial Unicode MS" w:hAnsi="Browallia New" w:cs="Browallia New"/>
                <w:spacing w:val="-10"/>
                <w:sz w:val="20"/>
                <w:szCs w:val="20"/>
                <w:cs/>
                <w:lang w:val="en-GB"/>
              </w:rPr>
            </w:pPr>
            <w:r w:rsidRPr="002E3B38">
              <w:rPr>
                <w:rFonts w:ascii="Browallia New" w:eastAsia="Arial Unicode MS" w:hAnsi="Browallia New" w:cs="Browallia New"/>
                <w:sz w:val="20"/>
                <w:szCs w:val="20"/>
                <w:cs/>
              </w:rPr>
              <w:t xml:space="preserve">บริษัท อาร์เอส </w:t>
            </w:r>
            <w:proofErr w:type="spellStart"/>
            <w:r w:rsidRPr="002E3B38">
              <w:rPr>
                <w:rFonts w:ascii="Browallia New" w:eastAsia="Arial Unicode MS" w:hAnsi="Browallia New" w:cs="Browallia New"/>
                <w:sz w:val="20"/>
                <w:szCs w:val="20"/>
                <w:cs/>
              </w:rPr>
              <w:t>ลิฟเวลล์</w:t>
            </w:r>
            <w:proofErr w:type="spellEnd"/>
            <w:r w:rsidRPr="002E3B38">
              <w:rPr>
                <w:rFonts w:ascii="Browallia New" w:eastAsia="Arial Unicode MS" w:hAnsi="Browallia New" w:cs="Browallia New"/>
                <w:sz w:val="20"/>
                <w:szCs w:val="20"/>
                <w:cs/>
              </w:rPr>
              <w:t xml:space="preserve"> จำกัด</w:t>
            </w:r>
          </w:p>
        </w:tc>
        <w:tc>
          <w:tcPr>
            <w:tcW w:w="1034" w:type="dxa"/>
          </w:tcPr>
          <w:p w14:paraId="6D593DD8" w14:textId="2283EBBE"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hAnsi="Browallia New" w:cs="Browallia New"/>
                <w:color w:val="000000" w:themeColor="text1"/>
                <w:sz w:val="20"/>
                <w:szCs w:val="20"/>
              </w:rPr>
              <w:t>-</w:t>
            </w:r>
          </w:p>
        </w:tc>
        <w:tc>
          <w:tcPr>
            <w:tcW w:w="1034" w:type="dxa"/>
          </w:tcPr>
          <w:p w14:paraId="13A67BC3" w14:textId="7661F817"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hAnsi="Browallia New" w:cs="Browallia New"/>
                <w:color w:val="000000" w:themeColor="text1"/>
                <w:sz w:val="20"/>
                <w:szCs w:val="20"/>
              </w:rPr>
              <w:t>100</w:t>
            </w:r>
          </w:p>
        </w:tc>
        <w:tc>
          <w:tcPr>
            <w:tcW w:w="1240" w:type="dxa"/>
          </w:tcPr>
          <w:p w14:paraId="74E697B7" w14:textId="7695D1E3"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4D574A4E" w14:textId="302260A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1,000,000 </w:t>
            </w:r>
          </w:p>
        </w:tc>
        <w:tc>
          <w:tcPr>
            <w:tcW w:w="1240" w:type="dxa"/>
          </w:tcPr>
          <w:p w14:paraId="28CA71DF" w14:textId="31E31926"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 </w:t>
            </w:r>
          </w:p>
        </w:tc>
        <w:tc>
          <w:tcPr>
            <w:tcW w:w="1240" w:type="dxa"/>
          </w:tcPr>
          <w:p w14:paraId="797F4230" w14:textId="704893E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852,193 </w:t>
            </w:r>
          </w:p>
        </w:tc>
        <w:tc>
          <w:tcPr>
            <w:tcW w:w="1175" w:type="dxa"/>
            <w:vAlign w:val="bottom"/>
          </w:tcPr>
          <w:p w14:paraId="221B24E6" w14:textId="2B5F019A"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06634FF8" w14:textId="76CD2E02"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vAlign w:val="bottom"/>
          </w:tcPr>
          <w:p w14:paraId="2AFF8A5A" w14:textId="007FA343"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286B6D72" w14:textId="7C92D3D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852,193 </w:t>
            </w:r>
          </w:p>
        </w:tc>
      </w:tr>
      <w:tr w:rsidR="00943568" w:rsidRPr="002E3B38" w14:paraId="64CC3407" w14:textId="77777777" w:rsidTr="002F37A3">
        <w:tc>
          <w:tcPr>
            <w:tcW w:w="2627" w:type="dxa"/>
            <w:vAlign w:val="bottom"/>
          </w:tcPr>
          <w:p w14:paraId="7D9A35A8" w14:textId="1067C92B" w:rsidR="00943568" w:rsidRPr="002E3B38" w:rsidRDefault="00943568" w:rsidP="00943568">
            <w:pPr>
              <w:rPr>
                <w:rFonts w:ascii="Browallia New" w:hAnsi="Browallia New" w:cs="Browallia New"/>
                <w:color w:val="000000" w:themeColor="text1"/>
                <w:sz w:val="20"/>
                <w:szCs w:val="20"/>
              </w:rPr>
            </w:pPr>
            <w:r w:rsidRPr="002E3B38">
              <w:rPr>
                <w:rFonts w:ascii="Browallia New" w:eastAsia="Arial Unicode MS" w:hAnsi="Browallia New" w:cs="Browallia New"/>
                <w:sz w:val="20"/>
                <w:szCs w:val="20"/>
                <w:cs/>
              </w:rPr>
              <w:t>บริษัท อาร์เอส คอน</w:t>
            </w:r>
            <w:proofErr w:type="spellStart"/>
            <w:r w:rsidRPr="002E3B38">
              <w:rPr>
                <w:rFonts w:ascii="Browallia New" w:eastAsia="Arial Unicode MS" w:hAnsi="Browallia New" w:cs="Browallia New"/>
                <w:sz w:val="20"/>
                <w:szCs w:val="20"/>
                <w:cs/>
              </w:rPr>
              <w:t>เน็ค</w:t>
            </w:r>
            <w:proofErr w:type="spellEnd"/>
            <w:r w:rsidRPr="002E3B38">
              <w:rPr>
                <w:rFonts w:ascii="Browallia New" w:eastAsia="Arial Unicode MS" w:hAnsi="Browallia New" w:cs="Browallia New"/>
                <w:sz w:val="20"/>
                <w:szCs w:val="20"/>
                <w:cs/>
              </w:rPr>
              <w:t xml:space="preserve"> จำกัด</w:t>
            </w:r>
          </w:p>
        </w:tc>
        <w:tc>
          <w:tcPr>
            <w:tcW w:w="1034" w:type="dxa"/>
          </w:tcPr>
          <w:p w14:paraId="20097A13" w14:textId="08F4CC1C"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Pr>
          <w:p w14:paraId="269CF11D" w14:textId="3247004D"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Pr>
          <w:p w14:paraId="6DDAA094" w14:textId="2A0FAA3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452,500,000 </w:t>
            </w:r>
          </w:p>
        </w:tc>
        <w:tc>
          <w:tcPr>
            <w:tcW w:w="1240" w:type="dxa"/>
          </w:tcPr>
          <w:p w14:paraId="774F2CB2" w14:textId="3602151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452,500,000 </w:t>
            </w:r>
          </w:p>
        </w:tc>
        <w:tc>
          <w:tcPr>
            <w:tcW w:w="1240" w:type="dxa"/>
          </w:tcPr>
          <w:p w14:paraId="3372AE43" w14:textId="29A1B83E"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452,499,300 </w:t>
            </w:r>
          </w:p>
        </w:tc>
        <w:tc>
          <w:tcPr>
            <w:tcW w:w="1240" w:type="dxa"/>
          </w:tcPr>
          <w:p w14:paraId="51941515" w14:textId="13BD6218"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452,499,300 </w:t>
            </w:r>
          </w:p>
        </w:tc>
        <w:tc>
          <w:tcPr>
            <w:tcW w:w="1175" w:type="dxa"/>
            <w:vAlign w:val="bottom"/>
          </w:tcPr>
          <w:p w14:paraId="38F9B12D" w14:textId="06874106"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5E0EF06D" w14:textId="76DBE2E8"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7E2A60B5" w14:textId="13BEDC73"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452,499,300 </w:t>
            </w:r>
          </w:p>
        </w:tc>
        <w:tc>
          <w:tcPr>
            <w:tcW w:w="1240" w:type="dxa"/>
          </w:tcPr>
          <w:p w14:paraId="3ACCFB29" w14:textId="1C1BD39D"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452,499,300 </w:t>
            </w:r>
          </w:p>
        </w:tc>
      </w:tr>
      <w:tr w:rsidR="00943568" w:rsidRPr="002E3B38" w14:paraId="71A9AB33" w14:textId="77777777" w:rsidTr="002F37A3">
        <w:tc>
          <w:tcPr>
            <w:tcW w:w="2627" w:type="dxa"/>
            <w:vAlign w:val="bottom"/>
          </w:tcPr>
          <w:p w14:paraId="789D1F87" w14:textId="77777777" w:rsidR="00943568" w:rsidRPr="002E3B38" w:rsidRDefault="00943568" w:rsidP="00943568">
            <w:pPr>
              <w:rPr>
                <w:rFonts w:ascii="Browallia New" w:eastAsia="Arial Unicode MS" w:hAnsi="Browallia New" w:cs="Browallia New"/>
                <w:spacing w:val="-10"/>
                <w:sz w:val="20"/>
                <w:szCs w:val="20"/>
              </w:rPr>
            </w:pPr>
            <w:r w:rsidRPr="002E3B38">
              <w:rPr>
                <w:rFonts w:ascii="Browallia New" w:eastAsia="Arial Unicode MS" w:hAnsi="Browallia New" w:cs="Browallia New"/>
                <w:spacing w:val="-10"/>
                <w:sz w:val="20"/>
                <w:szCs w:val="20"/>
                <w:cs/>
              </w:rPr>
              <w:t xml:space="preserve">บริษัท อาร์เอส </w:t>
            </w:r>
            <w:proofErr w:type="spellStart"/>
            <w:r w:rsidRPr="002E3B38">
              <w:rPr>
                <w:rFonts w:ascii="Browallia New" w:eastAsia="Arial Unicode MS" w:hAnsi="Browallia New" w:cs="Browallia New"/>
                <w:spacing w:val="-10"/>
                <w:sz w:val="20"/>
                <w:szCs w:val="20"/>
                <w:cs/>
              </w:rPr>
              <w:t>ไดเร็ค</w:t>
            </w:r>
            <w:proofErr w:type="spellEnd"/>
            <w:r w:rsidRPr="002E3B38">
              <w:rPr>
                <w:rFonts w:ascii="Browallia New" w:eastAsia="Arial Unicode MS" w:hAnsi="Browallia New" w:cs="Browallia New"/>
                <w:spacing w:val="-10"/>
                <w:sz w:val="20"/>
                <w:szCs w:val="20"/>
                <w:cs/>
              </w:rPr>
              <w:t xml:space="preserve"> จำกัด</w:t>
            </w:r>
          </w:p>
          <w:p w14:paraId="2F8FEADD" w14:textId="2B632883" w:rsidR="00943568" w:rsidRPr="002E3B38" w:rsidRDefault="00943568" w:rsidP="00943568">
            <w:pPr>
              <w:rPr>
                <w:rFonts w:ascii="Browallia New" w:hAnsi="Browallia New" w:cs="Browallia New"/>
                <w:color w:val="000000" w:themeColor="text1"/>
                <w:sz w:val="20"/>
                <w:szCs w:val="20"/>
              </w:rPr>
            </w:pPr>
            <w:r w:rsidRPr="002E3B38">
              <w:rPr>
                <w:rFonts w:ascii="Browallia New" w:eastAsia="Arial Unicode MS" w:hAnsi="Browallia New" w:cs="Browallia New"/>
                <w:spacing w:val="-10"/>
                <w:sz w:val="20"/>
                <w:szCs w:val="20"/>
              </w:rPr>
              <w:t xml:space="preserve">   (</w:t>
            </w:r>
            <w:proofErr w:type="gramStart"/>
            <w:r w:rsidRPr="002E3B38">
              <w:rPr>
                <w:rFonts w:ascii="Browallia New" w:eastAsia="Arial Unicode MS" w:hAnsi="Browallia New" w:cs="Browallia New"/>
                <w:spacing w:val="-10"/>
                <w:sz w:val="20"/>
                <w:szCs w:val="20"/>
                <w:cs/>
              </w:rPr>
              <w:t>เดิมชื่อ</w:t>
            </w:r>
            <w:r w:rsidRPr="002E3B38">
              <w:rPr>
                <w:rFonts w:ascii="Browallia New" w:eastAsia="Arial Unicode MS" w:hAnsi="Browallia New" w:cs="Browallia New"/>
                <w:spacing w:val="-10"/>
                <w:sz w:val="20"/>
                <w:szCs w:val="20"/>
                <w:lang w:val="en-GB"/>
              </w:rPr>
              <w:t xml:space="preserve"> :</w:t>
            </w:r>
            <w:proofErr w:type="gramEnd"/>
            <w:r w:rsidRPr="002E3B38">
              <w:rPr>
                <w:rFonts w:ascii="Browallia New" w:eastAsia="Arial Unicode MS" w:hAnsi="Browallia New" w:cs="Browallia New"/>
                <w:spacing w:val="-10"/>
                <w:sz w:val="20"/>
                <w:szCs w:val="20"/>
                <w:lang w:val="en-GB"/>
              </w:rPr>
              <w:t xml:space="preserve"> </w:t>
            </w:r>
            <w:r w:rsidRPr="002E3B38">
              <w:rPr>
                <w:rFonts w:ascii="Browallia New" w:eastAsia="Arial Unicode MS" w:hAnsi="Browallia New" w:cs="Browallia New"/>
                <w:spacing w:val="-10"/>
                <w:sz w:val="20"/>
                <w:szCs w:val="20"/>
                <w:cs/>
              </w:rPr>
              <w:t xml:space="preserve">บริษัท อาร์เอส </w:t>
            </w:r>
            <w:proofErr w:type="spellStart"/>
            <w:r w:rsidRPr="002E3B38">
              <w:rPr>
                <w:rFonts w:ascii="Browallia New" w:eastAsia="Arial Unicode MS" w:hAnsi="Browallia New" w:cs="Browallia New"/>
                <w:spacing w:val="-10"/>
                <w:sz w:val="20"/>
                <w:szCs w:val="20"/>
                <w:cs/>
              </w:rPr>
              <w:t>เพ็ท</w:t>
            </w:r>
            <w:proofErr w:type="spellEnd"/>
            <w:r w:rsidRPr="002E3B38">
              <w:rPr>
                <w:rFonts w:ascii="Browallia New" w:eastAsia="Arial Unicode MS" w:hAnsi="Browallia New" w:cs="Browallia New"/>
                <w:spacing w:val="-10"/>
                <w:sz w:val="20"/>
                <w:szCs w:val="20"/>
                <w:cs/>
              </w:rPr>
              <w:t xml:space="preserve"> ออล จำกัด</w:t>
            </w:r>
            <w:r w:rsidRPr="002E3B38">
              <w:rPr>
                <w:rFonts w:ascii="Browallia New" w:eastAsia="Arial Unicode MS" w:hAnsi="Browallia New" w:cs="Browallia New"/>
                <w:spacing w:val="-10"/>
                <w:sz w:val="20"/>
                <w:szCs w:val="20"/>
              </w:rPr>
              <w:t>)</w:t>
            </w:r>
          </w:p>
        </w:tc>
        <w:tc>
          <w:tcPr>
            <w:tcW w:w="1034" w:type="dxa"/>
            <w:vAlign w:val="bottom"/>
          </w:tcPr>
          <w:p w14:paraId="3F31E598" w14:textId="1519B6D8"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vAlign w:val="bottom"/>
          </w:tcPr>
          <w:p w14:paraId="7841D2BB" w14:textId="168844ED"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Pr>
          <w:p w14:paraId="7E2DC138"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103E39F6" w14:textId="5F84A15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100,000,000 </w:t>
            </w:r>
          </w:p>
        </w:tc>
        <w:tc>
          <w:tcPr>
            <w:tcW w:w="1240" w:type="dxa"/>
          </w:tcPr>
          <w:p w14:paraId="62F41D0F"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3E4246BE" w14:textId="5A1140E9" w:rsidR="00943568" w:rsidRPr="002E3B38" w:rsidRDefault="00943568" w:rsidP="00943568">
            <w:pPr>
              <w:tabs>
                <w:tab w:val="clear" w:pos="907"/>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100,000,000 </w:t>
            </w:r>
          </w:p>
        </w:tc>
        <w:tc>
          <w:tcPr>
            <w:tcW w:w="1240" w:type="dxa"/>
          </w:tcPr>
          <w:p w14:paraId="0BC056D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FA0BF98" w14:textId="2D7C11B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99,999,700 </w:t>
            </w:r>
          </w:p>
        </w:tc>
        <w:tc>
          <w:tcPr>
            <w:tcW w:w="1240" w:type="dxa"/>
          </w:tcPr>
          <w:p w14:paraId="135BA24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24E2D228" w14:textId="6A567F3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99,999,700 </w:t>
            </w:r>
          </w:p>
        </w:tc>
        <w:tc>
          <w:tcPr>
            <w:tcW w:w="1175" w:type="dxa"/>
            <w:vAlign w:val="bottom"/>
          </w:tcPr>
          <w:p w14:paraId="2CA51B41" w14:textId="3C7D681B"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55135478" w14:textId="41108B84"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7576423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619C60D9" w14:textId="7291EB7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99,999,700 </w:t>
            </w:r>
          </w:p>
        </w:tc>
        <w:tc>
          <w:tcPr>
            <w:tcW w:w="1240" w:type="dxa"/>
          </w:tcPr>
          <w:p w14:paraId="7704AA92"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473C5C31" w14:textId="63037F0F"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99,999,700 </w:t>
            </w:r>
          </w:p>
        </w:tc>
      </w:tr>
      <w:tr w:rsidR="00943568" w:rsidRPr="002E3B38" w14:paraId="696D251A" w14:textId="77777777" w:rsidTr="002F37A3">
        <w:tc>
          <w:tcPr>
            <w:tcW w:w="2627" w:type="dxa"/>
            <w:vAlign w:val="bottom"/>
          </w:tcPr>
          <w:p w14:paraId="5FA1DF1D" w14:textId="77777777" w:rsidR="00943568" w:rsidRPr="002E3B38" w:rsidRDefault="00943568" w:rsidP="00943568">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บริษัท </w:t>
            </w:r>
            <w:proofErr w:type="spellStart"/>
            <w:r w:rsidRPr="002E3B38">
              <w:rPr>
                <w:rFonts w:ascii="Browallia New" w:eastAsia="Arial Unicode MS" w:hAnsi="Browallia New" w:cs="Browallia New"/>
                <w:sz w:val="20"/>
                <w:szCs w:val="20"/>
                <w:cs/>
              </w:rPr>
              <w:t>ป๊</w:t>
            </w:r>
            <w:proofErr w:type="spellEnd"/>
            <w:r w:rsidRPr="002E3B38">
              <w:rPr>
                <w:rFonts w:ascii="Browallia New" w:eastAsia="Arial Unicode MS" w:hAnsi="Browallia New" w:cs="Browallia New"/>
                <w:sz w:val="20"/>
                <w:szCs w:val="20"/>
                <w:cs/>
              </w:rPr>
              <w:t>อบคอยน์ คลับ จำกัด</w:t>
            </w:r>
          </w:p>
          <w:p w14:paraId="201F4881" w14:textId="5FF94675" w:rsidR="00943568" w:rsidRPr="002E3B38" w:rsidRDefault="00943568" w:rsidP="00943568">
            <w:pPr>
              <w:rPr>
                <w:rFonts w:ascii="Browallia New" w:eastAsia="Arial Unicode MS" w:hAnsi="Browallia New" w:cs="Browallia New"/>
                <w:spacing w:val="-10"/>
                <w:sz w:val="20"/>
                <w:szCs w:val="20"/>
                <w:cs/>
              </w:rPr>
            </w:pPr>
            <w:r w:rsidRPr="002E3B38">
              <w:rPr>
                <w:rFonts w:ascii="Browallia New" w:eastAsia="Arial Unicode MS" w:hAnsi="Browallia New" w:cs="Browallia New"/>
                <w:sz w:val="20"/>
                <w:szCs w:val="20"/>
              </w:rPr>
              <w:t xml:space="preserve">  (</w:t>
            </w:r>
            <w:proofErr w:type="gramStart"/>
            <w:r w:rsidRPr="002E3B38">
              <w:rPr>
                <w:rFonts w:ascii="Browallia New" w:eastAsia="Arial Unicode MS" w:hAnsi="Browallia New" w:cs="Browallia New"/>
                <w:sz w:val="20"/>
                <w:szCs w:val="20"/>
                <w:cs/>
              </w:rPr>
              <w:t>เดิมชื่อ :</w:t>
            </w:r>
            <w:proofErr w:type="gramEnd"/>
            <w:r w:rsidRPr="002E3B38">
              <w:rPr>
                <w:rFonts w:ascii="Browallia New" w:eastAsia="Arial Unicode MS" w:hAnsi="Browallia New" w:cs="Browallia New"/>
                <w:sz w:val="20"/>
                <w:szCs w:val="20"/>
                <w:cs/>
              </w:rPr>
              <w:t xml:space="preserve"> บริษัท โฟร์ท แอป</w:t>
            </w:r>
            <w:proofErr w:type="spellStart"/>
            <w:r w:rsidRPr="002E3B38">
              <w:rPr>
                <w:rFonts w:ascii="Browallia New" w:eastAsia="Arial Unicode MS" w:hAnsi="Browallia New" w:cs="Browallia New"/>
                <w:sz w:val="20"/>
                <w:szCs w:val="20"/>
                <w:cs/>
              </w:rPr>
              <w:t>เปิ้ล</w:t>
            </w:r>
            <w:proofErr w:type="spellEnd"/>
            <w:r w:rsidRPr="002E3B38">
              <w:rPr>
                <w:rFonts w:ascii="Browallia New" w:eastAsia="Arial Unicode MS" w:hAnsi="Browallia New" w:cs="Browallia New"/>
                <w:sz w:val="20"/>
                <w:szCs w:val="20"/>
                <w:cs/>
              </w:rPr>
              <w:t xml:space="preserve"> จำกัด)</w:t>
            </w:r>
          </w:p>
        </w:tc>
        <w:tc>
          <w:tcPr>
            <w:tcW w:w="1034" w:type="dxa"/>
          </w:tcPr>
          <w:p w14:paraId="7910D80F" w14:textId="77777777"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p>
          <w:p w14:paraId="6B2D489D" w14:textId="163DA453"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Pr>
          <w:p w14:paraId="55D5B4C8" w14:textId="77777777"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p>
          <w:p w14:paraId="4347A160" w14:textId="02853214"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Pr>
          <w:p w14:paraId="4ADEDF7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2E06C0E9" w14:textId="632EB20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26,000,000 </w:t>
            </w:r>
          </w:p>
        </w:tc>
        <w:tc>
          <w:tcPr>
            <w:tcW w:w="1240" w:type="dxa"/>
          </w:tcPr>
          <w:p w14:paraId="11711F2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542366BC" w14:textId="3BC3BAE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26,000,000 </w:t>
            </w:r>
          </w:p>
        </w:tc>
        <w:tc>
          <w:tcPr>
            <w:tcW w:w="1240" w:type="dxa"/>
          </w:tcPr>
          <w:p w14:paraId="5EE63D88"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6D292E0F" w14:textId="41D36FC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34,999,900 </w:t>
            </w:r>
          </w:p>
        </w:tc>
        <w:tc>
          <w:tcPr>
            <w:tcW w:w="1240" w:type="dxa"/>
          </w:tcPr>
          <w:p w14:paraId="677442A4"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5FD8E7A3" w14:textId="722D7880"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34,999,900 </w:t>
            </w:r>
          </w:p>
        </w:tc>
        <w:tc>
          <w:tcPr>
            <w:tcW w:w="1175" w:type="dxa"/>
            <w:vAlign w:val="bottom"/>
          </w:tcPr>
          <w:p w14:paraId="1F3B5187" w14:textId="5574A80E"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41B35E71" w14:textId="77600E1B"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3B0A06A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193AE9F2" w14:textId="0AAE6E1E"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34,999,900 </w:t>
            </w:r>
          </w:p>
        </w:tc>
        <w:tc>
          <w:tcPr>
            <w:tcW w:w="1240" w:type="dxa"/>
          </w:tcPr>
          <w:p w14:paraId="60C33DE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42DBB0A" w14:textId="3D29B76E"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34,999,900 </w:t>
            </w:r>
          </w:p>
        </w:tc>
      </w:tr>
      <w:tr w:rsidR="00943568" w:rsidRPr="002E3B38" w14:paraId="3F7DF7EC" w14:textId="77777777" w:rsidTr="0035135D">
        <w:tc>
          <w:tcPr>
            <w:tcW w:w="2627" w:type="dxa"/>
            <w:vAlign w:val="bottom"/>
          </w:tcPr>
          <w:p w14:paraId="10F78B56" w14:textId="733CBD0F" w:rsidR="00943568" w:rsidRPr="002E3B38" w:rsidRDefault="00943568" w:rsidP="009435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บริษัท จี </w:t>
            </w:r>
            <w:proofErr w:type="spellStart"/>
            <w:r w:rsidRPr="002E3B38">
              <w:rPr>
                <w:rFonts w:ascii="Browallia New" w:eastAsia="Arial Unicode MS" w:hAnsi="Browallia New" w:cs="Browallia New"/>
                <w:sz w:val="20"/>
                <w:szCs w:val="20"/>
                <w:cs/>
              </w:rPr>
              <w:t>เวลล์</w:t>
            </w:r>
            <w:proofErr w:type="spellEnd"/>
            <w:r w:rsidRPr="002E3B38">
              <w:rPr>
                <w:rFonts w:ascii="Browallia New" w:eastAsia="Arial Unicode MS" w:hAnsi="Browallia New" w:cs="Browallia New"/>
                <w:sz w:val="20"/>
                <w:szCs w:val="20"/>
                <w:cs/>
              </w:rPr>
              <w:t xml:space="preserve"> จำกัด</w:t>
            </w:r>
          </w:p>
        </w:tc>
        <w:tc>
          <w:tcPr>
            <w:tcW w:w="1034" w:type="dxa"/>
          </w:tcPr>
          <w:p w14:paraId="03A92AC7" w14:textId="1E826925"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Pr>
          <w:p w14:paraId="0BDAC12E" w14:textId="38D625CD"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w:t>
            </w:r>
          </w:p>
        </w:tc>
        <w:tc>
          <w:tcPr>
            <w:tcW w:w="1240" w:type="dxa"/>
          </w:tcPr>
          <w:p w14:paraId="6231AD9E" w14:textId="2965553F" w:rsidR="00943568" w:rsidRPr="002E3B38" w:rsidRDefault="004C2B40"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4C2B40">
              <w:rPr>
                <w:rFonts w:ascii="Browallia New" w:eastAsia="Arial Unicode MS" w:hAnsi="Browallia New" w:cs="Browallia New"/>
                <w:spacing w:val="-4"/>
                <w:sz w:val="20"/>
                <w:szCs w:val="20"/>
              </w:rPr>
              <w:t>350</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000</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000</w:t>
            </w:r>
          </w:p>
        </w:tc>
        <w:tc>
          <w:tcPr>
            <w:tcW w:w="1240" w:type="dxa"/>
            <w:vAlign w:val="bottom"/>
          </w:tcPr>
          <w:p w14:paraId="26DE712C" w14:textId="6CDA027F" w:rsidR="00943568" w:rsidRPr="002E3B38" w:rsidRDefault="00943568" w:rsidP="00943568">
            <w:pPr>
              <w:pBdr>
                <w:bottom w:val="single" w:sz="4" w:space="1" w:color="auto"/>
              </w:pBd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Pr>
          <w:p w14:paraId="3EA8789B" w14:textId="4EFB55EF" w:rsidR="00943568" w:rsidRPr="002E3B38" w:rsidRDefault="004C2B40" w:rsidP="00943568">
            <w:pPr>
              <w:pBdr>
                <w:bottom w:val="single" w:sz="4" w:space="1" w:color="auto"/>
              </w:pBdr>
              <w:tabs>
                <w:tab w:val="clear" w:pos="907"/>
              </w:tabs>
              <w:jc w:val="right"/>
              <w:rPr>
                <w:rFonts w:ascii="Browallia New" w:eastAsia="Arial Unicode MS" w:hAnsi="Browallia New" w:cs="Browallia New"/>
                <w:sz w:val="20"/>
                <w:szCs w:val="20"/>
                <w:lang w:val="en-GB"/>
              </w:rPr>
            </w:pPr>
            <w:r w:rsidRPr="004C2B40">
              <w:rPr>
                <w:rFonts w:ascii="Browallia New" w:eastAsia="Arial Unicode MS" w:hAnsi="Browallia New" w:cs="Browallia New"/>
                <w:sz w:val="20"/>
                <w:szCs w:val="20"/>
              </w:rPr>
              <w:t>349</w:t>
            </w:r>
            <w:r w:rsidR="00943568"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852</w:t>
            </w:r>
            <w:r w:rsidR="00943568" w:rsidRPr="002E3B38">
              <w:rPr>
                <w:rFonts w:ascii="Browallia New" w:eastAsia="Arial Unicode MS" w:hAnsi="Browallia New" w:cs="Browallia New"/>
                <w:sz w:val="20"/>
                <w:szCs w:val="20"/>
                <w:lang w:val="en-GB"/>
              </w:rPr>
              <w:t>,</w:t>
            </w:r>
            <w:r w:rsidRPr="004C2B40">
              <w:rPr>
                <w:rFonts w:ascii="Browallia New" w:eastAsia="Arial Unicode MS" w:hAnsi="Browallia New" w:cs="Browallia New"/>
                <w:sz w:val="20"/>
                <w:szCs w:val="20"/>
              </w:rPr>
              <w:t>193</w:t>
            </w:r>
          </w:p>
        </w:tc>
        <w:tc>
          <w:tcPr>
            <w:tcW w:w="1240" w:type="dxa"/>
          </w:tcPr>
          <w:p w14:paraId="6027A10E" w14:textId="0A97A853" w:rsidR="00943568" w:rsidRPr="002E3B38" w:rsidRDefault="00943568" w:rsidP="00943568">
            <w:pPr>
              <w:pBdr>
                <w:bottom w:val="single" w:sz="4" w:space="1" w:color="auto"/>
              </w:pBd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6B5A929D" w14:textId="3C7EFE5C"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0CB78CE5" w14:textId="1D2A9D1E"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shd w:val="clear" w:color="auto" w:fill="auto"/>
          </w:tcPr>
          <w:p w14:paraId="78A4EA68" w14:textId="57046626"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349,852,193</w:t>
            </w:r>
          </w:p>
        </w:tc>
        <w:tc>
          <w:tcPr>
            <w:tcW w:w="1240" w:type="dxa"/>
            <w:shd w:val="clear" w:color="auto" w:fill="auto"/>
          </w:tcPr>
          <w:p w14:paraId="69C180FA" w14:textId="0D1F3DB8" w:rsidR="00943568" w:rsidRPr="002E3B38" w:rsidRDefault="00943568" w:rsidP="00943568">
            <w:pPr>
              <w:pBdr>
                <w:bottom w:val="single" w:sz="4" w:space="1" w:color="auto"/>
              </w:pBd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55DF6574" w14:textId="77777777" w:rsidTr="0035135D">
        <w:tc>
          <w:tcPr>
            <w:tcW w:w="2627" w:type="dxa"/>
            <w:vAlign w:val="bottom"/>
          </w:tcPr>
          <w:p w14:paraId="0342572B" w14:textId="43E386F8" w:rsidR="00943568" w:rsidRPr="002E3B38" w:rsidRDefault="00943568" w:rsidP="00943568">
            <w:pPr>
              <w:rPr>
                <w:rFonts w:ascii="Browallia New" w:hAnsi="Browallia New" w:cs="Browallia New"/>
                <w:color w:val="000000" w:themeColor="text1"/>
                <w:sz w:val="20"/>
                <w:szCs w:val="20"/>
              </w:rPr>
            </w:pPr>
            <w:r w:rsidRPr="002E3B38">
              <w:rPr>
                <w:rFonts w:ascii="Browallia New" w:eastAsia="Arial Unicode MS" w:hAnsi="Browallia New" w:cs="Browallia New"/>
                <w:sz w:val="20"/>
                <w:szCs w:val="20"/>
                <w:cs/>
              </w:rPr>
              <w:t>รวม</w:t>
            </w:r>
          </w:p>
        </w:tc>
        <w:tc>
          <w:tcPr>
            <w:tcW w:w="1034" w:type="dxa"/>
          </w:tcPr>
          <w:p w14:paraId="2316C1F9"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3B1C2D86"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vAlign w:val="center"/>
          </w:tcPr>
          <w:p w14:paraId="430B43C6" w14:textId="114DE0C5"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1,460,250,000</w:t>
            </w:r>
          </w:p>
        </w:tc>
        <w:tc>
          <w:tcPr>
            <w:tcW w:w="1240" w:type="dxa"/>
            <w:vAlign w:val="center"/>
          </w:tcPr>
          <w:p w14:paraId="2233D175" w14:textId="71F5B173"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1,111,250,000</w:t>
            </w:r>
          </w:p>
        </w:tc>
        <w:tc>
          <w:tcPr>
            <w:tcW w:w="1240" w:type="dxa"/>
            <w:vAlign w:val="center"/>
          </w:tcPr>
          <w:p w14:paraId="38F736C4" w14:textId="5E511942"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1,464,319,637</w:t>
            </w:r>
          </w:p>
        </w:tc>
        <w:tc>
          <w:tcPr>
            <w:tcW w:w="1240" w:type="dxa"/>
            <w:vAlign w:val="center"/>
          </w:tcPr>
          <w:p w14:paraId="7EFCDF0E" w14:textId="6739A69D"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1,115,319,637</w:t>
            </w:r>
          </w:p>
        </w:tc>
        <w:tc>
          <w:tcPr>
            <w:tcW w:w="1175" w:type="dxa"/>
            <w:vAlign w:val="bottom"/>
          </w:tcPr>
          <w:p w14:paraId="460624D4" w14:textId="410D7212" w:rsidR="00943568" w:rsidRPr="002E3B38" w:rsidRDefault="00943568" w:rsidP="00943568">
            <w:pPr>
              <w:pBdr>
                <w:bottom w:val="single" w:sz="4" w:space="1" w:color="auto"/>
              </w:pBd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vAlign w:val="bottom"/>
          </w:tcPr>
          <w:p w14:paraId="74BFC5E2" w14:textId="4B4AAF8B" w:rsidR="00943568" w:rsidRPr="002E3B38" w:rsidRDefault="00943568" w:rsidP="00943568">
            <w:pPr>
              <w:pBdr>
                <w:bottom w:val="single" w:sz="4" w:space="1" w:color="auto"/>
              </w:pBdr>
              <w:tabs>
                <w:tab w:val="clear" w:pos="907"/>
              </w:tabs>
              <w:jc w:val="center"/>
              <w:rPr>
                <w:rFonts w:ascii="Browallia New" w:eastAsia="Arial Unicode MS" w:hAnsi="Browallia New" w:cs="Browallia New"/>
                <w:sz w:val="20"/>
                <w:szCs w:val="20"/>
                <w:cs/>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shd w:val="clear" w:color="auto" w:fill="auto"/>
            <w:vAlign w:val="center"/>
          </w:tcPr>
          <w:p w14:paraId="7C176C61" w14:textId="3D487166"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1,464,319,637</w:t>
            </w:r>
          </w:p>
        </w:tc>
        <w:tc>
          <w:tcPr>
            <w:tcW w:w="1240" w:type="dxa"/>
            <w:shd w:val="clear" w:color="auto" w:fill="auto"/>
            <w:vAlign w:val="center"/>
          </w:tcPr>
          <w:p w14:paraId="29A5BA0E" w14:textId="09037E67"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1,115,319,637</w:t>
            </w:r>
          </w:p>
        </w:tc>
      </w:tr>
      <w:tr w:rsidR="00943568" w:rsidRPr="002E3B38" w14:paraId="258E41C5" w14:textId="77777777" w:rsidTr="002F37A3">
        <w:tc>
          <w:tcPr>
            <w:tcW w:w="2627" w:type="dxa"/>
            <w:vAlign w:val="bottom"/>
          </w:tcPr>
          <w:p w14:paraId="781AF938" w14:textId="77777777" w:rsidR="00943568" w:rsidRPr="002E3B38" w:rsidRDefault="00943568" w:rsidP="00943568">
            <w:pPr>
              <w:rPr>
                <w:rFonts w:ascii="Browallia New" w:eastAsia="Arial Unicode MS" w:hAnsi="Browallia New" w:cs="Browallia New"/>
                <w:sz w:val="20"/>
                <w:szCs w:val="20"/>
                <w:cs/>
              </w:rPr>
            </w:pPr>
          </w:p>
        </w:tc>
        <w:tc>
          <w:tcPr>
            <w:tcW w:w="1034" w:type="dxa"/>
          </w:tcPr>
          <w:p w14:paraId="3DD7C936"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1A4EFDCD"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Pr>
          <w:p w14:paraId="636B6B80"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2B07F906"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Pr>
          <w:p w14:paraId="6BE927C1"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6AA7096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vAlign w:val="center"/>
          </w:tcPr>
          <w:p w14:paraId="251FA83B"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vAlign w:val="center"/>
          </w:tcPr>
          <w:p w14:paraId="4A8598AE"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023F1C5D"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4A2FC465"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3DE90ACA" w14:textId="77777777" w:rsidTr="002F37A3">
        <w:tc>
          <w:tcPr>
            <w:tcW w:w="2627" w:type="dxa"/>
            <w:vAlign w:val="bottom"/>
          </w:tcPr>
          <w:p w14:paraId="1185453F" w14:textId="32AA81EA" w:rsidR="00943568" w:rsidRPr="002E3B38" w:rsidRDefault="00943568" w:rsidP="00943568">
            <w:pPr>
              <w:rPr>
                <w:rFonts w:ascii="Browallia New" w:eastAsia="Arial Unicode MS" w:hAnsi="Browallia New" w:cs="Browallia New"/>
                <w:sz w:val="20"/>
                <w:szCs w:val="20"/>
                <w:cs/>
              </w:rPr>
            </w:pPr>
            <w:r w:rsidRPr="002E3B38">
              <w:rPr>
                <w:rFonts w:ascii="Browallia New" w:eastAsia="Arial Unicode MS" w:hAnsi="Browallia New" w:cs="Browallia New"/>
                <w:b/>
                <w:bCs/>
                <w:sz w:val="20"/>
                <w:szCs w:val="20"/>
                <w:cs/>
              </w:rPr>
              <w:t>บริษัทย่อยที่หยุดดำเนินธุรกิจ</w:t>
            </w:r>
          </w:p>
        </w:tc>
        <w:tc>
          <w:tcPr>
            <w:tcW w:w="1034" w:type="dxa"/>
          </w:tcPr>
          <w:p w14:paraId="40BE4C4A"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5F819AE2"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Pr>
          <w:p w14:paraId="0A1FAE71"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7C73CC76"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Pr>
          <w:p w14:paraId="0177B98A"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6915A18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vAlign w:val="center"/>
          </w:tcPr>
          <w:p w14:paraId="7DE35D76"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vAlign w:val="center"/>
          </w:tcPr>
          <w:p w14:paraId="168568DD"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17149678"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Pr>
          <w:p w14:paraId="0BDD2535"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0CDDEE58" w14:textId="77777777" w:rsidTr="002F37A3">
        <w:tc>
          <w:tcPr>
            <w:tcW w:w="2627" w:type="dxa"/>
            <w:vAlign w:val="bottom"/>
          </w:tcPr>
          <w:p w14:paraId="66B56F26" w14:textId="1FB1F9B5" w:rsidR="00943568" w:rsidRPr="002E3B38" w:rsidRDefault="00943568" w:rsidP="00943568">
            <w:pPr>
              <w:rPr>
                <w:rFonts w:ascii="Browallia New" w:eastAsia="Arial Unicode MS" w:hAnsi="Browallia New" w:cs="Browallia New"/>
                <w:b/>
                <w:bCs/>
                <w:sz w:val="20"/>
                <w:szCs w:val="20"/>
                <w:cs/>
              </w:rPr>
            </w:pPr>
            <w:r w:rsidRPr="002E3B38">
              <w:rPr>
                <w:rFonts w:ascii="Browallia New" w:eastAsia="Arial Unicode MS" w:hAnsi="Browallia New" w:cs="Browallia New"/>
                <w:sz w:val="20"/>
                <w:szCs w:val="20"/>
                <w:cs/>
              </w:rPr>
              <w:t xml:space="preserve">บริษัท อาร์ </w:t>
            </w:r>
            <w:proofErr w:type="spellStart"/>
            <w:r w:rsidRPr="002E3B38">
              <w:rPr>
                <w:rFonts w:ascii="Browallia New" w:eastAsia="Arial Unicode MS" w:hAnsi="Browallia New" w:cs="Browallia New"/>
                <w:sz w:val="20"/>
                <w:szCs w:val="20"/>
                <w:cs/>
              </w:rPr>
              <w:t>อัลไล</w:t>
            </w:r>
            <w:proofErr w:type="spellEnd"/>
            <w:r w:rsidRPr="002E3B38">
              <w:rPr>
                <w:rFonts w:ascii="Browallia New" w:eastAsia="Arial Unicode MS" w:hAnsi="Browallia New" w:cs="Browallia New"/>
                <w:sz w:val="20"/>
                <w:szCs w:val="20"/>
                <w:cs/>
              </w:rPr>
              <w:t>แอน</w:t>
            </w:r>
            <w:proofErr w:type="spellStart"/>
            <w:r w:rsidRPr="002E3B38">
              <w:rPr>
                <w:rFonts w:ascii="Browallia New" w:eastAsia="Arial Unicode MS" w:hAnsi="Browallia New" w:cs="Browallia New"/>
                <w:sz w:val="20"/>
                <w:szCs w:val="20"/>
                <w:cs/>
              </w:rPr>
              <w:t>ซ์</w:t>
            </w:r>
            <w:proofErr w:type="spellEnd"/>
            <w:r w:rsidRPr="002E3B38">
              <w:rPr>
                <w:rFonts w:ascii="Browallia New" w:eastAsia="Arial Unicode MS" w:hAnsi="Browallia New" w:cs="Browallia New"/>
                <w:sz w:val="20"/>
                <w:szCs w:val="20"/>
                <w:cs/>
              </w:rPr>
              <w:t xml:space="preserve"> จำกัด</w:t>
            </w:r>
          </w:p>
        </w:tc>
        <w:tc>
          <w:tcPr>
            <w:tcW w:w="1034" w:type="dxa"/>
            <w:vAlign w:val="bottom"/>
          </w:tcPr>
          <w:p w14:paraId="5975EF80" w14:textId="09C56694"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vAlign w:val="bottom"/>
          </w:tcPr>
          <w:p w14:paraId="1C71F484" w14:textId="74FCFCBA"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vAlign w:val="bottom"/>
          </w:tcPr>
          <w:p w14:paraId="5ABE3ED3" w14:textId="416A32EA" w:rsidR="00943568" w:rsidRPr="002E3B38" w:rsidRDefault="004C2B40" w:rsidP="00943568">
            <w:pPr>
              <w:tabs>
                <w:tab w:val="clear" w:pos="680"/>
                <w:tab w:val="clear" w:pos="907"/>
                <w:tab w:val="left" w:pos="696"/>
              </w:tabs>
              <w:jc w:val="right"/>
              <w:rPr>
                <w:rFonts w:ascii="Browallia New" w:hAnsi="Browallia New" w:cs="Browallia New"/>
                <w:color w:val="000000" w:themeColor="text1"/>
                <w:sz w:val="20"/>
                <w:szCs w:val="20"/>
              </w:rPr>
            </w:pPr>
            <w:r w:rsidRPr="004C2B40">
              <w:rPr>
                <w:rFonts w:ascii="Browallia New" w:eastAsia="Arial Unicode MS" w:hAnsi="Browallia New" w:cs="Browallia New"/>
                <w:spacing w:val="-4"/>
                <w:sz w:val="20"/>
                <w:szCs w:val="20"/>
              </w:rPr>
              <w:t>64</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687</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500</w:t>
            </w:r>
          </w:p>
        </w:tc>
        <w:tc>
          <w:tcPr>
            <w:tcW w:w="1240" w:type="dxa"/>
            <w:vAlign w:val="bottom"/>
          </w:tcPr>
          <w:p w14:paraId="4F7CFA72" w14:textId="288E66AA" w:rsidR="00943568" w:rsidRPr="002E3B38" w:rsidRDefault="004C2B40" w:rsidP="00943568">
            <w:pPr>
              <w:tabs>
                <w:tab w:val="clear" w:pos="680"/>
                <w:tab w:val="clear" w:pos="907"/>
                <w:tab w:val="left" w:pos="696"/>
              </w:tabs>
              <w:jc w:val="right"/>
              <w:rPr>
                <w:rFonts w:ascii="Browallia New" w:eastAsia="Arial Unicode MS" w:hAnsi="Browallia New" w:cs="Browallia New"/>
                <w:spacing w:val="-4"/>
                <w:sz w:val="20"/>
                <w:szCs w:val="20"/>
                <w:lang w:val="en-GB"/>
              </w:rPr>
            </w:pPr>
            <w:r w:rsidRPr="004C2B40">
              <w:rPr>
                <w:rFonts w:ascii="Browallia New" w:eastAsia="Arial Unicode MS" w:hAnsi="Browallia New" w:cs="Browallia New"/>
                <w:spacing w:val="-4"/>
                <w:sz w:val="20"/>
                <w:szCs w:val="20"/>
              </w:rPr>
              <w:t>64</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687</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500</w:t>
            </w:r>
          </w:p>
        </w:tc>
        <w:tc>
          <w:tcPr>
            <w:tcW w:w="1240" w:type="dxa"/>
            <w:vAlign w:val="bottom"/>
          </w:tcPr>
          <w:p w14:paraId="08A0C06F" w14:textId="363CB8C8" w:rsidR="00943568" w:rsidRPr="002E3B38" w:rsidRDefault="004C2B40" w:rsidP="00943568">
            <w:pPr>
              <w:tabs>
                <w:tab w:val="clear" w:pos="680"/>
                <w:tab w:val="clear" w:pos="907"/>
                <w:tab w:val="left" w:pos="696"/>
              </w:tabs>
              <w:jc w:val="right"/>
              <w:rPr>
                <w:rFonts w:ascii="Browallia New" w:hAnsi="Browallia New" w:cs="Browallia New"/>
                <w:color w:val="000000" w:themeColor="text1"/>
                <w:sz w:val="20"/>
                <w:szCs w:val="20"/>
              </w:rPr>
            </w:pPr>
            <w:r w:rsidRPr="004C2B40">
              <w:rPr>
                <w:rFonts w:ascii="Browallia New" w:eastAsia="Arial Unicode MS" w:hAnsi="Browallia New" w:cs="Browallia New"/>
                <w:spacing w:val="-4"/>
                <w:sz w:val="20"/>
                <w:szCs w:val="20"/>
              </w:rPr>
              <w:t>64</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687</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200</w:t>
            </w:r>
          </w:p>
        </w:tc>
        <w:tc>
          <w:tcPr>
            <w:tcW w:w="1240" w:type="dxa"/>
            <w:vAlign w:val="bottom"/>
          </w:tcPr>
          <w:p w14:paraId="1A030DB6" w14:textId="0225CC70" w:rsidR="00943568" w:rsidRPr="002E3B38" w:rsidRDefault="004C2B40" w:rsidP="00943568">
            <w:pPr>
              <w:tabs>
                <w:tab w:val="clear" w:pos="680"/>
                <w:tab w:val="clear" w:pos="907"/>
                <w:tab w:val="left" w:pos="696"/>
              </w:tabs>
              <w:jc w:val="right"/>
              <w:rPr>
                <w:rFonts w:ascii="Browallia New" w:eastAsia="Arial Unicode MS" w:hAnsi="Browallia New" w:cs="Browallia New"/>
                <w:spacing w:val="-4"/>
                <w:sz w:val="20"/>
                <w:szCs w:val="20"/>
                <w:lang w:val="en-GB"/>
              </w:rPr>
            </w:pPr>
            <w:r w:rsidRPr="004C2B40">
              <w:rPr>
                <w:rFonts w:ascii="Browallia New" w:eastAsia="Arial Unicode MS" w:hAnsi="Browallia New" w:cs="Browallia New"/>
                <w:spacing w:val="-4"/>
                <w:sz w:val="20"/>
                <w:szCs w:val="20"/>
              </w:rPr>
              <w:t>64</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687</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200</w:t>
            </w:r>
          </w:p>
        </w:tc>
        <w:tc>
          <w:tcPr>
            <w:tcW w:w="1175" w:type="dxa"/>
            <w:vAlign w:val="bottom"/>
          </w:tcPr>
          <w:p w14:paraId="0231B91E" w14:textId="2FEA98A8"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w:t>
            </w:r>
            <w:r w:rsidR="004C2B40" w:rsidRPr="004C2B40">
              <w:rPr>
                <w:rFonts w:ascii="Browallia New" w:eastAsia="Arial Unicode MS" w:hAnsi="Browallia New" w:cs="Browallia New"/>
                <w:spacing w:val="-4"/>
                <w:sz w:val="20"/>
                <w:szCs w:val="20"/>
              </w:rPr>
              <w:t>41</w:t>
            </w:r>
            <w:r w:rsidRPr="002E3B38">
              <w:rPr>
                <w:rFonts w:ascii="Browallia New" w:eastAsia="Arial Unicode MS" w:hAnsi="Browallia New" w:cs="Browallia New"/>
                <w:spacing w:val="-4"/>
                <w:sz w:val="20"/>
                <w:szCs w:val="20"/>
              </w:rPr>
              <w:t>,</w:t>
            </w:r>
            <w:r w:rsidR="004C2B40" w:rsidRPr="004C2B40">
              <w:rPr>
                <w:rFonts w:ascii="Browallia New" w:eastAsia="Arial Unicode MS" w:hAnsi="Browallia New" w:cs="Browallia New"/>
                <w:spacing w:val="-4"/>
                <w:sz w:val="20"/>
                <w:szCs w:val="20"/>
              </w:rPr>
              <w:t>922</w:t>
            </w:r>
            <w:r w:rsidRPr="002E3B38">
              <w:rPr>
                <w:rFonts w:ascii="Browallia New" w:eastAsia="Arial Unicode MS" w:hAnsi="Browallia New" w:cs="Browallia New"/>
                <w:spacing w:val="-4"/>
                <w:sz w:val="20"/>
                <w:szCs w:val="20"/>
              </w:rPr>
              <w:t>,</w:t>
            </w:r>
            <w:r w:rsidR="004C2B40" w:rsidRPr="004C2B40">
              <w:rPr>
                <w:rFonts w:ascii="Browallia New" w:eastAsia="Arial Unicode MS" w:hAnsi="Browallia New" w:cs="Browallia New"/>
                <w:spacing w:val="-4"/>
                <w:sz w:val="20"/>
                <w:szCs w:val="20"/>
              </w:rPr>
              <w:t>418</w:t>
            </w:r>
            <w:r w:rsidRPr="002E3B38">
              <w:rPr>
                <w:rFonts w:ascii="Browallia New" w:eastAsia="Arial Unicode MS" w:hAnsi="Browallia New" w:cs="Browallia New"/>
                <w:spacing w:val="-4"/>
                <w:sz w:val="20"/>
                <w:szCs w:val="20"/>
                <w:cs/>
              </w:rPr>
              <w:t>)</w:t>
            </w:r>
          </w:p>
        </w:tc>
        <w:tc>
          <w:tcPr>
            <w:tcW w:w="1175" w:type="dxa"/>
            <w:vAlign w:val="bottom"/>
          </w:tcPr>
          <w:p w14:paraId="489757A4" w14:textId="31C06DD9"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cs/>
              </w:rPr>
              <w:t>(</w:t>
            </w:r>
            <w:r w:rsidR="004C2B40" w:rsidRPr="004C2B40">
              <w:rPr>
                <w:rFonts w:ascii="Browallia New" w:eastAsia="Arial Unicode MS" w:hAnsi="Browallia New" w:cs="Browallia New"/>
                <w:spacing w:val="-4"/>
                <w:sz w:val="20"/>
                <w:szCs w:val="20"/>
              </w:rPr>
              <w:t>42</w:t>
            </w:r>
            <w:r w:rsidRPr="002E3B38">
              <w:rPr>
                <w:rFonts w:ascii="Browallia New" w:eastAsia="Arial Unicode MS" w:hAnsi="Browallia New" w:cs="Browallia New"/>
                <w:spacing w:val="-4"/>
                <w:sz w:val="20"/>
                <w:szCs w:val="20"/>
              </w:rPr>
              <w:t>,</w:t>
            </w:r>
            <w:r w:rsidR="004C2B40" w:rsidRPr="004C2B40">
              <w:rPr>
                <w:rFonts w:ascii="Browallia New" w:eastAsia="Arial Unicode MS" w:hAnsi="Browallia New" w:cs="Browallia New"/>
                <w:spacing w:val="-4"/>
                <w:sz w:val="20"/>
                <w:szCs w:val="20"/>
              </w:rPr>
              <w:t>046</w:t>
            </w:r>
            <w:r w:rsidRPr="002E3B38">
              <w:rPr>
                <w:rFonts w:ascii="Browallia New" w:eastAsia="Arial Unicode MS" w:hAnsi="Browallia New" w:cs="Browallia New"/>
                <w:spacing w:val="-4"/>
                <w:sz w:val="20"/>
                <w:szCs w:val="20"/>
              </w:rPr>
              <w:t>,</w:t>
            </w:r>
            <w:r w:rsidR="004C2B40" w:rsidRPr="004C2B40">
              <w:rPr>
                <w:rFonts w:ascii="Browallia New" w:eastAsia="Arial Unicode MS" w:hAnsi="Browallia New" w:cs="Browallia New"/>
                <w:spacing w:val="-4"/>
                <w:sz w:val="20"/>
                <w:szCs w:val="20"/>
              </w:rPr>
              <w:t>053</w:t>
            </w:r>
            <w:r w:rsidRPr="002E3B38">
              <w:rPr>
                <w:rFonts w:ascii="Browallia New" w:eastAsia="Arial Unicode MS" w:hAnsi="Browallia New" w:cs="Browallia New"/>
                <w:spacing w:val="-4"/>
                <w:sz w:val="20"/>
                <w:szCs w:val="20"/>
                <w:cs/>
              </w:rPr>
              <w:t>)</w:t>
            </w:r>
          </w:p>
        </w:tc>
        <w:tc>
          <w:tcPr>
            <w:tcW w:w="1240" w:type="dxa"/>
            <w:vAlign w:val="bottom"/>
          </w:tcPr>
          <w:p w14:paraId="7109FAB4" w14:textId="2E9923ED" w:rsidR="00943568" w:rsidRPr="002E3B38" w:rsidRDefault="004C2B40" w:rsidP="00943568">
            <w:pPr>
              <w:tabs>
                <w:tab w:val="clear" w:pos="680"/>
                <w:tab w:val="clear" w:pos="907"/>
                <w:tab w:val="left" w:pos="696"/>
              </w:tabs>
              <w:jc w:val="right"/>
              <w:rPr>
                <w:rFonts w:ascii="Browallia New" w:hAnsi="Browallia New" w:cs="Browallia New"/>
                <w:color w:val="000000" w:themeColor="text1"/>
                <w:sz w:val="20"/>
                <w:szCs w:val="20"/>
              </w:rPr>
            </w:pPr>
            <w:r w:rsidRPr="004C2B40">
              <w:rPr>
                <w:rFonts w:ascii="Browallia New" w:eastAsia="Arial Unicode MS" w:hAnsi="Browallia New" w:cs="Browallia New"/>
                <w:spacing w:val="-4"/>
                <w:sz w:val="20"/>
                <w:szCs w:val="20"/>
              </w:rPr>
              <w:t>22</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764</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782</w:t>
            </w:r>
          </w:p>
        </w:tc>
        <w:tc>
          <w:tcPr>
            <w:tcW w:w="1240" w:type="dxa"/>
            <w:vAlign w:val="bottom"/>
          </w:tcPr>
          <w:p w14:paraId="26E3D137" w14:textId="3467C22C" w:rsidR="00943568" w:rsidRPr="002E3B38" w:rsidRDefault="004C2B40" w:rsidP="00943568">
            <w:pPr>
              <w:tabs>
                <w:tab w:val="clear" w:pos="680"/>
                <w:tab w:val="clear" w:pos="907"/>
                <w:tab w:val="left" w:pos="696"/>
              </w:tabs>
              <w:jc w:val="right"/>
              <w:rPr>
                <w:rFonts w:ascii="Browallia New" w:eastAsia="Arial Unicode MS" w:hAnsi="Browallia New" w:cs="Browallia New"/>
                <w:spacing w:val="-4"/>
                <w:sz w:val="20"/>
                <w:szCs w:val="20"/>
                <w:lang w:val="en-GB"/>
              </w:rPr>
            </w:pPr>
            <w:r w:rsidRPr="004C2B40">
              <w:rPr>
                <w:rFonts w:ascii="Browallia New" w:eastAsia="Arial Unicode MS" w:hAnsi="Browallia New" w:cs="Browallia New"/>
                <w:spacing w:val="-4"/>
                <w:sz w:val="20"/>
                <w:szCs w:val="20"/>
              </w:rPr>
              <w:t>22</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641</w:t>
            </w:r>
            <w:r w:rsidR="00943568" w:rsidRPr="002E3B38">
              <w:rPr>
                <w:rFonts w:ascii="Browallia New" w:eastAsia="Arial Unicode MS" w:hAnsi="Browallia New" w:cs="Browallia New"/>
                <w:spacing w:val="-4"/>
                <w:sz w:val="20"/>
                <w:szCs w:val="20"/>
              </w:rPr>
              <w:t>,</w:t>
            </w:r>
            <w:r w:rsidRPr="004C2B40">
              <w:rPr>
                <w:rFonts w:ascii="Browallia New" w:eastAsia="Arial Unicode MS" w:hAnsi="Browallia New" w:cs="Browallia New"/>
                <w:spacing w:val="-4"/>
                <w:sz w:val="20"/>
                <w:szCs w:val="20"/>
              </w:rPr>
              <w:t>147</w:t>
            </w:r>
          </w:p>
        </w:tc>
      </w:tr>
      <w:tr w:rsidR="00943568" w:rsidRPr="002E3B38" w14:paraId="04B7169C" w14:textId="77777777" w:rsidTr="002F37A3">
        <w:tc>
          <w:tcPr>
            <w:tcW w:w="2627" w:type="dxa"/>
            <w:vAlign w:val="bottom"/>
          </w:tcPr>
          <w:p w14:paraId="4C6EAFFD" w14:textId="77777777" w:rsidR="00943568" w:rsidRPr="002E3B38" w:rsidRDefault="00943568" w:rsidP="00943568">
            <w:pPr>
              <w:tabs>
                <w:tab w:val="clear" w:pos="227"/>
                <w:tab w:val="left" w:pos="318"/>
              </w:tabs>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บริษัท </w:t>
            </w:r>
            <w:r w:rsidRPr="002E3B38">
              <w:rPr>
                <w:rFonts w:ascii="Browallia New" w:eastAsia="Arial Unicode MS" w:hAnsi="Browallia New" w:cs="Browallia New"/>
                <w:spacing w:val="-6"/>
                <w:sz w:val="20"/>
                <w:szCs w:val="20"/>
                <w:cs/>
              </w:rPr>
              <w:t>อันดามัน เอ็น</w:t>
            </w:r>
            <w:proofErr w:type="spellStart"/>
            <w:r w:rsidRPr="002E3B38">
              <w:rPr>
                <w:rFonts w:ascii="Browallia New" w:eastAsia="Arial Unicode MS" w:hAnsi="Browallia New" w:cs="Browallia New"/>
                <w:spacing w:val="-6"/>
                <w:sz w:val="20"/>
                <w:szCs w:val="20"/>
                <w:cs/>
              </w:rPr>
              <w:t>เต</w:t>
            </w:r>
            <w:proofErr w:type="spellEnd"/>
            <w:r w:rsidRPr="002E3B38">
              <w:rPr>
                <w:rFonts w:ascii="Browallia New" w:eastAsia="Arial Unicode MS" w:hAnsi="Browallia New" w:cs="Browallia New"/>
                <w:spacing w:val="-6"/>
                <w:sz w:val="20"/>
                <w:szCs w:val="20"/>
                <w:cs/>
              </w:rPr>
              <w:t xml:space="preserve">อร์เทนเม้นท์ </w:t>
            </w:r>
            <w:r w:rsidRPr="002E3B38">
              <w:rPr>
                <w:rFonts w:ascii="Browallia New" w:eastAsia="Arial Unicode MS" w:hAnsi="Browallia New" w:cs="Browallia New"/>
                <w:sz w:val="20"/>
                <w:szCs w:val="20"/>
                <w:cs/>
              </w:rPr>
              <w:t>จำกัด</w:t>
            </w:r>
          </w:p>
          <w:p w14:paraId="0F311622" w14:textId="7A5DF9FF" w:rsidR="00943568" w:rsidRPr="002E3B38" w:rsidRDefault="00943568" w:rsidP="00943568">
            <w:pPr>
              <w:rPr>
                <w:rFonts w:ascii="Browallia New" w:eastAsia="Arial Unicode MS" w:hAnsi="Browallia New" w:cs="Browallia New"/>
                <w:sz w:val="20"/>
                <w:szCs w:val="20"/>
                <w:cs/>
              </w:rPr>
            </w:pPr>
            <w:r w:rsidRPr="002E3B38">
              <w:rPr>
                <w:rFonts w:ascii="Browallia New" w:eastAsia="Arial Unicode MS" w:hAnsi="Browallia New" w:cs="Browallia New"/>
                <w:spacing w:val="-10"/>
                <w:sz w:val="20"/>
                <w:szCs w:val="20"/>
              </w:rPr>
              <w:t xml:space="preserve">  (</w:t>
            </w:r>
            <w:proofErr w:type="gramStart"/>
            <w:r w:rsidRPr="002E3B38">
              <w:rPr>
                <w:rFonts w:ascii="Browallia New" w:eastAsia="Arial Unicode MS" w:hAnsi="Browallia New" w:cs="Browallia New"/>
                <w:spacing w:val="-10"/>
                <w:sz w:val="20"/>
                <w:szCs w:val="20"/>
                <w:cs/>
              </w:rPr>
              <w:t>เดิมชื่อ</w:t>
            </w:r>
            <w:r w:rsidRPr="002E3B38">
              <w:rPr>
                <w:rFonts w:ascii="Browallia New" w:eastAsia="Arial Unicode MS" w:hAnsi="Browallia New" w:cs="Browallia New"/>
                <w:spacing w:val="-10"/>
                <w:sz w:val="20"/>
                <w:szCs w:val="20"/>
                <w:lang w:val="en-GB"/>
              </w:rPr>
              <w:t xml:space="preserve"> :</w:t>
            </w:r>
            <w:proofErr w:type="gramEnd"/>
            <w:r w:rsidRPr="002E3B38">
              <w:rPr>
                <w:rFonts w:ascii="Browallia New" w:eastAsia="Arial Unicode MS" w:hAnsi="Browallia New" w:cs="Browallia New"/>
                <w:spacing w:val="-10"/>
                <w:sz w:val="20"/>
                <w:szCs w:val="20"/>
                <w:lang w:val="en-GB"/>
              </w:rPr>
              <w:t xml:space="preserve"> </w:t>
            </w:r>
            <w:r w:rsidRPr="002E3B38">
              <w:rPr>
                <w:rFonts w:ascii="Browallia New" w:eastAsia="Arial Unicode MS" w:hAnsi="Browallia New" w:cs="Browallia New"/>
                <w:spacing w:val="-10"/>
                <w:sz w:val="20"/>
                <w:szCs w:val="20"/>
                <w:cs/>
              </w:rPr>
              <w:t>บริษัท อาร์เอส ทราเวล จำกัด</w:t>
            </w:r>
            <w:r w:rsidRPr="002E3B38">
              <w:rPr>
                <w:rFonts w:ascii="Browallia New" w:eastAsia="Arial Unicode MS" w:hAnsi="Browallia New" w:cs="Browallia New"/>
                <w:spacing w:val="-10"/>
                <w:sz w:val="20"/>
                <w:szCs w:val="20"/>
              </w:rPr>
              <w:t>)</w:t>
            </w:r>
          </w:p>
        </w:tc>
        <w:tc>
          <w:tcPr>
            <w:tcW w:w="1034" w:type="dxa"/>
          </w:tcPr>
          <w:p w14:paraId="307D23BB"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p w14:paraId="692AD178" w14:textId="52706882"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Pr>
          <w:p w14:paraId="6FE79436"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p w14:paraId="2AB2CE7F" w14:textId="56A75F6A"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Pr>
          <w:p w14:paraId="51FE1424" w14:textId="77777777" w:rsidR="00943568" w:rsidRPr="002E3B38" w:rsidRDefault="00943568" w:rsidP="00943568">
            <w:pPr>
              <w:jc w:val="right"/>
              <w:rPr>
                <w:rFonts w:ascii="Browallia New" w:eastAsia="Arial Unicode MS" w:hAnsi="Browallia New" w:cs="Browallia New"/>
                <w:spacing w:val="-4"/>
                <w:sz w:val="20"/>
                <w:szCs w:val="20"/>
              </w:rPr>
            </w:pPr>
          </w:p>
          <w:p w14:paraId="28A8B92D" w14:textId="5243359F" w:rsidR="00943568" w:rsidRPr="002E3B38" w:rsidRDefault="00943568" w:rsidP="00943568">
            <w:pPr>
              <w:tabs>
                <w:tab w:val="clear" w:pos="680"/>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52,750,000</w:t>
            </w:r>
          </w:p>
        </w:tc>
        <w:tc>
          <w:tcPr>
            <w:tcW w:w="1240" w:type="dxa"/>
          </w:tcPr>
          <w:p w14:paraId="0623F01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6BD4C16C" w14:textId="41811E2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37,000,000</w:t>
            </w:r>
          </w:p>
        </w:tc>
        <w:tc>
          <w:tcPr>
            <w:tcW w:w="1240" w:type="dxa"/>
          </w:tcPr>
          <w:p w14:paraId="7B361D67" w14:textId="77777777" w:rsidR="00943568" w:rsidRPr="002E3B38" w:rsidRDefault="00943568" w:rsidP="00943568">
            <w:pPr>
              <w:jc w:val="right"/>
              <w:rPr>
                <w:rFonts w:ascii="Browallia New" w:eastAsia="Arial Unicode MS" w:hAnsi="Browallia New" w:cs="Browallia New"/>
                <w:spacing w:val="-4"/>
                <w:sz w:val="20"/>
                <w:szCs w:val="20"/>
              </w:rPr>
            </w:pPr>
          </w:p>
          <w:p w14:paraId="5C0D306A" w14:textId="15B1EEE6" w:rsidR="00943568" w:rsidRPr="002E3B38" w:rsidRDefault="00943568" w:rsidP="00943568">
            <w:pPr>
              <w:tabs>
                <w:tab w:val="clear" w:pos="680"/>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48,525,000</w:t>
            </w:r>
          </w:p>
        </w:tc>
        <w:tc>
          <w:tcPr>
            <w:tcW w:w="1240" w:type="dxa"/>
          </w:tcPr>
          <w:p w14:paraId="7FA52B45"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10726CE" w14:textId="2AC9845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32,775,000 </w:t>
            </w:r>
          </w:p>
        </w:tc>
        <w:tc>
          <w:tcPr>
            <w:tcW w:w="1175" w:type="dxa"/>
          </w:tcPr>
          <w:p w14:paraId="6F7C398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A686D94" w14:textId="6C0B43A6"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(24,516,306)</w:t>
            </w:r>
          </w:p>
        </w:tc>
        <w:tc>
          <w:tcPr>
            <w:tcW w:w="1175" w:type="dxa"/>
          </w:tcPr>
          <w:p w14:paraId="3A9F993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634077D8" w14:textId="52B8FD8B"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(24,545,974)</w:t>
            </w:r>
          </w:p>
        </w:tc>
        <w:tc>
          <w:tcPr>
            <w:tcW w:w="1240" w:type="dxa"/>
          </w:tcPr>
          <w:p w14:paraId="3FDF4BBC" w14:textId="77777777" w:rsidR="00943568" w:rsidRPr="002E3B38" w:rsidRDefault="00943568" w:rsidP="00943568">
            <w:pPr>
              <w:tabs>
                <w:tab w:val="clear" w:pos="680"/>
                <w:tab w:val="left" w:pos="696"/>
              </w:tabs>
              <w:jc w:val="right"/>
              <w:rPr>
                <w:rFonts w:ascii="Browallia New" w:eastAsia="Arial Unicode MS" w:hAnsi="Browallia New" w:cs="Browallia New"/>
                <w:spacing w:val="-4"/>
                <w:sz w:val="20"/>
                <w:szCs w:val="20"/>
              </w:rPr>
            </w:pPr>
          </w:p>
          <w:p w14:paraId="3B427DD6" w14:textId="7F766217" w:rsidR="00943568" w:rsidRPr="002E3B38" w:rsidRDefault="00943568" w:rsidP="00943568">
            <w:pPr>
              <w:tabs>
                <w:tab w:val="clear" w:pos="680"/>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24,008,694</w:t>
            </w:r>
          </w:p>
        </w:tc>
        <w:tc>
          <w:tcPr>
            <w:tcW w:w="1240" w:type="dxa"/>
          </w:tcPr>
          <w:p w14:paraId="06575856"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0E24D2B" w14:textId="2F6B4A5D"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8,229,026</w:t>
            </w:r>
          </w:p>
        </w:tc>
      </w:tr>
      <w:tr w:rsidR="00943568" w:rsidRPr="002E3B38" w14:paraId="03FF7400" w14:textId="77777777" w:rsidTr="002F37A3">
        <w:tc>
          <w:tcPr>
            <w:tcW w:w="2627" w:type="dxa"/>
            <w:vAlign w:val="bottom"/>
          </w:tcPr>
          <w:p w14:paraId="6727BB8C" w14:textId="6A380208"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spacing w:val="-4"/>
                <w:sz w:val="20"/>
                <w:szCs w:val="20"/>
                <w:cs/>
              </w:rPr>
              <w:t>บริษัท อาร์เอส อินเตอร์เนชั่น</w:t>
            </w:r>
            <w:proofErr w:type="spellStart"/>
            <w:r w:rsidRPr="002E3B38">
              <w:rPr>
                <w:rFonts w:ascii="Browallia New" w:eastAsia="Arial Unicode MS" w:hAnsi="Browallia New" w:cs="Browallia New"/>
                <w:spacing w:val="-4"/>
                <w:sz w:val="20"/>
                <w:szCs w:val="20"/>
                <w:cs/>
              </w:rPr>
              <w:t>แน</w:t>
            </w:r>
            <w:proofErr w:type="spellEnd"/>
            <w:r w:rsidRPr="002E3B38">
              <w:rPr>
                <w:rFonts w:ascii="Browallia New" w:eastAsia="Arial Unicode MS" w:hAnsi="Browallia New" w:cs="Browallia New"/>
                <w:spacing w:val="-4"/>
                <w:sz w:val="20"/>
                <w:szCs w:val="20"/>
                <w:cs/>
              </w:rPr>
              <w:t>ล บรอดคาส</w:t>
            </w:r>
            <w:r w:rsidRPr="002E3B38">
              <w:rPr>
                <w:rFonts w:ascii="Browallia New" w:eastAsia="Arial Unicode MS" w:hAnsi="Browallia New" w:cs="Browallia New"/>
                <w:spacing w:val="-10"/>
                <w:sz w:val="20"/>
                <w:szCs w:val="20"/>
              </w:rPr>
              <w:t xml:space="preserve">  </w:t>
            </w:r>
            <w:r w:rsidRPr="002E3B38">
              <w:rPr>
                <w:rFonts w:ascii="Browallia New" w:eastAsia="Arial Unicode MS" w:hAnsi="Browallia New" w:cs="Browallia New"/>
                <w:spacing w:val="-10"/>
                <w:sz w:val="20"/>
                <w:szCs w:val="20"/>
              </w:rPr>
              <w:br/>
              <w:t xml:space="preserve">  </w:t>
            </w:r>
            <w:r w:rsidRPr="002E3B38">
              <w:rPr>
                <w:rFonts w:ascii="Browallia New" w:eastAsia="Arial Unicode MS" w:hAnsi="Browallia New" w:cs="Browallia New"/>
                <w:spacing w:val="-4"/>
                <w:sz w:val="20"/>
                <w:szCs w:val="20"/>
                <w:cs/>
              </w:rPr>
              <w:t>ติ</w:t>
            </w:r>
            <w:proofErr w:type="spellStart"/>
            <w:r w:rsidRPr="002E3B38">
              <w:rPr>
                <w:rFonts w:ascii="Browallia New" w:eastAsia="Arial Unicode MS" w:hAnsi="Browallia New" w:cs="Browallia New"/>
                <w:spacing w:val="-4"/>
                <w:sz w:val="20"/>
                <w:szCs w:val="20"/>
                <w:cs/>
              </w:rPr>
              <w:t>้ง</w:t>
            </w:r>
            <w:proofErr w:type="spellEnd"/>
            <w:r w:rsidRPr="002E3B38">
              <w:rPr>
                <w:rFonts w:ascii="Browallia New" w:eastAsia="Arial Unicode MS" w:hAnsi="Browallia New" w:cs="Browallia New"/>
                <w:spacing w:val="-4"/>
                <w:sz w:val="20"/>
                <w:szCs w:val="20"/>
              </w:rPr>
              <w:t xml:space="preserve"> </w:t>
            </w:r>
            <w:r w:rsidRPr="002E3B38">
              <w:rPr>
                <w:rFonts w:ascii="Browallia New" w:eastAsia="Arial Unicode MS" w:hAnsi="Browallia New" w:cs="Browallia New"/>
                <w:sz w:val="20"/>
                <w:szCs w:val="20"/>
                <w:cs/>
              </w:rPr>
              <w:t>แอนด์ สปอร์ต</w:t>
            </w:r>
            <w:r w:rsidRPr="002E3B38">
              <w:rPr>
                <w:rFonts w:ascii="Browallia New" w:eastAsia="Arial Unicode MS" w:hAnsi="Browallia New" w:cs="Browallia New"/>
                <w:sz w:val="20"/>
                <w:szCs w:val="20"/>
              </w:rPr>
              <w:t xml:space="preserve"> </w:t>
            </w:r>
            <w:proofErr w:type="spellStart"/>
            <w:r w:rsidRPr="002E3B38">
              <w:rPr>
                <w:rFonts w:ascii="Browallia New" w:eastAsia="Arial Unicode MS" w:hAnsi="Browallia New" w:cs="Browallia New"/>
                <w:sz w:val="20"/>
                <w:szCs w:val="20"/>
                <w:cs/>
              </w:rPr>
              <w:t>แมเนจ</w:t>
            </w:r>
            <w:proofErr w:type="spellEnd"/>
            <w:r w:rsidRPr="002E3B38">
              <w:rPr>
                <w:rFonts w:ascii="Browallia New" w:eastAsia="Arial Unicode MS" w:hAnsi="Browallia New" w:cs="Browallia New"/>
                <w:sz w:val="20"/>
                <w:szCs w:val="20"/>
                <w:cs/>
              </w:rPr>
              <w:t>เม้นท์ จำกัด</w:t>
            </w:r>
          </w:p>
        </w:tc>
        <w:tc>
          <w:tcPr>
            <w:tcW w:w="1034" w:type="dxa"/>
          </w:tcPr>
          <w:p w14:paraId="75EABF8B"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p w14:paraId="7A52D587" w14:textId="6E3D0D9B"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83</w:t>
            </w:r>
          </w:p>
        </w:tc>
        <w:tc>
          <w:tcPr>
            <w:tcW w:w="1034" w:type="dxa"/>
          </w:tcPr>
          <w:p w14:paraId="60F7A2E0"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p w14:paraId="56D69CEB" w14:textId="1CCC0B18"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83</w:t>
            </w:r>
          </w:p>
        </w:tc>
        <w:tc>
          <w:tcPr>
            <w:tcW w:w="1240" w:type="dxa"/>
          </w:tcPr>
          <w:p w14:paraId="36290F1F"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24ECD66" w14:textId="13B1EF21"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9,375,000 </w:t>
            </w:r>
          </w:p>
        </w:tc>
        <w:tc>
          <w:tcPr>
            <w:tcW w:w="1240" w:type="dxa"/>
          </w:tcPr>
          <w:p w14:paraId="0FB28B56"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242A765B" w14:textId="34136011"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9,375,000 </w:t>
            </w:r>
          </w:p>
        </w:tc>
        <w:tc>
          <w:tcPr>
            <w:tcW w:w="1240" w:type="dxa"/>
          </w:tcPr>
          <w:p w14:paraId="1B408618"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C0B52A9" w14:textId="6659444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167,812,500 </w:t>
            </w:r>
          </w:p>
        </w:tc>
        <w:tc>
          <w:tcPr>
            <w:tcW w:w="1240" w:type="dxa"/>
          </w:tcPr>
          <w:p w14:paraId="5D358977"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296EE075" w14:textId="0345F689"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167,812,500 </w:t>
            </w:r>
          </w:p>
        </w:tc>
        <w:tc>
          <w:tcPr>
            <w:tcW w:w="1175" w:type="dxa"/>
          </w:tcPr>
          <w:p w14:paraId="713CB29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1DA5B1C9" w14:textId="3DE7BE0D"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(156,311,449)</w:t>
            </w:r>
          </w:p>
        </w:tc>
        <w:tc>
          <w:tcPr>
            <w:tcW w:w="1175" w:type="dxa"/>
          </w:tcPr>
          <w:p w14:paraId="63FEE1D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78A23838" w14:textId="7FE8EEE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(156,381,686)</w:t>
            </w:r>
          </w:p>
        </w:tc>
        <w:tc>
          <w:tcPr>
            <w:tcW w:w="1240" w:type="dxa"/>
          </w:tcPr>
          <w:p w14:paraId="58F80F0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0253B223" w14:textId="0CFB79DB"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11,501,051</w:t>
            </w:r>
          </w:p>
        </w:tc>
        <w:tc>
          <w:tcPr>
            <w:tcW w:w="1240" w:type="dxa"/>
          </w:tcPr>
          <w:p w14:paraId="41B52053"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p>
          <w:p w14:paraId="5FE58A82" w14:textId="1FC23ECE"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11,430,814</w:t>
            </w:r>
          </w:p>
        </w:tc>
      </w:tr>
      <w:tr w:rsidR="00943568" w:rsidRPr="002E3B38" w14:paraId="0C3DE869" w14:textId="77777777" w:rsidTr="002F37A3">
        <w:tc>
          <w:tcPr>
            <w:tcW w:w="2627" w:type="dxa"/>
            <w:vAlign w:val="bottom"/>
          </w:tcPr>
          <w:p w14:paraId="32D1A115" w14:textId="48A8965C" w:rsidR="00943568" w:rsidRPr="002E3B38" w:rsidRDefault="00943568" w:rsidP="00943568">
            <w:pPr>
              <w:tabs>
                <w:tab w:val="clear" w:pos="227"/>
                <w:tab w:val="left" w:pos="318"/>
              </w:tabs>
              <w:rPr>
                <w:rFonts w:ascii="Browallia New" w:eastAsia="Arial Unicode MS" w:hAnsi="Browallia New" w:cs="Browallia New"/>
                <w:spacing w:val="-4"/>
                <w:sz w:val="20"/>
                <w:szCs w:val="20"/>
                <w:cs/>
              </w:rPr>
            </w:pPr>
            <w:r w:rsidRPr="002E3B38">
              <w:rPr>
                <w:rFonts w:ascii="Browallia New" w:eastAsia="Arial Unicode MS" w:hAnsi="Browallia New" w:cs="Browallia New"/>
                <w:sz w:val="20"/>
                <w:szCs w:val="20"/>
                <w:cs/>
              </w:rPr>
              <w:t>บริษัท เอส - วัน สปอร์ต จำกัด</w:t>
            </w:r>
            <w:r w:rsidRPr="002E3B38">
              <w:rPr>
                <w:rFonts w:ascii="Browallia New" w:eastAsia="Arial Unicode MS" w:hAnsi="Browallia New" w:cs="Browallia New"/>
                <w:sz w:val="20"/>
                <w:szCs w:val="20"/>
              </w:rPr>
              <w:t>*</w:t>
            </w:r>
          </w:p>
        </w:tc>
        <w:tc>
          <w:tcPr>
            <w:tcW w:w="1034" w:type="dxa"/>
          </w:tcPr>
          <w:p w14:paraId="2F1D7E44" w14:textId="069D12BB"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Pr>
          <w:p w14:paraId="1981D62A" w14:textId="52E4321A"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Pr>
          <w:p w14:paraId="2501CC78" w14:textId="1762E2B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15,000,000 </w:t>
            </w:r>
          </w:p>
        </w:tc>
        <w:tc>
          <w:tcPr>
            <w:tcW w:w="1240" w:type="dxa"/>
          </w:tcPr>
          <w:p w14:paraId="510DEECF" w14:textId="479F729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15,000,000 </w:t>
            </w:r>
          </w:p>
        </w:tc>
        <w:tc>
          <w:tcPr>
            <w:tcW w:w="1240" w:type="dxa"/>
          </w:tcPr>
          <w:p w14:paraId="1E8F6586" w14:textId="4AFB35D0"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33,800,530 </w:t>
            </w:r>
          </w:p>
        </w:tc>
        <w:tc>
          <w:tcPr>
            <w:tcW w:w="1240" w:type="dxa"/>
          </w:tcPr>
          <w:p w14:paraId="7E3695D9" w14:textId="224C402F"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33,800,530 </w:t>
            </w:r>
          </w:p>
        </w:tc>
        <w:tc>
          <w:tcPr>
            <w:tcW w:w="1175" w:type="dxa"/>
          </w:tcPr>
          <w:p w14:paraId="0F1FB3AD" w14:textId="624719D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(33,800,530)</w:t>
            </w:r>
          </w:p>
        </w:tc>
        <w:tc>
          <w:tcPr>
            <w:tcW w:w="1175" w:type="dxa"/>
          </w:tcPr>
          <w:p w14:paraId="4E3CA17A" w14:textId="5CB689D2"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(33,800,530)</w:t>
            </w:r>
          </w:p>
        </w:tc>
        <w:tc>
          <w:tcPr>
            <w:tcW w:w="1240" w:type="dxa"/>
            <w:vAlign w:val="bottom"/>
          </w:tcPr>
          <w:p w14:paraId="070BB6EA" w14:textId="51B48539"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vAlign w:val="bottom"/>
          </w:tcPr>
          <w:p w14:paraId="6774F091" w14:textId="46116B85"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23A1D68A" w14:textId="77777777" w:rsidTr="00647A94">
        <w:tc>
          <w:tcPr>
            <w:tcW w:w="2627" w:type="dxa"/>
            <w:vAlign w:val="bottom"/>
          </w:tcPr>
          <w:p w14:paraId="0699F44E" w14:textId="12B02767"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รวม</w:t>
            </w:r>
          </w:p>
        </w:tc>
        <w:tc>
          <w:tcPr>
            <w:tcW w:w="1034" w:type="dxa"/>
          </w:tcPr>
          <w:p w14:paraId="5B3E0C88"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7673A015"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vAlign w:val="center"/>
          </w:tcPr>
          <w:p w14:paraId="4CD14E4C" w14:textId="123FF3A7"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141,812,500</w:t>
            </w:r>
          </w:p>
        </w:tc>
        <w:tc>
          <w:tcPr>
            <w:tcW w:w="1240" w:type="dxa"/>
            <w:vAlign w:val="center"/>
          </w:tcPr>
          <w:p w14:paraId="14B59F71" w14:textId="6B3040E4"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126,062,500</w:t>
            </w:r>
          </w:p>
        </w:tc>
        <w:tc>
          <w:tcPr>
            <w:tcW w:w="1240" w:type="dxa"/>
            <w:vAlign w:val="center"/>
          </w:tcPr>
          <w:p w14:paraId="16B25FC3" w14:textId="03F140DE"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314,825,230</w:t>
            </w:r>
          </w:p>
        </w:tc>
        <w:tc>
          <w:tcPr>
            <w:tcW w:w="1240" w:type="dxa"/>
            <w:vAlign w:val="center"/>
          </w:tcPr>
          <w:p w14:paraId="541067AC" w14:textId="40B62704"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299,075,230</w:t>
            </w:r>
          </w:p>
        </w:tc>
        <w:tc>
          <w:tcPr>
            <w:tcW w:w="1175" w:type="dxa"/>
            <w:vAlign w:val="center"/>
          </w:tcPr>
          <w:p w14:paraId="1466154B" w14:textId="799E4D6F"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(256,550,703)</w:t>
            </w:r>
          </w:p>
        </w:tc>
        <w:tc>
          <w:tcPr>
            <w:tcW w:w="1175" w:type="dxa"/>
            <w:vAlign w:val="center"/>
          </w:tcPr>
          <w:p w14:paraId="2B4B8FA0" w14:textId="299B3723"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(256,774,243)</w:t>
            </w:r>
          </w:p>
        </w:tc>
        <w:tc>
          <w:tcPr>
            <w:tcW w:w="1240" w:type="dxa"/>
            <w:vAlign w:val="center"/>
          </w:tcPr>
          <w:p w14:paraId="0CD1BB81" w14:textId="119D1D92"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58,274,527</w:t>
            </w:r>
          </w:p>
        </w:tc>
        <w:tc>
          <w:tcPr>
            <w:tcW w:w="1240" w:type="dxa"/>
            <w:vAlign w:val="center"/>
          </w:tcPr>
          <w:p w14:paraId="6512F730" w14:textId="0D592F0B"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42,300,987</w:t>
            </w:r>
          </w:p>
        </w:tc>
      </w:tr>
      <w:tr w:rsidR="00943568" w:rsidRPr="002E3B38" w14:paraId="5AA6FE82" w14:textId="77777777" w:rsidTr="002F37A3">
        <w:tc>
          <w:tcPr>
            <w:tcW w:w="2627" w:type="dxa"/>
            <w:vAlign w:val="bottom"/>
          </w:tcPr>
          <w:p w14:paraId="65C7AF3C" w14:textId="77777777" w:rsidR="00943568" w:rsidRPr="002E3B38" w:rsidRDefault="00943568" w:rsidP="00943568">
            <w:pPr>
              <w:tabs>
                <w:tab w:val="clear" w:pos="227"/>
                <w:tab w:val="left" w:pos="318"/>
              </w:tabs>
              <w:rPr>
                <w:rFonts w:ascii="Browallia New" w:eastAsia="Arial Unicode MS" w:hAnsi="Browallia New" w:cs="Browallia New"/>
                <w:sz w:val="20"/>
                <w:szCs w:val="20"/>
                <w:cs/>
              </w:rPr>
            </w:pPr>
          </w:p>
        </w:tc>
        <w:tc>
          <w:tcPr>
            <w:tcW w:w="1034" w:type="dxa"/>
          </w:tcPr>
          <w:p w14:paraId="389A749A"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18780FB0"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vAlign w:val="bottom"/>
          </w:tcPr>
          <w:p w14:paraId="50FEA150"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vAlign w:val="bottom"/>
          </w:tcPr>
          <w:p w14:paraId="537F53C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vAlign w:val="bottom"/>
          </w:tcPr>
          <w:p w14:paraId="56BCD6D9"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vAlign w:val="bottom"/>
          </w:tcPr>
          <w:p w14:paraId="258B2477"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vAlign w:val="bottom"/>
          </w:tcPr>
          <w:p w14:paraId="6602B6B4"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vAlign w:val="bottom"/>
          </w:tcPr>
          <w:p w14:paraId="1128108E"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vAlign w:val="bottom"/>
          </w:tcPr>
          <w:p w14:paraId="490FC00C"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vAlign w:val="bottom"/>
          </w:tcPr>
          <w:p w14:paraId="7C47697E"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7F4E51A7" w14:textId="77777777" w:rsidTr="00647A94">
        <w:tc>
          <w:tcPr>
            <w:tcW w:w="2627" w:type="dxa"/>
            <w:vAlign w:val="bottom"/>
          </w:tcPr>
          <w:p w14:paraId="7A1FA307" w14:textId="7A9F7178"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b/>
                <w:bCs/>
                <w:sz w:val="20"/>
                <w:szCs w:val="20"/>
                <w:cs/>
              </w:rPr>
              <w:t>รวมบริษัทย่อย</w:t>
            </w:r>
          </w:p>
        </w:tc>
        <w:tc>
          <w:tcPr>
            <w:tcW w:w="1034" w:type="dxa"/>
          </w:tcPr>
          <w:p w14:paraId="2ABE429F"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Pr>
          <w:p w14:paraId="600EA9FF"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vAlign w:val="center"/>
          </w:tcPr>
          <w:p w14:paraId="2D9C8C7B" w14:textId="168E6D81"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1,602,062,500</w:t>
            </w:r>
          </w:p>
        </w:tc>
        <w:tc>
          <w:tcPr>
            <w:tcW w:w="1240" w:type="dxa"/>
            <w:vAlign w:val="center"/>
          </w:tcPr>
          <w:p w14:paraId="69C61349" w14:textId="65A0FF21"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1,237,312,500</w:t>
            </w:r>
          </w:p>
        </w:tc>
        <w:tc>
          <w:tcPr>
            <w:tcW w:w="1240" w:type="dxa"/>
            <w:vAlign w:val="center"/>
          </w:tcPr>
          <w:p w14:paraId="6EDED818" w14:textId="015E9F6D"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1,779,144,867</w:t>
            </w:r>
          </w:p>
        </w:tc>
        <w:tc>
          <w:tcPr>
            <w:tcW w:w="1240" w:type="dxa"/>
            <w:vAlign w:val="center"/>
          </w:tcPr>
          <w:p w14:paraId="7615053B" w14:textId="55DEACB6"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1,414,394,867</w:t>
            </w:r>
          </w:p>
        </w:tc>
        <w:tc>
          <w:tcPr>
            <w:tcW w:w="1175" w:type="dxa"/>
            <w:vAlign w:val="center"/>
          </w:tcPr>
          <w:p w14:paraId="1F7693A9" w14:textId="0D2D66C8"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(256,550,703)</w:t>
            </w:r>
          </w:p>
        </w:tc>
        <w:tc>
          <w:tcPr>
            <w:tcW w:w="1175" w:type="dxa"/>
            <w:vAlign w:val="center"/>
          </w:tcPr>
          <w:p w14:paraId="230B6B2D" w14:textId="156B5A3E"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(256,774,243)</w:t>
            </w:r>
          </w:p>
        </w:tc>
        <w:tc>
          <w:tcPr>
            <w:tcW w:w="1240" w:type="dxa"/>
            <w:vAlign w:val="center"/>
          </w:tcPr>
          <w:p w14:paraId="081B5A58" w14:textId="28296A69"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1,522,594,164</w:t>
            </w:r>
          </w:p>
        </w:tc>
        <w:tc>
          <w:tcPr>
            <w:tcW w:w="1240" w:type="dxa"/>
            <w:vAlign w:val="center"/>
          </w:tcPr>
          <w:p w14:paraId="1C658FE7" w14:textId="61A490CF"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1,157,620,624</w:t>
            </w:r>
          </w:p>
        </w:tc>
      </w:tr>
      <w:tr w:rsidR="00943568" w:rsidRPr="002E3B38" w14:paraId="60F656A0"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38CDE6C2" w14:textId="1676EEBB" w:rsidR="00943568" w:rsidRPr="002E3B38" w:rsidRDefault="00943568" w:rsidP="00943568">
            <w:pPr>
              <w:rPr>
                <w:rFonts w:ascii="Browallia New" w:eastAsia="Arial Unicode MS" w:hAnsi="Browallia New" w:cs="Browallia New"/>
                <w:sz w:val="20"/>
                <w:szCs w:val="20"/>
                <w:cs/>
              </w:rPr>
            </w:pPr>
          </w:p>
        </w:tc>
        <w:tc>
          <w:tcPr>
            <w:tcW w:w="1034" w:type="dxa"/>
            <w:tcBorders>
              <w:top w:val="nil"/>
              <w:left w:val="nil"/>
              <w:bottom w:val="nil"/>
              <w:right w:val="nil"/>
            </w:tcBorders>
          </w:tcPr>
          <w:p w14:paraId="4E1A68DB"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6635853B"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tcPr>
          <w:p w14:paraId="2E4502F3"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288EE7F0"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Borders>
              <w:top w:val="nil"/>
              <w:left w:val="nil"/>
              <w:bottom w:val="nil"/>
              <w:right w:val="nil"/>
            </w:tcBorders>
          </w:tcPr>
          <w:p w14:paraId="0D64BCDB"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6CADC8C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tcBorders>
              <w:top w:val="nil"/>
              <w:left w:val="nil"/>
              <w:bottom w:val="nil"/>
              <w:right w:val="nil"/>
            </w:tcBorders>
          </w:tcPr>
          <w:p w14:paraId="61FCE62A"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Borders>
              <w:top w:val="nil"/>
              <w:left w:val="nil"/>
              <w:bottom w:val="nil"/>
              <w:right w:val="nil"/>
            </w:tcBorders>
          </w:tcPr>
          <w:p w14:paraId="3E16D1F8"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0C81E27A"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6DDA0B74"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07FBEAAC"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2F733FDB" w14:textId="77777777" w:rsidR="00943568" w:rsidRPr="002E3B38" w:rsidRDefault="00943568" w:rsidP="00943568">
            <w:pPr>
              <w:rPr>
                <w:rFonts w:ascii="Browallia New" w:eastAsia="Arial Unicode MS" w:hAnsi="Browallia New" w:cs="Browallia New"/>
                <w:sz w:val="20"/>
                <w:szCs w:val="20"/>
                <w:cs/>
              </w:rPr>
            </w:pPr>
          </w:p>
        </w:tc>
        <w:tc>
          <w:tcPr>
            <w:tcW w:w="1034" w:type="dxa"/>
            <w:tcBorders>
              <w:top w:val="nil"/>
              <w:left w:val="nil"/>
              <w:bottom w:val="nil"/>
              <w:right w:val="nil"/>
            </w:tcBorders>
          </w:tcPr>
          <w:p w14:paraId="73657E36"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17A7CCAA"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tcPr>
          <w:p w14:paraId="1B6350BB"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cs/>
              </w:rPr>
            </w:pPr>
          </w:p>
        </w:tc>
        <w:tc>
          <w:tcPr>
            <w:tcW w:w="1240" w:type="dxa"/>
            <w:tcBorders>
              <w:top w:val="nil"/>
              <w:left w:val="nil"/>
              <w:bottom w:val="nil"/>
              <w:right w:val="nil"/>
            </w:tcBorders>
          </w:tcPr>
          <w:p w14:paraId="4C1CC789"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Borders>
              <w:top w:val="nil"/>
              <w:left w:val="nil"/>
              <w:bottom w:val="nil"/>
              <w:right w:val="nil"/>
            </w:tcBorders>
          </w:tcPr>
          <w:p w14:paraId="071FB60E"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6697DE0C"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tcBorders>
              <w:top w:val="nil"/>
              <w:left w:val="nil"/>
              <w:bottom w:val="nil"/>
              <w:right w:val="nil"/>
            </w:tcBorders>
          </w:tcPr>
          <w:p w14:paraId="6B2E5D94"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Borders>
              <w:top w:val="nil"/>
              <w:left w:val="nil"/>
              <w:bottom w:val="nil"/>
              <w:right w:val="nil"/>
            </w:tcBorders>
          </w:tcPr>
          <w:p w14:paraId="6CC8F431"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744CFEB3"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48D3FF74"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328A8703"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02587A2D" w14:textId="1F297EF5" w:rsidR="00943568" w:rsidRPr="002E3B38" w:rsidRDefault="00943568" w:rsidP="00943568">
            <w:pPr>
              <w:rPr>
                <w:rFonts w:ascii="Browallia New" w:eastAsia="Arial Unicode MS" w:hAnsi="Browallia New" w:cs="Browallia New"/>
                <w:b/>
                <w:bCs/>
                <w:sz w:val="20"/>
                <w:szCs w:val="20"/>
                <w:cs/>
              </w:rPr>
            </w:pPr>
            <w:r w:rsidRPr="002E3B38">
              <w:rPr>
                <w:rFonts w:ascii="Browallia New" w:eastAsia="Arial Unicode MS" w:hAnsi="Browallia New" w:cs="Browallia New"/>
                <w:b/>
                <w:bCs/>
                <w:sz w:val="20"/>
                <w:szCs w:val="20"/>
                <w:cs/>
              </w:rPr>
              <w:t>บริษัทย่อยทางอ้อมที่ดำเนินธุรกิจ</w:t>
            </w:r>
          </w:p>
        </w:tc>
        <w:tc>
          <w:tcPr>
            <w:tcW w:w="1034" w:type="dxa"/>
            <w:tcBorders>
              <w:top w:val="nil"/>
              <w:left w:val="nil"/>
              <w:bottom w:val="nil"/>
              <w:right w:val="nil"/>
            </w:tcBorders>
          </w:tcPr>
          <w:p w14:paraId="1753B690"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018F7E39"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tcPr>
          <w:p w14:paraId="78E9F4E5"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4264EB21"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Borders>
              <w:top w:val="nil"/>
              <w:left w:val="nil"/>
              <w:bottom w:val="nil"/>
              <w:right w:val="nil"/>
            </w:tcBorders>
          </w:tcPr>
          <w:p w14:paraId="349D329F"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0DABCB3E"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tcBorders>
              <w:top w:val="nil"/>
              <w:left w:val="nil"/>
              <w:bottom w:val="nil"/>
              <w:right w:val="nil"/>
            </w:tcBorders>
          </w:tcPr>
          <w:p w14:paraId="12A0B5F6"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Borders>
              <w:top w:val="nil"/>
              <w:left w:val="nil"/>
              <w:bottom w:val="nil"/>
              <w:right w:val="nil"/>
            </w:tcBorders>
          </w:tcPr>
          <w:p w14:paraId="3A7146D4"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26B71027"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57F3798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64003917"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vAlign w:val="bottom"/>
          </w:tcPr>
          <w:p w14:paraId="3D5DE302" w14:textId="3043EA52" w:rsidR="00943568" w:rsidRPr="002E3B38" w:rsidRDefault="00943568" w:rsidP="00943568">
            <w:pPr>
              <w:rPr>
                <w:rFonts w:ascii="Browallia New" w:eastAsia="Arial Unicode MS" w:hAnsi="Browallia New" w:cs="Browallia New"/>
                <w:b/>
                <w:bCs/>
                <w:sz w:val="20"/>
                <w:szCs w:val="20"/>
                <w:cs/>
              </w:rPr>
            </w:pPr>
            <w:r w:rsidRPr="002E3B38">
              <w:rPr>
                <w:rFonts w:ascii="Browallia New" w:eastAsia="Arial Unicode MS" w:hAnsi="Browallia New" w:cs="Browallia New"/>
                <w:sz w:val="20"/>
                <w:szCs w:val="20"/>
                <w:cs/>
              </w:rPr>
              <w:t xml:space="preserve">บริษัท อาร์เอส </w:t>
            </w:r>
            <w:proofErr w:type="spellStart"/>
            <w:r w:rsidRPr="002E3B38">
              <w:rPr>
                <w:rFonts w:ascii="Browallia New" w:eastAsia="Arial Unicode MS" w:hAnsi="Browallia New" w:cs="Browallia New"/>
                <w:sz w:val="20"/>
                <w:szCs w:val="20"/>
                <w:cs/>
              </w:rPr>
              <w:t>ลิฟเวลล์</w:t>
            </w:r>
            <w:proofErr w:type="spellEnd"/>
            <w:r w:rsidRPr="002E3B38">
              <w:rPr>
                <w:rFonts w:ascii="Browallia New" w:eastAsia="Arial Unicode MS" w:hAnsi="Browallia New" w:cs="Browallia New"/>
                <w:sz w:val="20"/>
                <w:szCs w:val="20"/>
                <w:cs/>
              </w:rPr>
              <w:t xml:space="preserve"> จำกัด</w:t>
            </w:r>
          </w:p>
        </w:tc>
        <w:tc>
          <w:tcPr>
            <w:tcW w:w="1034" w:type="dxa"/>
            <w:tcBorders>
              <w:top w:val="nil"/>
              <w:left w:val="nil"/>
              <w:bottom w:val="nil"/>
              <w:right w:val="nil"/>
            </w:tcBorders>
          </w:tcPr>
          <w:p w14:paraId="55DAA5F5" w14:textId="3881081B"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hAnsi="Browallia New" w:cs="Browallia New"/>
                <w:color w:val="000000" w:themeColor="text1"/>
                <w:sz w:val="20"/>
                <w:szCs w:val="20"/>
              </w:rPr>
              <w:t>100</w:t>
            </w:r>
          </w:p>
        </w:tc>
        <w:tc>
          <w:tcPr>
            <w:tcW w:w="1034" w:type="dxa"/>
            <w:tcBorders>
              <w:top w:val="nil"/>
              <w:left w:val="nil"/>
              <w:bottom w:val="nil"/>
              <w:right w:val="nil"/>
            </w:tcBorders>
          </w:tcPr>
          <w:p w14:paraId="401D86DD" w14:textId="62D457DD"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hAnsi="Browallia New" w:cs="Browallia New"/>
                <w:color w:val="000000" w:themeColor="text1"/>
                <w:sz w:val="20"/>
                <w:szCs w:val="20"/>
              </w:rPr>
              <w:t>-</w:t>
            </w:r>
          </w:p>
        </w:tc>
        <w:tc>
          <w:tcPr>
            <w:tcW w:w="1240" w:type="dxa"/>
            <w:tcBorders>
              <w:top w:val="nil"/>
              <w:left w:val="nil"/>
              <w:bottom w:val="nil"/>
              <w:right w:val="nil"/>
            </w:tcBorders>
          </w:tcPr>
          <w:p w14:paraId="47CBA47A" w14:textId="0BC2FC5E"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r w:rsidRPr="002E3B38">
              <w:rPr>
                <w:rFonts w:ascii="Browallia New" w:eastAsia="Arial Unicode MS" w:hAnsi="Browallia New" w:cs="Browallia New"/>
                <w:spacing w:val="-4"/>
                <w:sz w:val="20"/>
                <w:szCs w:val="20"/>
              </w:rPr>
              <w:t xml:space="preserve"> 350,000,000 </w:t>
            </w:r>
          </w:p>
        </w:tc>
        <w:tc>
          <w:tcPr>
            <w:tcW w:w="1240" w:type="dxa"/>
            <w:tcBorders>
              <w:top w:val="nil"/>
              <w:left w:val="nil"/>
              <w:bottom w:val="nil"/>
              <w:right w:val="nil"/>
            </w:tcBorders>
          </w:tcPr>
          <w:p w14:paraId="6A71AE24" w14:textId="2E97B42C"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tcPr>
          <w:p w14:paraId="26328268" w14:textId="353B08E2" w:rsidR="00943568" w:rsidRPr="002E3B38" w:rsidRDefault="00943568" w:rsidP="00943568">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 </w:t>
            </w:r>
          </w:p>
        </w:tc>
        <w:tc>
          <w:tcPr>
            <w:tcW w:w="1240" w:type="dxa"/>
            <w:tcBorders>
              <w:top w:val="nil"/>
              <w:left w:val="nil"/>
              <w:bottom w:val="nil"/>
              <w:right w:val="nil"/>
            </w:tcBorders>
          </w:tcPr>
          <w:p w14:paraId="7AC195C3" w14:textId="4FAB6D7E"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6F9B4CB4" w14:textId="09B7C81E" w:rsidR="00943568" w:rsidRPr="002E3B38" w:rsidRDefault="00943568" w:rsidP="00943568">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33DA80C4" w14:textId="6A84CEE8" w:rsidR="00943568" w:rsidRPr="002E3B38" w:rsidRDefault="00943568" w:rsidP="00943568">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tcPr>
          <w:p w14:paraId="608A9DEB" w14:textId="3A4DFAFB" w:rsidR="00943568" w:rsidRPr="002E3B38" w:rsidRDefault="00943568" w:rsidP="00943568">
            <w:pPr>
              <w:tabs>
                <w:tab w:val="clear" w:pos="907"/>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lang w:val="en-GB"/>
              </w:rPr>
              <w:t xml:space="preserve">       -</w:t>
            </w:r>
          </w:p>
        </w:tc>
        <w:tc>
          <w:tcPr>
            <w:tcW w:w="1240" w:type="dxa"/>
            <w:tcBorders>
              <w:top w:val="nil"/>
              <w:left w:val="nil"/>
              <w:bottom w:val="nil"/>
              <w:right w:val="nil"/>
            </w:tcBorders>
          </w:tcPr>
          <w:p w14:paraId="40D91B7C" w14:textId="37B2A46C" w:rsidR="00943568" w:rsidRPr="002E3B38" w:rsidRDefault="00943568" w:rsidP="00943568">
            <w:pPr>
              <w:tabs>
                <w:tab w:val="clear" w:pos="680"/>
                <w:tab w:val="clear" w:pos="907"/>
                <w:tab w:val="left" w:pos="696"/>
              </w:tabs>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 xml:space="preserve">- </w:t>
            </w:r>
          </w:p>
        </w:tc>
      </w:tr>
      <w:tr w:rsidR="00943568" w:rsidRPr="002E3B38" w14:paraId="6905A439"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1C77CC9B" w14:textId="26119178" w:rsidR="00943568" w:rsidRPr="002E3B38" w:rsidRDefault="00943568" w:rsidP="009435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บริษัท อาร์เอส เซอร์วิส เซ็น</w:t>
            </w:r>
            <w:proofErr w:type="spellStart"/>
            <w:r w:rsidRPr="002E3B38">
              <w:rPr>
                <w:rFonts w:ascii="Browallia New" w:eastAsia="Arial Unicode MS" w:hAnsi="Browallia New" w:cs="Browallia New"/>
                <w:sz w:val="20"/>
                <w:szCs w:val="20"/>
                <w:cs/>
              </w:rPr>
              <w:t>เต</w:t>
            </w:r>
            <w:proofErr w:type="spellEnd"/>
            <w:r w:rsidRPr="002E3B38">
              <w:rPr>
                <w:rFonts w:ascii="Browallia New" w:eastAsia="Arial Unicode MS" w:hAnsi="Browallia New" w:cs="Browallia New"/>
                <w:sz w:val="20"/>
                <w:szCs w:val="20"/>
                <w:cs/>
              </w:rPr>
              <w:t>อร์ จำกัด</w:t>
            </w:r>
          </w:p>
        </w:tc>
        <w:tc>
          <w:tcPr>
            <w:tcW w:w="1034" w:type="dxa"/>
            <w:tcBorders>
              <w:top w:val="nil"/>
              <w:left w:val="nil"/>
              <w:bottom w:val="nil"/>
              <w:right w:val="nil"/>
            </w:tcBorders>
          </w:tcPr>
          <w:p w14:paraId="3AF11553" w14:textId="0F967E3D"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Borders>
              <w:top w:val="nil"/>
              <w:left w:val="nil"/>
              <w:bottom w:val="nil"/>
              <w:right w:val="nil"/>
            </w:tcBorders>
          </w:tcPr>
          <w:p w14:paraId="4DCBE1C6" w14:textId="0A80A424"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Borders>
              <w:top w:val="nil"/>
              <w:left w:val="nil"/>
              <w:bottom w:val="nil"/>
              <w:right w:val="nil"/>
            </w:tcBorders>
          </w:tcPr>
          <w:p w14:paraId="21A153DB" w14:textId="339EBDAA"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100,000 </w:t>
            </w:r>
          </w:p>
        </w:tc>
        <w:tc>
          <w:tcPr>
            <w:tcW w:w="1240" w:type="dxa"/>
            <w:tcBorders>
              <w:top w:val="nil"/>
              <w:left w:val="nil"/>
              <w:bottom w:val="nil"/>
              <w:right w:val="nil"/>
            </w:tcBorders>
          </w:tcPr>
          <w:p w14:paraId="451AB3C1" w14:textId="64622D31"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100,000 </w:t>
            </w:r>
          </w:p>
        </w:tc>
        <w:tc>
          <w:tcPr>
            <w:tcW w:w="1240" w:type="dxa"/>
            <w:tcBorders>
              <w:top w:val="nil"/>
              <w:left w:val="nil"/>
              <w:bottom w:val="nil"/>
              <w:right w:val="nil"/>
            </w:tcBorders>
            <w:vAlign w:val="bottom"/>
          </w:tcPr>
          <w:p w14:paraId="2C6EB99F" w14:textId="3ED3D24D"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2ED3DFAE" w14:textId="38FD7E58"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1138E4AA" w14:textId="6277E2C8"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4EA9080D" w14:textId="1A240B1F"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45A6C0B3" w14:textId="5F908C20"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293B7509" w14:textId="6D379E13"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70218FF4"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187A0343" w14:textId="4A3BB0F5"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บริษัท จัดเก็บลิขสิทธิ์ไทย จำกัด</w:t>
            </w:r>
          </w:p>
        </w:tc>
        <w:tc>
          <w:tcPr>
            <w:tcW w:w="1034" w:type="dxa"/>
            <w:tcBorders>
              <w:top w:val="nil"/>
              <w:left w:val="nil"/>
              <w:bottom w:val="nil"/>
              <w:right w:val="nil"/>
            </w:tcBorders>
          </w:tcPr>
          <w:p w14:paraId="1BDBF20A" w14:textId="03FC5F85"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034" w:type="dxa"/>
            <w:tcBorders>
              <w:top w:val="nil"/>
              <w:left w:val="nil"/>
              <w:bottom w:val="nil"/>
              <w:right w:val="nil"/>
            </w:tcBorders>
          </w:tcPr>
          <w:p w14:paraId="5FE13529" w14:textId="21B6D71C"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100</w:t>
            </w:r>
          </w:p>
        </w:tc>
        <w:tc>
          <w:tcPr>
            <w:tcW w:w="1240" w:type="dxa"/>
            <w:tcBorders>
              <w:top w:val="nil"/>
              <w:left w:val="nil"/>
              <w:bottom w:val="nil"/>
              <w:right w:val="nil"/>
            </w:tcBorders>
          </w:tcPr>
          <w:p w14:paraId="5DC14354" w14:textId="54ACC2A4"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5,000,000 </w:t>
            </w:r>
          </w:p>
        </w:tc>
        <w:tc>
          <w:tcPr>
            <w:tcW w:w="1240" w:type="dxa"/>
            <w:tcBorders>
              <w:top w:val="nil"/>
              <w:left w:val="nil"/>
              <w:bottom w:val="nil"/>
              <w:right w:val="nil"/>
            </w:tcBorders>
          </w:tcPr>
          <w:p w14:paraId="5A40DAC3" w14:textId="4E9E990E"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5,000,000 </w:t>
            </w:r>
          </w:p>
        </w:tc>
        <w:tc>
          <w:tcPr>
            <w:tcW w:w="1240" w:type="dxa"/>
            <w:tcBorders>
              <w:top w:val="nil"/>
              <w:left w:val="nil"/>
              <w:bottom w:val="nil"/>
              <w:right w:val="nil"/>
            </w:tcBorders>
            <w:vAlign w:val="bottom"/>
          </w:tcPr>
          <w:p w14:paraId="05153E3D" w14:textId="77784632"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1B016402" w14:textId="37E28B6C"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1F665CE5" w14:textId="45E2C9A7"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35069190" w14:textId="5B537AEF"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580B0905" w14:textId="42BD0574"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3A65D823" w14:textId="79B91ED0"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42C27BF6"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18B948B3" w14:textId="5A3A8348" w:rsidR="00943568" w:rsidRPr="002E3B38" w:rsidRDefault="00943568" w:rsidP="00943568">
            <w:pPr>
              <w:tabs>
                <w:tab w:val="clear" w:pos="227"/>
                <w:tab w:val="left" w:pos="318"/>
              </w:tabs>
              <w:rPr>
                <w:rFonts w:ascii="Browallia New" w:eastAsia="Arial Unicode MS" w:hAnsi="Browallia New" w:cs="Browallia New"/>
                <w:spacing w:val="-4"/>
                <w:sz w:val="20"/>
                <w:szCs w:val="20"/>
                <w:cs/>
              </w:rPr>
            </w:pPr>
            <w:r w:rsidRPr="002E3B38">
              <w:rPr>
                <w:rFonts w:ascii="Browallia New" w:eastAsia="Arial Unicode MS" w:hAnsi="Browallia New" w:cs="Browallia New"/>
                <w:sz w:val="20"/>
                <w:szCs w:val="20"/>
                <w:cs/>
              </w:rPr>
              <w:t xml:space="preserve">บริษัท </w:t>
            </w:r>
            <w:proofErr w:type="spellStart"/>
            <w:r w:rsidRPr="002E3B38">
              <w:rPr>
                <w:rFonts w:ascii="Browallia New" w:eastAsia="Arial Unicode MS" w:hAnsi="Browallia New" w:cs="Browallia New"/>
                <w:sz w:val="20"/>
                <w:szCs w:val="20"/>
                <w:cs/>
              </w:rPr>
              <w:t>เพ็ท</w:t>
            </w:r>
            <w:proofErr w:type="spellEnd"/>
            <w:r w:rsidRPr="002E3B38">
              <w:rPr>
                <w:rFonts w:ascii="Browallia New" w:eastAsia="Arial Unicode MS" w:hAnsi="Browallia New" w:cs="Browallia New"/>
                <w:sz w:val="20"/>
                <w:szCs w:val="20"/>
                <w:cs/>
              </w:rPr>
              <w:t xml:space="preserve"> เมด</w:t>
            </w:r>
            <w:proofErr w:type="spellStart"/>
            <w:r w:rsidRPr="002E3B38">
              <w:rPr>
                <w:rFonts w:ascii="Browallia New" w:eastAsia="Arial Unicode MS" w:hAnsi="Browallia New" w:cs="Browallia New"/>
                <w:sz w:val="20"/>
                <w:szCs w:val="20"/>
                <w:cs/>
              </w:rPr>
              <w:t>ดิ</w:t>
            </w:r>
            <w:proofErr w:type="spellEnd"/>
            <w:r w:rsidRPr="002E3B38">
              <w:rPr>
                <w:rFonts w:ascii="Browallia New" w:eastAsia="Arial Unicode MS" w:hAnsi="Browallia New" w:cs="Browallia New"/>
                <w:sz w:val="20"/>
                <w:szCs w:val="20"/>
                <w:cs/>
              </w:rPr>
              <w:t>เค</w:t>
            </w:r>
            <w:proofErr w:type="spellStart"/>
            <w:r w:rsidRPr="002E3B38">
              <w:rPr>
                <w:rFonts w:ascii="Browallia New" w:eastAsia="Arial Unicode MS" w:hAnsi="Browallia New" w:cs="Browallia New"/>
                <w:sz w:val="20"/>
                <w:szCs w:val="20"/>
                <w:cs/>
              </w:rPr>
              <w:t>ิล</w:t>
            </w:r>
            <w:proofErr w:type="spellEnd"/>
            <w:r w:rsidRPr="002E3B38">
              <w:rPr>
                <w:rFonts w:ascii="Browallia New" w:eastAsia="Arial Unicode MS" w:hAnsi="Browallia New" w:cs="Browallia New"/>
                <w:sz w:val="20"/>
                <w:szCs w:val="20"/>
                <w:cs/>
              </w:rPr>
              <w:t xml:space="preserve"> กรุ๊ป จำกัด</w:t>
            </w:r>
          </w:p>
        </w:tc>
        <w:tc>
          <w:tcPr>
            <w:tcW w:w="1034" w:type="dxa"/>
            <w:tcBorders>
              <w:top w:val="nil"/>
              <w:left w:val="nil"/>
              <w:bottom w:val="nil"/>
              <w:right w:val="nil"/>
            </w:tcBorders>
          </w:tcPr>
          <w:p w14:paraId="1726B121" w14:textId="11CB4989"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51</w:t>
            </w:r>
          </w:p>
        </w:tc>
        <w:tc>
          <w:tcPr>
            <w:tcW w:w="1034" w:type="dxa"/>
            <w:tcBorders>
              <w:top w:val="nil"/>
              <w:left w:val="nil"/>
              <w:bottom w:val="nil"/>
              <w:right w:val="nil"/>
            </w:tcBorders>
          </w:tcPr>
          <w:p w14:paraId="4265F802" w14:textId="3ED0C138"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51</w:t>
            </w:r>
          </w:p>
        </w:tc>
        <w:tc>
          <w:tcPr>
            <w:tcW w:w="1240" w:type="dxa"/>
            <w:tcBorders>
              <w:top w:val="nil"/>
              <w:left w:val="nil"/>
              <w:bottom w:val="nil"/>
              <w:right w:val="nil"/>
            </w:tcBorders>
          </w:tcPr>
          <w:p w14:paraId="5CE84755" w14:textId="699160E0"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30,198,000 </w:t>
            </w:r>
          </w:p>
        </w:tc>
        <w:tc>
          <w:tcPr>
            <w:tcW w:w="1240" w:type="dxa"/>
            <w:tcBorders>
              <w:top w:val="nil"/>
              <w:left w:val="nil"/>
              <w:bottom w:val="nil"/>
              <w:right w:val="nil"/>
            </w:tcBorders>
          </w:tcPr>
          <w:p w14:paraId="56056337" w14:textId="093E61EC"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30,198,000 </w:t>
            </w:r>
          </w:p>
        </w:tc>
        <w:tc>
          <w:tcPr>
            <w:tcW w:w="1240" w:type="dxa"/>
            <w:tcBorders>
              <w:top w:val="nil"/>
              <w:left w:val="nil"/>
              <w:bottom w:val="nil"/>
              <w:right w:val="nil"/>
            </w:tcBorders>
            <w:vAlign w:val="bottom"/>
          </w:tcPr>
          <w:p w14:paraId="27BC1EEE" w14:textId="4D74F9E1"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76FB6427" w14:textId="1C0DFFF4"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253E2840" w14:textId="5AF68524"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5C9AF14C" w14:textId="129B4130"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3F27C67A" w14:textId="21A1F87E"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73F6164D" w14:textId="29D9A993" w:rsidR="00943568" w:rsidRPr="002E3B38" w:rsidRDefault="00943568" w:rsidP="00943568">
            <w:pP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633DF778"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529C6A4B" w14:textId="72C176C1" w:rsidR="00943568" w:rsidRPr="002E3B38" w:rsidRDefault="00943568" w:rsidP="00943568">
            <w:pPr>
              <w:tabs>
                <w:tab w:val="clear" w:pos="227"/>
                <w:tab w:val="left" w:pos="318"/>
              </w:tabs>
              <w:rPr>
                <w:rFonts w:ascii="Browallia New" w:eastAsia="Arial Unicode MS" w:hAnsi="Browallia New" w:cs="Browallia New"/>
                <w:spacing w:val="-4"/>
                <w:sz w:val="20"/>
                <w:szCs w:val="20"/>
                <w:cs/>
              </w:rPr>
            </w:pPr>
            <w:r w:rsidRPr="002E3B38">
              <w:rPr>
                <w:rFonts w:ascii="Browallia New" w:eastAsia="Arial Unicode MS" w:hAnsi="Browallia New" w:cs="Browallia New"/>
                <w:sz w:val="20"/>
                <w:szCs w:val="20"/>
                <w:cs/>
              </w:rPr>
              <w:t>บริษัท เอิบ เวล</w:t>
            </w:r>
            <w:proofErr w:type="spellStart"/>
            <w:r w:rsidRPr="002E3B38">
              <w:rPr>
                <w:rFonts w:ascii="Browallia New" w:eastAsia="Arial Unicode MS" w:hAnsi="Browallia New" w:cs="Browallia New"/>
                <w:sz w:val="20"/>
                <w:szCs w:val="20"/>
                <w:cs/>
              </w:rPr>
              <w:t>เนส</w:t>
            </w:r>
            <w:proofErr w:type="spellEnd"/>
            <w:r w:rsidRPr="002E3B38">
              <w:rPr>
                <w:rFonts w:ascii="Browallia New" w:eastAsia="Arial Unicode MS" w:hAnsi="Browallia New" w:cs="Browallia New"/>
                <w:sz w:val="20"/>
                <w:szCs w:val="20"/>
                <w:cs/>
              </w:rPr>
              <w:t xml:space="preserve"> จำกัด</w:t>
            </w:r>
          </w:p>
        </w:tc>
        <w:tc>
          <w:tcPr>
            <w:tcW w:w="1034" w:type="dxa"/>
            <w:tcBorders>
              <w:top w:val="nil"/>
              <w:left w:val="nil"/>
              <w:bottom w:val="nil"/>
              <w:right w:val="nil"/>
            </w:tcBorders>
          </w:tcPr>
          <w:p w14:paraId="55A69364" w14:textId="5EB6256D"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80</w:t>
            </w:r>
          </w:p>
        </w:tc>
        <w:tc>
          <w:tcPr>
            <w:tcW w:w="1034" w:type="dxa"/>
            <w:tcBorders>
              <w:top w:val="nil"/>
              <w:left w:val="nil"/>
              <w:bottom w:val="nil"/>
              <w:right w:val="nil"/>
            </w:tcBorders>
          </w:tcPr>
          <w:p w14:paraId="72713C7D" w14:textId="5E94C74E"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w:t>
            </w:r>
          </w:p>
        </w:tc>
        <w:tc>
          <w:tcPr>
            <w:tcW w:w="1240" w:type="dxa"/>
            <w:tcBorders>
              <w:top w:val="nil"/>
              <w:left w:val="nil"/>
              <w:bottom w:val="nil"/>
              <w:right w:val="nil"/>
            </w:tcBorders>
          </w:tcPr>
          <w:p w14:paraId="7D2A8D74" w14:textId="10B8AF72" w:rsidR="00943568" w:rsidRPr="002E3B38" w:rsidRDefault="00943568" w:rsidP="00943568">
            <w:pPr>
              <w:tabs>
                <w:tab w:val="clear" w:pos="907"/>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 xml:space="preserve"> 60,000,000 </w:t>
            </w:r>
          </w:p>
        </w:tc>
        <w:tc>
          <w:tcPr>
            <w:tcW w:w="1240" w:type="dxa"/>
            <w:tcBorders>
              <w:top w:val="nil"/>
              <w:left w:val="nil"/>
              <w:bottom w:val="nil"/>
              <w:right w:val="nil"/>
            </w:tcBorders>
            <w:vAlign w:val="bottom"/>
          </w:tcPr>
          <w:p w14:paraId="648199B1" w14:textId="584AF04D"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5AF2138F" w14:textId="5ABB70DB"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13E5433F" w14:textId="6C4BD92B"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5D5189BF" w14:textId="4CC9BBC9"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1C1E57A1" w14:textId="2215DDCC"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53147CE6" w14:textId="2E2A114C"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54087359" w14:textId="43C7E443" w:rsidR="00943568" w:rsidRPr="002E3B38" w:rsidRDefault="00943568" w:rsidP="00943568">
            <w:pPr>
              <w:tabs>
                <w:tab w:val="clear" w:pos="907"/>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26329B0A" w14:textId="77777777" w:rsidTr="0064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5B4BA423" w14:textId="77777777"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รวม</w:t>
            </w:r>
          </w:p>
        </w:tc>
        <w:tc>
          <w:tcPr>
            <w:tcW w:w="1034" w:type="dxa"/>
            <w:tcBorders>
              <w:top w:val="nil"/>
              <w:left w:val="nil"/>
              <w:bottom w:val="nil"/>
              <w:right w:val="nil"/>
            </w:tcBorders>
          </w:tcPr>
          <w:p w14:paraId="7FE4C1FB" w14:textId="7466FDBA"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05F2B046" w14:textId="3DB8C4E9"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vAlign w:val="center"/>
          </w:tcPr>
          <w:p w14:paraId="4A612B18" w14:textId="012CDFFD"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445,298,000</w:t>
            </w:r>
          </w:p>
        </w:tc>
        <w:tc>
          <w:tcPr>
            <w:tcW w:w="1240" w:type="dxa"/>
            <w:tcBorders>
              <w:top w:val="nil"/>
              <w:left w:val="nil"/>
              <w:bottom w:val="nil"/>
              <w:right w:val="nil"/>
            </w:tcBorders>
            <w:vAlign w:val="center"/>
          </w:tcPr>
          <w:p w14:paraId="0CBF245E" w14:textId="6AA86A4B" w:rsidR="00943568" w:rsidRPr="002E3B38" w:rsidRDefault="00943568" w:rsidP="00943568">
            <w:pPr>
              <w:pBdr>
                <w:bottom w:val="single" w:sz="4"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35,298,000</w:t>
            </w:r>
          </w:p>
        </w:tc>
        <w:tc>
          <w:tcPr>
            <w:tcW w:w="1240" w:type="dxa"/>
            <w:tcBorders>
              <w:top w:val="nil"/>
              <w:left w:val="nil"/>
              <w:bottom w:val="nil"/>
              <w:right w:val="nil"/>
            </w:tcBorders>
            <w:vAlign w:val="bottom"/>
          </w:tcPr>
          <w:p w14:paraId="1BE2EC2A" w14:textId="725D394D"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6B8ABBB5" w14:textId="4E8635B5"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444FEE4A" w14:textId="17BF4399"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175" w:type="dxa"/>
            <w:tcBorders>
              <w:top w:val="nil"/>
              <w:left w:val="nil"/>
              <w:bottom w:val="nil"/>
              <w:right w:val="nil"/>
            </w:tcBorders>
            <w:vAlign w:val="bottom"/>
          </w:tcPr>
          <w:p w14:paraId="49755723" w14:textId="3546AA4C"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359CB3C8" w14:textId="063E6A18" w:rsidR="00943568" w:rsidRPr="002E3B38" w:rsidRDefault="00943568"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1240" w:type="dxa"/>
            <w:tcBorders>
              <w:top w:val="nil"/>
              <w:left w:val="nil"/>
              <w:bottom w:val="nil"/>
              <w:right w:val="nil"/>
            </w:tcBorders>
            <w:vAlign w:val="bottom"/>
          </w:tcPr>
          <w:p w14:paraId="57A9BFDE" w14:textId="6B17CAB3" w:rsidR="00943568" w:rsidRPr="002E3B38" w:rsidRDefault="004D2D1C" w:rsidP="00943568">
            <w:pPr>
              <w:pBdr>
                <w:bottom w:val="single" w:sz="4" w:space="1" w:color="auto"/>
              </w:pBdr>
              <w:tabs>
                <w:tab w:val="clear" w:pos="680"/>
                <w:tab w:val="clear" w:pos="907"/>
                <w:tab w:val="left" w:pos="696"/>
              </w:tabs>
              <w:jc w:val="center"/>
              <w:rPr>
                <w:rFonts w:ascii="Browallia New" w:eastAsia="Arial Unicode MS" w:hAnsi="Browallia New" w:cs="Browallia New"/>
                <w:spacing w:val="-4"/>
                <w:sz w:val="20"/>
                <w:szCs w:val="20"/>
                <w:cs/>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943568" w:rsidRPr="002E3B38" w14:paraId="76B4B85F" w14:textId="77777777" w:rsidTr="002F3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7E729DFA" w14:textId="77777777" w:rsidR="00943568" w:rsidRPr="002E3B38" w:rsidRDefault="00943568" w:rsidP="00943568">
            <w:pPr>
              <w:tabs>
                <w:tab w:val="clear" w:pos="227"/>
                <w:tab w:val="left" w:pos="318"/>
              </w:tabs>
              <w:rPr>
                <w:rFonts w:ascii="Browallia New" w:eastAsia="Arial Unicode MS" w:hAnsi="Browallia New" w:cs="Browallia New"/>
                <w:sz w:val="20"/>
                <w:szCs w:val="20"/>
                <w:cs/>
              </w:rPr>
            </w:pPr>
          </w:p>
        </w:tc>
        <w:tc>
          <w:tcPr>
            <w:tcW w:w="1034" w:type="dxa"/>
            <w:tcBorders>
              <w:top w:val="nil"/>
              <w:left w:val="nil"/>
              <w:bottom w:val="nil"/>
              <w:right w:val="nil"/>
            </w:tcBorders>
          </w:tcPr>
          <w:p w14:paraId="0E238DBD"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05014057"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tcPr>
          <w:p w14:paraId="1C0DF152"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5DEF949A"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240" w:type="dxa"/>
            <w:tcBorders>
              <w:top w:val="nil"/>
              <w:left w:val="nil"/>
              <w:bottom w:val="nil"/>
              <w:right w:val="nil"/>
            </w:tcBorders>
          </w:tcPr>
          <w:p w14:paraId="4B24D287"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5EAD652D"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c>
          <w:tcPr>
            <w:tcW w:w="1175" w:type="dxa"/>
            <w:tcBorders>
              <w:top w:val="nil"/>
              <w:left w:val="nil"/>
              <w:bottom w:val="nil"/>
              <w:right w:val="nil"/>
            </w:tcBorders>
          </w:tcPr>
          <w:p w14:paraId="3D0F4AE9"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175" w:type="dxa"/>
            <w:tcBorders>
              <w:top w:val="nil"/>
              <w:left w:val="nil"/>
              <w:bottom w:val="nil"/>
              <w:right w:val="nil"/>
            </w:tcBorders>
          </w:tcPr>
          <w:p w14:paraId="0EB9A523"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0300F70D" w14:textId="77777777" w:rsidR="00943568" w:rsidRPr="002E3B38" w:rsidRDefault="00943568" w:rsidP="00943568">
            <w:pPr>
              <w:tabs>
                <w:tab w:val="clear" w:pos="680"/>
                <w:tab w:val="clear" w:pos="907"/>
                <w:tab w:val="left" w:pos="696"/>
              </w:tabs>
              <w:jc w:val="right"/>
              <w:rPr>
                <w:rFonts w:ascii="Browallia New" w:hAnsi="Browallia New" w:cs="Browallia New"/>
                <w:color w:val="000000" w:themeColor="text1"/>
                <w:sz w:val="20"/>
                <w:szCs w:val="20"/>
              </w:rPr>
            </w:pPr>
          </w:p>
        </w:tc>
        <w:tc>
          <w:tcPr>
            <w:tcW w:w="1240" w:type="dxa"/>
            <w:tcBorders>
              <w:top w:val="nil"/>
              <w:left w:val="nil"/>
              <w:bottom w:val="nil"/>
              <w:right w:val="nil"/>
            </w:tcBorders>
          </w:tcPr>
          <w:p w14:paraId="57125E33" w14:textId="77777777" w:rsidR="00943568" w:rsidRPr="002E3B38" w:rsidRDefault="00943568" w:rsidP="00943568">
            <w:pPr>
              <w:tabs>
                <w:tab w:val="clear" w:pos="680"/>
                <w:tab w:val="clear" w:pos="907"/>
                <w:tab w:val="left" w:pos="696"/>
              </w:tabs>
              <w:jc w:val="right"/>
              <w:rPr>
                <w:rFonts w:ascii="Browallia New" w:eastAsia="Arial Unicode MS" w:hAnsi="Browallia New" w:cs="Browallia New"/>
                <w:spacing w:val="-4"/>
                <w:sz w:val="20"/>
                <w:szCs w:val="20"/>
                <w:lang w:val="en-GB"/>
              </w:rPr>
            </w:pPr>
          </w:p>
        </w:tc>
      </w:tr>
      <w:tr w:rsidR="00943568" w:rsidRPr="002E3B38" w14:paraId="65C8C648" w14:textId="77777777" w:rsidTr="0064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7" w:type="dxa"/>
            <w:tcBorders>
              <w:top w:val="nil"/>
              <w:left w:val="nil"/>
              <w:bottom w:val="nil"/>
              <w:right w:val="nil"/>
            </w:tcBorders>
          </w:tcPr>
          <w:p w14:paraId="0E12104C" w14:textId="51D8326B" w:rsidR="00943568" w:rsidRPr="002E3B38" w:rsidRDefault="00943568" w:rsidP="00943568">
            <w:pPr>
              <w:tabs>
                <w:tab w:val="clear" w:pos="227"/>
                <w:tab w:val="left" w:pos="318"/>
              </w:tabs>
              <w:rPr>
                <w:rFonts w:ascii="Browallia New" w:eastAsia="Arial Unicode MS" w:hAnsi="Browallia New" w:cs="Browallia New"/>
                <w:sz w:val="20"/>
                <w:szCs w:val="20"/>
                <w:cs/>
              </w:rPr>
            </w:pPr>
            <w:r w:rsidRPr="002E3B38">
              <w:rPr>
                <w:rFonts w:ascii="Browallia New" w:eastAsia="Arial Unicode MS" w:hAnsi="Browallia New" w:cs="Browallia New"/>
                <w:b/>
                <w:bCs/>
                <w:sz w:val="20"/>
                <w:szCs w:val="20"/>
                <w:cs/>
              </w:rPr>
              <w:t>รวมบริษัทย่อยและบริษัทย่อยทางอ้อม</w:t>
            </w:r>
          </w:p>
        </w:tc>
        <w:tc>
          <w:tcPr>
            <w:tcW w:w="1034" w:type="dxa"/>
            <w:tcBorders>
              <w:top w:val="nil"/>
              <w:left w:val="nil"/>
              <w:bottom w:val="nil"/>
              <w:right w:val="nil"/>
            </w:tcBorders>
          </w:tcPr>
          <w:p w14:paraId="6607E9C8"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034" w:type="dxa"/>
            <w:tcBorders>
              <w:top w:val="nil"/>
              <w:left w:val="nil"/>
              <w:bottom w:val="nil"/>
              <w:right w:val="nil"/>
            </w:tcBorders>
          </w:tcPr>
          <w:p w14:paraId="58A08402" w14:textId="77777777" w:rsidR="00943568" w:rsidRPr="002E3B38" w:rsidRDefault="00943568" w:rsidP="0094356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0"/>
                <w:szCs w:val="20"/>
              </w:rPr>
            </w:pPr>
          </w:p>
        </w:tc>
        <w:tc>
          <w:tcPr>
            <w:tcW w:w="1240" w:type="dxa"/>
            <w:tcBorders>
              <w:top w:val="nil"/>
              <w:left w:val="nil"/>
              <w:bottom w:val="nil"/>
              <w:right w:val="nil"/>
            </w:tcBorders>
            <w:vAlign w:val="bottom"/>
          </w:tcPr>
          <w:p w14:paraId="20F51F37" w14:textId="3460E6DD"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2,047,360,500</w:t>
            </w:r>
          </w:p>
        </w:tc>
        <w:tc>
          <w:tcPr>
            <w:tcW w:w="1240" w:type="dxa"/>
            <w:tcBorders>
              <w:top w:val="nil"/>
              <w:left w:val="nil"/>
              <w:bottom w:val="nil"/>
              <w:right w:val="nil"/>
            </w:tcBorders>
            <w:vAlign w:val="bottom"/>
          </w:tcPr>
          <w:p w14:paraId="76BB3654" w14:textId="105AB81A"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1,272,610,500</w:t>
            </w:r>
          </w:p>
        </w:tc>
        <w:tc>
          <w:tcPr>
            <w:tcW w:w="1240" w:type="dxa"/>
            <w:tcBorders>
              <w:top w:val="nil"/>
              <w:left w:val="nil"/>
              <w:bottom w:val="nil"/>
              <w:right w:val="nil"/>
            </w:tcBorders>
            <w:vAlign w:val="bottom"/>
          </w:tcPr>
          <w:p w14:paraId="07201AF2" w14:textId="036ED628"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1,779,144,867</w:t>
            </w:r>
          </w:p>
        </w:tc>
        <w:tc>
          <w:tcPr>
            <w:tcW w:w="1240" w:type="dxa"/>
            <w:tcBorders>
              <w:top w:val="nil"/>
              <w:left w:val="nil"/>
              <w:bottom w:val="nil"/>
              <w:right w:val="nil"/>
            </w:tcBorders>
            <w:vAlign w:val="bottom"/>
          </w:tcPr>
          <w:p w14:paraId="75B67513" w14:textId="65ACC0E4"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1,414,394,867</w:t>
            </w:r>
          </w:p>
        </w:tc>
        <w:tc>
          <w:tcPr>
            <w:tcW w:w="1175" w:type="dxa"/>
            <w:tcBorders>
              <w:top w:val="nil"/>
              <w:left w:val="nil"/>
              <w:bottom w:val="nil"/>
              <w:right w:val="nil"/>
            </w:tcBorders>
            <w:vAlign w:val="bottom"/>
          </w:tcPr>
          <w:p w14:paraId="73B65ED3" w14:textId="5B4F7EF6"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(256,550,703)</w:t>
            </w:r>
          </w:p>
        </w:tc>
        <w:tc>
          <w:tcPr>
            <w:tcW w:w="1175" w:type="dxa"/>
            <w:tcBorders>
              <w:top w:val="nil"/>
              <w:left w:val="nil"/>
              <w:bottom w:val="nil"/>
              <w:right w:val="nil"/>
            </w:tcBorders>
            <w:vAlign w:val="bottom"/>
          </w:tcPr>
          <w:p w14:paraId="3660A77C" w14:textId="76224120"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(256,774,243)</w:t>
            </w:r>
          </w:p>
        </w:tc>
        <w:tc>
          <w:tcPr>
            <w:tcW w:w="1240" w:type="dxa"/>
            <w:tcBorders>
              <w:top w:val="nil"/>
              <w:left w:val="nil"/>
              <w:bottom w:val="nil"/>
              <w:right w:val="nil"/>
            </w:tcBorders>
            <w:vAlign w:val="bottom"/>
          </w:tcPr>
          <w:p w14:paraId="35060A01" w14:textId="4FEA6391"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1,522,594,164</w:t>
            </w:r>
          </w:p>
        </w:tc>
        <w:tc>
          <w:tcPr>
            <w:tcW w:w="1240" w:type="dxa"/>
            <w:tcBorders>
              <w:top w:val="nil"/>
              <w:left w:val="nil"/>
              <w:bottom w:val="nil"/>
              <w:right w:val="nil"/>
            </w:tcBorders>
            <w:vAlign w:val="bottom"/>
          </w:tcPr>
          <w:p w14:paraId="43BA868E" w14:textId="3F56FDAB" w:rsidR="00943568" w:rsidRPr="002E3B38" w:rsidRDefault="00943568" w:rsidP="00943568">
            <w:pPr>
              <w:pBdr>
                <w:bottom w:val="single" w:sz="12" w:space="1" w:color="auto"/>
              </w:pBdr>
              <w:tabs>
                <w:tab w:val="clear" w:pos="680"/>
                <w:tab w:val="clear" w:pos="907"/>
                <w:tab w:val="left" w:pos="696"/>
              </w:tabs>
              <w:jc w:val="right"/>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rPr>
              <w:t>1,157,620,624</w:t>
            </w:r>
          </w:p>
        </w:tc>
      </w:tr>
    </w:tbl>
    <w:p w14:paraId="527F41BD" w14:textId="77777777" w:rsidR="00436297" w:rsidRPr="002E3B38" w:rsidRDefault="00436297" w:rsidP="00DF068B">
      <w:pPr>
        <w:rPr>
          <w:rFonts w:ascii="Browallia New" w:hAnsi="Browallia New" w:cs="Browallia New"/>
          <w:color w:val="000000" w:themeColor="text1"/>
          <w:sz w:val="28"/>
          <w:szCs w:val="28"/>
        </w:rPr>
      </w:pPr>
    </w:p>
    <w:p w14:paraId="3354ED66" w14:textId="4557859D" w:rsidR="00E22BF7" w:rsidRPr="002E3B38" w:rsidRDefault="003C4E36" w:rsidP="006775F6">
      <w:pPr>
        <w:pStyle w:val="a9"/>
        <w:tabs>
          <w:tab w:val="left" w:pos="5247"/>
        </w:tabs>
        <w:ind w:right="-1102"/>
        <w:jc w:val="thaiDistribute"/>
        <w:rPr>
          <w:rFonts w:ascii="Browallia New" w:eastAsia="Arial Unicode MS" w:hAnsi="Browallia New" w:cs="Browallia New"/>
          <w:lang w:val="th-TH"/>
        </w:rPr>
      </w:pPr>
      <w:r w:rsidRPr="002E3B38">
        <w:rPr>
          <w:rFonts w:ascii="Browallia New" w:eastAsia="Arial Unicode MS" w:hAnsi="Browallia New" w:cs="Browallia New"/>
        </w:rPr>
        <w:t xml:space="preserve">* </w:t>
      </w:r>
      <w:r w:rsidRPr="002E3B38">
        <w:rPr>
          <w:rFonts w:ascii="Browallia New" w:eastAsia="Arial Unicode MS" w:hAnsi="Browallia New" w:cs="Browallia New"/>
          <w:cs/>
          <w:lang w:val="th-TH"/>
        </w:rPr>
        <w:t>อยู่ภายใต้กระบวนการล้มละลายและได้พิทักษ์ทรัพย์เด็ดขา</w:t>
      </w:r>
      <w:r w:rsidR="00E22BF7" w:rsidRPr="002E3B38">
        <w:rPr>
          <w:rFonts w:ascii="Browallia New" w:eastAsia="Arial Unicode MS" w:hAnsi="Browallia New" w:cs="Browallia New"/>
          <w:cs/>
          <w:lang w:val="th-TH"/>
        </w:rPr>
        <w:t>ด</w:t>
      </w:r>
    </w:p>
    <w:p w14:paraId="5F310F41" w14:textId="77777777" w:rsidR="00E22BF7" w:rsidRPr="002E3B38" w:rsidRDefault="00E22BF7" w:rsidP="006775F6">
      <w:pPr>
        <w:pStyle w:val="a9"/>
        <w:tabs>
          <w:tab w:val="left" w:pos="5247"/>
        </w:tabs>
        <w:ind w:right="-1102"/>
        <w:jc w:val="thaiDistribute"/>
        <w:rPr>
          <w:rFonts w:ascii="Browallia New" w:eastAsia="Arial Unicode MS" w:hAnsi="Browallia New" w:cs="Browallia New"/>
          <w:spacing w:val="-4"/>
          <w:sz w:val="20"/>
          <w:szCs w:val="20"/>
          <w:lang w:val="en-GB"/>
        </w:rPr>
      </w:pPr>
    </w:p>
    <w:p w14:paraId="748B47D8" w14:textId="77777777" w:rsidR="0023254F" w:rsidRPr="002E3B38" w:rsidRDefault="0023254F" w:rsidP="0023254F">
      <w:pPr>
        <w:rPr>
          <w:rFonts w:ascii="Browallia New" w:eastAsia="Arial Unicode MS" w:hAnsi="Browallia New" w:cs="Browallia New"/>
          <w:lang w:val="th-TH"/>
        </w:rPr>
      </w:pPr>
    </w:p>
    <w:p w14:paraId="00DAA596" w14:textId="77777777" w:rsidR="0023254F" w:rsidRPr="002E3B38" w:rsidRDefault="0023254F" w:rsidP="0023254F">
      <w:pPr>
        <w:rPr>
          <w:rFonts w:ascii="Browallia New" w:eastAsia="Arial Unicode MS" w:hAnsi="Browallia New" w:cs="Browallia New"/>
          <w:lang w:val="th-TH"/>
        </w:rPr>
      </w:pPr>
    </w:p>
    <w:p w14:paraId="60551696" w14:textId="77777777" w:rsidR="0023254F" w:rsidRPr="002E3B38" w:rsidRDefault="0023254F" w:rsidP="0023254F">
      <w:pPr>
        <w:rPr>
          <w:rFonts w:ascii="Browallia New" w:eastAsia="Arial Unicode MS" w:hAnsi="Browallia New" w:cs="Browallia New"/>
          <w:lang w:val="th-TH"/>
        </w:rPr>
      </w:pPr>
    </w:p>
    <w:p w14:paraId="16CBF204" w14:textId="77777777" w:rsidR="0023254F" w:rsidRPr="002E3B38" w:rsidRDefault="0023254F" w:rsidP="0023254F">
      <w:pPr>
        <w:rPr>
          <w:rFonts w:ascii="Browallia New" w:eastAsia="Arial Unicode MS" w:hAnsi="Browallia New" w:cs="Browallia New"/>
          <w:lang w:val="th-TH"/>
        </w:rPr>
      </w:pPr>
    </w:p>
    <w:p w14:paraId="6DF59BAF" w14:textId="14FE7BE5" w:rsidR="0023254F" w:rsidRPr="002E3B38" w:rsidRDefault="0023254F" w:rsidP="00232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eastAsia="Arial Unicode MS" w:hAnsi="Browallia New" w:cs="Browallia New"/>
          <w:spacing w:val="-4"/>
          <w:sz w:val="20"/>
          <w:szCs w:val="20"/>
          <w:lang w:val="en-GB"/>
        </w:rPr>
      </w:pPr>
      <w:r w:rsidRPr="002E3B38">
        <w:rPr>
          <w:rFonts w:ascii="Browallia New" w:eastAsia="Arial Unicode MS" w:hAnsi="Browallia New" w:cs="Browallia New"/>
          <w:spacing w:val="-4"/>
          <w:sz w:val="20"/>
          <w:szCs w:val="20"/>
          <w:lang w:val="en-GB"/>
        </w:rPr>
        <w:tab/>
      </w:r>
    </w:p>
    <w:p w14:paraId="7E88422F" w14:textId="02626D0F" w:rsidR="0023254F" w:rsidRPr="002E3B38" w:rsidRDefault="0023254F" w:rsidP="00232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eastAsia="Arial Unicode MS" w:hAnsi="Browallia New" w:cs="Browallia New"/>
          <w:cs/>
          <w:lang w:val="th-TH"/>
        </w:rPr>
        <w:sectPr w:rsidR="0023254F" w:rsidRPr="002E3B38" w:rsidSect="00044D19">
          <w:headerReference w:type="default" r:id="rId15"/>
          <w:footerReference w:type="default" r:id="rId16"/>
          <w:pgSz w:w="16834" w:h="11909" w:orient="landscape" w:code="9"/>
          <w:pgMar w:top="2520" w:right="2434" w:bottom="1019" w:left="1282" w:header="851" w:footer="302" w:gutter="0"/>
          <w:pgNumType w:start="50"/>
          <w:cols w:space="720"/>
          <w:docGrid w:linePitch="245"/>
        </w:sectPr>
      </w:pPr>
      <w:r w:rsidRPr="002E3B38">
        <w:rPr>
          <w:rFonts w:ascii="Browallia New" w:eastAsia="Arial Unicode MS" w:hAnsi="Browallia New" w:cs="Browallia New"/>
          <w:cs/>
          <w:lang w:val="th-TH"/>
        </w:rPr>
        <w:tab/>
      </w:r>
    </w:p>
    <w:p w14:paraId="02F604EA" w14:textId="77777777" w:rsidR="00BD7D16" w:rsidRPr="002E3B38" w:rsidRDefault="00BD7D16" w:rsidP="005323C9">
      <w:pPr>
        <w:tabs>
          <w:tab w:val="clear" w:pos="227"/>
          <w:tab w:val="clear" w:pos="454"/>
          <w:tab w:val="left" w:pos="142"/>
        </w:tabs>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th-TH"/>
        </w:rPr>
        <w:lastRenderedPageBreak/>
        <w:t>บริษัทย่อยดังกล่าวข้างต้นได้รวมอยู่ในการจัดทำ</w:t>
      </w:r>
      <w:r w:rsidRPr="002E3B38">
        <w:rPr>
          <w:rFonts w:ascii="Browallia New" w:eastAsia="Arial Unicode MS" w:hAnsi="Browallia New" w:cs="Browallia New"/>
          <w:sz w:val="28"/>
          <w:szCs w:val="28"/>
          <w:cs/>
        </w:rPr>
        <w:t>งบการเงินรวม</w:t>
      </w:r>
      <w:r w:rsidRPr="002E3B38">
        <w:rPr>
          <w:rFonts w:ascii="Browallia New" w:eastAsia="Arial Unicode MS" w:hAnsi="Browallia New" w:cs="Browallia New"/>
          <w:sz w:val="28"/>
          <w:szCs w:val="28"/>
          <w:cs/>
          <w:lang w:val="th-TH"/>
        </w:rPr>
        <w:t>ของกลุ่มบริษัท สัดส่วนของสิทธิในการออกเสียงในบริษัทย่อยทางบริษัทใหญ่ไม่แตกต่างจากสัดส่วนที่ถือหุ้นสามัญ</w:t>
      </w:r>
    </w:p>
    <w:p w14:paraId="33274645"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rPr>
      </w:pPr>
    </w:p>
    <w:p w14:paraId="04BFA6EE"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u w:val="single"/>
          <w:cs/>
        </w:rPr>
      </w:pPr>
      <w:r w:rsidRPr="002E3B38">
        <w:rPr>
          <w:rFonts w:ascii="Browallia New" w:eastAsia="Arial Unicode MS" w:hAnsi="Browallia New" w:cs="Browallia New"/>
          <w:sz w:val="28"/>
          <w:u w:val="single"/>
          <w:cs/>
          <w:lang w:val="th-TH"/>
        </w:rPr>
        <w:t xml:space="preserve">บริษัท อาร์เอส </w:t>
      </w:r>
      <w:proofErr w:type="spellStart"/>
      <w:r w:rsidRPr="002E3B38">
        <w:rPr>
          <w:rFonts w:ascii="Browallia New" w:eastAsia="Arial Unicode MS" w:hAnsi="Browallia New" w:cs="Browallia New"/>
          <w:sz w:val="28"/>
          <w:u w:val="single"/>
          <w:cs/>
          <w:lang w:val="th-TH"/>
        </w:rPr>
        <w:t>ลิฟเวลล์</w:t>
      </w:r>
      <w:proofErr w:type="spellEnd"/>
      <w:r w:rsidRPr="002E3B38">
        <w:rPr>
          <w:rFonts w:ascii="Browallia New" w:eastAsia="Arial Unicode MS" w:hAnsi="Browallia New" w:cs="Browallia New"/>
          <w:sz w:val="28"/>
          <w:u w:val="single"/>
          <w:cs/>
          <w:lang w:val="th-TH"/>
        </w:rPr>
        <w:t xml:space="preserve"> จำกัด และบริษัท จี </w:t>
      </w:r>
      <w:proofErr w:type="spellStart"/>
      <w:r w:rsidRPr="002E3B38">
        <w:rPr>
          <w:rFonts w:ascii="Browallia New" w:eastAsia="Arial Unicode MS" w:hAnsi="Browallia New" w:cs="Browallia New"/>
          <w:sz w:val="28"/>
          <w:u w:val="single"/>
          <w:cs/>
          <w:lang w:val="th-TH"/>
        </w:rPr>
        <w:t>เวลล์</w:t>
      </w:r>
      <w:proofErr w:type="spellEnd"/>
      <w:r w:rsidRPr="002E3B38">
        <w:rPr>
          <w:rFonts w:ascii="Browallia New" w:eastAsia="Arial Unicode MS" w:hAnsi="Browallia New" w:cs="Browallia New"/>
          <w:sz w:val="28"/>
          <w:u w:val="single"/>
          <w:cs/>
          <w:lang w:val="th-TH"/>
        </w:rPr>
        <w:t xml:space="preserve"> จำกัด</w:t>
      </w:r>
      <w:r w:rsidRPr="002E3B38">
        <w:rPr>
          <w:rFonts w:ascii="Browallia New" w:eastAsia="Arial Unicode MS" w:hAnsi="Browallia New" w:cs="Browallia New"/>
          <w:sz w:val="28"/>
          <w:u w:val="single"/>
        </w:rPr>
        <w:t xml:space="preserve"> (</w:t>
      </w:r>
      <w:r w:rsidRPr="002E3B38">
        <w:rPr>
          <w:rFonts w:ascii="Browallia New" w:eastAsia="Arial Unicode MS" w:hAnsi="Browallia New" w:cs="Browallia New"/>
          <w:sz w:val="28"/>
          <w:u w:val="single"/>
          <w:cs/>
        </w:rPr>
        <w:t>บริษัทย่อย)</w:t>
      </w:r>
    </w:p>
    <w:p w14:paraId="4773A51E"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sz w:val="28"/>
        </w:rPr>
      </w:pPr>
      <w:r w:rsidRPr="002E3B38">
        <w:rPr>
          <w:rFonts w:ascii="Browallia New" w:eastAsia="Arial Unicode MS" w:hAnsi="Browallia New" w:cs="Browallia New"/>
          <w:sz w:val="28"/>
          <w:cs/>
          <w:lang w:val="th-TH"/>
        </w:rPr>
        <w:t xml:space="preserve">ในการประชุมวิสามัญผู้ถือหุ้นครั้งที่ </w:t>
      </w:r>
      <w:r w:rsidRPr="002E3B38">
        <w:rPr>
          <w:rFonts w:ascii="Browallia New" w:eastAsia="Arial Unicode MS" w:hAnsi="Browallia New" w:cs="Browallia New"/>
          <w:sz w:val="28"/>
          <w:lang w:val="th-TH"/>
        </w:rPr>
        <w:t xml:space="preserve">2/2567 </w:t>
      </w:r>
      <w:r w:rsidRPr="002E3B38">
        <w:rPr>
          <w:rFonts w:ascii="Browallia New" w:eastAsia="Arial Unicode MS" w:hAnsi="Browallia New" w:cs="Browallia New"/>
          <w:sz w:val="28"/>
          <w:cs/>
          <w:lang w:val="th-TH"/>
        </w:rPr>
        <w:t xml:space="preserve">ของบริษัท อาร์เอส </w:t>
      </w:r>
      <w:proofErr w:type="spellStart"/>
      <w:r w:rsidRPr="002E3B38">
        <w:rPr>
          <w:rFonts w:ascii="Browallia New" w:eastAsia="Arial Unicode MS" w:hAnsi="Browallia New" w:cs="Browallia New"/>
          <w:sz w:val="28"/>
          <w:cs/>
          <w:lang w:val="th-TH"/>
        </w:rPr>
        <w:t>ลิฟเวลล์</w:t>
      </w:r>
      <w:proofErr w:type="spellEnd"/>
      <w:r w:rsidRPr="002E3B38">
        <w:rPr>
          <w:rFonts w:ascii="Browallia New" w:eastAsia="Arial Unicode MS" w:hAnsi="Browallia New" w:cs="Browallia New"/>
          <w:sz w:val="28"/>
          <w:cs/>
          <w:lang w:val="th-TH"/>
        </w:rPr>
        <w:t xml:space="preserve"> จำกัด (บริษัทย่อย) เมื่อวันที่ </w:t>
      </w:r>
      <w:r w:rsidRPr="002E3B38">
        <w:rPr>
          <w:rFonts w:ascii="Browallia New" w:eastAsia="Arial Unicode MS" w:hAnsi="Browallia New" w:cs="Browallia New"/>
          <w:sz w:val="28"/>
          <w:lang w:val="th-TH"/>
        </w:rPr>
        <w:t xml:space="preserve">17 </w:t>
      </w:r>
      <w:r w:rsidRPr="002E3B38">
        <w:rPr>
          <w:rFonts w:ascii="Browallia New" w:eastAsia="Arial Unicode MS" w:hAnsi="Browallia New" w:cs="Browallia New"/>
          <w:sz w:val="28"/>
          <w:cs/>
          <w:lang w:val="th-TH"/>
        </w:rPr>
        <w:t xml:space="preserve">ตุลาคม </w:t>
      </w:r>
      <w:r w:rsidRPr="002E3B38">
        <w:rPr>
          <w:rFonts w:ascii="Browallia New" w:eastAsia="Arial Unicode MS" w:hAnsi="Browallia New" w:cs="Browallia New"/>
          <w:sz w:val="28"/>
          <w:lang w:val="th-TH"/>
        </w:rPr>
        <w:t xml:space="preserve">2567 </w:t>
      </w:r>
      <w:r w:rsidRPr="002E3B38">
        <w:rPr>
          <w:rFonts w:ascii="Browallia New" w:eastAsia="Arial Unicode MS" w:hAnsi="Browallia New" w:cs="Browallia New"/>
          <w:sz w:val="28"/>
          <w:cs/>
          <w:lang w:val="th-TH"/>
        </w:rPr>
        <w:t xml:space="preserve">ได้มีมติอนุมติให้ดำเนินการเพิ่มทุนจดทะเบียนของบริษัทจาก </w:t>
      </w:r>
      <w:r w:rsidRPr="002E3B38">
        <w:rPr>
          <w:rFonts w:ascii="Browallia New" w:eastAsia="Arial Unicode MS" w:hAnsi="Browallia New" w:cs="Browallia New"/>
          <w:sz w:val="28"/>
          <w:lang w:val="th-TH"/>
        </w:rPr>
        <w:t xml:space="preserve">1 </w:t>
      </w:r>
      <w:r w:rsidRPr="002E3B38">
        <w:rPr>
          <w:rFonts w:ascii="Browallia New" w:eastAsia="Arial Unicode MS" w:hAnsi="Browallia New" w:cs="Browallia New"/>
          <w:sz w:val="28"/>
          <w:cs/>
          <w:lang w:val="th-TH"/>
        </w:rPr>
        <w:t xml:space="preserve">ล้านบาท เป็น </w:t>
      </w:r>
      <w:r w:rsidRPr="002E3B38">
        <w:rPr>
          <w:rFonts w:ascii="Browallia New" w:eastAsia="Arial Unicode MS" w:hAnsi="Browallia New" w:cs="Browallia New"/>
          <w:sz w:val="28"/>
          <w:lang w:val="th-TH"/>
        </w:rPr>
        <w:t xml:space="preserve">350 </w:t>
      </w:r>
      <w:r w:rsidRPr="002E3B38">
        <w:rPr>
          <w:rFonts w:ascii="Browallia New" w:eastAsia="Arial Unicode MS" w:hAnsi="Browallia New" w:cs="Browallia New"/>
          <w:sz w:val="28"/>
          <w:cs/>
          <w:lang w:val="th-TH"/>
        </w:rPr>
        <w:t xml:space="preserve">ล้านบาท โดยการออกหุ้นสามัญใหม่จำนวน </w:t>
      </w:r>
      <w:r w:rsidRPr="002E3B38">
        <w:rPr>
          <w:rFonts w:ascii="Browallia New" w:eastAsia="Arial Unicode MS" w:hAnsi="Browallia New" w:cs="Browallia New"/>
          <w:sz w:val="28"/>
          <w:lang w:val="th-TH"/>
        </w:rPr>
        <w:t xml:space="preserve">34.90 </w:t>
      </w:r>
      <w:r w:rsidRPr="002E3B38">
        <w:rPr>
          <w:rFonts w:ascii="Browallia New" w:eastAsia="Arial Unicode MS" w:hAnsi="Browallia New" w:cs="Browallia New"/>
          <w:sz w:val="28"/>
          <w:cs/>
          <w:lang w:val="th-TH"/>
        </w:rPr>
        <w:t xml:space="preserve">ล้านหุ้น มูลค่าที่ตราไว้หุ้นละ </w:t>
      </w:r>
      <w:r w:rsidRPr="002E3B38">
        <w:rPr>
          <w:rFonts w:ascii="Browallia New" w:eastAsia="Arial Unicode MS" w:hAnsi="Browallia New" w:cs="Browallia New"/>
          <w:sz w:val="28"/>
          <w:lang w:val="th-TH"/>
        </w:rPr>
        <w:t xml:space="preserve">10 </w:t>
      </w:r>
      <w:r w:rsidRPr="002E3B38">
        <w:rPr>
          <w:rFonts w:ascii="Browallia New" w:eastAsia="Arial Unicode MS" w:hAnsi="Browallia New" w:cs="Browallia New"/>
          <w:sz w:val="28"/>
          <w:cs/>
          <w:lang w:val="th-TH"/>
        </w:rPr>
        <w:t>บาท ซึ่งบริษัทย่อยดังกล่าวได้จดทะเบียนเพิ่มทุนกับกระทรวงพาณิชย์</w:t>
      </w:r>
      <w:r w:rsidRPr="002E3B38">
        <w:rPr>
          <w:rFonts w:ascii="Browallia New" w:hAnsi="Browallia New" w:cs="Browallia New"/>
          <w:sz w:val="28"/>
          <w:cs/>
        </w:rPr>
        <w:t xml:space="preserve">ในวันที่ </w:t>
      </w:r>
      <w:r w:rsidRPr="002E3B38">
        <w:rPr>
          <w:rFonts w:ascii="Browallia New" w:hAnsi="Browallia New" w:cs="Browallia New"/>
          <w:sz w:val="28"/>
        </w:rPr>
        <w:t xml:space="preserve">17 </w:t>
      </w:r>
      <w:r w:rsidRPr="002E3B38">
        <w:rPr>
          <w:rFonts w:ascii="Browallia New" w:hAnsi="Browallia New" w:cs="Browallia New"/>
          <w:sz w:val="28"/>
          <w:cs/>
        </w:rPr>
        <w:t xml:space="preserve">ตุลาคม </w:t>
      </w:r>
      <w:r w:rsidRPr="002E3B38">
        <w:rPr>
          <w:rFonts w:ascii="Browallia New" w:hAnsi="Browallia New" w:cs="Browallia New"/>
          <w:sz w:val="28"/>
        </w:rPr>
        <w:t>2567</w:t>
      </w:r>
      <w:r w:rsidRPr="002E3B38">
        <w:rPr>
          <w:rFonts w:ascii="Browallia New" w:hAnsi="Browallia New" w:cs="Browallia New"/>
          <w:sz w:val="28"/>
          <w:cs/>
        </w:rPr>
        <w:t xml:space="preserve"> โดย</w:t>
      </w:r>
      <w:r w:rsidRPr="002E3B38">
        <w:rPr>
          <w:rFonts w:ascii="Browallia New" w:eastAsia="Arial Unicode MS" w:hAnsi="Browallia New" w:cs="Browallia New"/>
          <w:sz w:val="28"/>
          <w:cs/>
        </w:rPr>
        <w:t xml:space="preserve">บริษัทได้จ่ายชำระค่าหุ้นสามัญเพิ่มทุนทั้งหมดจำนวน </w:t>
      </w:r>
      <w:r w:rsidRPr="002E3B38">
        <w:rPr>
          <w:rFonts w:ascii="Browallia New" w:eastAsia="Arial Unicode MS" w:hAnsi="Browallia New" w:cs="Browallia New"/>
          <w:sz w:val="28"/>
        </w:rPr>
        <w:t xml:space="preserve">350 </w:t>
      </w:r>
      <w:r w:rsidRPr="002E3B38">
        <w:rPr>
          <w:rFonts w:ascii="Browallia New" w:eastAsia="Arial Unicode MS" w:hAnsi="Browallia New" w:cs="Browallia New"/>
          <w:sz w:val="28"/>
          <w:cs/>
        </w:rPr>
        <w:t>ล้านบาท</w:t>
      </w:r>
    </w:p>
    <w:p w14:paraId="422C4A45" w14:textId="77777777" w:rsidR="00C937F5" w:rsidRPr="002E3B38" w:rsidRDefault="00C937F5" w:rsidP="00C937F5">
      <w:pPr>
        <w:pStyle w:val="ListParagraph"/>
        <w:tabs>
          <w:tab w:val="left" w:pos="426"/>
        </w:tabs>
        <w:spacing w:line="240" w:lineRule="auto"/>
        <w:ind w:left="426"/>
        <w:jc w:val="thaiDistribute"/>
        <w:rPr>
          <w:rFonts w:ascii="Browallia New" w:eastAsia="Arial Unicode MS" w:hAnsi="Browallia New" w:cs="Browallia New"/>
          <w:sz w:val="28"/>
        </w:rPr>
      </w:pPr>
    </w:p>
    <w:p w14:paraId="1A9F1843"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i/>
          <w:iCs/>
          <w:color w:val="000000" w:themeColor="text1"/>
          <w:sz w:val="28"/>
        </w:rPr>
      </w:pPr>
      <w:r w:rsidRPr="002E3B38">
        <w:rPr>
          <w:rFonts w:ascii="Browallia New" w:hAnsi="Browallia New" w:cs="Browallia New"/>
          <w:i/>
          <w:iCs/>
          <w:color w:val="000000" w:themeColor="text1"/>
          <w:sz w:val="28"/>
          <w:cs/>
        </w:rPr>
        <w:t>การจัดตั้งบริษัทย่อย</w:t>
      </w:r>
    </w:p>
    <w:p w14:paraId="647294D6" w14:textId="67C1F10D"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lang w:val="th-TH"/>
        </w:rPr>
      </w:pPr>
      <w:r w:rsidRPr="002E3B38">
        <w:rPr>
          <w:rFonts w:ascii="Browallia New" w:eastAsia="Arial Unicode MS" w:hAnsi="Browallia New" w:cs="Browallia New"/>
          <w:sz w:val="28"/>
          <w:cs/>
          <w:lang w:val="th-TH"/>
        </w:rPr>
        <w:t xml:space="preserve">ในการประชุมคณะกรรมการของบริษัท ครั้งที่ </w:t>
      </w:r>
      <w:r w:rsidR="004C2B40" w:rsidRPr="004C2B40">
        <w:rPr>
          <w:rFonts w:ascii="Browallia New" w:eastAsia="Arial Unicode MS" w:hAnsi="Browallia New" w:cs="Browallia New"/>
          <w:sz w:val="28"/>
        </w:rPr>
        <w:t>6</w:t>
      </w:r>
      <w:r w:rsidRPr="002E3B38">
        <w:rPr>
          <w:rFonts w:ascii="Browallia New" w:eastAsia="Arial Unicode MS" w:hAnsi="Browallia New" w:cs="Browallia New"/>
          <w:sz w:val="28"/>
          <w:cs/>
          <w:lang w:val="th-TH"/>
        </w:rPr>
        <w:t>/</w:t>
      </w:r>
      <w:r w:rsidR="004C2B40" w:rsidRPr="004C2B40">
        <w:rPr>
          <w:rFonts w:ascii="Browallia New" w:eastAsia="Arial Unicode MS" w:hAnsi="Browallia New" w:cs="Browallia New"/>
          <w:sz w:val="28"/>
        </w:rPr>
        <w:t>2567</w:t>
      </w:r>
      <w:r w:rsidRPr="002E3B38">
        <w:rPr>
          <w:rFonts w:ascii="Browallia New" w:eastAsia="Arial Unicode MS" w:hAnsi="Browallia New" w:cs="Browallia New"/>
          <w:sz w:val="28"/>
          <w:cs/>
          <w:lang w:val="th-TH"/>
        </w:rPr>
        <w:t xml:space="preserve"> เมื่อวันที่ </w:t>
      </w:r>
      <w:r w:rsidR="004C2B40" w:rsidRPr="004C2B40">
        <w:rPr>
          <w:rFonts w:ascii="Browallia New" w:eastAsia="Arial Unicode MS" w:hAnsi="Browallia New" w:cs="Browallia New"/>
          <w:sz w:val="28"/>
        </w:rPr>
        <w:t>15</w:t>
      </w:r>
      <w:r w:rsidRPr="002E3B38">
        <w:rPr>
          <w:rFonts w:ascii="Browallia New" w:eastAsia="Arial Unicode MS" w:hAnsi="Browallia New" w:cs="Browallia New"/>
          <w:sz w:val="28"/>
          <w:cs/>
          <w:lang w:val="th-TH"/>
        </w:rPr>
        <w:t xml:space="preserve"> ตุลาคม </w:t>
      </w:r>
      <w:r w:rsidR="004C2B40" w:rsidRPr="004C2B40">
        <w:rPr>
          <w:rFonts w:ascii="Browallia New" w:eastAsia="Arial Unicode MS" w:hAnsi="Browallia New" w:cs="Browallia New"/>
          <w:sz w:val="28"/>
        </w:rPr>
        <w:t>2567</w:t>
      </w:r>
      <w:r w:rsidRPr="002E3B38">
        <w:rPr>
          <w:rFonts w:ascii="Browallia New" w:eastAsia="Arial Unicode MS" w:hAnsi="Browallia New" w:cs="Browallia New"/>
          <w:sz w:val="28"/>
          <w:cs/>
          <w:lang w:val="th-TH"/>
        </w:rPr>
        <w:t xml:space="preserve"> ได้มีมติอนุมัติจัดตั้งจดทะเบียน บริษัท จี </w:t>
      </w:r>
      <w:proofErr w:type="spellStart"/>
      <w:r w:rsidRPr="002E3B38">
        <w:rPr>
          <w:rFonts w:ascii="Browallia New" w:eastAsia="Arial Unicode MS" w:hAnsi="Browallia New" w:cs="Browallia New"/>
          <w:sz w:val="28"/>
          <w:cs/>
          <w:lang w:val="th-TH"/>
        </w:rPr>
        <w:t>เวลล์</w:t>
      </w:r>
      <w:proofErr w:type="spellEnd"/>
      <w:r w:rsidRPr="002E3B38">
        <w:rPr>
          <w:rFonts w:ascii="Browallia New" w:eastAsia="Arial Unicode MS" w:hAnsi="Browallia New" w:cs="Browallia New"/>
          <w:sz w:val="28"/>
          <w:cs/>
          <w:lang w:val="th-TH"/>
        </w:rPr>
        <w:t xml:space="preserve"> จำกัด โดยบริษัทได้โอนหุ้นสามัญเดิมทั้งหมดในบริษัท อาร์เอส </w:t>
      </w:r>
      <w:proofErr w:type="spellStart"/>
      <w:r w:rsidRPr="002E3B38">
        <w:rPr>
          <w:rFonts w:ascii="Browallia New" w:eastAsia="Arial Unicode MS" w:hAnsi="Browallia New" w:cs="Browallia New"/>
          <w:sz w:val="28"/>
          <w:cs/>
          <w:lang w:val="th-TH"/>
        </w:rPr>
        <w:t>ลิฟเวลล์</w:t>
      </w:r>
      <w:proofErr w:type="spellEnd"/>
      <w:r w:rsidRPr="002E3B38">
        <w:rPr>
          <w:rFonts w:ascii="Browallia New" w:eastAsia="Arial Unicode MS" w:hAnsi="Browallia New" w:cs="Browallia New"/>
          <w:sz w:val="28"/>
          <w:cs/>
          <w:lang w:val="th-TH"/>
        </w:rPr>
        <w:t xml:space="preserve"> จำกัดที่บริษัทได้ถืออยู่จำนวน </w:t>
      </w:r>
      <w:r w:rsidR="004C2B40" w:rsidRPr="004C2B40">
        <w:rPr>
          <w:rFonts w:ascii="Browallia New" w:eastAsia="Arial Unicode MS" w:hAnsi="Browallia New" w:cs="Browallia New"/>
          <w:sz w:val="28"/>
        </w:rPr>
        <w:t>34</w:t>
      </w:r>
      <w:r w:rsidRPr="002E3B38">
        <w:rPr>
          <w:rFonts w:ascii="Browallia New" w:eastAsia="Arial Unicode MS" w:hAnsi="Browallia New" w:cs="Browallia New"/>
          <w:sz w:val="28"/>
          <w:lang w:val="th-TH"/>
        </w:rPr>
        <w:t>,</w:t>
      </w:r>
      <w:r w:rsidR="004C2B40" w:rsidRPr="004C2B40">
        <w:rPr>
          <w:rFonts w:ascii="Browallia New" w:eastAsia="Arial Unicode MS" w:hAnsi="Browallia New" w:cs="Browallia New"/>
          <w:sz w:val="28"/>
        </w:rPr>
        <w:t>999</w:t>
      </w:r>
      <w:r w:rsidRPr="002E3B38">
        <w:rPr>
          <w:rFonts w:ascii="Browallia New" w:eastAsia="Arial Unicode MS" w:hAnsi="Browallia New" w:cs="Browallia New"/>
          <w:sz w:val="28"/>
          <w:lang w:val="th-TH"/>
        </w:rPr>
        <w:t>,</w:t>
      </w:r>
      <w:r w:rsidR="004C2B40" w:rsidRPr="004C2B40">
        <w:rPr>
          <w:rFonts w:ascii="Browallia New" w:eastAsia="Arial Unicode MS" w:hAnsi="Browallia New" w:cs="Browallia New"/>
          <w:sz w:val="28"/>
        </w:rPr>
        <w:t>998</w:t>
      </w:r>
      <w:r w:rsidRPr="002E3B38">
        <w:rPr>
          <w:rFonts w:ascii="Browallia New" w:eastAsia="Arial Unicode MS" w:hAnsi="Browallia New" w:cs="Browallia New"/>
          <w:sz w:val="28"/>
          <w:cs/>
          <w:lang w:val="th-TH"/>
        </w:rPr>
        <w:t xml:space="preserve"> หุ้น คิดเป็นร้อยละ </w:t>
      </w:r>
      <w:r w:rsidR="004C2B40" w:rsidRPr="004C2B40">
        <w:rPr>
          <w:rFonts w:ascii="Browallia New" w:eastAsia="Arial Unicode MS" w:hAnsi="Browallia New" w:cs="Browallia New"/>
          <w:sz w:val="28"/>
        </w:rPr>
        <w:t>99</w:t>
      </w:r>
      <w:r w:rsidRPr="002E3B38">
        <w:rPr>
          <w:rFonts w:ascii="Browallia New" w:eastAsia="Arial Unicode MS" w:hAnsi="Browallia New" w:cs="Browallia New"/>
          <w:sz w:val="28"/>
          <w:cs/>
          <w:lang w:val="th-TH"/>
        </w:rPr>
        <w:t>.</w:t>
      </w:r>
      <w:r w:rsidR="004C2B40" w:rsidRPr="004C2B40">
        <w:rPr>
          <w:rFonts w:ascii="Browallia New" w:eastAsia="Arial Unicode MS" w:hAnsi="Browallia New" w:cs="Browallia New"/>
          <w:sz w:val="28"/>
        </w:rPr>
        <w:t>99</w:t>
      </w:r>
      <w:r w:rsidRPr="002E3B38">
        <w:rPr>
          <w:rFonts w:ascii="Browallia New" w:eastAsia="Arial Unicode MS" w:hAnsi="Browallia New" w:cs="Browallia New"/>
          <w:sz w:val="28"/>
          <w:cs/>
          <w:lang w:val="th-TH"/>
        </w:rPr>
        <w:t xml:space="preserve"> ของจำนวนหุ้นที่ออกและจำหน่ายแล้วทั้งหมด เพื่อชำระเป็นทุนจดทะเบียนของบริษัท จี </w:t>
      </w:r>
      <w:proofErr w:type="spellStart"/>
      <w:r w:rsidRPr="002E3B38">
        <w:rPr>
          <w:rFonts w:ascii="Browallia New" w:eastAsia="Arial Unicode MS" w:hAnsi="Browallia New" w:cs="Browallia New"/>
          <w:sz w:val="28"/>
          <w:cs/>
          <w:lang w:val="th-TH"/>
        </w:rPr>
        <w:t>เวลล์</w:t>
      </w:r>
      <w:proofErr w:type="spellEnd"/>
      <w:r w:rsidRPr="002E3B38">
        <w:rPr>
          <w:rFonts w:ascii="Browallia New" w:eastAsia="Arial Unicode MS" w:hAnsi="Browallia New" w:cs="Browallia New"/>
          <w:sz w:val="28"/>
          <w:cs/>
          <w:lang w:val="th-TH"/>
        </w:rPr>
        <w:t xml:space="preserve"> จำกัด จำนวนหุ้นสามัญ </w:t>
      </w:r>
      <w:r w:rsidR="004C2B40" w:rsidRPr="004C2B40">
        <w:rPr>
          <w:rFonts w:ascii="Browallia New" w:eastAsia="Arial Unicode MS" w:hAnsi="Browallia New" w:cs="Browallia New"/>
          <w:sz w:val="28"/>
        </w:rPr>
        <w:t>35</w:t>
      </w:r>
      <w:r w:rsidRPr="002E3B38">
        <w:rPr>
          <w:rFonts w:ascii="Browallia New" w:eastAsia="Arial Unicode MS" w:hAnsi="Browallia New" w:cs="Browallia New"/>
          <w:sz w:val="28"/>
          <w:cs/>
          <w:lang w:val="th-TH"/>
        </w:rPr>
        <w:t xml:space="preserve"> ล้านหุ้น มูลค่าที่ตราไว้หุ้นละ </w:t>
      </w:r>
      <w:r w:rsidR="004C2B40" w:rsidRPr="004C2B40">
        <w:rPr>
          <w:rFonts w:ascii="Browallia New" w:eastAsia="Arial Unicode MS" w:hAnsi="Browallia New" w:cs="Browallia New"/>
          <w:sz w:val="28"/>
        </w:rPr>
        <w:t>10</w:t>
      </w:r>
      <w:r w:rsidRPr="002E3B38">
        <w:rPr>
          <w:rFonts w:ascii="Browallia New" w:eastAsia="Arial Unicode MS" w:hAnsi="Browallia New" w:cs="Browallia New"/>
          <w:sz w:val="28"/>
          <w:cs/>
          <w:lang w:val="th-TH"/>
        </w:rPr>
        <w:t xml:space="preserve"> บาท จำนวน </w:t>
      </w:r>
      <w:r w:rsidR="004C2B40" w:rsidRPr="004C2B40">
        <w:rPr>
          <w:rFonts w:ascii="Browallia New" w:eastAsia="Arial Unicode MS" w:hAnsi="Browallia New" w:cs="Browallia New"/>
          <w:sz w:val="28"/>
        </w:rPr>
        <w:t>350</w:t>
      </w:r>
      <w:r w:rsidRPr="002E3B38">
        <w:rPr>
          <w:rFonts w:ascii="Browallia New" w:eastAsia="Arial Unicode MS" w:hAnsi="Browallia New" w:cs="Browallia New"/>
          <w:sz w:val="28"/>
          <w:cs/>
          <w:lang w:val="th-TH"/>
        </w:rPr>
        <w:t xml:space="preserve"> ล้านบาท</w:t>
      </w:r>
    </w:p>
    <w:p w14:paraId="6E85B1A8" w14:textId="77777777" w:rsidR="00C937F5" w:rsidRPr="002E3B38" w:rsidRDefault="00C937F5" w:rsidP="00C937F5">
      <w:pPr>
        <w:pStyle w:val="ListParagraph"/>
        <w:tabs>
          <w:tab w:val="left" w:pos="426"/>
        </w:tabs>
        <w:spacing w:line="240" w:lineRule="auto"/>
        <w:ind w:left="426"/>
        <w:jc w:val="thaiDistribute"/>
        <w:rPr>
          <w:rFonts w:ascii="Browallia New" w:eastAsia="Arial Unicode MS" w:hAnsi="Browallia New" w:cs="Browallia New"/>
          <w:sz w:val="28"/>
        </w:rPr>
      </w:pPr>
    </w:p>
    <w:p w14:paraId="067C99B6"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u w:val="single"/>
        </w:rPr>
      </w:pPr>
      <w:r w:rsidRPr="002E3B38">
        <w:rPr>
          <w:rFonts w:ascii="Browallia New" w:eastAsia="Arial Unicode MS" w:hAnsi="Browallia New" w:cs="Browallia New"/>
          <w:sz w:val="28"/>
          <w:u w:val="single"/>
          <w:cs/>
          <w:lang w:val="th-TH"/>
        </w:rPr>
        <w:t xml:space="preserve">บริษัท </w:t>
      </w:r>
      <w:proofErr w:type="spellStart"/>
      <w:r w:rsidRPr="002E3B38">
        <w:rPr>
          <w:rFonts w:ascii="Browallia New" w:eastAsia="Arial Unicode MS" w:hAnsi="Browallia New" w:cs="Browallia New"/>
          <w:sz w:val="28"/>
          <w:u w:val="single"/>
          <w:cs/>
          <w:lang w:val="th-TH"/>
        </w:rPr>
        <w:t>ป๊</w:t>
      </w:r>
      <w:proofErr w:type="spellEnd"/>
      <w:r w:rsidRPr="002E3B38">
        <w:rPr>
          <w:rFonts w:ascii="Browallia New" w:eastAsia="Arial Unicode MS" w:hAnsi="Browallia New" w:cs="Browallia New"/>
          <w:sz w:val="28"/>
          <w:u w:val="single"/>
          <w:cs/>
          <w:lang w:val="th-TH"/>
        </w:rPr>
        <w:t>อบคอยน์ คลับ จำกัด</w:t>
      </w:r>
      <w:r w:rsidRPr="002E3B38">
        <w:rPr>
          <w:rFonts w:ascii="Browallia New" w:eastAsia="Arial Unicode MS" w:hAnsi="Browallia New" w:cs="Browallia New"/>
          <w:sz w:val="28"/>
        </w:rPr>
        <w:t xml:space="preserve"> </w:t>
      </w:r>
      <w:r w:rsidRPr="002E3B38">
        <w:rPr>
          <w:rFonts w:ascii="Browallia New" w:hAnsi="Browallia New" w:cs="Browallia New"/>
          <w:color w:val="000000"/>
          <w:sz w:val="28"/>
          <w:cs/>
        </w:rPr>
        <w:t>(บริษัทย่อย)</w:t>
      </w:r>
    </w:p>
    <w:p w14:paraId="752184A0"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lang w:val="th-TH"/>
        </w:rPr>
      </w:pPr>
      <w:r w:rsidRPr="002E3B38">
        <w:rPr>
          <w:rFonts w:ascii="Browallia New" w:eastAsia="Arial Unicode MS" w:hAnsi="Browallia New" w:cs="Browallia New"/>
          <w:sz w:val="28"/>
          <w:cs/>
          <w:lang w:val="th-TH"/>
        </w:rPr>
        <w:t>ที่ประชุมคณะกรรมการของบริษัท โฟร์ท แอป</w:t>
      </w:r>
      <w:proofErr w:type="spellStart"/>
      <w:r w:rsidRPr="002E3B38">
        <w:rPr>
          <w:rFonts w:ascii="Browallia New" w:eastAsia="Arial Unicode MS" w:hAnsi="Browallia New" w:cs="Browallia New"/>
          <w:sz w:val="28"/>
          <w:cs/>
          <w:lang w:val="th-TH"/>
        </w:rPr>
        <w:t>เปิ้ล</w:t>
      </w:r>
      <w:proofErr w:type="spellEnd"/>
      <w:r w:rsidRPr="002E3B38">
        <w:rPr>
          <w:rFonts w:ascii="Browallia New" w:eastAsia="Arial Unicode MS" w:hAnsi="Browallia New" w:cs="Browallia New"/>
          <w:sz w:val="28"/>
          <w:cs/>
          <w:lang w:val="th-TH"/>
        </w:rPr>
        <w:t xml:space="preserve"> จำกัด (บริษัทย่อย) ครั้งที่ </w:t>
      </w:r>
      <w:r w:rsidRPr="002E3B38">
        <w:rPr>
          <w:rFonts w:ascii="Browallia New" w:hAnsi="Browallia New" w:cs="Browallia New"/>
          <w:color w:val="000000" w:themeColor="text1"/>
          <w:sz w:val="28"/>
        </w:rPr>
        <w:t>2/2567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เมื่อวันที่ </w:t>
      </w:r>
      <w:r w:rsidRPr="002E3B38">
        <w:rPr>
          <w:rFonts w:ascii="Browallia New" w:hAnsi="Browallia New" w:cs="Browallia New"/>
          <w:color w:val="000000" w:themeColor="text1"/>
          <w:sz w:val="28"/>
        </w:rPr>
        <w:t>30</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มกราคม </w:t>
      </w:r>
      <w:r w:rsidRPr="002E3B38">
        <w:rPr>
          <w:rFonts w:ascii="Browallia New" w:hAnsi="Browallia New" w:cs="Browallia New"/>
          <w:color w:val="000000" w:themeColor="text1"/>
          <w:sz w:val="28"/>
        </w:rPr>
        <w:t>2567</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th-TH"/>
        </w:rPr>
        <w:t>ได้มีมติอนุมัติให้เปลี่ยนชื่อ บริษัท โฟร์ท แอป</w:t>
      </w:r>
      <w:proofErr w:type="spellStart"/>
      <w:r w:rsidRPr="002E3B38">
        <w:rPr>
          <w:rFonts w:ascii="Browallia New" w:eastAsia="Arial Unicode MS" w:hAnsi="Browallia New" w:cs="Browallia New"/>
          <w:sz w:val="28"/>
          <w:cs/>
          <w:lang w:val="th-TH"/>
        </w:rPr>
        <w:t>เปิ้ล</w:t>
      </w:r>
      <w:proofErr w:type="spellEnd"/>
      <w:r w:rsidRPr="002E3B38">
        <w:rPr>
          <w:rFonts w:ascii="Browallia New" w:eastAsia="Arial Unicode MS" w:hAnsi="Browallia New" w:cs="Browallia New"/>
          <w:sz w:val="28"/>
          <w:cs/>
          <w:lang w:val="th-TH"/>
        </w:rPr>
        <w:t xml:space="preserve"> จำกัด เป็น บริษัท </w:t>
      </w:r>
      <w:proofErr w:type="spellStart"/>
      <w:r w:rsidRPr="002E3B38">
        <w:rPr>
          <w:rFonts w:ascii="Browallia New" w:eastAsia="Arial Unicode MS" w:hAnsi="Browallia New" w:cs="Browallia New"/>
          <w:sz w:val="28"/>
          <w:cs/>
          <w:lang w:val="th-TH"/>
        </w:rPr>
        <w:t>ป๊</w:t>
      </w:r>
      <w:proofErr w:type="spellEnd"/>
      <w:r w:rsidRPr="002E3B38">
        <w:rPr>
          <w:rFonts w:ascii="Browallia New" w:eastAsia="Arial Unicode MS" w:hAnsi="Browallia New" w:cs="Browallia New"/>
          <w:sz w:val="28"/>
          <w:cs/>
          <w:lang w:val="th-TH"/>
        </w:rPr>
        <w:t>อบคอยน์ คลับ จำกัด</w:t>
      </w:r>
    </w:p>
    <w:p w14:paraId="2AA0947B" w14:textId="77777777" w:rsidR="00C937F5" w:rsidRPr="002E3B38" w:rsidRDefault="00C937F5" w:rsidP="005323C9">
      <w:pPr>
        <w:pStyle w:val="ListParagraph"/>
        <w:tabs>
          <w:tab w:val="left" w:pos="426"/>
        </w:tabs>
        <w:spacing w:line="240" w:lineRule="auto"/>
        <w:ind w:left="426"/>
        <w:jc w:val="thaiDistribute"/>
        <w:rPr>
          <w:rFonts w:ascii="Browallia New" w:eastAsia="Arial Unicode MS" w:hAnsi="Browallia New" w:cs="Browallia New"/>
          <w:sz w:val="28"/>
          <w:lang w:val="th-TH"/>
        </w:rPr>
      </w:pPr>
    </w:p>
    <w:p w14:paraId="21E9E018" w14:textId="77777777" w:rsidR="00BD7D16" w:rsidRPr="002E3B38" w:rsidRDefault="00BD7D16" w:rsidP="00C937F5">
      <w:pPr>
        <w:pStyle w:val="ListParagraph"/>
        <w:tabs>
          <w:tab w:val="left" w:pos="426"/>
        </w:tabs>
        <w:spacing w:line="240" w:lineRule="auto"/>
        <w:ind w:left="426"/>
        <w:jc w:val="thaiDistribute"/>
        <w:rPr>
          <w:rFonts w:ascii="Browallia New" w:eastAsia="Arial Unicode MS" w:hAnsi="Browallia New" w:cs="Browallia New"/>
          <w:sz w:val="28"/>
          <w:lang w:val="th-TH"/>
        </w:rPr>
      </w:pPr>
      <w:r w:rsidRPr="002E3B38">
        <w:rPr>
          <w:rFonts w:ascii="Browallia New" w:eastAsia="Arial Unicode MS" w:hAnsi="Browallia New" w:cs="Browallia New"/>
          <w:sz w:val="28"/>
          <w:cs/>
          <w:lang w:val="th-TH"/>
        </w:rPr>
        <w:t xml:space="preserve">ที่ประชุมคณะกรรมการบริหารบริษัท ครั้งที่ </w:t>
      </w:r>
      <w:r w:rsidRPr="002E3B38">
        <w:rPr>
          <w:rFonts w:ascii="Browallia New" w:eastAsia="Arial Unicode MS" w:hAnsi="Browallia New" w:cs="Browallia New"/>
          <w:sz w:val="28"/>
          <w:lang w:val="th-TH"/>
        </w:rPr>
        <w:t>7/2566</w:t>
      </w:r>
      <w:r w:rsidRPr="002E3B38">
        <w:rPr>
          <w:rFonts w:ascii="Browallia New" w:eastAsia="Arial Unicode MS" w:hAnsi="Browallia New" w:cs="Browallia New"/>
          <w:sz w:val="28"/>
          <w:cs/>
          <w:lang w:val="th-TH"/>
        </w:rPr>
        <w:t xml:space="preserve"> เมื่อวันที่ </w:t>
      </w:r>
      <w:r w:rsidRPr="002E3B38">
        <w:rPr>
          <w:rFonts w:ascii="Browallia New" w:eastAsia="Arial Unicode MS" w:hAnsi="Browallia New" w:cs="Browallia New"/>
          <w:sz w:val="28"/>
          <w:lang w:val="th-TH"/>
        </w:rPr>
        <w:t>14</w:t>
      </w:r>
      <w:r w:rsidRPr="002E3B38">
        <w:rPr>
          <w:rFonts w:ascii="Browallia New" w:eastAsia="Arial Unicode MS" w:hAnsi="Browallia New" w:cs="Browallia New"/>
          <w:sz w:val="28"/>
          <w:cs/>
          <w:lang w:val="th-TH"/>
        </w:rPr>
        <w:t xml:space="preserve"> พฤศจิกายน </w:t>
      </w:r>
      <w:r w:rsidRPr="002E3B38">
        <w:rPr>
          <w:rFonts w:ascii="Browallia New" w:eastAsia="Arial Unicode MS" w:hAnsi="Browallia New" w:cs="Browallia New"/>
          <w:sz w:val="28"/>
          <w:lang w:val="th-TH"/>
        </w:rPr>
        <w:t>2566</w:t>
      </w:r>
      <w:r w:rsidRPr="002E3B38">
        <w:rPr>
          <w:rFonts w:ascii="Browallia New" w:eastAsia="Arial Unicode MS" w:hAnsi="Browallia New" w:cs="Browallia New"/>
          <w:sz w:val="28"/>
          <w:cs/>
          <w:lang w:val="th-TH"/>
        </w:rPr>
        <w:t xml:space="preserve"> ได้มีมติอนุมัติให้เปลี่ยนแปลงโครงสร้างผู้ถือหุ้นในบริษัท</w:t>
      </w:r>
      <w:r w:rsidRPr="002E3B38">
        <w:rPr>
          <w:rFonts w:ascii="Browallia New" w:hAnsi="Browallia New" w:cs="Browallia New"/>
          <w:color w:val="000000"/>
          <w:sz w:val="28"/>
          <w:cs/>
        </w:rPr>
        <w:t xml:space="preserve"> โฟร์ท แอป</w:t>
      </w:r>
      <w:proofErr w:type="spellStart"/>
      <w:r w:rsidRPr="002E3B38">
        <w:rPr>
          <w:rFonts w:ascii="Browallia New" w:hAnsi="Browallia New" w:cs="Browallia New"/>
          <w:color w:val="000000"/>
          <w:sz w:val="28"/>
          <w:cs/>
        </w:rPr>
        <w:t>เปิ้ล</w:t>
      </w:r>
      <w:proofErr w:type="spellEnd"/>
      <w:r w:rsidRPr="002E3B38">
        <w:rPr>
          <w:rFonts w:ascii="Browallia New" w:hAnsi="Browallia New" w:cs="Browallia New"/>
          <w:color w:val="000000"/>
          <w:sz w:val="28"/>
          <w:cs/>
        </w:rPr>
        <w:t xml:space="preserve"> จำกัด (บริษัทย่อย) โดยการโอนหุ้นทั้งหมดที่ถือโดยบุคคลภายนอกให้บริษัท </w:t>
      </w:r>
      <w:r w:rsidRPr="002E3B38">
        <w:rPr>
          <w:rFonts w:ascii="Browallia New" w:eastAsia="Arial Unicode MS" w:hAnsi="Browallia New" w:cs="Browallia New"/>
          <w:sz w:val="28"/>
          <w:cs/>
          <w:lang w:val="th-TH"/>
        </w:rPr>
        <w:t xml:space="preserve">เป็นผลให้บริษัทถือหุ้นในสัดส่วนร้อยละ </w:t>
      </w:r>
      <w:r w:rsidRPr="002E3B38">
        <w:rPr>
          <w:rFonts w:ascii="Browallia New" w:eastAsia="Arial Unicode MS" w:hAnsi="Browallia New" w:cs="Browallia New"/>
          <w:sz w:val="28"/>
          <w:lang w:val="th-TH"/>
        </w:rPr>
        <w:t>100</w:t>
      </w:r>
    </w:p>
    <w:p w14:paraId="2446B6D6" w14:textId="77777777" w:rsidR="00BD7D16" w:rsidRPr="002E3B38" w:rsidRDefault="00BD7D16" w:rsidP="00C937F5">
      <w:pPr>
        <w:pStyle w:val="ListParagraph"/>
        <w:tabs>
          <w:tab w:val="left" w:pos="426"/>
        </w:tabs>
        <w:spacing w:line="240" w:lineRule="auto"/>
        <w:ind w:left="426"/>
        <w:jc w:val="thaiDistribute"/>
        <w:rPr>
          <w:rFonts w:ascii="Browallia New" w:eastAsia="Arial Unicode MS" w:hAnsi="Browallia New" w:cs="Browallia New"/>
          <w:sz w:val="28"/>
          <w:lang w:val="th-TH"/>
        </w:rPr>
      </w:pPr>
    </w:p>
    <w:p w14:paraId="47E0F979" w14:textId="77777777" w:rsidR="00BD7D16" w:rsidRPr="002E3B38" w:rsidRDefault="00BD7D16" w:rsidP="00C937F5">
      <w:pPr>
        <w:pStyle w:val="ListParagraph"/>
        <w:tabs>
          <w:tab w:val="left" w:pos="426"/>
        </w:tabs>
        <w:spacing w:line="240" w:lineRule="auto"/>
        <w:ind w:left="426"/>
        <w:jc w:val="thaiDistribute"/>
        <w:rPr>
          <w:rFonts w:ascii="Browallia New" w:hAnsi="Browallia New" w:cs="Browallia New"/>
          <w:color w:val="000000"/>
          <w:sz w:val="28"/>
        </w:rPr>
      </w:pPr>
      <w:r w:rsidRPr="002E3B38">
        <w:rPr>
          <w:rFonts w:ascii="Browallia New" w:eastAsia="Arial Unicode MS" w:hAnsi="Browallia New" w:cs="Browallia New"/>
          <w:sz w:val="28"/>
          <w:cs/>
          <w:lang w:val="th-TH"/>
        </w:rPr>
        <w:t>ที่ประชุมวิสามัญ</w:t>
      </w:r>
      <w:r w:rsidRPr="002E3B38">
        <w:rPr>
          <w:rFonts w:ascii="Browallia New" w:hAnsi="Browallia New" w:cs="Browallia New"/>
          <w:color w:val="000000"/>
          <w:sz w:val="28"/>
          <w:cs/>
        </w:rPr>
        <w:t>ผู้ถือหุ้นของบริษัท โฟร์ท แอป</w:t>
      </w:r>
      <w:proofErr w:type="spellStart"/>
      <w:r w:rsidRPr="002E3B38">
        <w:rPr>
          <w:rFonts w:ascii="Browallia New" w:hAnsi="Browallia New" w:cs="Browallia New"/>
          <w:color w:val="000000"/>
          <w:sz w:val="28"/>
          <w:cs/>
        </w:rPr>
        <w:t>เปิ้ล</w:t>
      </w:r>
      <w:proofErr w:type="spellEnd"/>
      <w:r w:rsidRPr="002E3B38">
        <w:rPr>
          <w:rFonts w:ascii="Browallia New" w:hAnsi="Browallia New" w:cs="Browallia New"/>
          <w:color w:val="000000"/>
          <w:sz w:val="28"/>
          <w:cs/>
        </w:rPr>
        <w:t xml:space="preserve"> จำกัด ครั้งที่ </w:t>
      </w:r>
      <w:r w:rsidRPr="002E3B38">
        <w:rPr>
          <w:rFonts w:ascii="Browallia New" w:hAnsi="Browallia New" w:cs="Browallia New"/>
          <w:color w:val="000000"/>
          <w:sz w:val="28"/>
        </w:rPr>
        <w:t>2/2566</w:t>
      </w:r>
      <w:r w:rsidRPr="002E3B38">
        <w:rPr>
          <w:rFonts w:ascii="Browallia New" w:hAnsi="Browallia New" w:cs="Browallia New"/>
          <w:color w:val="000000"/>
          <w:sz w:val="28"/>
          <w:cs/>
        </w:rPr>
        <w:t xml:space="preserve"> เมื่อวันที่ </w:t>
      </w:r>
      <w:r w:rsidRPr="002E3B38">
        <w:rPr>
          <w:rFonts w:ascii="Browallia New" w:hAnsi="Browallia New" w:cs="Browallia New"/>
          <w:color w:val="000000"/>
          <w:sz w:val="28"/>
        </w:rPr>
        <w:t>10</w:t>
      </w:r>
      <w:r w:rsidRPr="002E3B38">
        <w:rPr>
          <w:rFonts w:ascii="Browallia New" w:hAnsi="Browallia New" w:cs="Browallia New"/>
          <w:color w:val="000000"/>
          <w:sz w:val="28"/>
          <w:cs/>
        </w:rPr>
        <w:t xml:space="preserve"> พฤศจิกายน </w:t>
      </w:r>
      <w:r w:rsidRPr="002E3B38">
        <w:rPr>
          <w:rFonts w:ascii="Browallia New" w:hAnsi="Browallia New" w:cs="Browallia New"/>
          <w:color w:val="000000"/>
          <w:sz w:val="28"/>
        </w:rPr>
        <w:t>2566</w:t>
      </w:r>
      <w:r w:rsidRPr="002E3B38">
        <w:rPr>
          <w:rFonts w:ascii="Browallia New" w:hAnsi="Browallia New" w:cs="Browallia New"/>
          <w:color w:val="000000"/>
          <w:sz w:val="28"/>
          <w:cs/>
        </w:rPr>
        <w:t xml:space="preserve"> ได้มีมติอนุมัติให้เพิ่มทุนจดทะเบียน จากทุนจดทะเบียนเดิมจำนวน </w:t>
      </w:r>
      <w:r w:rsidRPr="002E3B38">
        <w:rPr>
          <w:rFonts w:ascii="Browallia New" w:hAnsi="Browallia New" w:cs="Browallia New"/>
          <w:color w:val="000000"/>
          <w:sz w:val="28"/>
        </w:rPr>
        <w:t>4,000,000</w:t>
      </w:r>
      <w:r w:rsidRPr="002E3B38">
        <w:rPr>
          <w:rFonts w:ascii="Browallia New" w:hAnsi="Browallia New" w:cs="Browallia New"/>
          <w:color w:val="000000"/>
          <w:sz w:val="28"/>
          <w:cs/>
        </w:rPr>
        <w:t xml:space="preserve"> บาท เป็นทุนจดทะเบียนใหม่จำนวน </w:t>
      </w:r>
      <w:r w:rsidRPr="002E3B38">
        <w:rPr>
          <w:rFonts w:ascii="Browallia New" w:hAnsi="Browallia New" w:cs="Browallia New"/>
          <w:color w:val="000000"/>
          <w:sz w:val="28"/>
        </w:rPr>
        <w:t>26,000,000</w:t>
      </w:r>
      <w:r w:rsidRPr="002E3B38">
        <w:rPr>
          <w:rFonts w:ascii="Browallia New" w:hAnsi="Browallia New" w:cs="Browallia New"/>
          <w:color w:val="000000"/>
          <w:sz w:val="28"/>
          <w:cs/>
        </w:rPr>
        <w:t xml:space="preserve"> บาท โดยการเพิ่มจำนวนหุ้นสามัญจำนวน </w:t>
      </w:r>
      <w:r w:rsidRPr="002E3B38">
        <w:rPr>
          <w:rFonts w:ascii="Browallia New" w:hAnsi="Browallia New" w:cs="Browallia New"/>
          <w:color w:val="000000"/>
          <w:sz w:val="28"/>
        </w:rPr>
        <w:t>220,000</w:t>
      </w:r>
      <w:r w:rsidRPr="002E3B38">
        <w:rPr>
          <w:rFonts w:ascii="Browallia New" w:hAnsi="Browallia New" w:cs="Browallia New"/>
          <w:color w:val="000000"/>
          <w:sz w:val="28"/>
          <w:cs/>
        </w:rPr>
        <w:t xml:space="preserve"> หุ้น มูลค่าหุ้นละ </w:t>
      </w:r>
      <w:r w:rsidRPr="002E3B38">
        <w:rPr>
          <w:rFonts w:ascii="Browallia New" w:hAnsi="Browallia New" w:cs="Browallia New"/>
          <w:color w:val="000000"/>
          <w:sz w:val="28"/>
        </w:rPr>
        <w:t>100</w:t>
      </w:r>
      <w:r w:rsidRPr="002E3B38">
        <w:rPr>
          <w:rFonts w:ascii="Browallia New" w:hAnsi="Browallia New" w:cs="Browallia New"/>
          <w:color w:val="000000"/>
          <w:sz w:val="28"/>
          <w:cs/>
        </w:rPr>
        <w:t xml:space="preserve"> บาท</w:t>
      </w:r>
    </w:p>
    <w:p w14:paraId="0CDE3E92" w14:textId="77777777" w:rsidR="00C937F5" w:rsidRPr="002E3B38" w:rsidRDefault="00C937F5" w:rsidP="00C937F5">
      <w:pPr>
        <w:pStyle w:val="ListParagraph"/>
        <w:tabs>
          <w:tab w:val="left" w:pos="426"/>
        </w:tabs>
        <w:spacing w:line="240" w:lineRule="auto"/>
        <w:ind w:left="426"/>
        <w:jc w:val="thaiDistribute"/>
        <w:rPr>
          <w:rFonts w:ascii="Browallia New" w:hAnsi="Browallia New" w:cs="Browallia New"/>
          <w:color w:val="000000"/>
          <w:sz w:val="28"/>
        </w:rPr>
      </w:pPr>
    </w:p>
    <w:p w14:paraId="1CCF669C"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u w:val="single"/>
        </w:rPr>
      </w:pPr>
      <w:r w:rsidRPr="002E3B38">
        <w:rPr>
          <w:rFonts w:ascii="Browallia New" w:eastAsia="Arial Unicode MS" w:hAnsi="Browallia New" w:cs="Browallia New"/>
          <w:sz w:val="28"/>
          <w:u w:val="single"/>
          <w:cs/>
          <w:lang w:val="th-TH"/>
        </w:rPr>
        <w:t xml:space="preserve">บริษัท อาร์เอส </w:t>
      </w:r>
      <w:proofErr w:type="spellStart"/>
      <w:r w:rsidRPr="002E3B38">
        <w:rPr>
          <w:rFonts w:ascii="Browallia New" w:eastAsia="Arial Unicode MS" w:hAnsi="Browallia New" w:cs="Browallia New"/>
          <w:sz w:val="28"/>
          <w:u w:val="single"/>
          <w:cs/>
          <w:lang w:val="th-TH"/>
        </w:rPr>
        <w:t>ไดเร็ค</w:t>
      </w:r>
      <w:proofErr w:type="spellEnd"/>
      <w:r w:rsidRPr="002E3B38">
        <w:rPr>
          <w:rFonts w:ascii="Browallia New" w:eastAsia="Arial Unicode MS" w:hAnsi="Browallia New" w:cs="Browallia New"/>
          <w:sz w:val="28"/>
          <w:u w:val="single"/>
          <w:cs/>
          <w:lang w:val="th-TH"/>
        </w:rPr>
        <w:t xml:space="preserve"> จำกัด</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rPr>
        <w:t>บริษัทย่อย</w:t>
      </w:r>
      <w:r w:rsidRPr="002E3B38">
        <w:rPr>
          <w:rFonts w:ascii="Browallia New" w:eastAsia="Arial Unicode MS" w:hAnsi="Browallia New" w:cs="Browallia New"/>
          <w:sz w:val="28"/>
        </w:rPr>
        <w:t>)</w:t>
      </w:r>
    </w:p>
    <w:p w14:paraId="5BA0255E"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lang w:val="th-TH"/>
        </w:rPr>
      </w:pPr>
      <w:r w:rsidRPr="002E3B38">
        <w:rPr>
          <w:rFonts w:ascii="Browallia New" w:eastAsia="Arial Unicode MS" w:hAnsi="Browallia New" w:cs="Browallia New"/>
          <w:sz w:val="28"/>
          <w:cs/>
          <w:lang w:val="th-TH"/>
        </w:rPr>
        <w:t xml:space="preserve">ที่ประชุมคณะกรรมการของบริษัท อาร์เอส </w:t>
      </w:r>
      <w:proofErr w:type="spellStart"/>
      <w:r w:rsidRPr="002E3B38">
        <w:rPr>
          <w:rFonts w:ascii="Browallia New" w:eastAsia="Arial Unicode MS" w:hAnsi="Browallia New" w:cs="Browallia New"/>
          <w:sz w:val="28"/>
          <w:cs/>
          <w:lang w:val="th-TH"/>
        </w:rPr>
        <w:t>เพ็ท</w:t>
      </w:r>
      <w:proofErr w:type="spellEnd"/>
      <w:r w:rsidRPr="002E3B38">
        <w:rPr>
          <w:rFonts w:ascii="Browallia New" w:eastAsia="Arial Unicode MS" w:hAnsi="Browallia New" w:cs="Browallia New"/>
          <w:sz w:val="28"/>
          <w:cs/>
          <w:lang w:val="th-TH"/>
        </w:rPr>
        <w:t xml:space="preserve"> ออล จำกัด (บริษัทย่อย) ครั้งที่ </w:t>
      </w:r>
      <w:r w:rsidRPr="002E3B38">
        <w:rPr>
          <w:rFonts w:ascii="Browallia New" w:hAnsi="Browallia New" w:cs="Browallia New"/>
          <w:color w:val="000000" w:themeColor="text1"/>
          <w:sz w:val="28"/>
        </w:rPr>
        <w:t>6/2567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เมื่อวันที่ </w:t>
      </w:r>
      <w:r w:rsidRPr="002E3B38">
        <w:rPr>
          <w:rFonts w:ascii="Browallia New" w:hAnsi="Browallia New" w:cs="Browallia New"/>
          <w:color w:val="000000" w:themeColor="text1"/>
          <w:sz w:val="28"/>
        </w:rPr>
        <w:t xml:space="preserve">28 </w:t>
      </w:r>
      <w:r w:rsidRPr="002E3B38">
        <w:rPr>
          <w:rFonts w:ascii="Browallia New" w:hAnsi="Browallia New" w:cs="Browallia New"/>
          <w:color w:val="000000" w:themeColor="text1"/>
          <w:sz w:val="28"/>
          <w:cs/>
        </w:rPr>
        <w:t>มิถุนายน</w:t>
      </w:r>
      <w:r w:rsidRPr="002E3B38">
        <w:rPr>
          <w:rFonts w:ascii="Browallia New" w:hAnsi="Browallia New" w:cs="Browallia New"/>
          <w:color w:val="000000" w:themeColor="text1"/>
          <w:sz w:val="28"/>
        </w:rPr>
        <w:t xml:space="preserve"> 2567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ได้มีมติอนุมัติให้เปลี่ยนชื่อ บริษัท อาร์เอส </w:t>
      </w:r>
      <w:proofErr w:type="spellStart"/>
      <w:r w:rsidRPr="002E3B38">
        <w:rPr>
          <w:rFonts w:ascii="Browallia New" w:eastAsia="Arial Unicode MS" w:hAnsi="Browallia New" w:cs="Browallia New"/>
          <w:sz w:val="28"/>
          <w:cs/>
          <w:lang w:val="th-TH"/>
        </w:rPr>
        <w:t>เพ็ท</w:t>
      </w:r>
      <w:proofErr w:type="spellEnd"/>
      <w:r w:rsidRPr="002E3B38">
        <w:rPr>
          <w:rFonts w:ascii="Browallia New" w:eastAsia="Arial Unicode MS" w:hAnsi="Browallia New" w:cs="Browallia New"/>
          <w:sz w:val="28"/>
          <w:cs/>
          <w:lang w:val="th-TH"/>
        </w:rPr>
        <w:t xml:space="preserve"> ออล จำกัด เป็น บริษัท </w:t>
      </w:r>
      <w:proofErr w:type="spellStart"/>
      <w:r w:rsidRPr="002E3B38">
        <w:rPr>
          <w:rFonts w:ascii="Browallia New" w:eastAsia="Arial Unicode MS" w:hAnsi="Browallia New" w:cs="Browallia New"/>
          <w:sz w:val="28"/>
          <w:cs/>
          <w:lang w:val="th-TH"/>
        </w:rPr>
        <w:t>เพ็ท</w:t>
      </w:r>
      <w:proofErr w:type="spellEnd"/>
      <w:r w:rsidRPr="002E3B38">
        <w:rPr>
          <w:rFonts w:ascii="Browallia New" w:eastAsia="Arial Unicode MS" w:hAnsi="Browallia New" w:cs="Browallia New"/>
          <w:sz w:val="28"/>
          <w:cs/>
          <w:lang w:val="th-TH"/>
        </w:rPr>
        <w:t>ออล จำกัด</w:t>
      </w:r>
    </w:p>
    <w:p w14:paraId="29C677EB"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lang w:val="th-TH"/>
        </w:rPr>
      </w:pPr>
    </w:p>
    <w:p w14:paraId="05183148" w14:textId="7BC683DA" w:rsidR="00C937F5"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th-TH"/>
        </w:rPr>
        <w:t xml:space="preserve">ที่ประชุมวิสามัญผู้ถือหุ้นของบริษัท </w:t>
      </w:r>
      <w:proofErr w:type="spellStart"/>
      <w:r w:rsidRPr="002E3B38">
        <w:rPr>
          <w:rFonts w:ascii="Browallia New" w:eastAsia="Arial Unicode MS" w:hAnsi="Browallia New" w:cs="Browallia New"/>
          <w:sz w:val="28"/>
          <w:cs/>
          <w:lang w:val="th-TH"/>
        </w:rPr>
        <w:t>เพ็ท</w:t>
      </w:r>
      <w:proofErr w:type="spellEnd"/>
      <w:r w:rsidRPr="002E3B38">
        <w:rPr>
          <w:rFonts w:ascii="Browallia New" w:eastAsia="Arial Unicode MS" w:hAnsi="Browallia New" w:cs="Browallia New"/>
          <w:sz w:val="28"/>
          <w:cs/>
          <w:lang w:val="th-TH"/>
        </w:rPr>
        <w:t xml:space="preserve">ออล จำกัด (บริษัทย่อย) ครั้งที่ </w:t>
      </w:r>
      <w:r w:rsidRPr="002E3B38">
        <w:rPr>
          <w:rFonts w:ascii="Browallia New" w:eastAsia="Arial Unicode MS" w:hAnsi="Browallia New" w:cs="Browallia New"/>
          <w:sz w:val="28"/>
          <w:lang w:val="th-TH"/>
        </w:rPr>
        <w:t xml:space="preserve">3/2567 </w:t>
      </w:r>
      <w:r w:rsidRPr="002E3B38">
        <w:rPr>
          <w:rFonts w:ascii="Browallia New" w:eastAsia="Arial Unicode MS" w:hAnsi="Browallia New" w:cs="Browallia New"/>
          <w:sz w:val="28"/>
          <w:cs/>
          <w:lang w:val="th-TH"/>
        </w:rPr>
        <w:t xml:space="preserve">เมื่อวันที่ </w:t>
      </w:r>
      <w:r w:rsidRPr="002E3B38">
        <w:rPr>
          <w:rFonts w:ascii="Browallia New" w:eastAsia="Arial Unicode MS" w:hAnsi="Browallia New" w:cs="Browallia New"/>
          <w:sz w:val="28"/>
          <w:lang w:val="th-TH"/>
        </w:rPr>
        <w:t xml:space="preserve">13 </w:t>
      </w:r>
      <w:r w:rsidRPr="002E3B38">
        <w:rPr>
          <w:rFonts w:ascii="Browallia New" w:eastAsia="Arial Unicode MS" w:hAnsi="Browallia New" w:cs="Browallia New"/>
          <w:sz w:val="28"/>
          <w:cs/>
          <w:lang w:val="th-TH"/>
        </w:rPr>
        <w:t>ธันวาคม</w:t>
      </w:r>
      <w:r w:rsidRPr="002E3B38">
        <w:rPr>
          <w:rFonts w:ascii="Browallia New" w:eastAsia="Arial Unicode MS" w:hAnsi="Browallia New" w:cs="Browallia New"/>
          <w:sz w:val="28"/>
          <w:lang w:val="th-TH"/>
        </w:rPr>
        <w:t xml:space="preserve"> 2567</w:t>
      </w:r>
      <w:r w:rsidRPr="002E3B38">
        <w:rPr>
          <w:rFonts w:ascii="Browallia New" w:eastAsia="Arial Unicode MS" w:hAnsi="Browallia New" w:cs="Browallia New"/>
          <w:sz w:val="28"/>
          <w:cs/>
          <w:lang w:val="th-TH"/>
        </w:rPr>
        <w:t xml:space="preserve"> ได้มีมติอนุมัติให้เปลี่ยนชื่อ บริษัท </w:t>
      </w:r>
      <w:proofErr w:type="spellStart"/>
      <w:r w:rsidRPr="002E3B38">
        <w:rPr>
          <w:rFonts w:ascii="Browallia New" w:eastAsia="Arial Unicode MS" w:hAnsi="Browallia New" w:cs="Browallia New"/>
          <w:sz w:val="28"/>
          <w:cs/>
          <w:lang w:val="th-TH"/>
        </w:rPr>
        <w:t>เพ็ท</w:t>
      </w:r>
      <w:proofErr w:type="spellEnd"/>
      <w:r w:rsidRPr="002E3B38">
        <w:rPr>
          <w:rFonts w:ascii="Browallia New" w:eastAsia="Arial Unicode MS" w:hAnsi="Browallia New" w:cs="Browallia New"/>
          <w:sz w:val="28"/>
          <w:cs/>
          <w:lang w:val="th-TH"/>
        </w:rPr>
        <w:t xml:space="preserve">ออล จำกัด เป็น บริษัท อาร์เอส </w:t>
      </w:r>
      <w:proofErr w:type="spellStart"/>
      <w:r w:rsidRPr="002E3B38">
        <w:rPr>
          <w:rFonts w:ascii="Browallia New" w:eastAsia="Arial Unicode MS" w:hAnsi="Browallia New" w:cs="Browallia New"/>
          <w:sz w:val="28"/>
          <w:cs/>
          <w:lang w:val="th-TH"/>
        </w:rPr>
        <w:t>ไดเร็ค</w:t>
      </w:r>
      <w:proofErr w:type="spellEnd"/>
      <w:r w:rsidRPr="002E3B38">
        <w:rPr>
          <w:rFonts w:ascii="Browallia New" w:eastAsia="Arial Unicode MS" w:hAnsi="Browallia New" w:cs="Browallia New"/>
          <w:sz w:val="28"/>
          <w:cs/>
          <w:lang w:val="th-TH"/>
        </w:rPr>
        <w:t xml:space="preserve"> จำกัด</w:t>
      </w:r>
    </w:p>
    <w:p w14:paraId="39D14ADC" w14:textId="77777777" w:rsidR="00C937F5" w:rsidRPr="002E3B38" w:rsidRDefault="00C937F5" w:rsidP="005323C9">
      <w:pPr>
        <w:pStyle w:val="ListParagraph"/>
        <w:tabs>
          <w:tab w:val="left" w:pos="426"/>
        </w:tabs>
        <w:spacing w:line="240" w:lineRule="auto"/>
        <w:ind w:left="426"/>
        <w:jc w:val="thaiDistribute"/>
        <w:rPr>
          <w:rFonts w:ascii="Browallia New" w:eastAsia="Arial Unicode MS" w:hAnsi="Browallia New" w:cs="Browallia New"/>
          <w:sz w:val="28"/>
        </w:rPr>
      </w:pPr>
    </w:p>
    <w:p w14:paraId="0E604D8B" w14:textId="63A0A77C" w:rsidR="00BD7D16" w:rsidRPr="002E3B38" w:rsidRDefault="00C937F5" w:rsidP="00C937F5">
      <w:pPr>
        <w:pStyle w:val="ListParagraph"/>
        <w:tabs>
          <w:tab w:val="left" w:pos="426"/>
        </w:tabs>
        <w:spacing w:line="240" w:lineRule="auto"/>
        <w:ind w:left="426"/>
        <w:jc w:val="thaiDistribute"/>
        <w:rPr>
          <w:rFonts w:ascii="Browallia New" w:hAnsi="Browallia New" w:cs="Browallia New"/>
          <w:color w:val="000000"/>
          <w:sz w:val="28"/>
        </w:rPr>
      </w:pPr>
      <w:r w:rsidRPr="002E3B38">
        <w:rPr>
          <w:rFonts w:ascii="Browallia New" w:eastAsia="Arial Unicode MS" w:hAnsi="Browallia New" w:cs="Browallia New"/>
          <w:sz w:val="28"/>
          <w:cs/>
          <w:lang w:val="th-TH"/>
        </w:rPr>
        <w:t>ที่ประชุมคณะกรรมการ</w:t>
      </w:r>
      <w:r w:rsidRPr="002E3B38">
        <w:rPr>
          <w:rFonts w:ascii="Browallia New" w:hAnsi="Browallia New" w:cs="Browallia New"/>
          <w:color w:val="000000"/>
          <w:sz w:val="28"/>
          <w:cs/>
        </w:rPr>
        <w:t xml:space="preserve">ของบริษัท อาร์เอส </w:t>
      </w:r>
      <w:proofErr w:type="spellStart"/>
      <w:r w:rsidRPr="002E3B38">
        <w:rPr>
          <w:rFonts w:ascii="Browallia New" w:hAnsi="Browallia New" w:cs="Browallia New"/>
          <w:color w:val="000000"/>
          <w:sz w:val="28"/>
          <w:cs/>
        </w:rPr>
        <w:t>เพ็ท</w:t>
      </w:r>
      <w:proofErr w:type="spellEnd"/>
      <w:r w:rsidRPr="002E3B38">
        <w:rPr>
          <w:rFonts w:ascii="Browallia New" w:hAnsi="Browallia New" w:cs="Browallia New"/>
          <w:color w:val="000000"/>
          <w:sz w:val="28"/>
          <w:cs/>
        </w:rPr>
        <w:t xml:space="preserve"> ออล จำกัด ครั้งที่ </w:t>
      </w:r>
      <w:r w:rsidRPr="002E3B38">
        <w:rPr>
          <w:rFonts w:ascii="Browallia New" w:hAnsi="Browallia New" w:cs="Browallia New"/>
          <w:color w:val="000000"/>
          <w:sz w:val="28"/>
        </w:rPr>
        <w:t>6/2566</w:t>
      </w:r>
      <w:r w:rsidRPr="002E3B38">
        <w:rPr>
          <w:rFonts w:ascii="Browallia New" w:hAnsi="Browallia New" w:cs="Browallia New"/>
          <w:color w:val="000000"/>
          <w:sz w:val="28"/>
          <w:cs/>
        </w:rPr>
        <w:t xml:space="preserve"> เมื่อวันที่ </w:t>
      </w:r>
      <w:r w:rsidRPr="002E3B38">
        <w:rPr>
          <w:rFonts w:ascii="Browallia New" w:hAnsi="Browallia New" w:cs="Browallia New"/>
          <w:color w:val="000000"/>
          <w:sz w:val="28"/>
        </w:rPr>
        <w:t>11</w:t>
      </w:r>
      <w:r w:rsidRPr="002E3B38">
        <w:rPr>
          <w:rFonts w:ascii="Browallia New" w:hAnsi="Browallia New" w:cs="Browallia New"/>
          <w:color w:val="000000"/>
          <w:sz w:val="28"/>
          <w:cs/>
        </w:rPr>
        <w:t xml:space="preserve"> กรกฎาคม </w:t>
      </w:r>
      <w:r w:rsidRPr="002E3B38">
        <w:rPr>
          <w:rFonts w:ascii="Browallia New" w:hAnsi="Browallia New" w:cs="Browallia New"/>
          <w:color w:val="000000"/>
          <w:sz w:val="28"/>
        </w:rPr>
        <w:t>2566</w:t>
      </w:r>
      <w:r w:rsidRPr="002E3B38">
        <w:rPr>
          <w:rFonts w:ascii="Browallia New" w:hAnsi="Browallia New" w:cs="Browallia New"/>
          <w:color w:val="000000"/>
          <w:sz w:val="28"/>
          <w:cs/>
        </w:rPr>
        <w:t xml:space="preserve"> ได้มีมติอนุมัติให้ซื้อหุ้นเพิ่มทุนของ บริษัท </w:t>
      </w:r>
      <w:proofErr w:type="spellStart"/>
      <w:r w:rsidRPr="002E3B38">
        <w:rPr>
          <w:rFonts w:ascii="Browallia New" w:hAnsi="Browallia New" w:cs="Browallia New"/>
          <w:color w:val="000000"/>
          <w:sz w:val="28"/>
          <w:cs/>
        </w:rPr>
        <w:t>เพ็ท</w:t>
      </w:r>
      <w:proofErr w:type="spellEnd"/>
      <w:r w:rsidRPr="002E3B38">
        <w:rPr>
          <w:rFonts w:ascii="Browallia New" w:hAnsi="Browallia New" w:cs="Browallia New"/>
          <w:color w:val="000000"/>
          <w:sz w:val="28"/>
          <w:cs/>
        </w:rPr>
        <w:t xml:space="preserve"> เมด</w:t>
      </w:r>
      <w:proofErr w:type="spellStart"/>
      <w:r w:rsidRPr="002E3B38">
        <w:rPr>
          <w:rFonts w:ascii="Browallia New" w:hAnsi="Browallia New" w:cs="Browallia New"/>
          <w:color w:val="000000"/>
          <w:sz w:val="28"/>
          <w:cs/>
        </w:rPr>
        <w:t>ดิ</w:t>
      </w:r>
      <w:proofErr w:type="spellEnd"/>
      <w:r w:rsidRPr="002E3B38">
        <w:rPr>
          <w:rFonts w:ascii="Browallia New" w:hAnsi="Browallia New" w:cs="Browallia New"/>
          <w:color w:val="000000"/>
          <w:sz w:val="28"/>
          <w:cs/>
        </w:rPr>
        <w:t>เค</w:t>
      </w:r>
      <w:proofErr w:type="spellStart"/>
      <w:r w:rsidRPr="002E3B38">
        <w:rPr>
          <w:rFonts w:ascii="Browallia New" w:hAnsi="Browallia New" w:cs="Browallia New"/>
          <w:color w:val="000000"/>
          <w:sz w:val="28"/>
          <w:cs/>
        </w:rPr>
        <w:t>ิล</w:t>
      </w:r>
      <w:proofErr w:type="spellEnd"/>
      <w:r w:rsidRPr="002E3B38">
        <w:rPr>
          <w:rFonts w:ascii="Browallia New" w:hAnsi="Browallia New" w:cs="Browallia New"/>
          <w:color w:val="000000"/>
          <w:sz w:val="28"/>
          <w:cs/>
        </w:rPr>
        <w:t xml:space="preserve"> กรุ๊ป จํากัด ในสัดส่วนร้อยละ </w:t>
      </w:r>
      <w:r w:rsidRPr="002E3B38">
        <w:rPr>
          <w:rFonts w:ascii="Browallia New" w:hAnsi="Browallia New" w:cs="Browallia New"/>
          <w:color w:val="000000"/>
          <w:sz w:val="28"/>
        </w:rPr>
        <w:t>51</w:t>
      </w:r>
      <w:r w:rsidRPr="002E3B38">
        <w:rPr>
          <w:rFonts w:ascii="Browallia New" w:hAnsi="Browallia New" w:cs="Browallia New"/>
          <w:color w:val="000000"/>
          <w:sz w:val="28"/>
          <w:cs/>
        </w:rPr>
        <w:t xml:space="preserve"> ของทุนจดทะเบียน คิดเป็นเงินลงทุนทั้งสิ้น </w:t>
      </w:r>
      <w:r w:rsidRPr="002E3B38">
        <w:rPr>
          <w:rFonts w:ascii="Browallia New" w:hAnsi="Browallia New" w:cs="Browallia New"/>
          <w:color w:val="000000"/>
          <w:sz w:val="28"/>
        </w:rPr>
        <w:t>115,400,000</w:t>
      </w:r>
      <w:r w:rsidRPr="002E3B38">
        <w:rPr>
          <w:rFonts w:ascii="Browallia New" w:hAnsi="Browallia New" w:cs="Browallia New"/>
          <w:color w:val="000000"/>
          <w:sz w:val="28"/>
          <w:cs/>
        </w:rPr>
        <w:t xml:space="preserve"> บาท</w:t>
      </w:r>
      <w:r w:rsidR="00A522B8" w:rsidRPr="002E3B38">
        <w:rPr>
          <w:rFonts w:ascii="Browallia New" w:eastAsia="Arial Unicode MS" w:hAnsi="Browallia New" w:cs="Browallia New"/>
          <w:sz w:val="28"/>
        </w:rPr>
        <w:br w:type="page"/>
      </w:r>
    </w:p>
    <w:p w14:paraId="25462EDE" w14:textId="77777777" w:rsidR="00C937F5" w:rsidRPr="002E3B38" w:rsidRDefault="00C937F5" w:rsidP="00C937F5">
      <w:pPr>
        <w:pStyle w:val="ListParagraph"/>
        <w:tabs>
          <w:tab w:val="left" w:pos="426"/>
        </w:tabs>
        <w:spacing w:line="240" w:lineRule="auto"/>
        <w:ind w:left="426"/>
        <w:jc w:val="thaiDistribute"/>
        <w:rPr>
          <w:rFonts w:ascii="Browallia New" w:eastAsia="Arial Unicode MS" w:hAnsi="Browallia New" w:cs="Browallia New"/>
          <w:sz w:val="28"/>
        </w:rPr>
      </w:pPr>
      <w:r w:rsidRPr="002E3B38">
        <w:rPr>
          <w:rFonts w:ascii="Browallia New" w:hAnsi="Browallia New" w:cs="Browallia New"/>
          <w:color w:val="000000"/>
          <w:sz w:val="28"/>
          <w:cs/>
        </w:rPr>
        <w:lastRenderedPageBreak/>
        <w:t xml:space="preserve">ที่ประชุมวิสามัญผู้ถือหุ้นของบริษัท อาร์เอส </w:t>
      </w:r>
      <w:proofErr w:type="spellStart"/>
      <w:r w:rsidRPr="002E3B38">
        <w:rPr>
          <w:rFonts w:ascii="Browallia New" w:hAnsi="Browallia New" w:cs="Browallia New"/>
          <w:color w:val="000000"/>
          <w:sz w:val="28"/>
          <w:cs/>
        </w:rPr>
        <w:t>เพ็ท</w:t>
      </w:r>
      <w:proofErr w:type="spellEnd"/>
      <w:r w:rsidRPr="002E3B38">
        <w:rPr>
          <w:rFonts w:ascii="Browallia New" w:hAnsi="Browallia New" w:cs="Browallia New"/>
          <w:color w:val="000000"/>
          <w:sz w:val="28"/>
          <w:cs/>
        </w:rPr>
        <w:t xml:space="preserve"> ออล จำกัด ครั้งที่ </w:t>
      </w:r>
      <w:r w:rsidRPr="002E3B38">
        <w:rPr>
          <w:rFonts w:ascii="Browallia New" w:hAnsi="Browallia New" w:cs="Browallia New"/>
          <w:color w:val="000000"/>
          <w:sz w:val="28"/>
        </w:rPr>
        <w:t>5/2566</w:t>
      </w:r>
      <w:r w:rsidRPr="002E3B38">
        <w:rPr>
          <w:rFonts w:ascii="Browallia New" w:hAnsi="Browallia New" w:cs="Browallia New"/>
          <w:color w:val="000000"/>
          <w:sz w:val="28"/>
          <w:cs/>
        </w:rPr>
        <w:t xml:space="preserve"> เมื่อวันที่ </w:t>
      </w:r>
      <w:r w:rsidRPr="002E3B38">
        <w:rPr>
          <w:rFonts w:ascii="Browallia New" w:hAnsi="Browallia New" w:cs="Browallia New"/>
          <w:color w:val="000000"/>
          <w:sz w:val="28"/>
        </w:rPr>
        <w:t>18</w:t>
      </w:r>
      <w:r w:rsidRPr="002E3B38">
        <w:rPr>
          <w:rFonts w:ascii="Browallia New" w:hAnsi="Browallia New" w:cs="Browallia New"/>
          <w:color w:val="000000"/>
          <w:sz w:val="28"/>
          <w:cs/>
        </w:rPr>
        <w:t xml:space="preserve"> กันยายน </w:t>
      </w:r>
      <w:r w:rsidRPr="002E3B38">
        <w:rPr>
          <w:rFonts w:ascii="Browallia New" w:hAnsi="Browallia New" w:cs="Browallia New"/>
          <w:color w:val="000000"/>
          <w:sz w:val="28"/>
        </w:rPr>
        <w:t>2566</w:t>
      </w:r>
      <w:r w:rsidRPr="002E3B38">
        <w:rPr>
          <w:rFonts w:ascii="Browallia New" w:hAnsi="Browallia New" w:cs="Browallia New"/>
          <w:color w:val="000000"/>
          <w:sz w:val="28"/>
          <w:cs/>
        </w:rPr>
        <w:t xml:space="preserve"> ได้มีมติอนุมัติให้เพิ่มทุนจดทะเบียนของบริษัทย่อยดังกล่าว จากทุนจดทะเบียนเดิม จำนวน </w:t>
      </w:r>
      <w:r w:rsidRPr="002E3B38">
        <w:rPr>
          <w:rFonts w:ascii="Browallia New" w:hAnsi="Browallia New" w:cs="Browallia New"/>
          <w:color w:val="000000"/>
          <w:sz w:val="28"/>
        </w:rPr>
        <w:t xml:space="preserve">1,000,000 </w:t>
      </w:r>
      <w:r w:rsidRPr="002E3B38">
        <w:rPr>
          <w:rFonts w:ascii="Browallia New" w:hAnsi="Browallia New" w:cs="Browallia New"/>
          <w:color w:val="000000"/>
          <w:sz w:val="28"/>
          <w:cs/>
        </w:rPr>
        <w:t xml:space="preserve">บาท เป็นทุนจดทะเบียนใหม่เป็นจำนวน </w:t>
      </w:r>
      <w:r w:rsidRPr="002E3B38">
        <w:rPr>
          <w:rFonts w:ascii="Browallia New" w:hAnsi="Browallia New" w:cs="Browallia New"/>
          <w:color w:val="000000"/>
          <w:sz w:val="28"/>
        </w:rPr>
        <w:t xml:space="preserve">100,000,000 </w:t>
      </w:r>
      <w:r w:rsidRPr="002E3B38">
        <w:rPr>
          <w:rFonts w:ascii="Browallia New" w:hAnsi="Browallia New" w:cs="Browallia New"/>
          <w:color w:val="000000"/>
          <w:sz w:val="28"/>
          <w:cs/>
        </w:rPr>
        <w:t xml:space="preserve">บาท โดยการออกหุ้นสามัญใหม่ จำนวน </w:t>
      </w:r>
      <w:r w:rsidRPr="002E3B38">
        <w:rPr>
          <w:rFonts w:ascii="Browallia New" w:hAnsi="Browallia New" w:cs="Browallia New"/>
          <w:color w:val="000000"/>
          <w:sz w:val="28"/>
        </w:rPr>
        <w:t xml:space="preserve">990,000 </w:t>
      </w:r>
      <w:r w:rsidRPr="002E3B38">
        <w:rPr>
          <w:rFonts w:ascii="Browallia New" w:hAnsi="Browallia New" w:cs="Browallia New"/>
          <w:color w:val="000000"/>
          <w:sz w:val="28"/>
          <w:cs/>
        </w:rPr>
        <w:t xml:space="preserve">หุ้น มูลค่าหุ้นละ </w:t>
      </w:r>
      <w:r w:rsidRPr="002E3B38">
        <w:rPr>
          <w:rFonts w:ascii="Browallia New" w:hAnsi="Browallia New" w:cs="Browallia New"/>
          <w:color w:val="000000"/>
          <w:sz w:val="28"/>
        </w:rPr>
        <w:t xml:space="preserve">100 </w:t>
      </w:r>
      <w:r w:rsidRPr="002E3B38">
        <w:rPr>
          <w:rFonts w:ascii="Browallia New" w:hAnsi="Browallia New" w:cs="Browallia New"/>
          <w:color w:val="000000"/>
          <w:sz w:val="28"/>
          <w:cs/>
        </w:rPr>
        <w:t xml:space="preserve">บาท คิดเป็นเงินจำนวน </w:t>
      </w:r>
      <w:r w:rsidRPr="002E3B38">
        <w:rPr>
          <w:rFonts w:ascii="Browallia New" w:hAnsi="Browallia New" w:cs="Browallia New"/>
          <w:color w:val="000000"/>
          <w:sz w:val="28"/>
        </w:rPr>
        <w:t xml:space="preserve">99,000,000 </w:t>
      </w:r>
      <w:r w:rsidRPr="002E3B38">
        <w:rPr>
          <w:rFonts w:ascii="Browallia New" w:hAnsi="Browallia New" w:cs="Browallia New"/>
          <w:color w:val="000000"/>
          <w:sz w:val="28"/>
          <w:cs/>
        </w:rPr>
        <w:t xml:space="preserve">บาท ซึ่งได้ชำระและจดทะเบียนกับกระทรวงพาณิชย์เมื่อวันที่ </w:t>
      </w:r>
      <w:r w:rsidRPr="002E3B38">
        <w:rPr>
          <w:rFonts w:ascii="Browallia New" w:hAnsi="Browallia New" w:cs="Browallia New"/>
          <w:color w:val="000000"/>
          <w:sz w:val="28"/>
        </w:rPr>
        <w:t xml:space="preserve">21 </w:t>
      </w:r>
      <w:r w:rsidRPr="002E3B38">
        <w:rPr>
          <w:rFonts w:ascii="Browallia New" w:hAnsi="Browallia New" w:cs="Browallia New"/>
          <w:color w:val="000000"/>
          <w:sz w:val="28"/>
          <w:cs/>
        </w:rPr>
        <w:t xml:space="preserve">กันยายน </w:t>
      </w:r>
      <w:r w:rsidRPr="002E3B38">
        <w:rPr>
          <w:rFonts w:ascii="Browallia New" w:eastAsia="Arial Unicode MS" w:hAnsi="Browallia New" w:cs="Browallia New"/>
          <w:sz w:val="28"/>
        </w:rPr>
        <w:t>2566</w:t>
      </w:r>
    </w:p>
    <w:p w14:paraId="16A8F23D" w14:textId="77777777" w:rsidR="00C937F5" w:rsidRPr="002E3B38" w:rsidRDefault="00C937F5" w:rsidP="00C937F5">
      <w:pPr>
        <w:pStyle w:val="ListParagraph"/>
        <w:tabs>
          <w:tab w:val="left" w:pos="426"/>
        </w:tabs>
        <w:spacing w:line="240" w:lineRule="auto"/>
        <w:ind w:left="426"/>
        <w:jc w:val="thaiDistribute"/>
        <w:rPr>
          <w:rFonts w:ascii="Browallia New" w:hAnsi="Browallia New" w:cs="Browallia New"/>
          <w:color w:val="000000"/>
          <w:sz w:val="28"/>
        </w:rPr>
      </w:pPr>
    </w:p>
    <w:p w14:paraId="6091A696" w14:textId="6A55CDCE"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u w:val="single"/>
        </w:rPr>
      </w:pPr>
      <w:r w:rsidRPr="002E3B38">
        <w:rPr>
          <w:rFonts w:ascii="Browallia New" w:eastAsia="Arial Unicode MS" w:hAnsi="Browallia New" w:cs="Browallia New"/>
          <w:sz w:val="28"/>
          <w:u w:val="single"/>
          <w:cs/>
          <w:lang w:val="th-TH"/>
        </w:rPr>
        <w:t>บริษัท อันดามัน เอน</w:t>
      </w:r>
      <w:proofErr w:type="spellStart"/>
      <w:r w:rsidRPr="002E3B38">
        <w:rPr>
          <w:rFonts w:ascii="Browallia New" w:eastAsia="Arial Unicode MS" w:hAnsi="Browallia New" w:cs="Browallia New"/>
          <w:sz w:val="28"/>
          <w:u w:val="single"/>
          <w:cs/>
          <w:lang w:val="th-TH"/>
        </w:rPr>
        <w:t>เต</w:t>
      </w:r>
      <w:proofErr w:type="spellEnd"/>
      <w:r w:rsidRPr="002E3B38">
        <w:rPr>
          <w:rFonts w:ascii="Browallia New" w:eastAsia="Arial Unicode MS" w:hAnsi="Browallia New" w:cs="Browallia New"/>
          <w:sz w:val="28"/>
          <w:u w:val="single"/>
          <w:cs/>
          <w:lang w:val="th-TH"/>
        </w:rPr>
        <w:t>อร์เทนเม้นท์ จำกัด</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lang w:val="th-TH"/>
        </w:rPr>
        <w:t>(บริษัทย่อย)</w:t>
      </w:r>
    </w:p>
    <w:p w14:paraId="4EB0B729"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rPr>
      </w:pPr>
      <w:r w:rsidRPr="002E3B38">
        <w:rPr>
          <w:rFonts w:ascii="Browallia New" w:eastAsia="Arial Unicode MS" w:hAnsi="Browallia New" w:cs="Browallia New"/>
          <w:sz w:val="28"/>
          <w:cs/>
          <w:lang w:val="th-TH"/>
        </w:rPr>
        <w:t>ที่ประชุม</w:t>
      </w:r>
      <w:r w:rsidRPr="002E3B38">
        <w:rPr>
          <w:rFonts w:ascii="Browallia New" w:eastAsia="Arial Unicode MS" w:hAnsi="Browallia New" w:cs="Browallia New"/>
          <w:sz w:val="28"/>
          <w:cs/>
        </w:rPr>
        <w:t>วิสามัญผู้ถือหุ้น</w:t>
      </w:r>
      <w:r w:rsidRPr="002E3B38">
        <w:rPr>
          <w:rFonts w:ascii="Browallia New" w:eastAsia="Arial Unicode MS" w:hAnsi="Browallia New" w:cs="Browallia New"/>
          <w:sz w:val="28"/>
          <w:cs/>
          <w:lang w:val="th-TH"/>
        </w:rPr>
        <w:t xml:space="preserve">ครั้งที่ </w:t>
      </w:r>
      <w:r w:rsidRPr="002E3B38">
        <w:rPr>
          <w:rFonts w:ascii="Browallia New" w:hAnsi="Browallia New" w:cs="Browallia New"/>
          <w:color w:val="000000" w:themeColor="text1"/>
          <w:sz w:val="28"/>
        </w:rPr>
        <w:t>1/2567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ของบริษัท อาร์เอส ทราเวล จำกัด (บริษัทย่อย) เมื่อวันที่ </w:t>
      </w:r>
      <w:r w:rsidRPr="002E3B38">
        <w:rPr>
          <w:rFonts w:ascii="Browallia New" w:hAnsi="Browallia New" w:cs="Browallia New"/>
          <w:color w:val="000000" w:themeColor="text1"/>
          <w:sz w:val="28"/>
        </w:rPr>
        <w:t xml:space="preserve">5 </w:t>
      </w:r>
      <w:r w:rsidRPr="002E3B38">
        <w:rPr>
          <w:rFonts w:ascii="Browallia New" w:hAnsi="Browallia New" w:cs="Browallia New"/>
          <w:color w:val="000000" w:themeColor="text1"/>
          <w:sz w:val="28"/>
          <w:cs/>
        </w:rPr>
        <w:t>พฤศจิกายน</w:t>
      </w:r>
      <w:r w:rsidRPr="002E3B38">
        <w:rPr>
          <w:rFonts w:ascii="Browallia New" w:hAnsi="Browallia New" w:cs="Browallia New"/>
          <w:color w:val="000000" w:themeColor="text1"/>
          <w:sz w:val="28"/>
        </w:rPr>
        <w:t xml:space="preserve"> 2567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ได้มีมติอนุมัติให้เปลี่ยนชื่อ บริษัท อาร์เอส ทราเวล จำกัด เป็น บริษัท อันดามัน เอน</w:t>
      </w:r>
      <w:proofErr w:type="spellStart"/>
      <w:r w:rsidRPr="002E3B38">
        <w:rPr>
          <w:rFonts w:ascii="Browallia New" w:eastAsia="Arial Unicode MS" w:hAnsi="Browallia New" w:cs="Browallia New"/>
          <w:sz w:val="28"/>
          <w:cs/>
          <w:lang w:val="th-TH"/>
        </w:rPr>
        <w:t>เต</w:t>
      </w:r>
      <w:proofErr w:type="spellEnd"/>
      <w:r w:rsidRPr="002E3B38">
        <w:rPr>
          <w:rFonts w:ascii="Browallia New" w:eastAsia="Arial Unicode MS" w:hAnsi="Browallia New" w:cs="Browallia New"/>
          <w:sz w:val="28"/>
          <w:cs/>
          <w:lang w:val="th-TH"/>
        </w:rPr>
        <w:t>อร์เทนเม้นท์ จำกัด</w:t>
      </w:r>
    </w:p>
    <w:p w14:paraId="6C6F8499" w14:textId="77777777" w:rsidR="00BD7D16" w:rsidRPr="002E3B38" w:rsidRDefault="00BD7D16" w:rsidP="005323C9">
      <w:pPr>
        <w:pStyle w:val="ListParagraph"/>
        <w:tabs>
          <w:tab w:val="left" w:pos="426"/>
        </w:tabs>
        <w:spacing w:line="240" w:lineRule="auto"/>
        <w:ind w:left="426"/>
        <w:jc w:val="thaiDistribute"/>
        <w:rPr>
          <w:rFonts w:ascii="Browallia New" w:eastAsia="Arial Unicode MS" w:hAnsi="Browallia New" w:cs="Browallia New"/>
          <w:sz w:val="28"/>
        </w:rPr>
      </w:pPr>
    </w:p>
    <w:p w14:paraId="0D3EC038"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sz w:val="28"/>
        </w:rPr>
      </w:pPr>
      <w:r w:rsidRPr="002E3B38">
        <w:rPr>
          <w:rFonts w:ascii="Browallia New" w:eastAsia="Arial Unicode MS" w:hAnsi="Browallia New" w:cs="Browallia New"/>
          <w:sz w:val="28"/>
          <w:cs/>
          <w:lang w:val="th-TH"/>
        </w:rPr>
        <w:t xml:space="preserve">ในการประชุมวิสามัญผู้ถือหุ้นครั้งที่ </w:t>
      </w:r>
      <w:r w:rsidRPr="002E3B38">
        <w:rPr>
          <w:rFonts w:ascii="Browallia New" w:eastAsia="Arial Unicode MS" w:hAnsi="Browallia New" w:cs="Browallia New"/>
          <w:sz w:val="28"/>
          <w:lang w:val="th-TH"/>
        </w:rPr>
        <w:t xml:space="preserve">2/2567 </w:t>
      </w:r>
      <w:r w:rsidRPr="002E3B38">
        <w:rPr>
          <w:rFonts w:ascii="Browallia New" w:eastAsia="Arial Unicode MS" w:hAnsi="Browallia New" w:cs="Browallia New"/>
          <w:sz w:val="28"/>
          <w:cs/>
          <w:lang w:val="th-TH"/>
        </w:rPr>
        <w:t xml:space="preserve">ของบริษัท </w:t>
      </w:r>
      <w:r w:rsidRPr="002E3B38">
        <w:rPr>
          <w:rFonts w:ascii="Browallia New" w:eastAsia="Arial Unicode MS" w:hAnsi="Browallia New" w:cs="Browallia New"/>
          <w:sz w:val="28"/>
          <w:cs/>
        </w:rPr>
        <w:t>อันดามัน เอน</w:t>
      </w:r>
      <w:proofErr w:type="spellStart"/>
      <w:r w:rsidRPr="002E3B38">
        <w:rPr>
          <w:rFonts w:ascii="Browallia New" w:eastAsia="Arial Unicode MS" w:hAnsi="Browallia New" w:cs="Browallia New"/>
          <w:sz w:val="28"/>
          <w:cs/>
        </w:rPr>
        <w:t>เต</w:t>
      </w:r>
      <w:proofErr w:type="spellEnd"/>
      <w:r w:rsidRPr="002E3B38">
        <w:rPr>
          <w:rFonts w:ascii="Browallia New" w:eastAsia="Arial Unicode MS" w:hAnsi="Browallia New" w:cs="Browallia New"/>
          <w:sz w:val="28"/>
          <w:cs/>
        </w:rPr>
        <w:t>อร์เทนเม้นท์</w:t>
      </w:r>
      <w:r w:rsidRPr="002E3B38">
        <w:rPr>
          <w:rFonts w:ascii="Browallia New" w:eastAsia="Arial Unicode MS" w:hAnsi="Browallia New" w:cs="Browallia New"/>
          <w:sz w:val="28"/>
          <w:cs/>
          <w:lang w:val="th-TH"/>
        </w:rPr>
        <w:t xml:space="preserve"> จำกัด (บริษัทย่อย) เมื่อวันที่ </w:t>
      </w:r>
      <w:r w:rsidRPr="002E3B38">
        <w:rPr>
          <w:rFonts w:ascii="Browallia New" w:eastAsia="Arial Unicode MS" w:hAnsi="Browallia New" w:cs="Browallia New"/>
          <w:sz w:val="28"/>
        </w:rPr>
        <w:br/>
        <w:t>30</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ตุลาคม </w:t>
      </w:r>
      <w:r w:rsidRPr="002E3B38">
        <w:rPr>
          <w:rFonts w:ascii="Browallia New" w:eastAsia="Arial Unicode MS" w:hAnsi="Browallia New" w:cs="Browallia New"/>
          <w:sz w:val="28"/>
          <w:lang w:val="th-TH"/>
        </w:rPr>
        <w:t xml:space="preserve">2567 </w:t>
      </w:r>
      <w:r w:rsidRPr="002E3B38">
        <w:rPr>
          <w:rFonts w:ascii="Browallia New" w:eastAsia="Arial Unicode MS" w:hAnsi="Browallia New" w:cs="Browallia New"/>
          <w:sz w:val="28"/>
          <w:cs/>
          <w:lang w:val="th-TH"/>
        </w:rPr>
        <w:t>ได้มีมติอนุมติให้ดำเนินการเพิ่มทุนจดทะเบียนของบริษัท</w:t>
      </w:r>
      <w:r w:rsidRPr="002E3B38">
        <w:rPr>
          <w:rFonts w:ascii="Browallia New" w:eastAsia="Arial Unicode MS" w:hAnsi="Browallia New" w:cs="Browallia New"/>
          <w:sz w:val="28"/>
          <w:cs/>
        </w:rPr>
        <w:t>ย่อย</w:t>
      </w:r>
      <w:r w:rsidRPr="002E3B38">
        <w:rPr>
          <w:rFonts w:ascii="Browallia New" w:eastAsia="Arial Unicode MS" w:hAnsi="Browallia New" w:cs="Browallia New"/>
          <w:sz w:val="28"/>
          <w:cs/>
          <w:lang w:val="th-TH"/>
        </w:rPr>
        <w:t xml:space="preserve">จาก </w:t>
      </w:r>
      <w:r w:rsidRPr="002E3B38">
        <w:rPr>
          <w:rFonts w:ascii="Browallia New" w:eastAsia="Arial Unicode MS" w:hAnsi="Browallia New" w:cs="Browallia New"/>
          <w:sz w:val="28"/>
        </w:rPr>
        <w:t>37</w:t>
      </w:r>
      <w:r w:rsidRPr="002E3B38">
        <w:rPr>
          <w:rFonts w:ascii="Browallia New" w:eastAsia="Arial Unicode MS" w:hAnsi="Browallia New" w:cs="Browallia New"/>
          <w:sz w:val="28"/>
          <w:lang w:val="th-TH"/>
        </w:rPr>
        <w:t xml:space="preserve"> </w:t>
      </w:r>
      <w:r w:rsidRPr="002E3B38">
        <w:rPr>
          <w:rFonts w:ascii="Browallia New" w:eastAsia="Arial Unicode MS" w:hAnsi="Browallia New" w:cs="Browallia New"/>
          <w:sz w:val="28"/>
          <w:cs/>
          <w:lang w:val="th-TH"/>
        </w:rPr>
        <w:t xml:space="preserve">ล้านบาท เป็น </w:t>
      </w:r>
      <w:r w:rsidRPr="002E3B38">
        <w:rPr>
          <w:rFonts w:ascii="Browallia New" w:eastAsia="Arial Unicode MS" w:hAnsi="Browallia New" w:cs="Browallia New"/>
          <w:sz w:val="28"/>
        </w:rPr>
        <w:t>10</w:t>
      </w:r>
      <w:r w:rsidRPr="002E3B38">
        <w:rPr>
          <w:rFonts w:ascii="Browallia New" w:eastAsia="Arial Unicode MS" w:hAnsi="Browallia New" w:cs="Browallia New"/>
          <w:sz w:val="28"/>
          <w:lang w:val="th-TH"/>
        </w:rPr>
        <w:t xml:space="preserve">0 </w:t>
      </w:r>
      <w:r w:rsidRPr="002E3B38">
        <w:rPr>
          <w:rFonts w:ascii="Browallia New" w:eastAsia="Arial Unicode MS" w:hAnsi="Browallia New" w:cs="Browallia New"/>
          <w:sz w:val="28"/>
          <w:cs/>
          <w:lang w:val="th-TH"/>
        </w:rPr>
        <w:t xml:space="preserve">ล้านบาท โดยการออกหุ้นสามัญใหม่จำนวน </w:t>
      </w:r>
      <w:r w:rsidRPr="002E3B38">
        <w:rPr>
          <w:rFonts w:ascii="Browallia New" w:eastAsia="Arial Unicode MS" w:hAnsi="Browallia New" w:cs="Browallia New"/>
          <w:sz w:val="28"/>
        </w:rPr>
        <w:t>6</w:t>
      </w:r>
      <w:r w:rsidRPr="002E3B38">
        <w:rPr>
          <w:rFonts w:ascii="Browallia New" w:eastAsia="Arial Unicode MS" w:hAnsi="Browallia New" w:cs="Browallia New"/>
          <w:sz w:val="28"/>
          <w:lang w:val="th-TH"/>
        </w:rPr>
        <w:t>.</w:t>
      </w:r>
      <w:r w:rsidRPr="002E3B38">
        <w:rPr>
          <w:rFonts w:ascii="Browallia New" w:eastAsia="Arial Unicode MS" w:hAnsi="Browallia New" w:cs="Browallia New"/>
          <w:sz w:val="28"/>
        </w:rPr>
        <w:t>3</w:t>
      </w:r>
      <w:r w:rsidRPr="002E3B38">
        <w:rPr>
          <w:rFonts w:ascii="Browallia New" w:eastAsia="Arial Unicode MS" w:hAnsi="Browallia New" w:cs="Browallia New"/>
          <w:sz w:val="28"/>
          <w:lang w:val="th-TH"/>
        </w:rPr>
        <w:t xml:space="preserve">0 </w:t>
      </w:r>
      <w:r w:rsidRPr="002E3B38">
        <w:rPr>
          <w:rFonts w:ascii="Browallia New" w:eastAsia="Arial Unicode MS" w:hAnsi="Browallia New" w:cs="Browallia New"/>
          <w:sz w:val="28"/>
          <w:cs/>
          <w:lang w:val="th-TH"/>
        </w:rPr>
        <w:t xml:space="preserve">ล้านหุ้น มูลค่าที่ตราไว้หุ้นละ </w:t>
      </w:r>
      <w:r w:rsidRPr="002E3B38">
        <w:rPr>
          <w:rFonts w:ascii="Browallia New" w:eastAsia="Arial Unicode MS" w:hAnsi="Browallia New" w:cs="Browallia New"/>
          <w:sz w:val="28"/>
          <w:lang w:val="th-TH"/>
        </w:rPr>
        <w:t xml:space="preserve">10 </w:t>
      </w:r>
      <w:r w:rsidRPr="002E3B38">
        <w:rPr>
          <w:rFonts w:ascii="Browallia New" w:eastAsia="Arial Unicode MS" w:hAnsi="Browallia New" w:cs="Browallia New"/>
          <w:sz w:val="28"/>
          <w:cs/>
          <w:lang w:val="th-TH"/>
        </w:rPr>
        <w:t>บาท ซึ่งบริษัทย่อยดังกล่าว ได้จดทะเบียนเพิ่มทุนกับกระทรวงพาณิชย์</w:t>
      </w:r>
      <w:r w:rsidRPr="002E3B38">
        <w:rPr>
          <w:rFonts w:ascii="Browallia New" w:hAnsi="Browallia New" w:cs="Browallia New"/>
          <w:sz w:val="28"/>
          <w:cs/>
        </w:rPr>
        <w:t xml:space="preserve">ในวันที่ </w:t>
      </w:r>
      <w:r w:rsidRPr="002E3B38">
        <w:rPr>
          <w:rFonts w:ascii="Browallia New" w:hAnsi="Browallia New" w:cs="Browallia New"/>
          <w:sz w:val="28"/>
        </w:rPr>
        <w:t xml:space="preserve">22 </w:t>
      </w:r>
      <w:r w:rsidRPr="002E3B38">
        <w:rPr>
          <w:rFonts w:ascii="Browallia New" w:hAnsi="Browallia New" w:cs="Browallia New"/>
          <w:sz w:val="28"/>
          <w:cs/>
        </w:rPr>
        <w:t xml:space="preserve">พฤศจิกายน </w:t>
      </w:r>
      <w:r w:rsidRPr="002E3B38">
        <w:rPr>
          <w:rFonts w:ascii="Browallia New" w:hAnsi="Browallia New" w:cs="Browallia New"/>
          <w:sz w:val="28"/>
        </w:rPr>
        <w:t>2567</w:t>
      </w:r>
      <w:r w:rsidRPr="002E3B38">
        <w:rPr>
          <w:rFonts w:ascii="Browallia New" w:hAnsi="Browallia New" w:cs="Browallia New"/>
          <w:sz w:val="28"/>
          <w:cs/>
        </w:rPr>
        <w:t xml:space="preserve"> โดยบริษัทได้จ่ายชำระค่าหุ้นเพิ่มทุนบางส่วนจำนวน </w:t>
      </w:r>
      <w:r w:rsidRPr="002E3B38">
        <w:rPr>
          <w:rFonts w:ascii="Browallia New" w:hAnsi="Browallia New" w:cs="Browallia New"/>
          <w:sz w:val="28"/>
        </w:rPr>
        <w:t xml:space="preserve">15.75 </w:t>
      </w:r>
      <w:r w:rsidRPr="002E3B38">
        <w:rPr>
          <w:rFonts w:ascii="Browallia New" w:hAnsi="Browallia New" w:cs="Browallia New"/>
          <w:sz w:val="28"/>
          <w:cs/>
        </w:rPr>
        <w:t xml:space="preserve">ล้านบาท ซึ่งบริษัทมีสัดส่วนการถือหุ้นร้อยละ </w:t>
      </w:r>
      <w:r w:rsidRPr="002E3B38">
        <w:rPr>
          <w:rFonts w:ascii="Browallia New" w:hAnsi="Browallia New" w:cs="Browallia New"/>
          <w:sz w:val="28"/>
        </w:rPr>
        <w:t>100</w:t>
      </w:r>
    </w:p>
    <w:p w14:paraId="3B60E7B4"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color w:val="000000" w:themeColor="text1"/>
          <w:sz w:val="28"/>
          <w:u w:val="single"/>
        </w:rPr>
      </w:pPr>
    </w:p>
    <w:p w14:paraId="0FA5C98C"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2E3B38">
        <w:rPr>
          <w:rFonts w:ascii="Browallia New" w:hAnsi="Browallia New" w:cs="Browallia New"/>
          <w:color w:val="000000" w:themeColor="text1"/>
          <w:sz w:val="28"/>
          <w:u w:val="single"/>
          <w:cs/>
        </w:rPr>
        <w:t>บริษัท เอิบ เวล</w:t>
      </w:r>
      <w:proofErr w:type="spellStart"/>
      <w:r w:rsidRPr="002E3B38">
        <w:rPr>
          <w:rFonts w:ascii="Browallia New" w:hAnsi="Browallia New" w:cs="Browallia New"/>
          <w:color w:val="000000" w:themeColor="text1"/>
          <w:sz w:val="28"/>
          <w:u w:val="single"/>
          <w:cs/>
        </w:rPr>
        <w:t>เนส</w:t>
      </w:r>
      <w:proofErr w:type="spellEnd"/>
      <w:r w:rsidRPr="002E3B38">
        <w:rPr>
          <w:rFonts w:ascii="Browallia New" w:hAnsi="Browallia New" w:cs="Browallia New"/>
          <w:color w:val="000000" w:themeColor="text1"/>
          <w:sz w:val="28"/>
          <w:u w:val="single"/>
          <w:cs/>
        </w:rPr>
        <w:t xml:space="preserve"> จำกัด</w:t>
      </w:r>
      <w:r w:rsidRPr="002E3B38">
        <w:rPr>
          <w:rFonts w:ascii="Browallia New" w:hAnsi="Browallia New" w:cs="Browallia New"/>
          <w:color w:val="000000" w:themeColor="text1"/>
          <w:sz w:val="28"/>
          <w:cs/>
        </w:rPr>
        <w:t xml:space="preserve"> (บริษัทย่อยทางอ้อม)</w:t>
      </w:r>
    </w:p>
    <w:p w14:paraId="6631BB93" w14:textId="4129821A" w:rsidR="00BD7D16" w:rsidRPr="002E3B38" w:rsidRDefault="00BD7D16" w:rsidP="005323C9">
      <w:pPr>
        <w:pStyle w:val="ListParagraph"/>
        <w:tabs>
          <w:tab w:val="left" w:pos="426"/>
        </w:tabs>
        <w:spacing w:line="240" w:lineRule="auto"/>
        <w:ind w:left="426"/>
        <w:jc w:val="thaiDistribute"/>
        <w:rPr>
          <w:rFonts w:ascii="Browallia New" w:hAnsi="Browallia New" w:cs="Browallia New"/>
          <w:sz w:val="28"/>
          <w:cs/>
        </w:rPr>
      </w:pPr>
      <w:r w:rsidRPr="002E3B38">
        <w:rPr>
          <w:rFonts w:ascii="Browallia New" w:hAnsi="Browallia New" w:cs="Browallia New"/>
          <w:color w:val="000000" w:themeColor="text1"/>
          <w:sz w:val="28"/>
          <w:cs/>
        </w:rPr>
        <w:t xml:space="preserve">ในการประชุมคณะกรรมการบริษัท ของบริษัท อาร์เอส </w:t>
      </w:r>
      <w:proofErr w:type="spellStart"/>
      <w:r w:rsidRPr="002E3B38">
        <w:rPr>
          <w:rFonts w:ascii="Browallia New" w:hAnsi="Browallia New" w:cs="Browallia New"/>
          <w:color w:val="000000" w:themeColor="text1"/>
          <w:sz w:val="28"/>
          <w:cs/>
        </w:rPr>
        <w:t>ลิฟเวลล์</w:t>
      </w:r>
      <w:proofErr w:type="spellEnd"/>
      <w:r w:rsidRPr="002E3B38">
        <w:rPr>
          <w:rFonts w:ascii="Browallia New" w:hAnsi="Browallia New" w:cs="Browallia New"/>
          <w:color w:val="000000" w:themeColor="text1"/>
          <w:sz w:val="28"/>
          <w:cs/>
        </w:rPr>
        <w:t xml:space="preserve"> จำกัด (บริษัทย่อย) ครั้งที่ </w:t>
      </w:r>
      <w:r w:rsidR="004C2B40" w:rsidRPr="004C2B40">
        <w:rPr>
          <w:rFonts w:ascii="Browallia New" w:hAnsi="Browallia New" w:cs="Browallia New"/>
          <w:color w:val="000000" w:themeColor="text1"/>
          <w:sz w:val="28"/>
        </w:rPr>
        <w:t>4</w:t>
      </w:r>
      <w:r w:rsidRPr="002E3B38">
        <w:rPr>
          <w:rFonts w:ascii="Browallia New" w:hAnsi="Browallia New" w:cs="Browallia New"/>
          <w:color w:val="000000" w:themeColor="text1"/>
          <w:sz w:val="28"/>
          <w:cs/>
        </w:rPr>
        <w:t>/</w:t>
      </w:r>
      <w:r w:rsidR="004C2B40" w:rsidRPr="004C2B40">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เมื่อวันที่ </w:t>
      </w:r>
      <w:r w:rsidR="004C2B40" w:rsidRPr="004C2B40">
        <w:rPr>
          <w:rFonts w:ascii="Browallia New" w:hAnsi="Browallia New" w:cs="Browallia New"/>
          <w:color w:val="000000" w:themeColor="text1"/>
          <w:sz w:val="28"/>
        </w:rPr>
        <w:t>15</w:t>
      </w:r>
      <w:r w:rsidRPr="002E3B38">
        <w:rPr>
          <w:rFonts w:ascii="Browallia New" w:hAnsi="Browallia New" w:cs="Browallia New"/>
          <w:color w:val="000000" w:themeColor="text1"/>
          <w:sz w:val="28"/>
          <w:cs/>
        </w:rPr>
        <w:t xml:space="preserve"> มีนาคม </w:t>
      </w:r>
      <w:r w:rsidR="004C2B40" w:rsidRPr="004C2B40">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ได้มีมติอนุมัติให้ลงทุนในหุ้นสามัญของ</w:t>
      </w:r>
      <w:bookmarkStart w:id="15" w:name="_Hlk191561596"/>
      <w:r w:rsidRPr="002E3B38">
        <w:rPr>
          <w:rFonts w:ascii="Browallia New" w:hAnsi="Browallia New" w:cs="Browallia New"/>
          <w:color w:val="000000" w:themeColor="text1"/>
          <w:sz w:val="28"/>
          <w:cs/>
        </w:rPr>
        <w:t>บริษัท เอิบ เวล</w:t>
      </w:r>
      <w:proofErr w:type="spellStart"/>
      <w:r w:rsidRPr="002E3B38">
        <w:rPr>
          <w:rFonts w:ascii="Browallia New" w:hAnsi="Browallia New" w:cs="Browallia New"/>
          <w:color w:val="000000" w:themeColor="text1"/>
          <w:sz w:val="28"/>
          <w:cs/>
        </w:rPr>
        <w:t>เนส</w:t>
      </w:r>
      <w:proofErr w:type="spellEnd"/>
      <w:r w:rsidRPr="002E3B38">
        <w:rPr>
          <w:rFonts w:ascii="Browallia New" w:hAnsi="Browallia New" w:cs="Browallia New"/>
          <w:color w:val="000000" w:themeColor="text1"/>
          <w:sz w:val="28"/>
          <w:cs/>
        </w:rPr>
        <w:t xml:space="preserve"> จำกัด </w:t>
      </w:r>
      <w:bookmarkEnd w:id="15"/>
      <w:r w:rsidRPr="002E3B38">
        <w:rPr>
          <w:rFonts w:ascii="Browallia New" w:hAnsi="Browallia New" w:cs="Browallia New"/>
          <w:color w:val="000000" w:themeColor="text1"/>
          <w:sz w:val="28"/>
          <w:cs/>
        </w:rPr>
        <w:t>จำนวน</w:t>
      </w:r>
      <w:r w:rsidRPr="002E3B38">
        <w:rPr>
          <w:rFonts w:ascii="Browallia New" w:hAnsi="Browallia New" w:cs="Browallia New"/>
          <w:color w:val="000000" w:themeColor="text1"/>
          <w:sz w:val="28"/>
        </w:rPr>
        <w:t xml:space="preserve"> 179,999 </w:t>
      </w:r>
      <w:r w:rsidRPr="002E3B38">
        <w:rPr>
          <w:rFonts w:ascii="Browallia New" w:hAnsi="Browallia New" w:cs="Browallia New"/>
          <w:color w:val="000000" w:themeColor="text1"/>
          <w:sz w:val="28"/>
          <w:cs/>
        </w:rPr>
        <w:t xml:space="preserve">หุ้น คิดเป็นสัดส่วนร้อยละ </w:t>
      </w:r>
      <w:r w:rsidRPr="002E3B38">
        <w:rPr>
          <w:rFonts w:ascii="Browallia New" w:hAnsi="Browallia New" w:cs="Browallia New"/>
          <w:color w:val="000000" w:themeColor="text1"/>
          <w:sz w:val="28"/>
        </w:rPr>
        <w:t>60</w:t>
      </w:r>
      <w:r w:rsidRPr="002E3B38">
        <w:rPr>
          <w:rFonts w:ascii="Browallia New" w:hAnsi="Browallia New" w:cs="Browallia New"/>
          <w:color w:val="000000" w:themeColor="text1"/>
          <w:sz w:val="28"/>
          <w:cs/>
        </w:rPr>
        <w:t xml:space="preserve"> มูลค่ารวม </w:t>
      </w:r>
      <w:r w:rsidRPr="002E3B38">
        <w:rPr>
          <w:rFonts w:ascii="Browallia New" w:hAnsi="Browallia New" w:cs="Browallia New"/>
          <w:sz w:val="28"/>
        </w:rPr>
        <w:t xml:space="preserve">66 </w:t>
      </w:r>
      <w:r w:rsidRPr="002E3B38">
        <w:rPr>
          <w:rFonts w:ascii="Browallia New" w:hAnsi="Browallia New" w:cs="Browallia New"/>
          <w:sz w:val="28"/>
          <w:cs/>
        </w:rPr>
        <w:t>ล้านบาท</w:t>
      </w:r>
    </w:p>
    <w:p w14:paraId="1CF5EDB1" w14:textId="77777777" w:rsidR="00BD7D16" w:rsidRPr="002E3B38" w:rsidRDefault="00BD7D16" w:rsidP="005323C9">
      <w:pPr>
        <w:pStyle w:val="ListParagraph"/>
        <w:tabs>
          <w:tab w:val="left" w:pos="426"/>
        </w:tabs>
        <w:spacing w:line="240" w:lineRule="auto"/>
        <w:ind w:left="426"/>
        <w:jc w:val="thaiDistribute"/>
        <w:rPr>
          <w:rFonts w:ascii="Browallia New" w:hAnsi="Browallia New" w:cs="Browallia New"/>
          <w:sz w:val="28"/>
        </w:rPr>
      </w:pPr>
    </w:p>
    <w:p w14:paraId="44B8AF3D" w14:textId="77777777" w:rsidR="00E904D7" w:rsidRPr="002E3B38" w:rsidRDefault="00E904D7" w:rsidP="00C937F5">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sz w:val="28"/>
          <w:cs/>
        </w:rPr>
        <w:t>ในการประชุมคณะกรรมการ</w:t>
      </w:r>
      <w:r w:rsidRPr="002E3B38">
        <w:rPr>
          <w:rFonts w:ascii="Browallia New" w:hAnsi="Browallia New" w:cs="Browallia New"/>
          <w:color w:val="000000"/>
          <w:sz w:val="28"/>
          <w:cs/>
        </w:rPr>
        <w:t xml:space="preserve">บริษัทครั้งที่ </w:t>
      </w:r>
      <w:r w:rsidRPr="002E3B38">
        <w:rPr>
          <w:rFonts w:ascii="Browallia New" w:hAnsi="Browallia New" w:cs="Browallia New"/>
          <w:color w:val="000000"/>
          <w:sz w:val="28"/>
        </w:rPr>
        <w:t xml:space="preserve">6/2567 </w:t>
      </w:r>
      <w:r w:rsidRPr="002E3B38">
        <w:rPr>
          <w:rFonts w:ascii="Browallia New" w:hAnsi="Browallia New" w:cs="Browallia New"/>
          <w:color w:val="000000"/>
          <w:sz w:val="28"/>
          <w:cs/>
        </w:rPr>
        <w:t>ของบริษัท เอิบ เวล</w:t>
      </w:r>
      <w:proofErr w:type="spellStart"/>
      <w:r w:rsidRPr="002E3B38">
        <w:rPr>
          <w:rFonts w:ascii="Browallia New" w:hAnsi="Browallia New" w:cs="Browallia New"/>
          <w:color w:val="000000"/>
          <w:sz w:val="28"/>
          <w:cs/>
        </w:rPr>
        <w:t>เนส</w:t>
      </w:r>
      <w:proofErr w:type="spellEnd"/>
      <w:r w:rsidRPr="002E3B38">
        <w:rPr>
          <w:rFonts w:ascii="Browallia New" w:hAnsi="Browallia New" w:cs="Browallia New"/>
          <w:color w:val="000000"/>
          <w:sz w:val="28"/>
          <w:cs/>
        </w:rPr>
        <w:t xml:space="preserve"> จำกัด (บริษัทย่อยทางอ้อม) เมื่อวันที่ </w:t>
      </w:r>
      <w:r w:rsidRPr="002E3B38">
        <w:rPr>
          <w:rFonts w:ascii="Browallia New" w:hAnsi="Browallia New" w:cs="Browallia New"/>
          <w:color w:val="000000"/>
          <w:sz w:val="28"/>
        </w:rPr>
        <w:t xml:space="preserve">24 </w:t>
      </w:r>
      <w:r w:rsidRPr="002E3B38">
        <w:rPr>
          <w:rFonts w:ascii="Browallia New" w:hAnsi="Browallia New" w:cs="Browallia New"/>
          <w:color w:val="000000"/>
          <w:sz w:val="28"/>
          <w:cs/>
        </w:rPr>
        <w:t xml:space="preserve">กันยายน </w:t>
      </w:r>
      <w:r w:rsidRPr="002E3B38">
        <w:rPr>
          <w:rFonts w:ascii="Browallia New" w:hAnsi="Browallia New" w:cs="Browallia New"/>
          <w:color w:val="000000"/>
          <w:sz w:val="28"/>
        </w:rPr>
        <w:t xml:space="preserve">2567 </w:t>
      </w:r>
      <w:r w:rsidRPr="002E3B38">
        <w:rPr>
          <w:rFonts w:ascii="Browallia New" w:hAnsi="Browallia New" w:cs="Browallia New"/>
          <w:color w:val="000000"/>
          <w:sz w:val="28"/>
          <w:cs/>
        </w:rPr>
        <w:t xml:space="preserve">ได้มีมติอนุมติให้ดำเนินการเพิ่มทุนจดทะเบียนของบริษัทจาก </w:t>
      </w:r>
      <w:r w:rsidRPr="002E3B38">
        <w:rPr>
          <w:rFonts w:ascii="Browallia New" w:hAnsi="Browallia New" w:cs="Browallia New"/>
          <w:color w:val="000000"/>
          <w:sz w:val="28"/>
        </w:rPr>
        <w:t xml:space="preserve">30 </w:t>
      </w:r>
      <w:r w:rsidRPr="002E3B38">
        <w:rPr>
          <w:rFonts w:ascii="Browallia New" w:hAnsi="Browallia New" w:cs="Browallia New"/>
          <w:color w:val="000000"/>
          <w:sz w:val="28"/>
          <w:cs/>
        </w:rPr>
        <w:t xml:space="preserve">ล้านบาท เป็น </w:t>
      </w:r>
      <w:r w:rsidRPr="002E3B38">
        <w:rPr>
          <w:rFonts w:ascii="Browallia New" w:hAnsi="Browallia New" w:cs="Browallia New"/>
          <w:color w:val="000000"/>
          <w:sz w:val="28"/>
        </w:rPr>
        <w:t xml:space="preserve">60 </w:t>
      </w:r>
      <w:r w:rsidRPr="002E3B38">
        <w:rPr>
          <w:rFonts w:ascii="Browallia New" w:hAnsi="Browallia New" w:cs="Browallia New"/>
          <w:color w:val="000000"/>
          <w:sz w:val="28"/>
          <w:cs/>
        </w:rPr>
        <w:t xml:space="preserve">ล้านบาท โดยการออกหุ้นสามัญใหม่จำนวน </w:t>
      </w:r>
      <w:r w:rsidRPr="002E3B38">
        <w:rPr>
          <w:rFonts w:ascii="Browallia New" w:hAnsi="Browallia New" w:cs="Browallia New"/>
          <w:color w:val="000000"/>
          <w:sz w:val="28"/>
        </w:rPr>
        <w:t xml:space="preserve">300,000 </w:t>
      </w:r>
      <w:r w:rsidRPr="002E3B38">
        <w:rPr>
          <w:rFonts w:ascii="Browallia New" w:hAnsi="Browallia New" w:cs="Browallia New"/>
          <w:color w:val="000000"/>
          <w:sz w:val="28"/>
          <w:cs/>
        </w:rPr>
        <w:t xml:space="preserve">หุ้น มูลค่าที่ตราไว้หุ้นละ </w:t>
      </w:r>
      <w:r w:rsidRPr="002E3B38">
        <w:rPr>
          <w:rFonts w:ascii="Browallia New" w:hAnsi="Browallia New" w:cs="Browallia New"/>
          <w:color w:val="000000"/>
          <w:sz w:val="28"/>
        </w:rPr>
        <w:t xml:space="preserve">100 </w:t>
      </w:r>
      <w:r w:rsidRPr="002E3B38">
        <w:rPr>
          <w:rFonts w:ascii="Browallia New" w:hAnsi="Browallia New" w:cs="Browallia New"/>
          <w:color w:val="000000"/>
          <w:sz w:val="28"/>
          <w:cs/>
        </w:rPr>
        <w:t xml:space="preserve">บาท ซึ่งบริษัทย่อยทางอ้อมดังกล่าว ได้จดทะเบียนเพิ่มทุนกับกระทรวงพาณิชย์ในวันที่ </w:t>
      </w:r>
      <w:r w:rsidRPr="002E3B38">
        <w:rPr>
          <w:rFonts w:ascii="Browallia New" w:hAnsi="Browallia New" w:cs="Browallia New"/>
          <w:color w:val="000000"/>
          <w:sz w:val="28"/>
        </w:rPr>
        <w:t xml:space="preserve">15 </w:t>
      </w:r>
      <w:r w:rsidRPr="002E3B38">
        <w:rPr>
          <w:rFonts w:ascii="Browallia New" w:hAnsi="Browallia New" w:cs="Browallia New"/>
          <w:color w:val="000000"/>
          <w:sz w:val="28"/>
          <w:cs/>
        </w:rPr>
        <w:t xml:space="preserve">ตุลาคม </w:t>
      </w:r>
      <w:r w:rsidRPr="002E3B38">
        <w:rPr>
          <w:rFonts w:ascii="Browallia New" w:hAnsi="Browallia New" w:cs="Browallia New"/>
          <w:color w:val="000000"/>
          <w:sz w:val="28"/>
        </w:rPr>
        <w:t xml:space="preserve">2567 </w:t>
      </w:r>
      <w:r w:rsidRPr="002E3B38">
        <w:rPr>
          <w:rFonts w:ascii="Browallia New" w:hAnsi="Browallia New" w:cs="Browallia New"/>
          <w:color w:val="000000"/>
          <w:sz w:val="28"/>
          <w:cs/>
        </w:rPr>
        <w:t xml:space="preserve">โดยบริษัทลงทุนในหุ้นสามัญเพิ่มทุนทั้งหมดเป็นจำนวนเงิน </w:t>
      </w:r>
      <w:r w:rsidRPr="002E3B38">
        <w:rPr>
          <w:rFonts w:ascii="Browallia New" w:hAnsi="Browallia New" w:cs="Browallia New"/>
          <w:color w:val="000000"/>
          <w:sz w:val="28"/>
        </w:rPr>
        <w:t xml:space="preserve">30 </w:t>
      </w:r>
      <w:r w:rsidRPr="002E3B38">
        <w:rPr>
          <w:rFonts w:ascii="Browallia New" w:hAnsi="Browallia New" w:cs="Browallia New"/>
          <w:color w:val="000000"/>
          <w:sz w:val="28"/>
          <w:cs/>
        </w:rPr>
        <w:t>ล้าน</w:t>
      </w:r>
      <w:r w:rsidRPr="002E3B38">
        <w:rPr>
          <w:rFonts w:ascii="Browallia New" w:hAnsi="Browallia New" w:cs="Browallia New"/>
          <w:color w:val="000000" w:themeColor="text1"/>
          <w:sz w:val="28"/>
          <w:cs/>
        </w:rPr>
        <w:t xml:space="preserve">บาท ส่งผลให้สัดส่วนการถือหุ้นของบริษัทย่อยทางอ้อมเพิ่มเป็นร้อยละ </w:t>
      </w:r>
      <w:r w:rsidRPr="002E3B38">
        <w:rPr>
          <w:rFonts w:ascii="Browallia New" w:hAnsi="Browallia New" w:cs="Browallia New"/>
          <w:color w:val="000000" w:themeColor="text1"/>
          <w:sz w:val="28"/>
        </w:rPr>
        <w:t>80</w:t>
      </w:r>
    </w:p>
    <w:p w14:paraId="0CD3DFF6" w14:textId="77777777" w:rsidR="00E904D7" w:rsidRPr="002E3B38" w:rsidRDefault="00E904D7" w:rsidP="00410298">
      <w:pPr>
        <w:pStyle w:val="ListParagraph"/>
        <w:tabs>
          <w:tab w:val="left" w:pos="426"/>
        </w:tabs>
        <w:spacing w:line="240" w:lineRule="auto"/>
        <w:ind w:left="426"/>
        <w:jc w:val="thaiDistribute"/>
        <w:rPr>
          <w:rFonts w:ascii="Browallia New" w:hAnsi="Browallia New" w:cs="Browallia New"/>
          <w:color w:val="000000" w:themeColor="text1"/>
          <w:sz w:val="28"/>
          <w:u w:val="single"/>
        </w:rPr>
      </w:pPr>
    </w:p>
    <w:p w14:paraId="3743987D" w14:textId="77777777" w:rsidR="00E904D7" w:rsidRPr="002E3B38" w:rsidRDefault="00E904D7" w:rsidP="00410298">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2E3B38">
        <w:rPr>
          <w:rFonts w:ascii="Browallia New" w:hAnsi="Browallia New" w:cs="Browallia New"/>
          <w:color w:val="000000" w:themeColor="text1"/>
          <w:sz w:val="28"/>
          <w:u w:val="single"/>
          <w:cs/>
        </w:rPr>
        <w:t xml:space="preserve">บริษัท อาร์ </w:t>
      </w:r>
      <w:proofErr w:type="spellStart"/>
      <w:r w:rsidRPr="002E3B38">
        <w:rPr>
          <w:rFonts w:ascii="Browallia New" w:hAnsi="Browallia New" w:cs="Browallia New"/>
          <w:color w:val="000000" w:themeColor="text1"/>
          <w:sz w:val="28"/>
          <w:u w:val="single"/>
          <w:cs/>
        </w:rPr>
        <w:t>อัลไล</w:t>
      </w:r>
      <w:proofErr w:type="spellEnd"/>
      <w:r w:rsidRPr="002E3B38">
        <w:rPr>
          <w:rFonts w:ascii="Browallia New" w:hAnsi="Browallia New" w:cs="Browallia New"/>
          <w:color w:val="000000" w:themeColor="text1"/>
          <w:sz w:val="28"/>
          <w:u w:val="single"/>
          <w:cs/>
        </w:rPr>
        <w:t>แอน</w:t>
      </w:r>
      <w:proofErr w:type="spellStart"/>
      <w:r w:rsidRPr="002E3B38">
        <w:rPr>
          <w:rFonts w:ascii="Browallia New" w:hAnsi="Browallia New" w:cs="Browallia New"/>
          <w:color w:val="000000" w:themeColor="text1"/>
          <w:sz w:val="28"/>
          <w:u w:val="single"/>
          <w:cs/>
        </w:rPr>
        <w:t>ซ์</w:t>
      </w:r>
      <w:proofErr w:type="spellEnd"/>
      <w:r w:rsidRPr="002E3B38">
        <w:rPr>
          <w:rFonts w:ascii="Browallia New" w:hAnsi="Browallia New" w:cs="Browallia New"/>
          <w:color w:val="000000" w:themeColor="text1"/>
          <w:sz w:val="28"/>
          <w:u w:val="single"/>
          <w:cs/>
        </w:rPr>
        <w:t xml:space="preserve"> จำกัด</w:t>
      </w:r>
      <w:r w:rsidRPr="002E3B38">
        <w:rPr>
          <w:rFonts w:ascii="Browallia New" w:hAnsi="Browallia New" w:cs="Browallia New"/>
          <w:color w:val="000000" w:themeColor="text1"/>
          <w:sz w:val="28"/>
          <w:cs/>
        </w:rPr>
        <w:t xml:space="preserve"> (บริษัทย่อย)</w:t>
      </w:r>
    </w:p>
    <w:p w14:paraId="593FBEB0" w14:textId="66A80565" w:rsidR="00E904D7" w:rsidRPr="002E3B38" w:rsidRDefault="00E904D7" w:rsidP="00410298">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ที่ประชุมวิสามัญผู้ถือหุ้นของบริษัท อาร์ </w:t>
      </w:r>
      <w:proofErr w:type="spellStart"/>
      <w:r w:rsidRPr="002E3B38">
        <w:rPr>
          <w:rFonts w:ascii="Browallia New" w:hAnsi="Browallia New" w:cs="Browallia New"/>
          <w:color w:val="000000" w:themeColor="text1"/>
          <w:sz w:val="28"/>
          <w:cs/>
        </w:rPr>
        <w:t>อัลไล</w:t>
      </w:r>
      <w:proofErr w:type="spellEnd"/>
      <w:r w:rsidRPr="002E3B38">
        <w:rPr>
          <w:rFonts w:ascii="Browallia New" w:hAnsi="Browallia New" w:cs="Browallia New"/>
          <w:color w:val="000000" w:themeColor="text1"/>
          <w:sz w:val="28"/>
          <w:cs/>
        </w:rPr>
        <w:t>แอน</w:t>
      </w:r>
      <w:proofErr w:type="spellStart"/>
      <w:r w:rsidRPr="002E3B38">
        <w:rPr>
          <w:rFonts w:ascii="Browallia New" w:hAnsi="Browallia New" w:cs="Browallia New"/>
          <w:color w:val="000000" w:themeColor="text1"/>
          <w:sz w:val="28"/>
          <w:cs/>
        </w:rPr>
        <w:t>ซ์</w:t>
      </w:r>
      <w:proofErr w:type="spellEnd"/>
      <w:r w:rsidRPr="002E3B38">
        <w:rPr>
          <w:rFonts w:ascii="Browallia New" w:hAnsi="Browallia New" w:cs="Browallia New"/>
          <w:color w:val="000000" w:themeColor="text1"/>
          <w:sz w:val="28"/>
          <w:cs/>
        </w:rPr>
        <w:t xml:space="preserve"> จำกัด ครั้งที่ </w:t>
      </w:r>
      <w:r w:rsidRPr="002E3B38">
        <w:rPr>
          <w:rFonts w:ascii="Browallia New" w:hAnsi="Browallia New" w:cs="Browallia New"/>
          <w:color w:val="000000" w:themeColor="text1"/>
          <w:sz w:val="28"/>
        </w:rPr>
        <w:t>1/2566</w:t>
      </w:r>
      <w:r w:rsidRPr="002E3B38">
        <w:rPr>
          <w:rFonts w:ascii="Browallia New" w:hAnsi="Browallia New" w:cs="Browallia New"/>
          <w:color w:val="000000" w:themeColor="text1"/>
          <w:sz w:val="28"/>
          <w:cs/>
        </w:rPr>
        <w:t xml:space="preserve"> เมื่อวันที่ </w:t>
      </w:r>
      <w:r w:rsidRPr="002E3B38">
        <w:rPr>
          <w:rFonts w:ascii="Browallia New" w:hAnsi="Browallia New" w:cs="Browallia New"/>
          <w:color w:val="000000" w:themeColor="text1"/>
          <w:sz w:val="28"/>
        </w:rPr>
        <w:t>21</w:t>
      </w:r>
      <w:r w:rsidRPr="002E3B38">
        <w:rPr>
          <w:rFonts w:ascii="Browallia New" w:hAnsi="Browallia New" w:cs="Browallia New"/>
          <w:color w:val="000000" w:themeColor="text1"/>
          <w:sz w:val="28"/>
          <w:cs/>
        </w:rPr>
        <w:t xml:space="preserve"> กันยายน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ได้มีมติอนุมัติให้ลดทุนจดทะเบียน จากทุนจดทะเบียนเดิมจำนวน </w:t>
      </w:r>
      <w:r w:rsidRPr="002E3B38">
        <w:rPr>
          <w:rFonts w:ascii="Browallia New" w:hAnsi="Browallia New" w:cs="Browallia New"/>
          <w:color w:val="000000" w:themeColor="text1"/>
          <w:sz w:val="28"/>
        </w:rPr>
        <w:t>258,750,000</w:t>
      </w:r>
      <w:r w:rsidRPr="002E3B38">
        <w:rPr>
          <w:rFonts w:ascii="Browallia New" w:hAnsi="Browallia New" w:cs="Browallia New"/>
          <w:color w:val="000000" w:themeColor="text1"/>
          <w:sz w:val="28"/>
          <w:cs/>
        </w:rPr>
        <w:t xml:space="preserve"> บาท เป็นทุนจดทะเบียนใหม่จำนวน </w:t>
      </w:r>
      <w:r w:rsidRPr="002E3B38">
        <w:rPr>
          <w:rFonts w:ascii="Browallia New" w:hAnsi="Browallia New" w:cs="Browallia New"/>
          <w:color w:val="000000" w:themeColor="text1"/>
          <w:sz w:val="28"/>
        </w:rPr>
        <w:t>64,687,500</w:t>
      </w:r>
      <w:r w:rsidRPr="002E3B38">
        <w:rPr>
          <w:rFonts w:ascii="Browallia New" w:hAnsi="Browallia New" w:cs="Browallia New"/>
          <w:color w:val="000000" w:themeColor="text1"/>
          <w:sz w:val="28"/>
          <w:cs/>
        </w:rPr>
        <w:t xml:space="preserve"> บาท โดยการลดจำนวนหุ้นสามัญจำนวน </w:t>
      </w:r>
      <w:r w:rsidRPr="002E3B38">
        <w:rPr>
          <w:rFonts w:ascii="Browallia New" w:hAnsi="Browallia New" w:cs="Browallia New"/>
          <w:color w:val="000000" w:themeColor="text1"/>
          <w:sz w:val="28"/>
        </w:rPr>
        <w:t>1,940,625</w:t>
      </w:r>
      <w:r w:rsidRPr="002E3B38">
        <w:rPr>
          <w:rFonts w:ascii="Browallia New" w:hAnsi="Browallia New" w:cs="Browallia New"/>
          <w:color w:val="000000" w:themeColor="text1"/>
          <w:sz w:val="28"/>
          <w:cs/>
        </w:rPr>
        <w:t xml:space="preserve"> หุ้น มูลค่าหุ้นละ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 xml:space="preserve"> บาท บริษัทย่อยจดทะเบียนลดทุนและคืนเงินค่าหุ้นแก่ผู้ถือหุ้นตามสัดส่วนที่ถืออยู่เมื่อวันที่ </w:t>
      </w:r>
      <w:r w:rsidRPr="002E3B38">
        <w:rPr>
          <w:rFonts w:ascii="Browallia New" w:hAnsi="Browallia New" w:cs="Browallia New"/>
          <w:color w:val="000000" w:themeColor="text1"/>
          <w:sz w:val="28"/>
        </w:rPr>
        <w:t>24</w:t>
      </w:r>
      <w:r w:rsidRPr="002E3B38">
        <w:rPr>
          <w:rFonts w:ascii="Browallia New" w:hAnsi="Browallia New" w:cs="Browallia New"/>
          <w:color w:val="000000" w:themeColor="text1"/>
          <w:sz w:val="28"/>
          <w:cs/>
        </w:rPr>
        <w:t xml:space="preserve"> ตุลาคม </w:t>
      </w:r>
      <w:r w:rsidRPr="002E3B38">
        <w:rPr>
          <w:rFonts w:ascii="Browallia New" w:hAnsi="Browallia New" w:cs="Browallia New"/>
          <w:color w:val="000000" w:themeColor="text1"/>
          <w:sz w:val="28"/>
        </w:rPr>
        <w:t>2566</w:t>
      </w:r>
    </w:p>
    <w:p w14:paraId="76D427A2"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06603A26"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7D719ED8"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766B6382"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64BC7880"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7E89F83A" w14:textId="77777777" w:rsidR="00410298" w:rsidRPr="002E3B38" w:rsidRDefault="00410298" w:rsidP="00410298">
      <w:pPr>
        <w:pStyle w:val="ListParagraph"/>
        <w:tabs>
          <w:tab w:val="left" w:pos="426"/>
        </w:tabs>
        <w:spacing w:line="240" w:lineRule="auto"/>
        <w:ind w:left="426"/>
        <w:jc w:val="thaiDistribute"/>
        <w:rPr>
          <w:rFonts w:ascii="Browallia New" w:hAnsi="Browallia New" w:cs="Browallia New"/>
          <w:color w:val="000000" w:themeColor="text1"/>
          <w:sz w:val="28"/>
        </w:rPr>
      </w:pPr>
    </w:p>
    <w:p w14:paraId="7D834B63" w14:textId="77777777" w:rsidR="00E904D7" w:rsidRPr="002E3B38" w:rsidRDefault="00E904D7" w:rsidP="00410298">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2E3B38">
        <w:rPr>
          <w:rFonts w:ascii="Browallia New" w:hAnsi="Browallia New" w:cs="Browallia New"/>
          <w:color w:val="000000" w:themeColor="text1"/>
          <w:sz w:val="28"/>
          <w:u w:val="single"/>
          <w:cs/>
        </w:rPr>
        <w:lastRenderedPageBreak/>
        <w:t>บริษัท อาร์เอส เซอร์วิส เซ็น</w:t>
      </w:r>
      <w:proofErr w:type="spellStart"/>
      <w:r w:rsidRPr="002E3B38">
        <w:rPr>
          <w:rFonts w:ascii="Browallia New" w:hAnsi="Browallia New" w:cs="Browallia New"/>
          <w:color w:val="000000" w:themeColor="text1"/>
          <w:sz w:val="28"/>
          <w:u w:val="single"/>
          <w:cs/>
        </w:rPr>
        <w:t>เต</w:t>
      </w:r>
      <w:proofErr w:type="spellEnd"/>
      <w:r w:rsidRPr="002E3B38">
        <w:rPr>
          <w:rFonts w:ascii="Browallia New" w:hAnsi="Browallia New" w:cs="Browallia New"/>
          <w:color w:val="000000" w:themeColor="text1"/>
          <w:sz w:val="28"/>
          <w:u w:val="single"/>
          <w:cs/>
        </w:rPr>
        <w:t>อร์ จำกัด</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(บริษัทย่อยทางอ้อม)</w:t>
      </w:r>
    </w:p>
    <w:p w14:paraId="30F012EC" w14:textId="375AED2B" w:rsidR="00E904D7" w:rsidRPr="002E3B38" w:rsidRDefault="00E904D7" w:rsidP="00410298">
      <w:pPr>
        <w:pStyle w:val="ListParagraph"/>
        <w:tabs>
          <w:tab w:val="left" w:pos="426"/>
        </w:tabs>
        <w:spacing w:line="240" w:lineRule="auto"/>
        <w:ind w:left="426"/>
        <w:jc w:val="thaiDistribute"/>
        <w:rPr>
          <w:rFonts w:ascii="Browallia New" w:hAnsi="Browallia New" w:cs="Browallia New"/>
          <w:color w:val="000000"/>
          <w:sz w:val="28"/>
        </w:rPr>
      </w:pPr>
      <w:r w:rsidRPr="002E3B38">
        <w:rPr>
          <w:rFonts w:ascii="Browallia New" w:hAnsi="Browallia New" w:cs="Browallia New"/>
          <w:color w:val="000000" w:themeColor="text1"/>
          <w:sz w:val="28"/>
          <w:cs/>
        </w:rPr>
        <w:t xml:space="preserve">ที่ประชุมคณะกรรมการบริษัท ครั้งที่ </w:t>
      </w:r>
      <w:r w:rsidRPr="002E3B38">
        <w:rPr>
          <w:rFonts w:ascii="Browallia New" w:hAnsi="Browallia New" w:cs="Browallia New"/>
          <w:color w:val="000000" w:themeColor="text1"/>
          <w:sz w:val="28"/>
        </w:rPr>
        <w:t>5/2566</w:t>
      </w:r>
      <w:r w:rsidRPr="002E3B38">
        <w:rPr>
          <w:rFonts w:ascii="Browallia New" w:hAnsi="Browallia New" w:cs="Browallia New"/>
          <w:color w:val="000000" w:themeColor="text1"/>
          <w:sz w:val="28"/>
          <w:cs/>
        </w:rPr>
        <w:t xml:space="preserve"> เมื่อวันที่ </w:t>
      </w:r>
      <w:r w:rsidRPr="002E3B38">
        <w:rPr>
          <w:rFonts w:ascii="Browallia New" w:hAnsi="Browallia New" w:cs="Browallia New"/>
          <w:color w:val="000000" w:themeColor="text1"/>
          <w:sz w:val="28"/>
        </w:rPr>
        <w:t>15</w:t>
      </w:r>
      <w:r w:rsidRPr="002E3B38">
        <w:rPr>
          <w:rFonts w:ascii="Browallia New" w:hAnsi="Browallia New" w:cs="Browallia New"/>
          <w:color w:val="000000" w:themeColor="text1"/>
          <w:sz w:val="28"/>
          <w:cs/>
        </w:rPr>
        <w:t xml:space="preserve"> สิงหาคม</w:t>
      </w:r>
      <w:r w:rsidRPr="002E3B38">
        <w:rPr>
          <w:rFonts w:ascii="Browallia New" w:hAnsi="Browallia New" w:cs="Browallia New"/>
          <w:color w:val="000000" w:themeColor="text1"/>
          <w:sz w:val="28"/>
        </w:rPr>
        <w:t xml:space="preserve"> 2566</w:t>
      </w:r>
      <w:r w:rsidRPr="002E3B38">
        <w:rPr>
          <w:rFonts w:ascii="Browallia New" w:hAnsi="Browallia New" w:cs="Browallia New"/>
          <w:color w:val="000000" w:themeColor="text1"/>
          <w:sz w:val="28"/>
          <w:cs/>
        </w:rPr>
        <w:t xml:space="preserve"> ได้มีมติอนุมัติให้จัดตั้งบริษัทย่อยเพื่อ</w:t>
      </w:r>
      <w:proofErr w:type="spellStart"/>
      <w:r w:rsidRPr="002E3B38">
        <w:rPr>
          <w:rFonts w:ascii="Browallia New" w:hAnsi="Browallia New" w:cs="Browallia New"/>
          <w:color w:val="000000" w:themeColor="text1"/>
          <w:sz w:val="28"/>
          <w:cs/>
        </w:rPr>
        <w:t>ดําเนิน</w:t>
      </w:r>
      <w:proofErr w:type="spellEnd"/>
      <w:r w:rsidRPr="002E3B38">
        <w:rPr>
          <w:rFonts w:ascii="Browallia New" w:hAnsi="Browallia New" w:cs="Browallia New"/>
          <w:color w:val="000000" w:themeColor="text1"/>
          <w:sz w:val="28"/>
          <w:cs/>
        </w:rPr>
        <w:t>ธุรกิจการให้บริการกิจการใน</w:t>
      </w:r>
      <w:r w:rsidRPr="002E3B38">
        <w:rPr>
          <w:rFonts w:ascii="Browallia New" w:hAnsi="Browallia New" w:cs="Browallia New"/>
          <w:color w:val="000000"/>
          <w:sz w:val="28"/>
          <w:cs/>
        </w:rPr>
        <w:t>เครือ ภายใต้ชื่อบริษัท อาร์เอส เซอร์วิส เซ็น</w:t>
      </w:r>
      <w:proofErr w:type="spellStart"/>
      <w:r w:rsidRPr="002E3B38">
        <w:rPr>
          <w:rFonts w:ascii="Browallia New" w:hAnsi="Browallia New" w:cs="Browallia New"/>
          <w:color w:val="000000"/>
          <w:sz w:val="28"/>
          <w:cs/>
        </w:rPr>
        <w:t>เต</w:t>
      </w:r>
      <w:proofErr w:type="spellEnd"/>
      <w:r w:rsidRPr="002E3B38">
        <w:rPr>
          <w:rFonts w:ascii="Browallia New" w:hAnsi="Browallia New" w:cs="Browallia New"/>
          <w:color w:val="000000"/>
          <w:sz w:val="28"/>
          <w:cs/>
        </w:rPr>
        <w:t xml:space="preserve">อร์ จำกัด โดยมีทุนจดทะเบียน </w:t>
      </w:r>
      <w:r w:rsidRPr="002E3B38">
        <w:rPr>
          <w:rFonts w:ascii="Browallia New" w:hAnsi="Browallia New" w:cs="Browallia New"/>
          <w:color w:val="000000"/>
          <w:sz w:val="28"/>
        </w:rPr>
        <w:t>1,000</w:t>
      </w:r>
      <w:r w:rsidRPr="002E3B38">
        <w:rPr>
          <w:rFonts w:ascii="Browallia New" w:hAnsi="Browallia New" w:cs="Browallia New"/>
          <w:color w:val="000000"/>
          <w:sz w:val="28"/>
          <w:cs/>
        </w:rPr>
        <w:t xml:space="preserve"> หุ้น มูลค่าหุ้นละ </w:t>
      </w:r>
      <w:r w:rsidRPr="002E3B38">
        <w:rPr>
          <w:rFonts w:ascii="Browallia New" w:hAnsi="Browallia New" w:cs="Browallia New"/>
          <w:color w:val="000000"/>
          <w:sz w:val="28"/>
        </w:rPr>
        <w:t>100</w:t>
      </w:r>
      <w:r w:rsidRPr="002E3B38">
        <w:rPr>
          <w:rFonts w:ascii="Browallia New" w:hAnsi="Browallia New" w:cs="Browallia New"/>
          <w:color w:val="000000"/>
          <w:sz w:val="28"/>
          <w:cs/>
        </w:rPr>
        <w:t xml:space="preserve"> บาท รวมเป็นเงิน </w:t>
      </w:r>
      <w:r w:rsidRPr="002E3B38">
        <w:rPr>
          <w:rFonts w:ascii="Browallia New" w:hAnsi="Browallia New" w:cs="Browallia New"/>
          <w:color w:val="000000"/>
          <w:sz w:val="28"/>
        </w:rPr>
        <w:t>100,000</w:t>
      </w:r>
      <w:r w:rsidRPr="002E3B38">
        <w:rPr>
          <w:rFonts w:ascii="Browallia New" w:hAnsi="Browallia New" w:cs="Browallia New"/>
          <w:color w:val="000000"/>
          <w:sz w:val="28"/>
          <w:cs/>
        </w:rPr>
        <w:t xml:space="preserve"> บาท ซึ่งได้จดทะเบียนจัดตั้งบริษัทกับกระทรวงพาณิชย์เมื่อวันที่</w:t>
      </w:r>
      <w:r w:rsidR="00410298" w:rsidRPr="002E3B38">
        <w:rPr>
          <w:rFonts w:ascii="Browallia New" w:hAnsi="Browallia New" w:cs="Browallia New"/>
          <w:color w:val="000000"/>
          <w:sz w:val="28"/>
        </w:rPr>
        <w:t xml:space="preserve"> </w:t>
      </w:r>
      <w:r w:rsidRPr="002E3B38">
        <w:rPr>
          <w:rFonts w:ascii="Browallia New" w:hAnsi="Browallia New" w:cs="Browallia New"/>
          <w:color w:val="000000"/>
          <w:sz w:val="28"/>
        </w:rPr>
        <w:t>10</w:t>
      </w:r>
      <w:r w:rsidRPr="002E3B38">
        <w:rPr>
          <w:rFonts w:ascii="Browallia New" w:hAnsi="Browallia New" w:cs="Browallia New"/>
          <w:color w:val="000000"/>
          <w:sz w:val="28"/>
          <w:cs/>
        </w:rPr>
        <w:t xml:space="preserve"> สิงหาคม </w:t>
      </w:r>
      <w:r w:rsidRPr="002E3B38">
        <w:rPr>
          <w:rFonts w:ascii="Browallia New" w:hAnsi="Browallia New" w:cs="Browallia New"/>
          <w:color w:val="000000"/>
          <w:sz w:val="28"/>
        </w:rPr>
        <w:t>2566</w:t>
      </w:r>
      <w:r w:rsidRPr="002E3B38">
        <w:rPr>
          <w:rFonts w:ascii="Browallia New" w:hAnsi="Browallia New" w:cs="Browallia New"/>
          <w:color w:val="000000"/>
          <w:sz w:val="28"/>
          <w:cs/>
        </w:rPr>
        <w:t xml:space="preserve"> ถือหุ้นโดยบริษัทย่อยแห่งหนึ่ง คิดเป็นสัดส่วนร้อยละ </w:t>
      </w:r>
      <w:r w:rsidRPr="002E3B38">
        <w:rPr>
          <w:rFonts w:ascii="Browallia New" w:hAnsi="Browallia New" w:cs="Browallia New"/>
          <w:color w:val="000000"/>
          <w:sz w:val="28"/>
        </w:rPr>
        <w:t>99.80</w:t>
      </w:r>
      <w:r w:rsidRPr="002E3B38">
        <w:rPr>
          <w:rFonts w:ascii="Browallia New" w:hAnsi="Browallia New" w:cs="Browallia New"/>
          <w:color w:val="000000"/>
          <w:sz w:val="28"/>
          <w:cs/>
        </w:rPr>
        <w:t xml:space="preserve"> และชําระค่าหุ้นสามัญเต็ม</w:t>
      </w:r>
      <w:proofErr w:type="spellStart"/>
      <w:r w:rsidRPr="002E3B38">
        <w:rPr>
          <w:rFonts w:ascii="Browallia New" w:hAnsi="Browallia New" w:cs="Browallia New"/>
          <w:color w:val="000000"/>
          <w:sz w:val="28"/>
          <w:cs/>
        </w:rPr>
        <w:t>จํานวน</w:t>
      </w:r>
      <w:proofErr w:type="spellEnd"/>
      <w:r w:rsidRPr="002E3B38">
        <w:rPr>
          <w:rFonts w:ascii="Browallia New" w:hAnsi="Browallia New" w:cs="Browallia New"/>
          <w:color w:val="000000"/>
          <w:sz w:val="28"/>
          <w:cs/>
        </w:rPr>
        <w:t xml:space="preserve">หุ้นละ </w:t>
      </w:r>
      <w:r w:rsidRPr="002E3B38">
        <w:rPr>
          <w:rFonts w:ascii="Browallia New" w:hAnsi="Browallia New" w:cs="Browallia New"/>
          <w:color w:val="000000"/>
          <w:sz w:val="28"/>
        </w:rPr>
        <w:t>100</w:t>
      </w:r>
      <w:r w:rsidRPr="002E3B38">
        <w:rPr>
          <w:rFonts w:ascii="Browallia New" w:hAnsi="Browallia New" w:cs="Browallia New"/>
          <w:color w:val="000000"/>
          <w:sz w:val="28"/>
          <w:cs/>
        </w:rPr>
        <w:t xml:space="preserve"> บาท เมื่อวันที่ </w:t>
      </w:r>
      <w:r w:rsidRPr="002E3B38">
        <w:rPr>
          <w:rFonts w:ascii="Browallia New" w:hAnsi="Browallia New" w:cs="Browallia New"/>
          <w:color w:val="000000"/>
          <w:sz w:val="28"/>
        </w:rPr>
        <w:t>25</w:t>
      </w:r>
      <w:r w:rsidRPr="002E3B38">
        <w:rPr>
          <w:rFonts w:ascii="Browallia New" w:hAnsi="Browallia New" w:cs="Browallia New"/>
          <w:color w:val="000000"/>
          <w:sz w:val="28"/>
          <w:cs/>
        </w:rPr>
        <w:t xml:space="preserve"> สิงหาคม </w:t>
      </w:r>
      <w:r w:rsidRPr="002E3B38">
        <w:rPr>
          <w:rFonts w:ascii="Browallia New" w:hAnsi="Browallia New" w:cs="Browallia New"/>
          <w:color w:val="000000"/>
          <w:sz w:val="28"/>
        </w:rPr>
        <w:t>2566</w:t>
      </w:r>
    </w:p>
    <w:p w14:paraId="0512A840" w14:textId="5D930153" w:rsidR="00E904D7" w:rsidRPr="002E3B38" w:rsidRDefault="00E904D7"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rPr>
      </w:pPr>
      <w:r w:rsidRPr="002E3B38">
        <w:rPr>
          <w:rFonts w:ascii="Browallia New" w:eastAsia="Calibri" w:hAnsi="Browallia New" w:cs="Browallia New"/>
          <w:color w:val="000000"/>
          <w:sz w:val="28"/>
          <w:szCs w:val="28"/>
          <w:cs/>
        </w:rPr>
        <w:t>ที่ประชุมคณะกรรมการของบริษัท อาร์เอส มิว</w:t>
      </w:r>
      <w:proofErr w:type="spellStart"/>
      <w:r w:rsidRPr="002E3B38">
        <w:rPr>
          <w:rFonts w:ascii="Browallia New" w:eastAsia="Calibri" w:hAnsi="Browallia New" w:cs="Browallia New"/>
          <w:color w:val="000000"/>
          <w:sz w:val="28"/>
          <w:szCs w:val="28"/>
          <w:cs/>
        </w:rPr>
        <w:t>สิค</w:t>
      </w:r>
      <w:proofErr w:type="spellEnd"/>
      <w:r w:rsidRPr="002E3B38">
        <w:rPr>
          <w:rFonts w:ascii="Browallia New" w:eastAsia="Calibri" w:hAnsi="Browallia New" w:cs="Browallia New"/>
          <w:color w:val="000000"/>
          <w:sz w:val="28"/>
          <w:szCs w:val="28"/>
          <w:cs/>
        </w:rPr>
        <w:t xml:space="preserve"> จำกัด</w:t>
      </w:r>
      <w:r w:rsidR="00620AFB" w:rsidRPr="002E3B38">
        <w:rPr>
          <w:rFonts w:ascii="Browallia New" w:eastAsia="Calibri" w:hAnsi="Browallia New" w:cs="Browallia New"/>
          <w:color w:val="000000"/>
          <w:sz w:val="28"/>
          <w:szCs w:val="28"/>
        </w:rPr>
        <w:t xml:space="preserve"> </w:t>
      </w:r>
      <w:r w:rsidRPr="002E3B38">
        <w:rPr>
          <w:rFonts w:ascii="Browallia New" w:eastAsia="Calibri" w:hAnsi="Browallia New" w:cs="Browallia New"/>
          <w:color w:val="000000"/>
          <w:sz w:val="28"/>
          <w:szCs w:val="28"/>
          <w:cs/>
        </w:rPr>
        <w:t xml:space="preserve">(บริษัทย่อย) ครั้งที่ </w:t>
      </w:r>
      <w:r w:rsidRPr="002E3B38">
        <w:rPr>
          <w:rFonts w:ascii="Browallia New" w:eastAsia="Calibri" w:hAnsi="Browallia New" w:cs="Browallia New"/>
          <w:color w:val="000000"/>
          <w:sz w:val="28"/>
          <w:szCs w:val="28"/>
        </w:rPr>
        <w:t>9/2566</w:t>
      </w:r>
      <w:r w:rsidRPr="002E3B38">
        <w:rPr>
          <w:rFonts w:ascii="Browallia New" w:eastAsia="Calibri" w:hAnsi="Browallia New" w:cs="Browallia New"/>
          <w:color w:val="000000"/>
          <w:sz w:val="28"/>
          <w:szCs w:val="28"/>
          <w:cs/>
        </w:rPr>
        <w:t xml:space="preserve"> เมื่อวันที่ </w:t>
      </w:r>
      <w:r w:rsidRPr="002E3B38">
        <w:rPr>
          <w:rFonts w:ascii="Browallia New" w:eastAsia="Calibri" w:hAnsi="Browallia New" w:cs="Browallia New"/>
          <w:color w:val="000000"/>
          <w:sz w:val="28"/>
          <w:szCs w:val="28"/>
        </w:rPr>
        <w:t>28</w:t>
      </w:r>
      <w:r w:rsidRPr="002E3B38">
        <w:rPr>
          <w:rFonts w:ascii="Browallia New" w:eastAsia="Calibri" w:hAnsi="Browallia New" w:cs="Browallia New"/>
          <w:color w:val="000000"/>
          <w:sz w:val="28"/>
          <w:szCs w:val="28"/>
          <w:cs/>
        </w:rPr>
        <w:t xml:space="preserve"> ธันวาคม พ.ศ. </w:t>
      </w:r>
      <w:r w:rsidRPr="002E3B38">
        <w:rPr>
          <w:rFonts w:ascii="Browallia New" w:eastAsia="Calibri" w:hAnsi="Browallia New" w:cs="Browallia New"/>
          <w:color w:val="000000"/>
          <w:sz w:val="28"/>
          <w:szCs w:val="28"/>
        </w:rPr>
        <w:t>2566</w:t>
      </w:r>
      <w:r w:rsidRPr="002E3B38">
        <w:rPr>
          <w:rFonts w:ascii="Browallia New" w:eastAsia="Calibri" w:hAnsi="Browallia New" w:cs="Browallia New"/>
          <w:color w:val="000000"/>
          <w:sz w:val="28"/>
          <w:szCs w:val="28"/>
          <w:cs/>
        </w:rPr>
        <w:t xml:space="preserve"> ได้มีมติอนุมัติให้ขายหุ้นบริษัท อาร์เอส เซอร์วิส จํากัด แก่บริษัท อาร์เอส มัลติมีเดีย แอนด์ เอ็นเตอร์เทนเมนท์ จำกัดในราคาตามที่ตกลงกัน</w:t>
      </w:r>
    </w:p>
    <w:p w14:paraId="5A73C659" w14:textId="77777777" w:rsidR="00E904D7" w:rsidRPr="002E3B38" w:rsidRDefault="00E904D7"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rPr>
      </w:pPr>
    </w:p>
    <w:p w14:paraId="37CD61CA" w14:textId="77777777" w:rsidR="00E904D7" w:rsidRPr="002E3B38" w:rsidRDefault="00E904D7"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u w:val="single"/>
        </w:rPr>
      </w:pPr>
      <w:r w:rsidRPr="002E3B38">
        <w:rPr>
          <w:rFonts w:ascii="Browallia New" w:eastAsia="Calibri" w:hAnsi="Browallia New" w:cs="Browallia New"/>
          <w:color w:val="000000"/>
          <w:sz w:val="28"/>
          <w:szCs w:val="28"/>
          <w:u w:val="single"/>
          <w:cs/>
        </w:rPr>
        <w:t>บริษัท จัดเก็บลิขสิทธิ์ไทย จำกัด</w:t>
      </w:r>
      <w:r w:rsidRPr="002E3B38">
        <w:rPr>
          <w:rFonts w:ascii="Browallia New" w:eastAsia="Calibri" w:hAnsi="Browallia New" w:cs="Browallia New"/>
          <w:color w:val="000000"/>
          <w:sz w:val="28"/>
          <w:szCs w:val="28"/>
        </w:rPr>
        <w:t xml:space="preserve"> (</w:t>
      </w:r>
      <w:r w:rsidRPr="002E3B38">
        <w:rPr>
          <w:rFonts w:ascii="Browallia New" w:eastAsia="Calibri" w:hAnsi="Browallia New" w:cs="Browallia New"/>
          <w:color w:val="000000"/>
          <w:sz w:val="28"/>
          <w:szCs w:val="28"/>
          <w:cs/>
        </w:rPr>
        <w:t>บริษัทย่อยทางอ้อม</w:t>
      </w:r>
      <w:r w:rsidRPr="002E3B38">
        <w:rPr>
          <w:rFonts w:ascii="Browallia New" w:eastAsia="Calibri" w:hAnsi="Browallia New" w:cs="Browallia New"/>
          <w:color w:val="000000"/>
          <w:sz w:val="28"/>
          <w:szCs w:val="28"/>
        </w:rPr>
        <w:t>)</w:t>
      </w:r>
    </w:p>
    <w:p w14:paraId="5D2D413F" w14:textId="77777777" w:rsidR="00E904D7" w:rsidRPr="002E3B38" w:rsidRDefault="00E904D7"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rPr>
      </w:pPr>
      <w:r w:rsidRPr="002E3B38">
        <w:rPr>
          <w:rFonts w:ascii="Browallia New" w:eastAsia="Calibri" w:hAnsi="Browallia New" w:cs="Browallia New"/>
          <w:color w:val="000000"/>
          <w:sz w:val="28"/>
          <w:szCs w:val="28"/>
          <w:cs/>
        </w:rPr>
        <w:t xml:space="preserve">ที่ประชุมคณะกรรมการบริษัท ครั้งที่ </w:t>
      </w:r>
      <w:r w:rsidRPr="002E3B38">
        <w:rPr>
          <w:rFonts w:ascii="Browallia New" w:eastAsia="Calibri" w:hAnsi="Browallia New" w:cs="Browallia New"/>
          <w:color w:val="000000"/>
          <w:sz w:val="28"/>
          <w:szCs w:val="28"/>
        </w:rPr>
        <w:t>3/2566</w:t>
      </w:r>
      <w:r w:rsidRPr="002E3B38">
        <w:rPr>
          <w:rFonts w:ascii="Browallia New" w:eastAsia="Calibri" w:hAnsi="Browallia New" w:cs="Browallia New"/>
          <w:color w:val="000000"/>
          <w:sz w:val="28"/>
          <w:szCs w:val="28"/>
          <w:cs/>
        </w:rPr>
        <w:t xml:space="preserve"> เมื่อวันที่ </w:t>
      </w:r>
      <w:r w:rsidRPr="002E3B38">
        <w:rPr>
          <w:rFonts w:ascii="Browallia New" w:eastAsia="Calibri" w:hAnsi="Browallia New" w:cs="Browallia New"/>
          <w:color w:val="000000"/>
          <w:sz w:val="28"/>
          <w:szCs w:val="28"/>
        </w:rPr>
        <w:t>15</w:t>
      </w:r>
      <w:r w:rsidRPr="002E3B38">
        <w:rPr>
          <w:rFonts w:ascii="Browallia New" w:eastAsia="Calibri" w:hAnsi="Browallia New" w:cs="Browallia New"/>
          <w:color w:val="000000"/>
          <w:sz w:val="28"/>
          <w:szCs w:val="28"/>
          <w:cs/>
        </w:rPr>
        <w:t xml:space="preserve"> พฤษภาคม </w:t>
      </w:r>
      <w:r w:rsidRPr="002E3B38">
        <w:rPr>
          <w:rFonts w:ascii="Browallia New" w:eastAsia="Calibri" w:hAnsi="Browallia New" w:cs="Browallia New"/>
          <w:color w:val="000000"/>
          <w:sz w:val="28"/>
          <w:szCs w:val="28"/>
        </w:rPr>
        <w:t>2566</w:t>
      </w:r>
      <w:r w:rsidRPr="002E3B38">
        <w:rPr>
          <w:rFonts w:ascii="Browallia New" w:eastAsia="Calibri" w:hAnsi="Browallia New" w:cs="Browallia New"/>
          <w:color w:val="000000"/>
          <w:sz w:val="28"/>
          <w:szCs w:val="28"/>
          <w:cs/>
        </w:rPr>
        <w:t xml:space="preserve"> ได้มีมติอนุมัติให้มีการปรับโครงสร้างธุรกิจ โดยบริษัทขายเงินลงทุนในบริษัท จัดเก็บลิขสิทธิ์ไทย จำกัด แก่บริษัท อาร์เอส มิว</w:t>
      </w:r>
      <w:proofErr w:type="spellStart"/>
      <w:r w:rsidRPr="002E3B38">
        <w:rPr>
          <w:rFonts w:ascii="Browallia New" w:eastAsia="Calibri" w:hAnsi="Browallia New" w:cs="Browallia New"/>
          <w:color w:val="000000"/>
          <w:sz w:val="28"/>
          <w:szCs w:val="28"/>
          <w:cs/>
        </w:rPr>
        <w:t>สิค</w:t>
      </w:r>
      <w:proofErr w:type="spellEnd"/>
      <w:r w:rsidRPr="002E3B38">
        <w:rPr>
          <w:rFonts w:ascii="Browallia New" w:eastAsia="Calibri" w:hAnsi="Browallia New" w:cs="Browallia New"/>
          <w:color w:val="000000"/>
          <w:sz w:val="28"/>
          <w:szCs w:val="28"/>
          <w:cs/>
        </w:rPr>
        <w:t xml:space="preserve"> จำกัด ในราคาตามที่ตกลงกัน เมื่อวันที่ </w:t>
      </w:r>
      <w:r w:rsidRPr="002E3B38">
        <w:rPr>
          <w:rFonts w:ascii="Browallia New" w:eastAsia="Calibri" w:hAnsi="Browallia New" w:cs="Browallia New"/>
          <w:color w:val="000000"/>
          <w:sz w:val="28"/>
          <w:szCs w:val="28"/>
        </w:rPr>
        <w:t xml:space="preserve">1 </w:t>
      </w:r>
      <w:r w:rsidRPr="002E3B38">
        <w:rPr>
          <w:rFonts w:ascii="Browallia New" w:eastAsia="Calibri" w:hAnsi="Browallia New" w:cs="Browallia New"/>
          <w:color w:val="000000"/>
          <w:sz w:val="28"/>
          <w:szCs w:val="28"/>
          <w:cs/>
        </w:rPr>
        <w:t xml:space="preserve">มิถุนายน </w:t>
      </w:r>
      <w:r w:rsidRPr="002E3B38">
        <w:rPr>
          <w:rFonts w:ascii="Browallia New" w:eastAsia="Calibri" w:hAnsi="Browallia New" w:cs="Browallia New"/>
          <w:color w:val="000000"/>
          <w:sz w:val="28"/>
          <w:szCs w:val="28"/>
        </w:rPr>
        <w:t xml:space="preserve">2566 </w:t>
      </w:r>
      <w:r w:rsidRPr="002E3B38">
        <w:rPr>
          <w:rFonts w:ascii="Browallia New" w:eastAsia="Calibri" w:hAnsi="Browallia New" w:cs="Browallia New"/>
          <w:color w:val="000000"/>
          <w:sz w:val="28"/>
          <w:szCs w:val="28"/>
          <w:cs/>
        </w:rPr>
        <w:t xml:space="preserve">และได้รับรู้กำไรจากการขายเงินลงทุนในรายได้อื่น จำนวน </w:t>
      </w:r>
      <w:r w:rsidRPr="002E3B38">
        <w:rPr>
          <w:rFonts w:ascii="Browallia New" w:eastAsia="Calibri" w:hAnsi="Browallia New" w:cs="Browallia New"/>
          <w:color w:val="000000"/>
          <w:sz w:val="28"/>
          <w:szCs w:val="28"/>
        </w:rPr>
        <w:t xml:space="preserve">412,451 </w:t>
      </w:r>
      <w:r w:rsidRPr="002E3B38">
        <w:rPr>
          <w:rFonts w:ascii="Browallia New" w:eastAsia="Calibri" w:hAnsi="Browallia New" w:cs="Browallia New"/>
          <w:color w:val="000000"/>
          <w:sz w:val="28"/>
          <w:szCs w:val="28"/>
          <w:cs/>
        </w:rPr>
        <w:t>บาททำให้มีการเปลี่ยนสถานะจากบริษัทย่อยเป็นบริษัทย่อยทางอ้อม</w:t>
      </w:r>
    </w:p>
    <w:p w14:paraId="083C1562" w14:textId="77777777" w:rsidR="007513D8" w:rsidRPr="002E3B38" w:rsidRDefault="007513D8"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rPr>
      </w:pPr>
    </w:p>
    <w:p w14:paraId="6CD8C88B" w14:textId="713FB4D5" w:rsidR="007513D8" w:rsidRPr="002E3B38" w:rsidRDefault="007513D8"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u w:val="single"/>
        </w:rPr>
      </w:pPr>
      <w:r w:rsidRPr="002E3B38">
        <w:rPr>
          <w:rFonts w:ascii="Browallia New" w:eastAsia="Calibri" w:hAnsi="Browallia New" w:cs="Browallia New"/>
          <w:color w:val="000000"/>
          <w:sz w:val="28"/>
          <w:szCs w:val="28"/>
          <w:u w:val="single"/>
          <w:cs/>
        </w:rPr>
        <w:t>รับใบ</w:t>
      </w:r>
      <w:r w:rsidR="00022FB8" w:rsidRPr="002E3B38">
        <w:rPr>
          <w:rFonts w:ascii="Browallia New" w:eastAsia="Calibri" w:hAnsi="Browallia New" w:cs="Browallia New"/>
          <w:color w:val="000000"/>
          <w:sz w:val="28"/>
          <w:szCs w:val="28"/>
          <w:u w:val="single"/>
          <w:cs/>
        </w:rPr>
        <w:t>สำคัญแสดงสิทธิปันผลจากบริษัทร่วม</w:t>
      </w:r>
      <w:r w:rsidR="00022FB8" w:rsidRPr="002E3B38">
        <w:rPr>
          <w:rFonts w:ascii="Browallia New" w:eastAsia="Calibri" w:hAnsi="Browallia New" w:cs="Browallia New"/>
          <w:color w:val="000000"/>
          <w:sz w:val="28"/>
          <w:szCs w:val="28"/>
          <w:cs/>
        </w:rPr>
        <w:t xml:space="preserve"> (บริษัทย่อย)</w:t>
      </w:r>
    </w:p>
    <w:p w14:paraId="02FA9E16" w14:textId="1C6CFC65" w:rsidR="007513D8" w:rsidRPr="002E3B38" w:rsidRDefault="007513D8" w:rsidP="00E90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200" w:line="240" w:lineRule="auto"/>
        <w:ind w:left="426"/>
        <w:contextualSpacing/>
        <w:jc w:val="thaiDistribute"/>
        <w:rPr>
          <w:rFonts w:ascii="Browallia New" w:eastAsia="Calibri" w:hAnsi="Browallia New" w:cs="Browallia New"/>
          <w:color w:val="000000"/>
          <w:sz w:val="28"/>
          <w:szCs w:val="28"/>
        </w:rPr>
      </w:pPr>
      <w:r w:rsidRPr="002E3B38">
        <w:rPr>
          <w:rFonts w:ascii="Browallia New" w:eastAsia="Calibri" w:hAnsi="Browallia New" w:cs="Browallia New"/>
          <w:color w:val="000000"/>
          <w:sz w:val="28"/>
          <w:szCs w:val="28"/>
          <w:cs/>
        </w:rPr>
        <w:t xml:space="preserve">เมื่อวันที่ </w:t>
      </w:r>
      <w:r w:rsidR="004C2B40" w:rsidRPr="004C2B40">
        <w:rPr>
          <w:rFonts w:ascii="Browallia New" w:eastAsia="Calibri" w:hAnsi="Browallia New" w:cs="Browallia New"/>
          <w:color w:val="000000"/>
          <w:sz w:val="28"/>
          <w:szCs w:val="28"/>
        </w:rPr>
        <w:t>23</w:t>
      </w:r>
      <w:r w:rsidRPr="002E3B38">
        <w:rPr>
          <w:rFonts w:ascii="Browallia New" w:eastAsia="Calibri" w:hAnsi="Browallia New" w:cs="Browallia New"/>
          <w:color w:val="000000"/>
          <w:sz w:val="28"/>
          <w:szCs w:val="28"/>
          <w:cs/>
        </w:rPr>
        <w:t xml:space="preserve"> พฤษภาคม </w:t>
      </w:r>
      <w:r w:rsidR="004C2B40" w:rsidRPr="004C2B40">
        <w:rPr>
          <w:rFonts w:ascii="Browallia New" w:eastAsia="Calibri" w:hAnsi="Browallia New" w:cs="Browallia New"/>
          <w:color w:val="000000"/>
          <w:sz w:val="28"/>
          <w:szCs w:val="28"/>
        </w:rPr>
        <w:t>2567</w:t>
      </w:r>
      <w:r w:rsidRPr="002E3B38">
        <w:rPr>
          <w:rFonts w:ascii="Browallia New" w:eastAsia="Calibri" w:hAnsi="Browallia New" w:cs="Browallia New"/>
          <w:color w:val="000000"/>
          <w:sz w:val="28"/>
          <w:szCs w:val="28"/>
          <w:cs/>
        </w:rPr>
        <w:t xml:space="preserve"> บริษัทย่อย </w:t>
      </w:r>
      <w:r w:rsidR="004C2B40" w:rsidRPr="004C2B40">
        <w:rPr>
          <w:rFonts w:ascii="Browallia New" w:eastAsia="Calibri" w:hAnsi="Browallia New" w:cs="Browallia New"/>
          <w:color w:val="000000"/>
          <w:sz w:val="28"/>
          <w:szCs w:val="28"/>
        </w:rPr>
        <w:t>2</w:t>
      </w:r>
      <w:r w:rsidRPr="002E3B38">
        <w:rPr>
          <w:rFonts w:ascii="Browallia New" w:eastAsia="Calibri" w:hAnsi="Browallia New" w:cs="Browallia New"/>
          <w:color w:val="000000"/>
          <w:sz w:val="28"/>
          <w:szCs w:val="28"/>
          <w:cs/>
        </w:rPr>
        <w:t xml:space="preserve"> แห่ง ได้รับใบสำคัญแสดงสิทธิปันผลจากบริษัทร่วมจำนวนรวม </w:t>
      </w:r>
      <w:r w:rsidR="004C2B40" w:rsidRPr="004C2B40">
        <w:rPr>
          <w:rFonts w:ascii="Browallia New" w:eastAsia="Calibri" w:hAnsi="Browallia New" w:cs="Browallia New"/>
          <w:color w:val="000000"/>
          <w:sz w:val="28"/>
          <w:szCs w:val="28"/>
        </w:rPr>
        <w:t>40</w:t>
      </w:r>
      <w:r w:rsidRPr="002E3B38">
        <w:rPr>
          <w:rFonts w:ascii="Browallia New" w:eastAsia="Calibri" w:hAnsi="Browallia New" w:cs="Browallia New"/>
          <w:color w:val="000000"/>
          <w:sz w:val="28"/>
          <w:szCs w:val="28"/>
        </w:rPr>
        <w:t>,</w:t>
      </w:r>
      <w:r w:rsidR="004C2B40" w:rsidRPr="004C2B40">
        <w:rPr>
          <w:rFonts w:ascii="Browallia New" w:eastAsia="Calibri" w:hAnsi="Browallia New" w:cs="Browallia New"/>
          <w:color w:val="000000"/>
          <w:sz w:val="28"/>
          <w:szCs w:val="28"/>
        </w:rPr>
        <w:t>395</w:t>
      </w:r>
      <w:r w:rsidRPr="002E3B38">
        <w:rPr>
          <w:rFonts w:ascii="Browallia New" w:eastAsia="Calibri" w:hAnsi="Browallia New" w:cs="Browallia New"/>
          <w:color w:val="000000"/>
          <w:sz w:val="28"/>
          <w:szCs w:val="28"/>
        </w:rPr>
        <w:t>,</w:t>
      </w:r>
      <w:r w:rsidR="004C2B40" w:rsidRPr="004C2B40">
        <w:rPr>
          <w:rFonts w:ascii="Browallia New" w:eastAsia="Calibri" w:hAnsi="Browallia New" w:cs="Browallia New"/>
          <w:color w:val="000000"/>
          <w:sz w:val="28"/>
          <w:szCs w:val="28"/>
        </w:rPr>
        <w:t>460</w:t>
      </w:r>
      <w:r w:rsidRPr="002E3B38">
        <w:rPr>
          <w:rFonts w:ascii="Browallia New" w:eastAsia="Calibri" w:hAnsi="Browallia New" w:cs="Browallia New"/>
          <w:color w:val="000000"/>
          <w:sz w:val="28"/>
          <w:szCs w:val="28"/>
          <w:cs/>
        </w:rPr>
        <w:t xml:space="preserve"> หน่วย ซึ่งบริษัทย่อยดังกล่าวได้จำหน่ายใบสำคัญแสดงสิทธิทั้งหมดไปในระหว่างปี ซึ่งกลุ่มบริษัทรับรู้กำไรจากการจำหน่ายใบสำคัญแสดงสิทธิในบริษัทร่วมจำนวน </w:t>
      </w:r>
      <w:r w:rsidR="004C2B40" w:rsidRPr="004C2B40">
        <w:rPr>
          <w:rFonts w:ascii="Browallia New" w:eastAsia="Calibri" w:hAnsi="Browallia New" w:cs="Browallia New"/>
          <w:color w:val="000000"/>
          <w:sz w:val="28"/>
          <w:szCs w:val="28"/>
        </w:rPr>
        <w:t>37</w:t>
      </w:r>
      <w:r w:rsidRPr="002E3B38">
        <w:rPr>
          <w:rFonts w:ascii="Browallia New" w:eastAsia="Calibri" w:hAnsi="Browallia New" w:cs="Browallia New"/>
          <w:color w:val="000000"/>
          <w:sz w:val="28"/>
          <w:szCs w:val="28"/>
          <w:cs/>
        </w:rPr>
        <w:t>.</w:t>
      </w:r>
      <w:r w:rsidR="004C2B40" w:rsidRPr="004C2B40">
        <w:rPr>
          <w:rFonts w:ascii="Browallia New" w:eastAsia="Calibri" w:hAnsi="Browallia New" w:cs="Browallia New"/>
          <w:color w:val="000000"/>
          <w:sz w:val="28"/>
          <w:szCs w:val="28"/>
        </w:rPr>
        <w:t>55</w:t>
      </w:r>
      <w:r w:rsidRPr="002E3B38">
        <w:rPr>
          <w:rFonts w:ascii="Browallia New" w:eastAsia="Calibri" w:hAnsi="Browallia New" w:cs="Browallia New"/>
          <w:color w:val="000000"/>
          <w:sz w:val="28"/>
          <w:szCs w:val="28"/>
          <w:cs/>
        </w:rPr>
        <w:t xml:space="preserve"> ล้านบาทในงบกำไรขาดทุนเบ็ดเสร็จรวม</w:t>
      </w:r>
    </w:p>
    <w:p w14:paraId="752FBF2B" w14:textId="294534CC" w:rsidR="004C2050" w:rsidRPr="002E3B38" w:rsidRDefault="004C2050" w:rsidP="004C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rPr>
      </w:pPr>
    </w:p>
    <w:p w14:paraId="51E5194E" w14:textId="77777777" w:rsidR="00654C43" w:rsidRPr="002E3B38" w:rsidRDefault="00654C43" w:rsidP="00654C4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t>เงินลงทุนในบริษัทร่วม</w:t>
      </w:r>
    </w:p>
    <w:p w14:paraId="5D08AE3C" w14:textId="77777777" w:rsidR="00654C43" w:rsidRPr="002E3B38" w:rsidRDefault="00654C43" w:rsidP="00654C43">
      <w:pPr>
        <w:pStyle w:val="ListParagraph"/>
        <w:spacing w:line="240" w:lineRule="auto"/>
        <w:ind w:left="900"/>
        <w:rPr>
          <w:rFonts w:ascii="Browallia New" w:hAnsi="Browallia New" w:cs="Browallia New"/>
          <w:color w:val="000000" w:themeColor="text1"/>
          <w:sz w:val="16"/>
          <w:szCs w:val="16"/>
        </w:rPr>
      </w:pPr>
    </w:p>
    <w:tbl>
      <w:tblPr>
        <w:tblW w:w="5095" w:type="pct"/>
        <w:tblInd w:w="9" w:type="dxa"/>
        <w:tblLayout w:type="fixed"/>
        <w:tblLook w:val="04A0" w:firstRow="1" w:lastRow="0" w:firstColumn="1" w:lastColumn="0" w:noHBand="0" w:noVBand="1"/>
      </w:tblPr>
      <w:tblGrid>
        <w:gridCol w:w="1975"/>
        <w:gridCol w:w="1277"/>
        <w:gridCol w:w="992"/>
        <w:gridCol w:w="990"/>
        <w:gridCol w:w="1136"/>
        <w:gridCol w:w="994"/>
        <w:gridCol w:w="1132"/>
        <w:gridCol w:w="1134"/>
      </w:tblGrid>
      <w:tr w:rsidR="00654C43" w:rsidRPr="002E3B38" w14:paraId="62DF34D8" w14:textId="77777777" w:rsidTr="004663FE">
        <w:trPr>
          <w:trHeight w:val="20"/>
        </w:trPr>
        <w:tc>
          <w:tcPr>
            <w:tcW w:w="1025" w:type="pct"/>
            <w:shd w:val="clear" w:color="auto" w:fill="auto"/>
          </w:tcPr>
          <w:p w14:paraId="31111907" w14:textId="77777777" w:rsidR="00654C43" w:rsidRPr="002E3B38" w:rsidRDefault="00654C43">
            <w:pPr>
              <w:ind w:left="-116" w:right="-29"/>
              <w:rPr>
                <w:rFonts w:ascii="Browallia New" w:eastAsia="Arial Unicode MS" w:hAnsi="Browallia New" w:cs="Browallia New"/>
                <w:sz w:val="22"/>
                <w:szCs w:val="22"/>
                <w:cs/>
              </w:rPr>
            </w:pPr>
          </w:p>
        </w:tc>
        <w:tc>
          <w:tcPr>
            <w:tcW w:w="663" w:type="pct"/>
            <w:shd w:val="clear" w:color="auto" w:fill="auto"/>
          </w:tcPr>
          <w:p w14:paraId="77F9E43A" w14:textId="77777777" w:rsidR="00654C43" w:rsidRPr="002E3B38" w:rsidRDefault="00654C43">
            <w:pPr>
              <w:ind w:left="-20" w:right="-29" w:hanging="72"/>
              <w:rPr>
                <w:rFonts w:ascii="Browallia New" w:eastAsia="Arial Unicode MS" w:hAnsi="Browallia New" w:cs="Browallia New"/>
                <w:sz w:val="22"/>
                <w:szCs w:val="22"/>
                <w:cs/>
              </w:rPr>
            </w:pPr>
          </w:p>
        </w:tc>
        <w:tc>
          <w:tcPr>
            <w:tcW w:w="515" w:type="pct"/>
            <w:shd w:val="clear" w:color="auto" w:fill="auto"/>
          </w:tcPr>
          <w:p w14:paraId="48B5783C" w14:textId="77777777" w:rsidR="00654C43" w:rsidRPr="002E3B38" w:rsidRDefault="00654C43">
            <w:pPr>
              <w:ind w:right="-72"/>
              <w:jc w:val="center"/>
              <w:rPr>
                <w:rFonts w:ascii="Browallia New" w:eastAsia="Arial Unicode MS" w:hAnsi="Browallia New" w:cs="Browallia New"/>
                <w:sz w:val="22"/>
                <w:szCs w:val="22"/>
                <w:cs/>
              </w:rPr>
            </w:pPr>
          </w:p>
        </w:tc>
        <w:tc>
          <w:tcPr>
            <w:tcW w:w="514" w:type="pct"/>
            <w:shd w:val="clear" w:color="auto" w:fill="auto"/>
          </w:tcPr>
          <w:p w14:paraId="74D276AD" w14:textId="77777777" w:rsidR="00654C43" w:rsidRPr="002E3B38" w:rsidRDefault="00654C43">
            <w:pPr>
              <w:ind w:right="-72"/>
              <w:jc w:val="center"/>
              <w:rPr>
                <w:rFonts w:ascii="Browallia New" w:eastAsia="Arial Unicode MS" w:hAnsi="Browallia New" w:cs="Browallia New"/>
                <w:sz w:val="22"/>
                <w:szCs w:val="22"/>
                <w:cs/>
              </w:rPr>
            </w:pPr>
          </w:p>
        </w:tc>
        <w:tc>
          <w:tcPr>
            <w:tcW w:w="1106" w:type="pct"/>
            <w:gridSpan w:val="2"/>
            <w:shd w:val="clear" w:color="auto" w:fill="auto"/>
          </w:tcPr>
          <w:p w14:paraId="491FC5BB" w14:textId="77777777" w:rsidR="00654C43" w:rsidRPr="002E3B38" w:rsidRDefault="00654C43">
            <w:pPr>
              <w:ind w:right="-72"/>
              <w:jc w:val="center"/>
              <w:rPr>
                <w:rFonts w:ascii="Browallia New" w:eastAsia="Arial Unicode MS" w:hAnsi="Browallia New" w:cs="Browallia New"/>
                <w:sz w:val="22"/>
                <w:szCs w:val="22"/>
                <w:cs/>
              </w:rPr>
            </w:pPr>
          </w:p>
        </w:tc>
        <w:tc>
          <w:tcPr>
            <w:tcW w:w="1177" w:type="pct"/>
            <w:gridSpan w:val="2"/>
            <w:shd w:val="clear" w:color="auto" w:fill="auto"/>
          </w:tcPr>
          <w:p w14:paraId="62F16C93" w14:textId="143950FE" w:rsidR="00654C43" w:rsidRPr="002E3B38" w:rsidRDefault="00654C43">
            <w:pPr>
              <w:tabs>
                <w:tab w:val="clear" w:pos="1644"/>
                <w:tab w:val="clear" w:pos="1871"/>
              </w:tabs>
              <w:jc w:val="right"/>
              <w:rPr>
                <w:rFonts w:ascii="Browallia New" w:eastAsia="Arial Unicode MS" w:hAnsi="Browallia New" w:cs="Browallia New"/>
                <w:spacing w:val="-2"/>
                <w:sz w:val="22"/>
                <w:szCs w:val="22"/>
                <w:cs/>
              </w:rPr>
            </w:pPr>
            <w:r w:rsidRPr="002E3B38">
              <w:rPr>
                <w:rFonts w:ascii="Browallia New" w:eastAsia="Arial Unicode MS" w:hAnsi="Browallia New" w:cs="Browallia New"/>
                <w:spacing w:val="-2"/>
                <w:sz w:val="22"/>
                <w:szCs w:val="22"/>
                <w:cs/>
              </w:rPr>
              <w:t xml:space="preserve">(หน่วย : </w:t>
            </w:r>
            <w:r w:rsidR="004F585C" w:rsidRPr="002E3B38">
              <w:rPr>
                <w:rFonts w:ascii="Browallia New" w:eastAsia="Arial Unicode MS" w:hAnsi="Browallia New" w:cs="Browallia New"/>
                <w:spacing w:val="-2"/>
                <w:sz w:val="22"/>
                <w:szCs w:val="22"/>
                <w:cs/>
              </w:rPr>
              <w:t>พัน</w:t>
            </w:r>
            <w:r w:rsidRPr="002E3B38">
              <w:rPr>
                <w:rFonts w:ascii="Browallia New" w:eastAsia="Arial Unicode MS" w:hAnsi="Browallia New" w:cs="Browallia New"/>
                <w:spacing w:val="-2"/>
                <w:sz w:val="22"/>
                <w:szCs w:val="22"/>
                <w:cs/>
              </w:rPr>
              <w:t>บาท)</w:t>
            </w:r>
          </w:p>
        </w:tc>
      </w:tr>
      <w:tr w:rsidR="00654C43" w:rsidRPr="002E3B38" w14:paraId="398D7C45" w14:textId="77777777" w:rsidTr="004663FE">
        <w:trPr>
          <w:trHeight w:val="20"/>
        </w:trPr>
        <w:tc>
          <w:tcPr>
            <w:tcW w:w="1025" w:type="pct"/>
            <w:shd w:val="clear" w:color="auto" w:fill="auto"/>
          </w:tcPr>
          <w:p w14:paraId="27FB1C76" w14:textId="77777777" w:rsidR="00654C43" w:rsidRPr="002E3B38" w:rsidRDefault="00654C43">
            <w:pPr>
              <w:ind w:left="-116" w:right="-29"/>
              <w:rPr>
                <w:rFonts w:ascii="Browallia New" w:eastAsia="Arial Unicode MS" w:hAnsi="Browallia New" w:cs="Browallia New"/>
                <w:sz w:val="22"/>
                <w:szCs w:val="22"/>
                <w:cs/>
              </w:rPr>
            </w:pPr>
          </w:p>
        </w:tc>
        <w:tc>
          <w:tcPr>
            <w:tcW w:w="663" w:type="pct"/>
            <w:shd w:val="clear" w:color="auto" w:fill="auto"/>
          </w:tcPr>
          <w:p w14:paraId="677F941C" w14:textId="77777777" w:rsidR="00654C43" w:rsidRPr="002E3B38" w:rsidRDefault="00654C43">
            <w:pPr>
              <w:ind w:left="-20" w:right="-29" w:hanging="72"/>
              <w:rPr>
                <w:rFonts w:ascii="Browallia New" w:eastAsia="Arial Unicode MS" w:hAnsi="Browallia New" w:cs="Browallia New"/>
                <w:sz w:val="22"/>
                <w:szCs w:val="22"/>
                <w:cs/>
              </w:rPr>
            </w:pPr>
          </w:p>
        </w:tc>
        <w:tc>
          <w:tcPr>
            <w:tcW w:w="515" w:type="pct"/>
            <w:shd w:val="clear" w:color="auto" w:fill="auto"/>
          </w:tcPr>
          <w:p w14:paraId="2461EDAF" w14:textId="77777777" w:rsidR="00654C43" w:rsidRPr="002E3B38" w:rsidRDefault="00654C43">
            <w:pPr>
              <w:ind w:right="-72"/>
              <w:jc w:val="center"/>
              <w:rPr>
                <w:rFonts w:ascii="Browallia New" w:eastAsia="Arial Unicode MS" w:hAnsi="Browallia New" w:cs="Browallia New"/>
                <w:sz w:val="22"/>
                <w:szCs w:val="22"/>
                <w:cs/>
              </w:rPr>
            </w:pPr>
          </w:p>
        </w:tc>
        <w:tc>
          <w:tcPr>
            <w:tcW w:w="514" w:type="pct"/>
            <w:shd w:val="clear" w:color="auto" w:fill="auto"/>
          </w:tcPr>
          <w:p w14:paraId="5BE8218C" w14:textId="77777777" w:rsidR="00654C43" w:rsidRPr="002E3B38" w:rsidRDefault="00654C43">
            <w:pPr>
              <w:ind w:right="-72"/>
              <w:jc w:val="center"/>
              <w:rPr>
                <w:rFonts w:ascii="Browallia New" w:eastAsia="Arial Unicode MS" w:hAnsi="Browallia New" w:cs="Browallia New"/>
                <w:sz w:val="22"/>
                <w:szCs w:val="22"/>
                <w:cs/>
              </w:rPr>
            </w:pPr>
          </w:p>
        </w:tc>
        <w:tc>
          <w:tcPr>
            <w:tcW w:w="1106" w:type="pct"/>
            <w:gridSpan w:val="2"/>
            <w:shd w:val="clear" w:color="auto" w:fill="auto"/>
          </w:tcPr>
          <w:p w14:paraId="735BE2EE" w14:textId="02385966" w:rsidR="00654C43" w:rsidRPr="002E3B38" w:rsidRDefault="004B06DD">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งบการเงินรวม</w:t>
            </w:r>
          </w:p>
        </w:tc>
        <w:tc>
          <w:tcPr>
            <w:tcW w:w="1177" w:type="pct"/>
            <w:gridSpan w:val="2"/>
            <w:shd w:val="clear" w:color="auto" w:fill="auto"/>
          </w:tcPr>
          <w:p w14:paraId="271DB3F5" w14:textId="34C3D43F" w:rsidR="00654C43" w:rsidRPr="002E3B38" w:rsidRDefault="004B06DD">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2E3B38">
              <w:rPr>
                <w:rFonts w:ascii="Browallia New" w:eastAsia="Arial Unicode MS" w:hAnsi="Browallia New" w:cs="Browallia New"/>
                <w:spacing w:val="-2"/>
                <w:sz w:val="22"/>
                <w:szCs w:val="22"/>
                <w:cs/>
              </w:rPr>
              <w:t>งบการเงินเฉพาะบริษัท</w:t>
            </w:r>
          </w:p>
        </w:tc>
      </w:tr>
      <w:tr w:rsidR="00654C43" w:rsidRPr="002E3B38" w14:paraId="6B6A237F" w14:textId="77777777" w:rsidTr="004663FE">
        <w:trPr>
          <w:trHeight w:val="20"/>
        </w:trPr>
        <w:tc>
          <w:tcPr>
            <w:tcW w:w="1025" w:type="pct"/>
            <w:shd w:val="clear" w:color="auto" w:fill="auto"/>
          </w:tcPr>
          <w:p w14:paraId="03E53ABD" w14:textId="77777777" w:rsidR="00654C43" w:rsidRPr="002E3B38" w:rsidRDefault="00654C43">
            <w:pPr>
              <w:ind w:left="-116" w:right="-29"/>
              <w:rPr>
                <w:rFonts w:ascii="Browallia New" w:eastAsia="Arial Unicode MS" w:hAnsi="Browallia New" w:cs="Browallia New"/>
                <w:sz w:val="22"/>
                <w:szCs w:val="22"/>
                <w:cs/>
              </w:rPr>
            </w:pPr>
          </w:p>
        </w:tc>
        <w:tc>
          <w:tcPr>
            <w:tcW w:w="663" w:type="pct"/>
            <w:shd w:val="clear" w:color="auto" w:fill="auto"/>
          </w:tcPr>
          <w:p w14:paraId="0C0B05B5" w14:textId="77777777" w:rsidR="00654C43" w:rsidRPr="002E3B38" w:rsidRDefault="00654C43">
            <w:pPr>
              <w:ind w:left="-20" w:right="-29" w:hanging="72"/>
              <w:rPr>
                <w:rFonts w:ascii="Browallia New" w:eastAsia="Arial Unicode MS" w:hAnsi="Browallia New" w:cs="Browallia New"/>
                <w:sz w:val="22"/>
                <w:szCs w:val="22"/>
                <w:cs/>
              </w:rPr>
            </w:pPr>
          </w:p>
        </w:tc>
        <w:tc>
          <w:tcPr>
            <w:tcW w:w="1029" w:type="pct"/>
            <w:gridSpan w:val="2"/>
            <w:shd w:val="clear" w:color="auto" w:fill="auto"/>
          </w:tcPr>
          <w:p w14:paraId="1DE6A834" w14:textId="77777777" w:rsidR="00654C43" w:rsidRPr="002E3B38" w:rsidRDefault="00654C43">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สัดส่วนการถือหุ้นของบริษัท</w:t>
            </w:r>
          </w:p>
        </w:tc>
        <w:tc>
          <w:tcPr>
            <w:tcW w:w="1106" w:type="pct"/>
            <w:gridSpan w:val="2"/>
            <w:shd w:val="clear" w:color="auto" w:fill="auto"/>
          </w:tcPr>
          <w:p w14:paraId="34CF9641" w14:textId="77777777" w:rsidR="00654C43" w:rsidRPr="002E3B38" w:rsidRDefault="00654C43">
            <w:pPr>
              <w:pBdr>
                <w:bottom w:val="single" w:sz="4" w:space="1" w:color="auto"/>
              </w:pBdr>
              <w:tabs>
                <w:tab w:val="clear" w:pos="1871"/>
              </w:tabs>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ตามวิธีส่วนได้เสีย</w:t>
            </w:r>
          </w:p>
        </w:tc>
        <w:tc>
          <w:tcPr>
            <w:tcW w:w="1177" w:type="pct"/>
            <w:gridSpan w:val="2"/>
            <w:shd w:val="clear" w:color="auto" w:fill="auto"/>
          </w:tcPr>
          <w:p w14:paraId="1AC3FA68" w14:textId="77777777" w:rsidR="00654C43" w:rsidRPr="002E3B38" w:rsidRDefault="00654C43">
            <w:pPr>
              <w:pBdr>
                <w:bottom w:val="single" w:sz="4" w:space="1" w:color="auto"/>
              </w:pBdr>
              <w:tabs>
                <w:tab w:val="clear" w:pos="1871"/>
              </w:tabs>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ตามวิธีราคาทุน</w:t>
            </w:r>
          </w:p>
        </w:tc>
      </w:tr>
      <w:tr w:rsidR="007D479F" w:rsidRPr="002E3B38" w14:paraId="58E4B032" w14:textId="77777777" w:rsidTr="004663FE">
        <w:trPr>
          <w:trHeight w:val="70"/>
        </w:trPr>
        <w:tc>
          <w:tcPr>
            <w:tcW w:w="1025" w:type="pct"/>
            <w:shd w:val="clear" w:color="auto" w:fill="auto"/>
            <w:vAlign w:val="bottom"/>
          </w:tcPr>
          <w:p w14:paraId="61E0B66C" w14:textId="77777777" w:rsidR="007D479F" w:rsidRPr="002E3B38" w:rsidRDefault="007D479F" w:rsidP="007D479F">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ชื่อบริษัท</w:t>
            </w:r>
          </w:p>
        </w:tc>
        <w:tc>
          <w:tcPr>
            <w:tcW w:w="663" w:type="pct"/>
            <w:shd w:val="clear" w:color="auto" w:fill="auto"/>
            <w:vAlign w:val="bottom"/>
          </w:tcPr>
          <w:p w14:paraId="04C32DAC" w14:textId="77777777" w:rsidR="007D479F" w:rsidRPr="002E3B38" w:rsidRDefault="007D479F" w:rsidP="007D479F">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ธุรกิจหลัก</w:t>
            </w:r>
          </w:p>
        </w:tc>
        <w:tc>
          <w:tcPr>
            <w:tcW w:w="515" w:type="pct"/>
            <w:shd w:val="clear" w:color="auto" w:fill="auto"/>
            <w:vAlign w:val="bottom"/>
          </w:tcPr>
          <w:p w14:paraId="4EBBCA31" w14:textId="634F0ABB" w:rsidR="007D479F" w:rsidRPr="002E3B38" w:rsidRDefault="007D479F" w:rsidP="007D479F">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2567</w:t>
            </w:r>
          </w:p>
        </w:tc>
        <w:tc>
          <w:tcPr>
            <w:tcW w:w="514" w:type="pct"/>
            <w:shd w:val="clear" w:color="auto" w:fill="auto"/>
            <w:vAlign w:val="bottom"/>
          </w:tcPr>
          <w:p w14:paraId="1548A82C" w14:textId="6A5B8AD6" w:rsidR="007D479F" w:rsidRPr="002E3B38" w:rsidRDefault="007D479F" w:rsidP="007D479F">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2E3B38">
              <w:rPr>
                <w:rFonts w:ascii="Browallia New" w:eastAsia="Arial Unicode MS" w:hAnsi="Browallia New" w:cs="Browallia New"/>
                <w:snapToGrid w:val="0"/>
                <w:sz w:val="22"/>
                <w:szCs w:val="22"/>
                <w:lang w:val="en-GB" w:eastAsia="th-TH"/>
              </w:rPr>
              <w:t>2566</w:t>
            </w:r>
          </w:p>
        </w:tc>
        <w:tc>
          <w:tcPr>
            <w:tcW w:w="590" w:type="pct"/>
            <w:shd w:val="clear" w:color="auto" w:fill="auto"/>
            <w:vAlign w:val="bottom"/>
          </w:tcPr>
          <w:p w14:paraId="1F6868D1" w14:textId="06580D55" w:rsidR="007D479F" w:rsidRPr="002E3B38" w:rsidRDefault="007D479F" w:rsidP="007D479F">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2E3B38">
              <w:rPr>
                <w:rFonts w:ascii="Browallia New" w:eastAsia="Arial Unicode MS" w:hAnsi="Browallia New" w:cs="Browallia New"/>
                <w:snapToGrid w:val="0"/>
                <w:sz w:val="22"/>
                <w:szCs w:val="22"/>
                <w:lang w:eastAsia="th-TH"/>
              </w:rPr>
              <w:t>2567</w:t>
            </w:r>
          </w:p>
        </w:tc>
        <w:tc>
          <w:tcPr>
            <w:tcW w:w="516" w:type="pct"/>
            <w:shd w:val="clear" w:color="auto" w:fill="auto"/>
            <w:vAlign w:val="bottom"/>
          </w:tcPr>
          <w:p w14:paraId="0389E2AF" w14:textId="6C6AFA6E" w:rsidR="007D479F" w:rsidRPr="002E3B38" w:rsidRDefault="007D479F" w:rsidP="007D479F">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2E3B38">
              <w:rPr>
                <w:rFonts w:ascii="Browallia New" w:eastAsia="Arial Unicode MS" w:hAnsi="Browallia New" w:cs="Browallia New"/>
                <w:snapToGrid w:val="0"/>
                <w:sz w:val="22"/>
                <w:szCs w:val="22"/>
                <w:lang w:val="en-GB" w:eastAsia="th-TH"/>
              </w:rPr>
              <w:t>2566</w:t>
            </w:r>
          </w:p>
        </w:tc>
        <w:tc>
          <w:tcPr>
            <w:tcW w:w="588" w:type="pct"/>
            <w:shd w:val="clear" w:color="auto" w:fill="auto"/>
            <w:vAlign w:val="bottom"/>
          </w:tcPr>
          <w:p w14:paraId="5BCA155C" w14:textId="75B5F385" w:rsidR="007D479F" w:rsidRPr="002E3B38" w:rsidRDefault="007D479F" w:rsidP="007D479F">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2E3B38">
              <w:rPr>
                <w:rFonts w:ascii="Browallia New" w:eastAsia="Arial Unicode MS" w:hAnsi="Browallia New" w:cs="Browallia New"/>
                <w:snapToGrid w:val="0"/>
                <w:sz w:val="22"/>
                <w:szCs w:val="22"/>
                <w:lang w:eastAsia="th-TH"/>
              </w:rPr>
              <w:t>2567</w:t>
            </w:r>
          </w:p>
        </w:tc>
        <w:tc>
          <w:tcPr>
            <w:tcW w:w="589" w:type="pct"/>
            <w:shd w:val="clear" w:color="auto" w:fill="auto"/>
            <w:vAlign w:val="bottom"/>
          </w:tcPr>
          <w:p w14:paraId="72A256B1" w14:textId="6460BBA6" w:rsidR="007D479F" w:rsidRPr="002E3B38" w:rsidRDefault="007D479F" w:rsidP="007D479F">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2E3B38">
              <w:rPr>
                <w:rFonts w:ascii="Browallia New" w:eastAsia="Arial Unicode MS" w:hAnsi="Browallia New" w:cs="Browallia New"/>
                <w:snapToGrid w:val="0"/>
                <w:sz w:val="22"/>
                <w:szCs w:val="22"/>
                <w:lang w:val="en-GB" w:eastAsia="th-TH"/>
              </w:rPr>
              <w:t>2566</w:t>
            </w:r>
          </w:p>
        </w:tc>
      </w:tr>
      <w:tr w:rsidR="00654C43" w:rsidRPr="002E3B38" w14:paraId="4882ADBC" w14:textId="77777777" w:rsidTr="004663FE">
        <w:trPr>
          <w:trHeight w:val="20"/>
        </w:trPr>
        <w:tc>
          <w:tcPr>
            <w:tcW w:w="1025" w:type="pct"/>
            <w:shd w:val="clear" w:color="auto" w:fill="auto"/>
          </w:tcPr>
          <w:p w14:paraId="58485D95" w14:textId="77777777" w:rsidR="00654C43" w:rsidRPr="002E3B38" w:rsidRDefault="00654C43">
            <w:pPr>
              <w:ind w:left="-116" w:right="-29"/>
              <w:rPr>
                <w:rFonts w:ascii="Browallia New" w:eastAsia="Arial Unicode MS" w:hAnsi="Browallia New" w:cs="Browallia New"/>
                <w:sz w:val="22"/>
                <w:szCs w:val="22"/>
                <w:cs/>
                <w:lang w:eastAsia="th-TH"/>
              </w:rPr>
            </w:pPr>
          </w:p>
        </w:tc>
        <w:tc>
          <w:tcPr>
            <w:tcW w:w="663" w:type="pct"/>
            <w:shd w:val="clear" w:color="auto" w:fill="auto"/>
          </w:tcPr>
          <w:p w14:paraId="6B3AFAC9" w14:textId="77777777" w:rsidR="00654C43" w:rsidRPr="002E3B38" w:rsidRDefault="00654C43">
            <w:pPr>
              <w:ind w:left="-20" w:right="-29" w:hanging="72"/>
              <w:jc w:val="center"/>
              <w:rPr>
                <w:rFonts w:ascii="Browallia New" w:eastAsia="Arial Unicode MS" w:hAnsi="Browallia New" w:cs="Browallia New"/>
                <w:sz w:val="22"/>
                <w:szCs w:val="22"/>
                <w:cs/>
              </w:rPr>
            </w:pPr>
          </w:p>
        </w:tc>
        <w:tc>
          <w:tcPr>
            <w:tcW w:w="515" w:type="pct"/>
            <w:shd w:val="clear" w:color="auto" w:fill="auto"/>
          </w:tcPr>
          <w:p w14:paraId="50B3F32B" w14:textId="77777777" w:rsidR="00654C43" w:rsidRPr="002E3B38" w:rsidRDefault="00654C43">
            <w:pPr>
              <w:tabs>
                <w:tab w:val="decimal" w:pos="852"/>
              </w:tabs>
              <w:ind w:right="-72"/>
              <w:jc w:val="both"/>
              <w:rPr>
                <w:rFonts w:ascii="Browallia New" w:eastAsia="Arial Unicode MS" w:hAnsi="Browallia New" w:cs="Browallia New"/>
                <w:sz w:val="22"/>
                <w:szCs w:val="22"/>
              </w:rPr>
            </w:pPr>
          </w:p>
        </w:tc>
        <w:tc>
          <w:tcPr>
            <w:tcW w:w="514" w:type="pct"/>
            <w:shd w:val="clear" w:color="auto" w:fill="auto"/>
          </w:tcPr>
          <w:p w14:paraId="2284A618" w14:textId="77777777" w:rsidR="00654C43" w:rsidRPr="002E3B38" w:rsidRDefault="00654C43">
            <w:pPr>
              <w:tabs>
                <w:tab w:val="decimal" w:pos="852"/>
              </w:tabs>
              <w:ind w:right="-72"/>
              <w:jc w:val="both"/>
              <w:rPr>
                <w:rFonts w:ascii="Browallia New" w:eastAsia="Arial Unicode MS" w:hAnsi="Browallia New" w:cs="Browallia New"/>
                <w:sz w:val="22"/>
                <w:szCs w:val="22"/>
              </w:rPr>
            </w:pPr>
          </w:p>
        </w:tc>
        <w:tc>
          <w:tcPr>
            <w:tcW w:w="590" w:type="pct"/>
            <w:shd w:val="clear" w:color="auto" w:fill="auto"/>
          </w:tcPr>
          <w:p w14:paraId="55E4A8A8" w14:textId="77777777" w:rsidR="00654C43" w:rsidRPr="002E3B38" w:rsidRDefault="00654C43">
            <w:pPr>
              <w:tabs>
                <w:tab w:val="decimal" w:pos="763"/>
              </w:tabs>
              <w:ind w:right="-72"/>
              <w:jc w:val="both"/>
              <w:rPr>
                <w:rFonts w:ascii="Browallia New" w:eastAsia="Arial Unicode MS" w:hAnsi="Browallia New" w:cs="Browallia New"/>
                <w:sz w:val="22"/>
                <w:szCs w:val="22"/>
              </w:rPr>
            </w:pPr>
          </w:p>
        </w:tc>
        <w:tc>
          <w:tcPr>
            <w:tcW w:w="516" w:type="pct"/>
            <w:shd w:val="clear" w:color="auto" w:fill="auto"/>
          </w:tcPr>
          <w:p w14:paraId="402708E0" w14:textId="77777777" w:rsidR="00654C43" w:rsidRPr="002E3B38" w:rsidRDefault="00654C43">
            <w:pPr>
              <w:tabs>
                <w:tab w:val="decimal" w:pos="764"/>
              </w:tabs>
              <w:ind w:right="-72"/>
              <w:jc w:val="both"/>
              <w:rPr>
                <w:rFonts w:ascii="Browallia New" w:eastAsia="Arial Unicode MS" w:hAnsi="Browallia New" w:cs="Browallia New"/>
                <w:sz w:val="22"/>
                <w:szCs w:val="22"/>
              </w:rPr>
            </w:pPr>
          </w:p>
        </w:tc>
        <w:tc>
          <w:tcPr>
            <w:tcW w:w="588" w:type="pct"/>
            <w:shd w:val="clear" w:color="auto" w:fill="auto"/>
          </w:tcPr>
          <w:p w14:paraId="348C5D08" w14:textId="77777777" w:rsidR="00654C43" w:rsidRPr="002E3B38" w:rsidRDefault="00654C43">
            <w:pPr>
              <w:tabs>
                <w:tab w:val="decimal" w:pos="763"/>
              </w:tabs>
              <w:ind w:right="-72"/>
              <w:jc w:val="both"/>
              <w:rPr>
                <w:rFonts w:ascii="Browallia New" w:eastAsia="Arial Unicode MS" w:hAnsi="Browallia New" w:cs="Browallia New"/>
                <w:sz w:val="22"/>
                <w:szCs w:val="22"/>
              </w:rPr>
            </w:pPr>
          </w:p>
        </w:tc>
        <w:tc>
          <w:tcPr>
            <w:tcW w:w="589" w:type="pct"/>
            <w:shd w:val="clear" w:color="auto" w:fill="auto"/>
          </w:tcPr>
          <w:p w14:paraId="07D9C5B7" w14:textId="77777777" w:rsidR="00654C43" w:rsidRPr="002E3B38" w:rsidRDefault="00654C43">
            <w:pPr>
              <w:tabs>
                <w:tab w:val="decimal" w:pos="764"/>
              </w:tabs>
              <w:ind w:right="-72"/>
              <w:jc w:val="both"/>
              <w:rPr>
                <w:rFonts w:ascii="Browallia New" w:eastAsia="Arial Unicode MS" w:hAnsi="Browallia New" w:cs="Browallia New"/>
                <w:sz w:val="22"/>
                <w:szCs w:val="22"/>
              </w:rPr>
            </w:pPr>
          </w:p>
        </w:tc>
      </w:tr>
      <w:tr w:rsidR="00654C43" w:rsidRPr="002E3B38" w14:paraId="085EBBBD" w14:textId="77777777" w:rsidTr="004663FE">
        <w:trPr>
          <w:trHeight w:val="20"/>
        </w:trPr>
        <w:tc>
          <w:tcPr>
            <w:tcW w:w="1025" w:type="pct"/>
            <w:shd w:val="clear" w:color="auto" w:fill="auto"/>
          </w:tcPr>
          <w:p w14:paraId="584FDE3C" w14:textId="77777777" w:rsidR="00654C43" w:rsidRPr="002E3B38" w:rsidRDefault="00654C43">
            <w:pPr>
              <w:ind w:left="-30" w:right="-107"/>
              <w:rPr>
                <w:rFonts w:ascii="Browallia New" w:eastAsia="Arial Unicode MS" w:hAnsi="Browallia New" w:cs="Browallia New"/>
                <w:b/>
                <w:bCs/>
                <w:sz w:val="22"/>
                <w:szCs w:val="22"/>
                <w:cs/>
                <w:lang w:eastAsia="th-TH"/>
              </w:rPr>
            </w:pPr>
            <w:r w:rsidRPr="002E3B38">
              <w:rPr>
                <w:rFonts w:ascii="Browallia New" w:eastAsia="Arial Unicode MS" w:hAnsi="Browallia New" w:cs="Browallia New"/>
                <w:b/>
                <w:bCs/>
                <w:sz w:val="22"/>
                <w:szCs w:val="22"/>
                <w:cs/>
                <w:lang w:eastAsia="th-TH"/>
              </w:rPr>
              <w:t>บริษัทร่วมถือโดยบริษัทย่อย</w:t>
            </w:r>
          </w:p>
        </w:tc>
        <w:tc>
          <w:tcPr>
            <w:tcW w:w="663" w:type="pct"/>
            <w:shd w:val="clear" w:color="auto" w:fill="auto"/>
          </w:tcPr>
          <w:p w14:paraId="0B0D94F1" w14:textId="77777777" w:rsidR="00654C43" w:rsidRPr="002E3B38" w:rsidRDefault="00654C43">
            <w:pPr>
              <w:ind w:left="-20" w:right="-107" w:hanging="72"/>
              <w:jc w:val="center"/>
              <w:rPr>
                <w:rFonts w:ascii="Browallia New" w:eastAsia="Arial Unicode MS" w:hAnsi="Browallia New" w:cs="Browallia New"/>
                <w:sz w:val="22"/>
                <w:szCs w:val="22"/>
                <w:cs/>
                <w:lang w:eastAsia="th-TH"/>
              </w:rPr>
            </w:pPr>
          </w:p>
        </w:tc>
        <w:tc>
          <w:tcPr>
            <w:tcW w:w="515" w:type="pct"/>
            <w:shd w:val="clear" w:color="auto" w:fill="auto"/>
          </w:tcPr>
          <w:p w14:paraId="23179FAB" w14:textId="77777777" w:rsidR="00654C43" w:rsidRPr="002E3B38" w:rsidRDefault="00654C43">
            <w:pPr>
              <w:tabs>
                <w:tab w:val="decimal" w:pos="852"/>
              </w:tabs>
              <w:ind w:right="-72"/>
              <w:jc w:val="both"/>
              <w:rPr>
                <w:rFonts w:ascii="Browallia New" w:eastAsia="Arial Unicode MS" w:hAnsi="Browallia New" w:cs="Browallia New"/>
                <w:sz w:val="22"/>
                <w:szCs w:val="22"/>
                <w:lang w:eastAsia="th-TH"/>
              </w:rPr>
            </w:pPr>
          </w:p>
        </w:tc>
        <w:tc>
          <w:tcPr>
            <w:tcW w:w="514" w:type="pct"/>
            <w:shd w:val="clear" w:color="auto" w:fill="auto"/>
          </w:tcPr>
          <w:p w14:paraId="5C552CD9" w14:textId="77777777" w:rsidR="00654C43" w:rsidRPr="002E3B38" w:rsidRDefault="00654C43">
            <w:pPr>
              <w:tabs>
                <w:tab w:val="decimal" w:pos="852"/>
              </w:tabs>
              <w:ind w:right="-72"/>
              <w:jc w:val="both"/>
              <w:rPr>
                <w:rFonts w:ascii="Browallia New" w:eastAsia="Arial Unicode MS" w:hAnsi="Browallia New" w:cs="Browallia New"/>
                <w:sz w:val="22"/>
                <w:szCs w:val="22"/>
                <w:lang w:eastAsia="th-TH"/>
              </w:rPr>
            </w:pPr>
          </w:p>
        </w:tc>
        <w:tc>
          <w:tcPr>
            <w:tcW w:w="590" w:type="pct"/>
            <w:shd w:val="clear" w:color="auto" w:fill="auto"/>
          </w:tcPr>
          <w:p w14:paraId="4AA676D8" w14:textId="77777777" w:rsidR="00654C43" w:rsidRPr="002E3B3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16" w:type="pct"/>
            <w:shd w:val="clear" w:color="auto" w:fill="auto"/>
          </w:tcPr>
          <w:p w14:paraId="6F2A1987" w14:textId="77777777" w:rsidR="00654C43" w:rsidRPr="002E3B3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88" w:type="pct"/>
            <w:shd w:val="clear" w:color="auto" w:fill="auto"/>
          </w:tcPr>
          <w:p w14:paraId="3D2240D0" w14:textId="77777777" w:rsidR="00654C43" w:rsidRPr="002E3B3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c>
          <w:tcPr>
            <w:tcW w:w="589" w:type="pct"/>
            <w:shd w:val="clear" w:color="auto" w:fill="auto"/>
          </w:tcPr>
          <w:p w14:paraId="661D2D46" w14:textId="77777777" w:rsidR="00654C43" w:rsidRPr="002E3B38" w:rsidRDefault="00654C43" w:rsidP="00F60675">
            <w:pPr>
              <w:pStyle w:val="a9"/>
              <w:tabs>
                <w:tab w:val="left" w:pos="1170"/>
              </w:tabs>
              <w:ind w:left="-27" w:right="24"/>
              <w:jc w:val="center"/>
              <w:rPr>
                <w:rFonts w:ascii="Browallia New" w:eastAsia="Arial Unicode MS" w:hAnsi="Browallia New" w:cs="Browallia New"/>
                <w:snapToGrid w:val="0"/>
                <w:sz w:val="22"/>
                <w:szCs w:val="22"/>
                <w:lang w:eastAsia="th-TH"/>
              </w:rPr>
            </w:pPr>
          </w:p>
        </w:tc>
      </w:tr>
      <w:tr w:rsidR="001A73D1" w:rsidRPr="002E3B38" w14:paraId="0F17931C" w14:textId="77777777">
        <w:trPr>
          <w:trHeight w:val="20"/>
        </w:trPr>
        <w:tc>
          <w:tcPr>
            <w:tcW w:w="1025" w:type="pct"/>
            <w:shd w:val="clear" w:color="auto" w:fill="auto"/>
          </w:tcPr>
          <w:p w14:paraId="3554E4F4" w14:textId="77777777" w:rsidR="001A73D1" w:rsidRPr="002E3B38" w:rsidRDefault="001A73D1" w:rsidP="001A73D1">
            <w:pPr>
              <w:ind w:left="-30" w:right="-107"/>
              <w:rPr>
                <w:rFonts w:ascii="Browallia New" w:eastAsia="Arial Unicode MS" w:hAnsi="Browallia New" w:cs="Browallia New"/>
                <w:sz w:val="22"/>
                <w:szCs w:val="22"/>
                <w:cs/>
                <w:lang w:eastAsia="th-TH"/>
              </w:rPr>
            </w:pPr>
            <w:r w:rsidRPr="002E3B38">
              <w:rPr>
                <w:rFonts w:ascii="Browallia New" w:eastAsia="Arial Unicode MS" w:hAnsi="Browallia New" w:cs="Browallia New"/>
                <w:sz w:val="22"/>
                <w:szCs w:val="22"/>
                <w:cs/>
                <w:lang w:eastAsia="th-TH"/>
              </w:rPr>
              <w:t>บริษัท ไอเดีย เพาเวอร์ จำกัด</w:t>
            </w:r>
          </w:p>
        </w:tc>
        <w:tc>
          <w:tcPr>
            <w:tcW w:w="663" w:type="pct"/>
            <w:shd w:val="clear" w:color="auto" w:fill="auto"/>
          </w:tcPr>
          <w:p w14:paraId="14E02D53" w14:textId="77777777" w:rsidR="001A73D1" w:rsidRPr="002E3B38" w:rsidRDefault="001A73D1" w:rsidP="001A73D1">
            <w:pPr>
              <w:ind w:left="-20" w:right="-29" w:hanging="4"/>
              <w:rPr>
                <w:rFonts w:ascii="Browallia New" w:eastAsia="Arial Unicode MS" w:hAnsi="Browallia New" w:cs="Browallia New"/>
                <w:sz w:val="22"/>
                <w:szCs w:val="22"/>
                <w:cs/>
                <w:lang w:eastAsia="th-TH"/>
              </w:rPr>
            </w:pPr>
            <w:r w:rsidRPr="002E3B38">
              <w:rPr>
                <w:rFonts w:ascii="Browallia New" w:eastAsia="Arial Unicode MS" w:hAnsi="Browallia New" w:cs="Browallia New"/>
                <w:sz w:val="22"/>
                <w:szCs w:val="22"/>
                <w:cs/>
                <w:lang w:eastAsia="th-TH"/>
              </w:rPr>
              <w:t>รับจ้างจัดกิจกรรม</w:t>
            </w:r>
          </w:p>
        </w:tc>
        <w:tc>
          <w:tcPr>
            <w:tcW w:w="515" w:type="pct"/>
            <w:shd w:val="clear" w:color="auto" w:fill="auto"/>
          </w:tcPr>
          <w:p w14:paraId="773783F8" w14:textId="60C92683" w:rsidR="001A73D1" w:rsidRPr="002E3B38" w:rsidRDefault="002C4D46" w:rsidP="009F0C39">
            <w:pPr>
              <w:tabs>
                <w:tab w:val="clear" w:pos="454"/>
                <w:tab w:val="clear" w:pos="907"/>
                <w:tab w:val="left" w:pos="1170"/>
              </w:tabs>
              <w:ind w:left="-27" w:right="24"/>
              <w:jc w:val="center"/>
              <w:rPr>
                <w:rFonts w:ascii="Browallia New" w:eastAsia="Arial Unicode MS" w:hAnsi="Browallia New" w:cs="Browallia New"/>
                <w:sz w:val="20"/>
                <w:szCs w:val="20"/>
                <w:lang w:val="en-GB"/>
              </w:rPr>
            </w:pPr>
            <w:r w:rsidRPr="002E3B38">
              <w:rPr>
                <w:rFonts w:ascii="Browallia New" w:eastAsia="Arial Unicode MS" w:hAnsi="Browallia New" w:cs="Browallia New"/>
                <w:sz w:val="22"/>
                <w:szCs w:val="22"/>
                <w:lang w:val="en-GB" w:eastAsia="th-TH"/>
              </w:rPr>
              <w:t>25</w:t>
            </w:r>
          </w:p>
        </w:tc>
        <w:tc>
          <w:tcPr>
            <w:tcW w:w="514" w:type="pct"/>
            <w:shd w:val="clear" w:color="auto" w:fill="auto"/>
          </w:tcPr>
          <w:p w14:paraId="27CEB17D" w14:textId="77777777" w:rsidR="001A73D1" w:rsidRPr="002E3B38" w:rsidRDefault="001A73D1" w:rsidP="001A73D1">
            <w:pPr>
              <w:pStyle w:val="a9"/>
              <w:ind w:right="-36"/>
              <w:jc w:val="center"/>
              <w:rPr>
                <w:rFonts w:ascii="Browallia New" w:eastAsia="Arial Unicode MS" w:hAnsi="Browallia New" w:cs="Browallia New"/>
                <w:sz w:val="22"/>
                <w:szCs w:val="22"/>
                <w:lang w:eastAsia="th-TH"/>
              </w:rPr>
            </w:pPr>
            <w:r w:rsidRPr="002E3B38">
              <w:rPr>
                <w:rFonts w:ascii="Browallia New" w:eastAsia="Arial Unicode MS" w:hAnsi="Browallia New" w:cs="Browallia New"/>
                <w:sz w:val="22"/>
                <w:szCs w:val="22"/>
                <w:lang w:val="en-GB" w:eastAsia="th-TH"/>
              </w:rPr>
              <w:t>25</w:t>
            </w:r>
          </w:p>
        </w:tc>
        <w:tc>
          <w:tcPr>
            <w:tcW w:w="590" w:type="pct"/>
            <w:shd w:val="clear" w:color="auto" w:fill="auto"/>
          </w:tcPr>
          <w:p w14:paraId="3F7BCD92" w14:textId="1060614F"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 xml:space="preserve">3,967 </w:t>
            </w:r>
          </w:p>
        </w:tc>
        <w:tc>
          <w:tcPr>
            <w:tcW w:w="516" w:type="pct"/>
            <w:shd w:val="clear" w:color="auto" w:fill="auto"/>
          </w:tcPr>
          <w:p w14:paraId="0B8A269F" w14:textId="77777777"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3,971</w:t>
            </w:r>
          </w:p>
        </w:tc>
        <w:tc>
          <w:tcPr>
            <w:tcW w:w="588" w:type="pct"/>
            <w:shd w:val="clear" w:color="auto" w:fill="auto"/>
            <w:vAlign w:val="bottom"/>
          </w:tcPr>
          <w:p w14:paraId="4DF8474D" w14:textId="3911D17E" w:rsidR="001A73D1" w:rsidRPr="002E3B38" w:rsidRDefault="001A73D1" w:rsidP="001A73D1">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589" w:type="pct"/>
            <w:shd w:val="clear" w:color="auto" w:fill="auto"/>
            <w:vAlign w:val="bottom"/>
          </w:tcPr>
          <w:p w14:paraId="48D42EE3" w14:textId="32BC0006" w:rsidR="001A73D1" w:rsidRPr="002E3B38" w:rsidRDefault="001A73D1" w:rsidP="001A73D1">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1A73D1" w:rsidRPr="002E3B38" w14:paraId="51B627A9" w14:textId="77777777">
        <w:trPr>
          <w:trHeight w:val="20"/>
        </w:trPr>
        <w:tc>
          <w:tcPr>
            <w:tcW w:w="1025" w:type="pct"/>
            <w:shd w:val="clear" w:color="auto" w:fill="auto"/>
          </w:tcPr>
          <w:p w14:paraId="16734814" w14:textId="77777777" w:rsidR="001A73D1" w:rsidRPr="002E3B38" w:rsidRDefault="001A73D1" w:rsidP="001A73D1">
            <w:pPr>
              <w:ind w:left="-30" w:right="-107"/>
              <w:rPr>
                <w:rFonts w:ascii="Browallia New" w:eastAsia="Arial Unicode MS" w:hAnsi="Browallia New" w:cs="Browallia New"/>
                <w:sz w:val="22"/>
                <w:szCs w:val="22"/>
                <w:lang w:val="en-GB" w:eastAsia="th-TH"/>
              </w:rPr>
            </w:pPr>
            <w:r w:rsidRPr="002E3B38">
              <w:rPr>
                <w:rFonts w:ascii="Browallia New" w:eastAsia="Arial Unicode MS" w:hAnsi="Browallia New" w:cs="Browallia New"/>
                <w:sz w:val="22"/>
                <w:szCs w:val="22"/>
                <w:cs/>
                <w:lang w:eastAsia="th-TH"/>
              </w:rPr>
              <w:t xml:space="preserve">บริษัท </w:t>
            </w:r>
            <w:proofErr w:type="spellStart"/>
            <w:r w:rsidRPr="002E3B38">
              <w:rPr>
                <w:rFonts w:ascii="Browallia New" w:eastAsia="Arial Unicode MS" w:hAnsi="Browallia New" w:cs="Browallia New"/>
                <w:sz w:val="22"/>
                <w:szCs w:val="22"/>
                <w:cs/>
                <w:lang w:eastAsia="th-TH"/>
              </w:rPr>
              <w:t>เชฎฐ์</w:t>
            </w:r>
            <w:proofErr w:type="spellEnd"/>
            <w:r w:rsidRPr="002E3B38">
              <w:rPr>
                <w:rFonts w:ascii="Browallia New" w:eastAsia="Arial Unicode MS" w:hAnsi="Browallia New" w:cs="Browallia New"/>
                <w:sz w:val="22"/>
                <w:szCs w:val="22"/>
                <w:cs/>
                <w:lang w:eastAsia="th-TH"/>
              </w:rPr>
              <w:t xml:space="preserve"> เอเชีย จำกัด</w:t>
            </w:r>
            <w:r w:rsidRPr="002E3B38">
              <w:rPr>
                <w:rFonts w:ascii="Browallia New" w:eastAsia="Arial Unicode MS" w:hAnsi="Browallia New" w:cs="Browallia New"/>
                <w:sz w:val="22"/>
                <w:szCs w:val="22"/>
                <w:lang w:eastAsia="th-TH"/>
              </w:rPr>
              <w:br/>
              <w:t xml:space="preserve">   (</w:t>
            </w:r>
            <w:r w:rsidRPr="002E3B38">
              <w:rPr>
                <w:rFonts w:ascii="Browallia New" w:eastAsia="Arial Unicode MS" w:hAnsi="Browallia New" w:cs="Browallia New"/>
                <w:sz w:val="22"/>
                <w:szCs w:val="22"/>
                <w:cs/>
                <w:lang w:eastAsia="th-TH"/>
              </w:rPr>
              <w:t>มหาชน)</w:t>
            </w:r>
          </w:p>
        </w:tc>
        <w:tc>
          <w:tcPr>
            <w:tcW w:w="663" w:type="pct"/>
            <w:shd w:val="clear" w:color="auto" w:fill="auto"/>
          </w:tcPr>
          <w:p w14:paraId="5FA0F5DD" w14:textId="77777777" w:rsidR="001A73D1" w:rsidRPr="002E3B38" w:rsidRDefault="001A73D1" w:rsidP="001A73D1">
            <w:pPr>
              <w:ind w:left="-20" w:right="-29" w:hanging="4"/>
              <w:rPr>
                <w:rFonts w:ascii="Browallia New" w:eastAsia="Arial Unicode MS" w:hAnsi="Browallia New" w:cs="Browallia New"/>
                <w:spacing w:val="-4"/>
                <w:sz w:val="22"/>
                <w:szCs w:val="22"/>
                <w:cs/>
              </w:rPr>
            </w:pPr>
            <w:r w:rsidRPr="002E3B38">
              <w:rPr>
                <w:rFonts w:ascii="Browallia New" w:eastAsia="Arial Unicode MS" w:hAnsi="Browallia New" w:cs="Browallia New"/>
                <w:spacing w:val="-4"/>
                <w:sz w:val="22"/>
                <w:szCs w:val="22"/>
                <w:cs/>
              </w:rPr>
              <w:t>ธุรกิจสินเชื่อ</w:t>
            </w:r>
            <w:r w:rsidRPr="002E3B38">
              <w:rPr>
                <w:rFonts w:ascii="Browallia New" w:eastAsia="Arial Unicode MS" w:hAnsi="Browallia New" w:cs="Browallia New"/>
                <w:spacing w:val="-4"/>
                <w:sz w:val="22"/>
                <w:szCs w:val="22"/>
              </w:rPr>
              <w:br/>
            </w:r>
            <w:r w:rsidRPr="002E3B38">
              <w:rPr>
                <w:rFonts w:ascii="Browallia New" w:eastAsia="Arial Unicode MS" w:hAnsi="Browallia New" w:cs="Browallia New"/>
                <w:spacing w:val="-4"/>
                <w:sz w:val="22"/>
                <w:szCs w:val="22"/>
                <w:cs/>
              </w:rPr>
              <w:t xml:space="preserve">   บริหารสินทรัพย์</w:t>
            </w:r>
          </w:p>
        </w:tc>
        <w:tc>
          <w:tcPr>
            <w:tcW w:w="515" w:type="pct"/>
            <w:shd w:val="clear" w:color="auto" w:fill="auto"/>
            <w:vAlign w:val="bottom"/>
          </w:tcPr>
          <w:p w14:paraId="3D050DE1" w14:textId="782E041A" w:rsidR="001A73D1" w:rsidRPr="002E3B38" w:rsidRDefault="001A73D1" w:rsidP="00AF40ED">
            <w:pPr>
              <w:pStyle w:val="a9"/>
              <w:ind w:right="-36" w:hanging="107"/>
              <w:jc w:val="center"/>
              <w:rPr>
                <w:rFonts w:ascii="Browallia New" w:eastAsia="Arial Unicode MS" w:hAnsi="Browallia New" w:cs="Browallia New"/>
                <w:snapToGrid w:val="0"/>
                <w:sz w:val="22"/>
                <w:szCs w:val="22"/>
                <w:cs/>
                <w:lang w:eastAsia="th-TH"/>
              </w:rPr>
            </w:pPr>
            <w:r w:rsidRPr="002E3B38">
              <w:rPr>
                <w:rFonts w:ascii="Browallia New" w:eastAsia="Arial Unicode MS" w:hAnsi="Browallia New" w:cs="Browallia New"/>
                <w:snapToGrid w:val="0"/>
                <w:sz w:val="22"/>
                <w:szCs w:val="22"/>
                <w:lang w:eastAsia="th-TH"/>
              </w:rPr>
              <w:t>20</w:t>
            </w:r>
          </w:p>
        </w:tc>
        <w:tc>
          <w:tcPr>
            <w:tcW w:w="514" w:type="pct"/>
            <w:shd w:val="clear" w:color="auto" w:fill="auto"/>
            <w:vAlign w:val="bottom"/>
          </w:tcPr>
          <w:p w14:paraId="05F24E7A" w14:textId="77777777" w:rsidR="001A73D1" w:rsidRPr="002E3B38" w:rsidRDefault="001A73D1" w:rsidP="001A73D1">
            <w:pPr>
              <w:pStyle w:val="a9"/>
              <w:ind w:right="-36"/>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20</w:t>
            </w:r>
          </w:p>
        </w:tc>
        <w:tc>
          <w:tcPr>
            <w:tcW w:w="590" w:type="pct"/>
            <w:shd w:val="clear" w:color="auto" w:fill="auto"/>
          </w:tcPr>
          <w:p w14:paraId="38B9DAE9" w14:textId="77777777"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p>
          <w:p w14:paraId="50D9E164" w14:textId="5089276A"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 xml:space="preserve">839,991 </w:t>
            </w:r>
          </w:p>
        </w:tc>
        <w:tc>
          <w:tcPr>
            <w:tcW w:w="516" w:type="pct"/>
            <w:shd w:val="clear" w:color="auto" w:fill="auto"/>
          </w:tcPr>
          <w:p w14:paraId="51A89B09" w14:textId="77777777"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p>
          <w:p w14:paraId="4C507CB7" w14:textId="77777777" w:rsidR="001A73D1" w:rsidRPr="002E3B38" w:rsidRDefault="001A73D1" w:rsidP="001A73D1">
            <w:pPr>
              <w:pStyle w:val="a9"/>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822,442</w:t>
            </w:r>
          </w:p>
        </w:tc>
        <w:tc>
          <w:tcPr>
            <w:tcW w:w="588" w:type="pct"/>
            <w:shd w:val="clear" w:color="auto" w:fill="auto"/>
            <w:vAlign w:val="bottom"/>
          </w:tcPr>
          <w:p w14:paraId="4C2F98BB" w14:textId="112A5B8A" w:rsidR="001A73D1" w:rsidRPr="002E3B38" w:rsidRDefault="001A73D1" w:rsidP="001A73D1">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589" w:type="pct"/>
            <w:shd w:val="clear" w:color="auto" w:fill="auto"/>
            <w:vAlign w:val="bottom"/>
          </w:tcPr>
          <w:p w14:paraId="66AB38FD" w14:textId="18AA2E34" w:rsidR="001A73D1" w:rsidRPr="002E3B38" w:rsidRDefault="001A73D1" w:rsidP="001A73D1">
            <w:pP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1A73D1" w:rsidRPr="002E3B38" w14:paraId="3DD97E53" w14:textId="77777777">
        <w:trPr>
          <w:trHeight w:val="20"/>
        </w:trPr>
        <w:tc>
          <w:tcPr>
            <w:tcW w:w="1025" w:type="pct"/>
            <w:shd w:val="clear" w:color="auto" w:fill="auto"/>
          </w:tcPr>
          <w:p w14:paraId="00A954C5" w14:textId="77777777" w:rsidR="00BC3079" w:rsidRPr="002E3B38" w:rsidRDefault="001A73D1" w:rsidP="001A73D1">
            <w:pPr>
              <w:ind w:left="-30" w:right="-107"/>
              <w:rPr>
                <w:rFonts w:ascii="Browallia New" w:eastAsia="Arial Unicode MS" w:hAnsi="Browallia New" w:cs="Browallia New"/>
                <w:sz w:val="22"/>
                <w:szCs w:val="22"/>
                <w:lang w:val="en-GB"/>
              </w:rPr>
            </w:pPr>
            <w:r w:rsidRPr="002E3B38">
              <w:rPr>
                <w:rFonts w:ascii="Browallia New" w:eastAsia="Arial Unicode MS" w:hAnsi="Browallia New" w:cs="Browallia New"/>
                <w:sz w:val="22"/>
                <w:szCs w:val="22"/>
                <w:cs/>
                <w:lang w:val="en-GB"/>
              </w:rPr>
              <w:t>บริษัท ยูเอ็ม</w:t>
            </w:r>
            <w:r w:rsidR="00BC3079" w:rsidRPr="002E3B38">
              <w:rPr>
                <w:rFonts w:ascii="Browallia New" w:eastAsia="Arial Unicode MS" w:hAnsi="Browallia New" w:cs="Browallia New"/>
                <w:sz w:val="22"/>
                <w:szCs w:val="22"/>
                <w:cs/>
                <w:lang w:val="en-GB"/>
              </w:rPr>
              <w:t>ที แค</w:t>
            </w:r>
            <w:proofErr w:type="spellStart"/>
            <w:r w:rsidR="00BC3079" w:rsidRPr="002E3B38">
              <w:rPr>
                <w:rFonts w:ascii="Browallia New" w:eastAsia="Arial Unicode MS" w:hAnsi="Browallia New" w:cs="Browallia New"/>
                <w:sz w:val="22"/>
                <w:szCs w:val="22"/>
                <w:cs/>
                <w:lang w:val="en-GB"/>
              </w:rPr>
              <w:t>็ต</w:t>
            </w:r>
            <w:proofErr w:type="spellEnd"/>
            <w:r w:rsidR="00BC3079" w:rsidRPr="002E3B38">
              <w:rPr>
                <w:rFonts w:ascii="Browallia New" w:eastAsia="Arial Unicode MS" w:hAnsi="Browallia New" w:cs="Browallia New"/>
                <w:sz w:val="22"/>
                <w:szCs w:val="22"/>
                <w:cs/>
                <w:lang w:val="en-GB"/>
              </w:rPr>
              <w:t>ตาล๊อก</w:t>
            </w:r>
            <w:r w:rsidRPr="002E3B38">
              <w:rPr>
                <w:rFonts w:ascii="Browallia New" w:eastAsia="Arial Unicode MS" w:hAnsi="Browallia New" w:cs="Browallia New"/>
                <w:sz w:val="22"/>
                <w:szCs w:val="22"/>
                <w:cs/>
                <w:lang w:val="en-GB"/>
              </w:rPr>
              <w:t xml:space="preserve"> </w:t>
            </w:r>
          </w:p>
          <w:p w14:paraId="1AC54B1F" w14:textId="38723656" w:rsidR="00BC3079" w:rsidRPr="002E3B38" w:rsidRDefault="00BC3079" w:rsidP="00BC3079">
            <w:pPr>
              <w:ind w:left="-30" w:right="-107"/>
              <w:rPr>
                <w:rFonts w:ascii="Browallia New" w:eastAsia="Arial Unicode MS" w:hAnsi="Browallia New" w:cs="Browallia New"/>
                <w:sz w:val="22"/>
                <w:szCs w:val="22"/>
                <w:lang w:val="en-GB"/>
              </w:rPr>
            </w:pPr>
            <w:r w:rsidRPr="002E3B38">
              <w:rPr>
                <w:rFonts w:ascii="Browallia New" w:eastAsia="Arial Unicode MS" w:hAnsi="Browallia New" w:cs="Browallia New"/>
                <w:sz w:val="22"/>
                <w:szCs w:val="22"/>
                <w:cs/>
                <w:lang w:val="en-GB"/>
              </w:rPr>
              <w:t xml:space="preserve">   </w:t>
            </w:r>
            <w:r w:rsidR="001A73D1" w:rsidRPr="002E3B38">
              <w:rPr>
                <w:rFonts w:ascii="Browallia New" w:eastAsia="Arial Unicode MS" w:hAnsi="Browallia New" w:cs="Browallia New"/>
                <w:sz w:val="22"/>
                <w:szCs w:val="22"/>
                <w:cs/>
                <w:lang w:val="en-GB"/>
              </w:rPr>
              <w:t>จำกัด</w:t>
            </w:r>
            <w:r w:rsidRPr="002E3B38">
              <w:rPr>
                <w:rFonts w:ascii="Browallia New" w:eastAsia="Arial Unicode MS" w:hAnsi="Browallia New" w:cs="Browallia New"/>
                <w:sz w:val="22"/>
                <w:szCs w:val="22"/>
                <w:lang w:eastAsia="th-TH"/>
              </w:rPr>
              <w:t xml:space="preserve"> </w:t>
            </w:r>
            <w:r w:rsidRPr="002E3B38">
              <w:rPr>
                <w:rFonts w:ascii="Browallia New" w:eastAsia="Arial Unicode MS" w:hAnsi="Browallia New" w:cs="Browallia New"/>
                <w:sz w:val="22"/>
                <w:szCs w:val="22"/>
                <w:cs/>
                <w:lang w:eastAsia="th-TH"/>
              </w:rPr>
              <w:t xml:space="preserve">(เดิมชื่อ </w:t>
            </w:r>
            <w:r w:rsidRPr="002E3B38">
              <w:rPr>
                <w:rFonts w:ascii="Browallia New" w:eastAsia="Arial Unicode MS" w:hAnsi="Browallia New" w:cs="Browallia New"/>
                <w:sz w:val="22"/>
                <w:szCs w:val="22"/>
                <w:lang w:eastAsia="th-TH"/>
              </w:rPr>
              <w:t xml:space="preserve">: </w:t>
            </w:r>
            <w:r w:rsidRPr="002E3B38">
              <w:rPr>
                <w:rFonts w:ascii="Browallia New" w:eastAsia="Arial Unicode MS" w:hAnsi="Browallia New" w:cs="Browallia New"/>
                <w:sz w:val="22"/>
                <w:szCs w:val="22"/>
                <w:cs/>
                <w:lang w:val="en-GB"/>
              </w:rPr>
              <w:t xml:space="preserve">บริษัท </w:t>
            </w:r>
          </w:p>
          <w:p w14:paraId="541C71DC" w14:textId="109B59E3" w:rsidR="00BC3079" w:rsidRPr="002E3B38" w:rsidRDefault="00BC3079" w:rsidP="00BC3079">
            <w:pPr>
              <w:ind w:left="-30" w:right="-107"/>
              <w:rPr>
                <w:rFonts w:ascii="Browallia New" w:eastAsia="Arial Unicode MS" w:hAnsi="Browallia New" w:cs="Browallia New"/>
                <w:sz w:val="22"/>
                <w:szCs w:val="22"/>
                <w:lang w:eastAsia="th-TH"/>
              </w:rPr>
            </w:pPr>
            <w:r w:rsidRPr="002E3B38">
              <w:rPr>
                <w:rFonts w:ascii="Browallia New" w:eastAsia="Arial Unicode MS" w:hAnsi="Browallia New" w:cs="Browallia New"/>
                <w:sz w:val="22"/>
                <w:szCs w:val="22"/>
                <w:cs/>
                <w:lang w:val="en-GB"/>
              </w:rPr>
              <w:t xml:space="preserve">   </w:t>
            </w:r>
            <w:r w:rsidR="00C256EE" w:rsidRPr="002E3B38">
              <w:rPr>
                <w:rFonts w:ascii="Browallia New" w:eastAsia="Arial Unicode MS" w:hAnsi="Browallia New" w:cs="Browallia New"/>
                <w:sz w:val="22"/>
                <w:szCs w:val="22"/>
                <w:cs/>
                <w:lang w:val="en-GB"/>
              </w:rPr>
              <w:t>อาร์</w:t>
            </w:r>
            <w:r w:rsidRPr="002E3B38">
              <w:rPr>
                <w:rFonts w:ascii="Browallia New" w:eastAsia="Arial Unicode MS" w:hAnsi="Browallia New" w:cs="Browallia New"/>
                <w:sz w:val="22"/>
                <w:szCs w:val="22"/>
                <w:cs/>
                <w:lang w:val="en-GB"/>
              </w:rPr>
              <w:t>เอส ยูเอ็มจี จำกัด</w:t>
            </w:r>
            <w:r w:rsidRPr="002E3B38">
              <w:rPr>
                <w:rFonts w:ascii="Browallia New" w:eastAsia="Arial Unicode MS" w:hAnsi="Browallia New" w:cs="Browallia New"/>
                <w:sz w:val="22"/>
                <w:szCs w:val="22"/>
                <w:lang w:val="en-GB"/>
              </w:rPr>
              <w:t>)</w:t>
            </w:r>
          </w:p>
        </w:tc>
        <w:tc>
          <w:tcPr>
            <w:tcW w:w="663" w:type="pct"/>
            <w:shd w:val="clear" w:color="auto" w:fill="auto"/>
          </w:tcPr>
          <w:p w14:paraId="6248DB3D" w14:textId="77777777" w:rsidR="001A73D1" w:rsidRPr="002E3B38" w:rsidRDefault="001A73D1" w:rsidP="001A73D1">
            <w:pPr>
              <w:tabs>
                <w:tab w:val="clear" w:pos="227"/>
              </w:tabs>
              <w:ind w:left="-24" w:right="-29"/>
              <w:rPr>
                <w:rFonts w:ascii="Browallia New" w:eastAsia="Arial Unicode MS" w:hAnsi="Browallia New" w:cs="Browallia New"/>
                <w:sz w:val="22"/>
                <w:szCs w:val="22"/>
                <w:cs/>
                <w:lang w:eastAsia="th-TH"/>
              </w:rPr>
            </w:pPr>
            <w:r w:rsidRPr="002E3B38">
              <w:rPr>
                <w:rFonts w:ascii="Browallia New" w:eastAsia="Arial Unicode MS" w:hAnsi="Browallia New" w:cs="Browallia New"/>
                <w:sz w:val="22"/>
                <w:szCs w:val="22"/>
                <w:cs/>
                <w:lang w:eastAsia="th-TH"/>
              </w:rPr>
              <w:t>บริหารจัดการ</w:t>
            </w:r>
            <w:r w:rsidRPr="002E3B38">
              <w:rPr>
                <w:rFonts w:ascii="Browallia New" w:eastAsia="Arial Unicode MS" w:hAnsi="Browallia New" w:cs="Browallia New"/>
                <w:sz w:val="22"/>
                <w:szCs w:val="22"/>
                <w:cs/>
                <w:lang w:eastAsia="th-TH"/>
              </w:rPr>
              <w:br/>
              <w:t xml:space="preserve">   ลิขสิทธิ์เพลง</w:t>
            </w:r>
          </w:p>
        </w:tc>
        <w:tc>
          <w:tcPr>
            <w:tcW w:w="515" w:type="pct"/>
            <w:shd w:val="clear" w:color="auto" w:fill="auto"/>
            <w:vAlign w:val="bottom"/>
          </w:tcPr>
          <w:p w14:paraId="200F9698" w14:textId="12EB171A" w:rsidR="001A73D1" w:rsidRPr="002E3B38" w:rsidRDefault="001A73D1" w:rsidP="001A73D1">
            <w:pPr>
              <w:pStyle w:val="a9"/>
              <w:ind w:right="-36"/>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w:t>
            </w:r>
          </w:p>
        </w:tc>
        <w:tc>
          <w:tcPr>
            <w:tcW w:w="514" w:type="pct"/>
            <w:shd w:val="clear" w:color="auto" w:fill="auto"/>
            <w:vAlign w:val="bottom"/>
          </w:tcPr>
          <w:p w14:paraId="1110FA1F" w14:textId="77777777" w:rsidR="001A73D1" w:rsidRPr="002E3B38" w:rsidRDefault="001A73D1" w:rsidP="001A73D1">
            <w:pPr>
              <w:pStyle w:val="a9"/>
              <w:ind w:right="-36"/>
              <w:jc w:val="center"/>
              <w:rPr>
                <w:rFonts w:ascii="Browallia New" w:eastAsia="Arial Unicode MS" w:hAnsi="Browallia New" w:cs="Browallia New"/>
                <w:snapToGrid w:val="0"/>
                <w:sz w:val="22"/>
                <w:szCs w:val="22"/>
                <w:cs/>
                <w:lang w:val="en-GB" w:eastAsia="th-TH"/>
              </w:rPr>
            </w:pPr>
            <w:r w:rsidRPr="002E3B38">
              <w:rPr>
                <w:rFonts w:ascii="Browallia New" w:eastAsia="Arial Unicode MS" w:hAnsi="Browallia New" w:cs="Browallia New"/>
                <w:snapToGrid w:val="0"/>
                <w:sz w:val="22"/>
                <w:szCs w:val="22"/>
                <w:lang w:eastAsia="th-TH"/>
              </w:rPr>
              <w:t>30</w:t>
            </w:r>
          </w:p>
        </w:tc>
        <w:tc>
          <w:tcPr>
            <w:tcW w:w="590" w:type="pct"/>
            <w:shd w:val="clear" w:color="auto" w:fill="auto"/>
            <w:vAlign w:val="bottom"/>
          </w:tcPr>
          <w:p w14:paraId="79CB168D" w14:textId="0EC2A827" w:rsidR="001A73D1" w:rsidRPr="002E3B38" w:rsidRDefault="001A73D1" w:rsidP="001A73D1">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516" w:type="pct"/>
            <w:shd w:val="clear" w:color="auto" w:fill="auto"/>
            <w:vAlign w:val="bottom"/>
          </w:tcPr>
          <w:p w14:paraId="7F2D1AED" w14:textId="5973605A" w:rsidR="001A73D1" w:rsidRPr="002E3B38" w:rsidRDefault="001A73D1" w:rsidP="001A73D1">
            <w:pPr>
              <w:pStyle w:val="a9"/>
              <w:pBdr>
                <w:bottom w:val="single" w:sz="4" w:space="1" w:color="auto"/>
              </w:pBdr>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10,22</w:t>
            </w:r>
            <w:r w:rsidR="00A40563" w:rsidRPr="002E3B38">
              <w:rPr>
                <w:rFonts w:ascii="Browallia New" w:eastAsia="Arial Unicode MS" w:hAnsi="Browallia New" w:cs="Browallia New"/>
                <w:snapToGrid w:val="0"/>
                <w:sz w:val="22"/>
                <w:szCs w:val="22"/>
                <w:lang w:eastAsia="th-TH"/>
              </w:rPr>
              <w:t>1</w:t>
            </w:r>
          </w:p>
        </w:tc>
        <w:tc>
          <w:tcPr>
            <w:tcW w:w="588" w:type="pct"/>
            <w:shd w:val="clear" w:color="auto" w:fill="auto"/>
            <w:vAlign w:val="bottom"/>
          </w:tcPr>
          <w:p w14:paraId="006EF21C" w14:textId="0D5A7686" w:rsidR="001A73D1" w:rsidRPr="002E3B38" w:rsidRDefault="001A73D1" w:rsidP="001A73D1">
            <w:pPr>
              <w:pBdr>
                <w:bottom w:val="single" w:sz="4"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589" w:type="pct"/>
            <w:shd w:val="clear" w:color="auto" w:fill="auto"/>
            <w:vAlign w:val="bottom"/>
          </w:tcPr>
          <w:p w14:paraId="3B4AC0F6" w14:textId="4EE356AF" w:rsidR="001A73D1" w:rsidRPr="002E3B38" w:rsidRDefault="001A73D1" w:rsidP="001A73D1">
            <w:pPr>
              <w:pBdr>
                <w:bottom w:val="single" w:sz="4"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r w:rsidR="001A73D1" w:rsidRPr="002E3B38" w14:paraId="323250C8" w14:textId="77777777">
        <w:trPr>
          <w:trHeight w:val="20"/>
        </w:trPr>
        <w:tc>
          <w:tcPr>
            <w:tcW w:w="1025" w:type="pct"/>
            <w:shd w:val="clear" w:color="auto" w:fill="auto"/>
          </w:tcPr>
          <w:p w14:paraId="5BD01D1A" w14:textId="77777777" w:rsidR="001A73D1" w:rsidRPr="002E3B38" w:rsidRDefault="001A73D1" w:rsidP="001A73D1">
            <w:pPr>
              <w:ind w:left="-116" w:right="-107"/>
              <w:rPr>
                <w:rFonts w:ascii="Browallia New" w:eastAsia="Arial Unicode MS" w:hAnsi="Browallia New" w:cs="Browallia New"/>
                <w:spacing w:val="-8"/>
                <w:sz w:val="22"/>
                <w:szCs w:val="22"/>
                <w:cs/>
                <w:lang w:eastAsia="th-TH"/>
              </w:rPr>
            </w:pPr>
          </w:p>
        </w:tc>
        <w:tc>
          <w:tcPr>
            <w:tcW w:w="663" w:type="pct"/>
            <w:shd w:val="clear" w:color="auto" w:fill="auto"/>
          </w:tcPr>
          <w:p w14:paraId="59F95E50" w14:textId="77777777" w:rsidR="001A73D1" w:rsidRPr="002E3B38" w:rsidRDefault="001A73D1" w:rsidP="001A73D1">
            <w:pPr>
              <w:ind w:left="-20" w:right="-29" w:hanging="72"/>
              <w:rPr>
                <w:rFonts w:ascii="Browallia New" w:eastAsia="Arial Unicode MS" w:hAnsi="Browallia New" w:cs="Browallia New"/>
                <w:sz w:val="22"/>
                <w:szCs w:val="22"/>
              </w:rPr>
            </w:pPr>
          </w:p>
        </w:tc>
        <w:tc>
          <w:tcPr>
            <w:tcW w:w="515" w:type="pct"/>
            <w:shd w:val="clear" w:color="auto" w:fill="auto"/>
            <w:vAlign w:val="bottom"/>
          </w:tcPr>
          <w:p w14:paraId="4EA4042B" w14:textId="77777777" w:rsidR="001A73D1" w:rsidRPr="002E3B38" w:rsidRDefault="001A73D1" w:rsidP="001A73D1">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14" w:type="pct"/>
            <w:shd w:val="clear" w:color="auto" w:fill="auto"/>
            <w:vAlign w:val="bottom"/>
          </w:tcPr>
          <w:p w14:paraId="0540CF0D" w14:textId="77777777" w:rsidR="001A73D1" w:rsidRPr="002E3B38" w:rsidRDefault="001A73D1" w:rsidP="001A73D1">
            <w:pPr>
              <w:pStyle w:val="a9"/>
              <w:ind w:right="-36"/>
              <w:jc w:val="right"/>
              <w:rPr>
                <w:rFonts w:ascii="Browallia New" w:eastAsia="Arial Unicode MS" w:hAnsi="Browallia New" w:cs="Browallia New"/>
                <w:snapToGrid w:val="0"/>
                <w:sz w:val="22"/>
                <w:szCs w:val="22"/>
                <w:lang w:eastAsia="th-TH"/>
              </w:rPr>
            </w:pPr>
          </w:p>
        </w:tc>
        <w:tc>
          <w:tcPr>
            <w:tcW w:w="590" w:type="pct"/>
            <w:shd w:val="clear" w:color="auto" w:fill="auto"/>
          </w:tcPr>
          <w:p w14:paraId="2253C8A4" w14:textId="42009796" w:rsidR="001A73D1" w:rsidRPr="002E3B38" w:rsidRDefault="001A73D1" w:rsidP="001A73D1">
            <w:pPr>
              <w:pStyle w:val="a9"/>
              <w:pBdr>
                <w:bottom w:val="single" w:sz="12" w:space="1" w:color="auto"/>
              </w:pBdr>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843,958</w:t>
            </w:r>
          </w:p>
        </w:tc>
        <w:tc>
          <w:tcPr>
            <w:tcW w:w="516" w:type="pct"/>
            <w:shd w:val="clear" w:color="auto" w:fill="auto"/>
          </w:tcPr>
          <w:p w14:paraId="034507C9" w14:textId="0D22101C" w:rsidR="001A73D1" w:rsidRPr="002E3B38" w:rsidRDefault="001A73D1" w:rsidP="001A73D1">
            <w:pPr>
              <w:pStyle w:val="a9"/>
              <w:pBdr>
                <w:bottom w:val="single" w:sz="12" w:space="1" w:color="auto"/>
              </w:pBdr>
              <w:tabs>
                <w:tab w:val="left" w:pos="1170"/>
              </w:tabs>
              <w:ind w:left="-27" w:right="24"/>
              <w:jc w:val="right"/>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napToGrid w:val="0"/>
                <w:sz w:val="22"/>
                <w:szCs w:val="22"/>
                <w:lang w:eastAsia="th-TH"/>
              </w:rPr>
              <w:t>836,63</w:t>
            </w:r>
            <w:r w:rsidR="00A40563" w:rsidRPr="002E3B38">
              <w:rPr>
                <w:rFonts w:ascii="Browallia New" w:eastAsia="Arial Unicode MS" w:hAnsi="Browallia New" w:cs="Browallia New"/>
                <w:snapToGrid w:val="0"/>
                <w:sz w:val="22"/>
                <w:szCs w:val="22"/>
                <w:lang w:eastAsia="th-TH"/>
              </w:rPr>
              <w:t>4</w:t>
            </w:r>
          </w:p>
        </w:tc>
        <w:tc>
          <w:tcPr>
            <w:tcW w:w="588" w:type="pct"/>
            <w:shd w:val="clear" w:color="auto" w:fill="auto"/>
            <w:vAlign w:val="bottom"/>
          </w:tcPr>
          <w:p w14:paraId="0A485315" w14:textId="215A6F05" w:rsidR="001A73D1" w:rsidRPr="002E3B38" w:rsidRDefault="001A73D1" w:rsidP="001A73D1">
            <w:pPr>
              <w:pBdr>
                <w:bottom w:val="single" w:sz="12"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c>
          <w:tcPr>
            <w:tcW w:w="589" w:type="pct"/>
            <w:shd w:val="clear" w:color="auto" w:fill="auto"/>
            <w:vAlign w:val="bottom"/>
          </w:tcPr>
          <w:p w14:paraId="13A814CA" w14:textId="362E6068" w:rsidR="001A73D1" w:rsidRPr="002E3B38" w:rsidRDefault="001A73D1" w:rsidP="001A73D1">
            <w:pPr>
              <w:pBdr>
                <w:bottom w:val="single" w:sz="12" w:space="1" w:color="auto"/>
              </w:pBdr>
              <w:tabs>
                <w:tab w:val="clear" w:pos="454"/>
                <w:tab w:val="clear" w:pos="907"/>
                <w:tab w:val="left" w:pos="1170"/>
              </w:tabs>
              <w:ind w:left="-27" w:right="24"/>
              <w:jc w:val="center"/>
              <w:rPr>
                <w:rFonts w:ascii="Browallia New" w:eastAsia="Arial Unicode MS" w:hAnsi="Browallia New" w:cs="Browallia New"/>
                <w:snapToGrid w:val="0"/>
                <w:sz w:val="22"/>
                <w:szCs w:val="22"/>
                <w:lang w:eastAsia="th-TH"/>
              </w:rPr>
            </w:pPr>
            <w:r w:rsidRPr="002E3B38">
              <w:rPr>
                <w:rFonts w:ascii="Browallia New" w:eastAsia="Arial Unicode MS" w:hAnsi="Browallia New" w:cs="Browallia New"/>
                <w:sz w:val="20"/>
                <w:szCs w:val="20"/>
                <w:cs/>
                <w:lang w:val="en-GB"/>
              </w:rPr>
              <w:t xml:space="preserve">       </w:t>
            </w:r>
            <w:r w:rsidRPr="002E3B38">
              <w:rPr>
                <w:rFonts w:ascii="Browallia New" w:eastAsia="Arial Unicode MS" w:hAnsi="Browallia New" w:cs="Browallia New"/>
                <w:sz w:val="20"/>
                <w:szCs w:val="20"/>
                <w:lang w:val="en-GB"/>
              </w:rPr>
              <w:t>-</w:t>
            </w:r>
          </w:p>
        </w:tc>
      </w:tr>
    </w:tbl>
    <w:p w14:paraId="4F51D738" w14:textId="77777777" w:rsidR="00654C43" w:rsidRPr="002E3B38" w:rsidRDefault="00654C43" w:rsidP="00654C43">
      <w:pPr>
        <w:tabs>
          <w:tab w:val="left" w:pos="426"/>
        </w:tabs>
        <w:spacing w:line="240" w:lineRule="auto"/>
        <w:jc w:val="thaiDistribute"/>
        <w:rPr>
          <w:rFonts w:ascii="Browallia New" w:hAnsi="Browallia New" w:cs="Browallia New"/>
          <w:color w:val="000000" w:themeColor="text1"/>
          <w:sz w:val="28"/>
        </w:rPr>
      </w:pPr>
    </w:p>
    <w:p w14:paraId="36DAB839" w14:textId="77777777" w:rsidR="00160E52" w:rsidRPr="002E3B38" w:rsidRDefault="0016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cs/>
        </w:rPr>
      </w:pPr>
      <w:r w:rsidRPr="002E3B38">
        <w:rPr>
          <w:rFonts w:ascii="Browallia New" w:hAnsi="Browallia New" w:cs="Browallia New"/>
          <w:color w:val="000000" w:themeColor="text1"/>
          <w:sz w:val="28"/>
          <w:cs/>
        </w:rPr>
        <w:br w:type="page"/>
      </w:r>
    </w:p>
    <w:p w14:paraId="11BA5746" w14:textId="29E44FEB" w:rsidR="00654C43" w:rsidRPr="002E3B38" w:rsidRDefault="00654C43" w:rsidP="00654C43">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lastRenderedPageBreak/>
        <w:t>การเปลี่ยนแปลงของเงินลงทุนในบริษัทร่วมสำหรับ</w:t>
      </w:r>
      <w:r w:rsidR="004F0722" w:rsidRPr="002E3B38">
        <w:rPr>
          <w:rFonts w:ascii="Browallia New" w:hAnsi="Browallia New" w:cs="Browallia New"/>
          <w:color w:val="000000" w:themeColor="text1"/>
          <w:sz w:val="28"/>
          <w:cs/>
        </w:rPr>
        <w:t>ปี</w:t>
      </w:r>
      <w:r w:rsidRPr="002E3B38">
        <w:rPr>
          <w:rFonts w:ascii="Browallia New" w:hAnsi="Browallia New" w:cs="Browallia New"/>
          <w:color w:val="000000" w:themeColor="text1"/>
          <w:sz w:val="28"/>
          <w:cs/>
        </w:rPr>
        <w:t xml:space="preserve">สิ้นสุดวันที่ </w:t>
      </w:r>
      <w:r w:rsidRPr="002E3B38">
        <w:rPr>
          <w:rFonts w:ascii="Browallia New" w:hAnsi="Browallia New" w:cs="Browallia New"/>
          <w:color w:val="000000" w:themeColor="text1"/>
          <w:sz w:val="28"/>
          <w:lang w:val="en-GB"/>
        </w:rPr>
        <w:t>3</w:t>
      </w:r>
      <w:r w:rsidR="002C3255" w:rsidRPr="002E3B38">
        <w:rPr>
          <w:rFonts w:ascii="Browallia New" w:hAnsi="Browallia New" w:cs="Browallia New"/>
          <w:color w:val="000000" w:themeColor="text1"/>
          <w:sz w:val="28"/>
          <w:lang w:val="en-GB"/>
        </w:rPr>
        <w:t>1</w:t>
      </w:r>
      <w:r w:rsidRPr="002E3B38">
        <w:rPr>
          <w:rFonts w:ascii="Browallia New" w:hAnsi="Browallia New" w:cs="Browallia New"/>
          <w:color w:val="000000" w:themeColor="text1"/>
          <w:sz w:val="28"/>
          <w:lang w:val="en-GB"/>
        </w:rPr>
        <w:t xml:space="preserve"> </w:t>
      </w:r>
      <w:r w:rsidR="002C3255" w:rsidRPr="002E3B38">
        <w:rPr>
          <w:rFonts w:ascii="Browallia New" w:hAnsi="Browallia New" w:cs="Browallia New"/>
          <w:color w:val="000000" w:themeColor="text1"/>
          <w:sz w:val="28"/>
          <w:cs/>
          <w:lang w:val="en-GB"/>
        </w:rPr>
        <w:t>ธันวาคม</w:t>
      </w:r>
      <w:r w:rsidRPr="002E3B38">
        <w:rPr>
          <w:rFonts w:ascii="Browallia New" w:hAnsi="Browallia New" w:cs="Browallia New"/>
          <w:color w:val="000000" w:themeColor="text1"/>
          <w:sz w:val="28"/>
          <w:cs/>
        </w:rPr>
        <w:t xml:space="preserve"> </w:t>
      </w:r>
      <w:r w:rsidRPr="002E3B38">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มีดังนี้</w:t>
      </w:r>
    </w:p>
    <w:p w14:paraId="34B2E502" w14:textId="77777777" w:rsidR="00654C43" w:rsidRPr="002E3B38" w:rsidRDefault="00654C43" w:rsidP="00654C43">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545" w:type="dxa"/>
        <w:tblLayout w:type="fixed"/>
        <w:tblLook w:val="04A0" w:firstRow="1" w:lastRow="0" w:firstColumn="1" w:lastColumn="0" w:noHBand="0" w:noVBand="1"/>
      </w:tblPr>
      <w:tblGrid>
        <w:gridCol w:w="5954"/>
        <w:gridCol w:w="1843"/>
        <w:gridCol w:w="1748"/>
      </w:tblGrid>
      <w:tr w:rsidR="00934561" w:rsidRPr="002E3B38" w14:paraId="0583DF0A" w14:textId="77777777" w:rsidTr="00FD25FE">
        <w:tc>
          <w:tcPr>
            <w:tcW w:w="5954" w:type="dxa"/>
            <w:shd w:val="clear" w:color="auto" w:fill="auto"/>
          </w:tcPr>
          <w:p w14:paraId="240CA7C6" w14:textId="77777777" w:rsidR="00934561" w:rsidRPr="002E3B3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shd w:val="clear" w:color="auto" w:fill="auto"/>
            <w:vAlign w:val="bottom"/>
          </w:tcPr>
          <w:p w14:paraId="148D22FC" w14:textId="77777777" w:rsidR="00934561" w:rsidRPr="002E3B3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right="24"/>
              <w:jc w:val="right"/>
              <w:rPr>
                <w:rFonts w:ascii="Browallia New" w:hAnsi="Browallia New" w:cs="Browallia New"/>
                <w:sz w:val="28"/>
                <w:szCs w:val="28"/>
              </w:rPr>
            </w:pPr>
            <w:r w:rsidRPr="002E3B38">
              <w:rPr>
                <w:rFonts w:ascii="Browallia New" w:hAnsi="Browallia New" w:cs="Browallia New"/>
                <w:sz w:val="28"/>
                <w:szCs w:val="28"/>
              </w:rPr>
              <w:t>(</w:t>
            </w:r>
            <w:proofErr w:type="gramStart"/>
            <w:r w:rsidRPr="002E3B38">
              <w:rPr>
                <w:rFonts w:ascii="Browallia New" w:hAnsi="Browallia New" w:cs="Browallia New"/>
                <w:sz w:val="28"/>
                <w:szCs w:val="28"/>
                <w:cs/>
              </w:rPr>
              <w:t xml:space="preserve">หน่วย </w:t>
            </w:r>
            <w:r w:rsidRPr="002E3B38">
              <w:rPr>
                <w:rFonts w:ascii="Browallia New" w:hAnsi="Browallia New" w:cs="Browallia New"/>
                <w:sz w:val="28"/>
                <w:szCs w:val="28"/>
              </w:rPr>
              <w:t>:</w:t>
            </w:r>
            <w:proofErr w:type="gramEnd"/>
            <w:r w:rsidRPr="002E3B38">
              <w:rPr>
                <w:rFonts w:ascii="Browallia New" w:hAnsi="Browallia New" w:cs="Browallia New"/>
                <w:sz w:val="28"/>
                <w:szCs w:val="28"/>
              </w:rPr>
              <w:t xml:space="preserve"> </w:t>
            </w:r>
            <w:r w:rsidRPr="002E3B38">
              <w:rPr>
                <w:rFonts w:ascii="Browallia New" w:hAnsi="Browallia New" w:cs="Browallia New"/>
                <w:sz w:val="28"/>
                <w:szCs w:val="28"/>
                <w:cs/>
              </w:rPr>
              <w:t>บาท</w:t>
            </w:r>
            <w:r w:rsidRPr="002E3B38">
              <w:rPr>
                <w:rFonts w:ascii="Browallia New" w:hAnsi="Browallia New" w:cs="Browallia New"/>
                <w:sz w:val="28"/>
                <w:szCs w:val="28"/>
              </w:rPr>
              <w:t>)</w:t>
            </w:r>
          </w:p>
        </w:tc>
      </w:tr>
      <w:tr w:rsidR="00934561" w:rsidRPr="002E3B38" w14:paraId="65BD96A2" w14:textId="77777777" w:rsidTr="00FD25FE">
        <w:tc>
          <w:tcPr>
            <w:tcW w:w="5954" w:type="dxa"/>
            <w:shd w:val="clear" w:color="auto" w:fill="auto"/>
          </w:tcPr>
          <w:p w14:paraId="2F102CAB" w14:textId="77777777" w:rsidR="00934561" w:rsidRPr="002E3B3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3591" w:type="dxa"/>
            <w:gridSpan w:val="2"/>
            <w:shd w:val="clear" w:color="auto" w:fill="auto"/>
            <w:vAlign w:val="bottom"/>
          </w:tcPr>
          <w:p w14:paraId="1A8E7224" w14:textId="77777777" w:rsidR="00934561" w:rsidRPr="002E3B3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35"/>
              </w:tabs>
              <w:spacing w:line="240" w:lineRule="auto"/>
              <w:ind w:left="15" w:right="24"/>
              <w:jc w:val="center"/>
              <w:rPr>
                <w:rFonts w:ascii="Browallia New" w:hAnsi="Browallia New" w:cs="Browallia New"/>
                <w:sz w:val="28"/>
                <w:szCs w:val="28"/>
                <w:cs/>
              </w:rPr>
            </w:pPr>
            <w:r w:rsidRPr="002E3B38">
              <w:rPr>
                <w:rFonts w:ascii="Browallia New" w:hAnsi="Browallia New" w:cs="Browallia New"/>
                <w:sz w:val="28"/>
                <w:szCs w:val="28"/>
                <w:cs/>
              </w:rPr>
              <w:t>งบการเงินรวม</w:t>
            </w:r>
          </w:p>
        </w:tc>
      </w:tr>
      <w:tr w:rsidR="00934561" w:rsidRPr="002E3B38" w14:paraId="48B47D85" w14:textId="77777777" w:rsidTr="00FD25FE">
        <w:tc>
          <w:tcPr>
            <w:tcW w:w="5954" w:type="dxa"/>
            <w:shd w:val="clear" w:color="auto" w:fill="auto"/>
          </w:tcPr>
          <w:p w14:paraId="3548B099" w14:textId="77777777" w:rsidR="00934561" w:rsidRPr="002E3B3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843" w:type="dxa"/>
            <w:shd w:val="clear" w:color="auto" w:fill="auto"/>
            <w:vAlign w:val="bottom"/>
          </w:tcPr>
          <w:p w14:paraId="40ABBF10" w14:textId="77777777" w:rsidR="00934561" w:rsidRPr="002E3B3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jc w:val="center"/>
              <w:rPr>
                <w:rFonts w:ascii="Browallia New" w:hAnsi="Browallia New" w:cs="Browallia New"/>
                <w:sz w:val="28"/>
                <w:szCs w:val="28"/>
              </w:rPr>
            </w:pPr>
            <w:r w:rsidRPr="002E3B38">
              <w:rPr>
                <w:rFonts w:ascii="Browallia New" w:hAnsi="Browallia New" w:cs="Browallia New"/>
                <w:sz w:val="28"/>
                <w:szCs w:val="28"/>
              </w:rPr>
              <w:t>2567</w:t>
            </w:r>
          </w:p>
        </w:tc>
        <w:tc>
          <w:tcPr>
            <w:tcW w:w="1748" w:type="dxa"/>
            <w:shd w:val="clear" w:color="auto" w:fill="auto"/>
            <w:vAlign w:val="bottom"/>
          </w:tcPr>
          <w:p w14:paraId="17CDAEB8" w14:textId="77777777" w:rsidR="00934561" w:rsidRPr="002E3B38" w:rsidRDefault="00934561" w:rsidP="00F606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jc w:val="center"/>
              <w:rPr>
                <w:rFonts w:ascii="Browallia New" w:hAnsi="Browallia New" w:cs="Browallia New"/>
                <w:sz w:val="28"/>
                <w:szCs w:val="28"/>
              </w:rPr>
            </w:pPr>
            <w:r w:rsidRPr="002E3B38">
              <w:rPr>
                <w:rFonts w:ascii="Browallia New" w:hAnsi="Browallia New" w:cs="Browallia New"/>
                <w:sz w:val="28"/>
                <w:szCs w:val="28"/>
              </w:rPr>
              <w:t>2566</w:t>
            </w:r>
          </w:p>
        </w:tc>
      </w:tr>
      <w:tr w:rsidR="00934561" w:rsidRPr="002E3B38" w14:paraId="6700418C" w14:textId="77777777" w:rsidTr="00FD25FE">
        <w:tc>
          <w:tcPr>
            <w:tcW w:w="5954" w:type="dxa"/>
            <w:shd w:val="clear" w:color="auto" w:fill="auto"/>
          </w:tcPr>
          <w:p w14:paraId="4F402564" w14:textId="77777777" w:rsidR="00934561" w:rsidRPr="002E3B38" w:rsidRDefault="0093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3" w:type="dxa"/>
            <w:shd w:val="clear" w:color="auto" w:fill="FFFFFF" w:themeFill="background1"/>
            <w:vAlign w:val="bottom"/>
          </w:tcPr>
          <w:p w14:paraId="6AE75181" w14:textId="77777777" w:rsidR="00934561" w:rsidRPr="002E3B3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rPr>
                <w:rFonts w:ascii="Browallia New" w:hAnsi="Browallia New" w:cs="Browallia New"/>
                <w:sz w:val="28"/>
                <w:szCs w:val="28"/>
              </w:rPr>
            </w:pPr>
          </w:p>
        </w:tc>
        <w:tc>
          <w:tcPr>
            <w:tcW w:w="1748" w:type="dxa"/>
            <w:shd w:val="clear" w:color="auto" w:fill="auto"/>
            <w:vAlign w:val="bottom"/>
          </w:tcPr>
          <w:p w14:paraId="472EBC72" w14:textId="77777777" w:rsidR="00934561" w:rsidRPr="002E3B38" w:rsidRDefault="00934561" w:rsidP="00F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right="24"/>
              <w:rPr>
                <w:rFonts w:ascii="Browallia New" w:hAnsi="Browallia New" w:cs="Browallia New"/>
                <w:sz w:val="28"/>
                <w:szCs w:val="28"/>
              </w:rPr>
            </w:pPr>
          </w:p>
        </w:tc>
      </w:tr>
      <w:tr w:rsidR="002B704D" w:rsidRPr="002E3B38" w14:paraId="1CC280C3" w14:textId="77777777" w:rsidTr="00FD25FE">
        <w:tc>
          <w:tcPr>
            <w:tcW w:w="5954" w:type="dxa"/>
            <w:shd w:val="clear" w:color="auto" w:fill="auto"/>
          </w:tcPr>
          <w:p w14:paraId="0FDF736D" w14:textId="1743C74E" w:rsidR="002B704D" w:rsidRPr="002E3B38" w:rsidRDefault="002B704D" w:rsidP="002B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มูลค่าสุทธิตามบัญชี ณ วันต้นงวด</w:t>
            </w:r>
          </w:p>
        </w:tc>
        <w:tc>
          <w:tcPr>
            <w:tcW w:w="1843" w:type="dxa"/>
            <w:shd w:val="clear" w:color="auto" w:fill="auto"/>
          </w:tcPr>
          <w:p w14:paraId="0A5BCEBA" w14:textId="618C1D8D" w:rsidR="002B704D" w:rsidRPr="002E3B38" w:rsidRDefault="004C2B40"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836</w:t>
            </w:r>
            <w:r w:rsidR="002C3255"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634</w:t>
            </w:r>
            <w:r w:rsidR="002C3255"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39</w:t>
            </w:r>
            <w:r w:rsidR="00FF1725" w:rsidRPr="002E3B38">
              <w:rPr>
                <w:rFonts w:ascii="Browallia New" w:eastAsia="Arial Unicode MS" w:hAnsi="Browallia New" w:cs="Browallia New"/>
                <w:sz w:val="28"/>
                <w:szCs w:val="28"/>
              </w:rPr>
              <w:t>3</w:t>
            </w:r>
          </w:p>
        </w:tc>
        <w:tc>
          <w:tcPr>
            <w:tcW w:w="1748" w:type="dxa"/>
            <w:shd w:val="clear" w:color="auto" w:fill="auto"/>
            <w:vAlign w:val="center"/>
          </w:tcPr>
          <w:p w14:paraId="7F167CE6" w14:textId="2F86835D" w:rsidR="002B704D" w:rsidRPr="002E3B38" w:rsidRDefault="002B704D"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1,083,788,892</w:t>
            </w:r>
          </w:p>
        </w:tc>
      </w:tr>
      <w:tr w:rsidR="002B704D" w:rsidRPr="002E3B38" w14:paraId="39419EA6" w14:textId="77777777" w:rsidTr="00FD25FE">
        <w:tc>
          <w:tcPr>
            <w:tcW w:w="5954" w:type="dxa"/>
            <w:shd w:val="clear" w:color="auto" w:fill="auto"/>
            <w:vAlign w:val="center"/>
          </w:tcPr>
          <w:p w14:paraId="62948E70" w14:textId="31E7034F" w:rsidR="002B704D" w:rsidRPr="002E3B38" w:rsidRDefault="002B704D" w:rsidP="002B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u w:val="single"/>
                <w:cs/>
              </w:rPr>
              <w:t>บวก</w:t>
            </w:r>
            <w:r w:rsidRPr="002E3B38">
              <w:rPr>
                <w:rFonts w:ascii="Browallia New" w:hAnsi="Browallia New" w:cs="Browallia New"/>
                <w:sz w:val="28"/>
                <w:szCs w:val="28"/>
                <w:cs/>
              </w:rPr>
              <w:t xml:space="preserve"> ส่วนแบ่งกำไร</w:t>
            </w:r>
          </w:p>
        </w:tc>
        <w:tc>
          <w:tcPr>
            <w:tcW w:w="1843" w:type="dxa"/>
            <w:shd w:val="clear" w:color="auto" w:fill="auto"/>
          </w:tcPr>
          <w:p w14:paraId="78294051" w14:textId="19D29477" w:rsidR="002B704D" w:rsidRPr="002E3B38" w:rsidRDefault="008254E5"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27,195,161</w:t>
            </w:r>
          </w:p>
        </w:tc>
        <w:tc>
          <w:tcPr>
            <w:tcW w:w="1748" w:type="dxa"/>
            <w:shd w:val="clear" w:color="auto" w:fill="auto"/>
            <w:vAlign w:val="center"/>
          </w:tcPr>
          <w:p w14:paraId="61955743" w14:textId="48603EF0" w:rsidR="002B704D" w:rsidRPr="002E3B38" w:rsidRDefault="002B704D"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31,454,298</w:t>
            </w:r>
          </w:p>
        </w:tc>
      </w:tr>
      <w:tr w:rsidR="00B20F00" w:rsidRPr="002E3B38" w14:paraId="2759AC12" w14:textId="77777777" w:rsidTr="00FD25FE">
        <w:tc>
          <w:tcPr>
            <w:tcW w:w="5954" w:type="dxa"/>
            <w:shd w:val="clear" w:color="auto" w:fill="auto"/>
            <w:vAlign w:val="center"/>
          </w:tcPr>
          <w:p w14:paraId="1090525A" w14:textId="7FC60472" w:rsidR="00B20F00" w:rsidRPr="002E3B38" w:rsidRDefault="00B20F00" w:rsidP="00B2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u w:val="single"/>
                <w:cs/>
              </w:rPr>
              <w:t>หัก</w:t>
            </w:r>
            <w:r w:rsidRPr="002E3B38">
              <w:rPr>
                <w:rFonts w:ascii="Browallia New" w:hAnsi="Browallia New" w:cs="Browallia New"/>
                <w:sz w:val="28"/>
                <w:szCs w:val="28"/>
                <w:cs/>
              </w:rPr>
              <w:t xml:space="preserve"> ตัดรายการกำไรระหว่างกัน</w:t>
            </w:r>
          </w:p>
        </w:tc>
        <w:tc>
          <w:tcPr>
            <w:tcW w:w="1843" w:type="dxa"/>
            <w:shd w:val="clear" w:color="auto" w:fill="auto"/>
            <w:vAlign w:val="bottom"/>
          </w:tcPr>
          <w:p w14:paraId="0BB40770" w14:textId="07E489A7" w:rsidR="00B20F00" w:rsidRPr="002E3B38" w:rsidRDefault="00B20F00" w:rsidP="00B2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       </w:t>
            </w:r>
            <w:r w:rsidR="000D2811"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lang w:val="en-GB"/>
              </w:rPr>
              <w:t>-</w:t>
            </w:r>
          </w:p>
        </w:tc>
        <w:tc>
          <w:tcPr>
            <w:tcW w:w="1748" w:type="dxa"/>
            <w:shd w:val="clear" w:color="auto" w:fill="auto"/>
            <w:vAlign w:val="bottom"/>
          </w:tcPr>
          <w:p w14:paraId="148E04C5" w14:textId="2F5B52AF" w:rsidR="00B20F00" w:rsidRPr="002E3B38" w:rsidRDefault="00B20F00" w:rsidP="00B2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(470,414,687)</w:t>
            </w:r>
            <w:r w:rsidRPr="002E3B38">
              <w:rPr>
                <w:rFonts w:ascii="Browallia New" w:eastAsia="Arial Unicode MS" w:hAnsi="Browallia New" w:cs="Browallia New"/>
                <w:sz w:val="28"/>
                <w:szCs w:val="28"/>
                <w:lang w:val="en-GB"/>
              </w:rPr>
              <w:t xml:space="preserve">      </w:t>
            </w:r>
          </w:p>
        </w:tc>
      </w:tr>
      <w:tr w:rsidR="002B704D" w:rsidRPr="002E3B38" w14:paraId="6599FC3B" w14:textId="77777777" w:rsidTr="00FD25FE">
        <w:tc>
          <w:tcPr>
            <w:tcW w:w="5954" w:type="dxa"/>
            <w:shd w:val="clear" w:color="auto" w:fill="auto"/>
            <w:vAlign w:val="center"/>
          </w:tcPr>
          <w:p w14:paraId="25702311" w14:textId="4B6CA88E" w:rsidR="002B704D" w:rsidRPr="002E3B38" w:rsidRDefault="002B704D" w:rsidP="002B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u w:val="single"/>
                <w:cs/>
              </w:rPr>
              <w:t>หัก</w:t>
            </w:r>
            <w:r w:rsidRPr="002E3B38">
              <w:rPr>
                <w:rFonts w:ascii="Browallia New" w:hAnsi="Browallia New" w:cs="Browallia New"/>
                <w:sz w:val="28"/>
                <w:szCs w:val="28"/>
                <w:cs/>
              </w:rPr>
              <w:t xml:space="preserve"> ขายเงินลงทุน</w:t>
            </w:r>
          </w:p>
        </w:tc>
        <w:tc>
          <w:tcPr>
            <w:tcW w:w="1843" w:type="dxa"/>
            <w:tcBorders>
              <w:top w:val="nil"/>
              <w:left w:val="nil"/>
              <w:bottom w:val="nil"/>
              <w:right w:val="nil"/>
            </w:tcBorders>
            <w:shd w:val="clear" w:color="auto" w:fill="auto"/>
            <w:vAlign w:val="bottom"/>
          </w:tcPr>
          <w:p w14:paraId="59FE1811" w14:textId="17A31394" w:rsidR="002B704D" w:rsidRPr="002E3B38" w:rsidRDefault="008254E5"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highlight w:val="cyan"/>
                <w:cs/>
              </w:rPr>
            </w:pPr>
            <w:r w:rsidRPr="002E3B38">
              <w:rPr>
                <w:rFonts w:ascii="Browallia New" w:eastAsia="Arial Unicode MS" w:hAnsi="Browallia New" w:cs="Browallia New"/>
                <w:sz w:val="28"/>
                <w:szCs w:val="28"/>
              </w:rPr>
              <w:t>(</w:t>
            </w:r>
            <w:r w:rsidR="00EA40F1" w:rsidRPr="002E3B38">
              <w:rPr>
                <w:rFonts w:ascii="Browallia New" w:eastAsia="Arial Unicode MS" w:hAnsi="Browallia New" w:cs="Browallia New"/>
                <w:sz w:val="28"/>
                <w:szCs w:val="28"/>
              </w:rPr>
              <w:t>19,871,121</w:t>
            </w:r>
            <w:r w:rsidR="00A97EA7" w:rsidRPr="002E3B38">
              <w:rPr>
                <w:rFonts w:ascii="Browallia New" w:eastAsia="Arial Unicode MS" w:hAnsi="Browallia New" w:cs="Browallia New"/>
                <w:sz w:val="28"/>
                <w:szCs w:val="28"/>
              </w:rPr>
              <w:t>)</w:t>
            </w:r>
          </w:p>
        </w:tc>
        <w:tc>
          <w:tcPr>
            <w:tcW w:w="1748" w:type="dxa"/>
            <w:shd w:val="clear" w:color="auto" w:fill="auto"/>
            <w:vAlign w:val="bottom"/>
          </w:tcPr>
          <w:p w14:paraId="03EE3CAA" w14:textId="09110EB7" w:rsidR="002B704D" w:rsidRPr="002E3B38" w:rsidRDefault="002B704D" w:rsidP="00EA4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(285,224,110)</w:t>
            </w:r>
            <w:r w:rsidRPr="002E3B38">
              <w:rPr>
                <w:rFonts w:ascii="Browallia New" w:eastAsia="Arial Unicode MS" w:hAnsi="Browallia New" w:cs="Browallia New"/>
                <w:sz w:val="28"/>
                <w:szCs w:val="28"/>
                <w:lang w:val="en-GB"/>
              </w:rPr>
              <w:t xml:space="preserve">      </w:t>
            </w:r>
          </w:p>
        </w:tc>
      </w:tr>
      <w:tr w:rsidR="00B20F00" w:rsidRPr="002E3B38" w14:paraId="74F19370" w14:textId="77777777" w:rsidTr="00FD25FE">
        <w:tc>
          <w:tcPr>
            <w:tcW w:w="5954" w:type="dxa"/>
            <w:shd w:val="clear" w:color="auto" w:fill="auto"/>
            <w:vAlign w:val="center"/>
          </w:tcPr>
          <w:p w14:paraId="5F6E3F4B" w14:textId="2E6AB114" w:rsidR="00B20F00" w:rsidRPr="002E3B38" w:rsidRDefault="00B20F00" w:rsidP="00B2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u w:val="single"/>
                <w:cs/>
              </w:rPr>
              <w:t>บวก</w:t>
            </w:r>
            <w:r w:rsidRPr="002E3B38">
              <w:rPr>
                <w:rFonts w:ascii="Browallia New" w:hAnsi="Browallia New" w:cs="Browallia New"/>
                <w:sz w:val="28"/>
                <w:szCs w:val="28"/>
                <w:cs/>
              </w:rPr>
              <w:t xml:space="preserve"> เพิ่มขึ้นจากการเปลี่ยนประเภทเงินลงทุน</w:t>
            </w:r>
          </w:p>
        </w:tc>
        <w:tc>
          <w:tcPr>
            <w:tcW w:w="1843" w:type="dxa"/>
            <w:tcBorders>
              <w:top w:val="nil"/>
              <w:left w:val="nil"/>
              <w:right w:val="nil"/>
            </w:tcBorders>
            <w:shd w:val="clear" w:color="auto" w:fill="auto"/>
            <w:vAlign w:val="bottom"/>
          </w:tcPr>
          <w:p w14:paraId="237F149D" w14:textId="3969FB31" w:rsidR="00B20F00" w:rsidRPr="002E3B38" w:rsidRDefault="000D2811" w:rsidP="00B20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lang w:val="en-GB"/>
              </w:rPr>
              <w:t xml:space="preserve">     </w:t>
            </w:r>
            <w:r w:rsidR="00B20F00" w:rsidRPr="002E3B38">
              <w:rPr>
                <w:rFonts w:ascii="Browallia New" w:eastAsia="Arial Unicode MS" w:hAnsi="Browallia New" w:cs="Browallia New"/>
                <w:sz w:val="28"/>
                <w:szCs w:val="28"/>
                <w:lang w:val="en-GB"/>
              </w:rPr>
              <w:t>-</w:t>
            </w:r>
          </w:p>
        </w:tc>
        <w:tc>
          <w:tcPr>
            <w:tcW w:w="1748" w:type="dxa"/>
            <w:shd w:val="clear" w:color="auto" w:fill="auto"/>
            <w:vAlign w:val="bottom"/>
          </w:tcPr>
          <w:p w14:paraId="5D4681E2" w14:textId="15D96104" w:rsidR="00B20F00" w:rsidRPr="002E3B38" w:rsidRDefault="00B20F00" w:rsidP="00B20F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477,030,000</w:t>
            </w:r>
          </w:p>
        </w:tc>
      </w:tr>
      <w:tr w:rsidR="002B704D" w:rsidRPr="002E3B38" w14:paraId="531ABEB9" w14:textId="77777777" w:rsidTr="00FD25FE">
        <w:tc>
          <w:tcPr>
            <w:tcW w:w="5954" w:type="dxa"/>
            <w:shd w:val="clear" w:color="auto" w:fill="auto"/>
          </w:tcPr>
          <w:p w14:paraId="72B235CE" w14:textId="5A1C2AB3" w:rsidR="002B704D" w:rsidRPr="002E3B38" w:rsidRDefault="002B704D" w:rsidP="002B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มูลค่าสุทธิตามบัญชี ณ วันสิ้นงวด</w:t>
            </w:r>
          </w:p>
        </w:tc>
        <w:tc>
          <w:tcPr>
            <w:tcW w:w="1843" w:type="dxa"/>
            <w:shd w:val="clear" w:color="auto" w:fill="auto"/>
          </w:tcPr>
          <w:p w14:paraId="39C7256F" w14:textId="2E401E09" w:rsidR="002B704D" w:rsidRPr="002E3B38" w:rsidRDefault="004C2B40" w:rsidP="00EA44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843</w:t>
            </w:r>
            <w:r w:rsidR="002C3255"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958</w:t>
            </w:r>
            <w:r w:rsidR="002C3255"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43</w:t>
            </w:r>
            <w:r w:rsidR="00C03142" w:rsidRPr="002E3B38">
              <w:rPr>
                <w:rFonts w:ascii="Browallia New" w:eastAsia="Arial Unicode MS" w:hAnsi="Browallia New" w:cs="Browallia New"/>
                <w:sz w:val="28"/>
                <w:szCs w:val="28"/>
              </w:rPr>
              <w:t>3</w:t>
            </w:r>
          </w:p>
        </w:tc>
        <w:tc>
          <w:tcPr>
            <w:tcW w:w="1748" w:type="dxa"/>
            <w:shd w:val="clear" w:color="auto" w:fill="auto"/>
            <w:vAlign w:val="center"/>
          </w:tcPr>
          <w:p w14:paraId="27F3E812" w14:textId="6A668ED7" w:rsidR="002B704D" w:rsidRPr="002E3B38" w:rsidRDefault="002B704D" w:rsidP="00EA44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836,634,393</w:t>
            </w:r>
          </w:p>
        </w:tc>
      </w:tr>
    </w:tbl>
    <w:p w14:paraId="338AD1DE" w14:textId="77777777" w:rsidR="00E904D7" w:rsidRPr="002E3B38" w:rsidRDefault="00E904D7" w:rsidP="004E5084">
      <w:pPr>
        <w:tabs>
          <w:tab w:val="left" w:pos="426"/>
        </w:tabs>
        <w:spacing w:line="240" w:lineRule="auto"/>
        <w:jc w:val="thaiDistribute"/>
        <w:rPr>
          <w:rFonts w:ascii="Browallia New" w:hAnsi="Browallia New" w:cs="Browallia New"/>
          <w:color w:val="000000" w:themeColor="text1"/>
          <w:sz w:val="28"/>
        </w:rPr>
      </w:pPr>
    </w:p>
    <w:p w14:paraId="2D90099A" w14:textId="77777777" w:rsidR="00A33BF3" w:rsidRPr="002E3B38" w:rsidRDefault="00A33BF3" w:rsidP="00A33BF3">
      <w:pPr>
        <w:pStyle w:val="ListParagraph"/>
        <w:spacing w:line="240" w:lineRule="auto"/>
        <w:ind w:left="426"/>
        <w:jc w:val="thaiDistribute"/>
        <w:rPr>
          <w:rFonts w:ascii="Browallia New" w:hAnsi="Browallia New" w:cs="Browallia New"/>
          <w:color w:val="000000" w:themeColor="text1"/>
          <w:sz w:val="28"/>
          <w:u w:val="single"/>
          <w:cs/>
        </w:rPr>
      </w:pPr>
      <w:r w:rsidRPr="002E3B38">
        <w:rPr>
          <w:rFonts w:ascii="Browallia New" w:hAnsi="Browallia New" w:cs="Browallia New"/>
          <w:color w:val="000000" w:themeColor="text1"/>
          <w:sz w:val="28"/>
          <w:u w:val="single"/>
          <w:cs/>
        </w:rPr>
        <w:t xml:space="preserve">บริษัท </w:t>
      </w:r>
      <w:proofErr w:type="spellStart"/>
      <w:r w:rsidRPr="002E3B38">
        <w:rPr>
          <w:rFonts w:ascii="Browallia New" w:hAnsi="Browallia New" w:cs="Browallia New"/>
          <w:color w:val="000000" w:themeColor="text1"/>
          <w:sz w:val="28"/>
          <w:u w:val="single"/>
          <w:cs/>
        </w:rPr>
        <w:t>เชฎฐ์</w:t>
      </w:r>
      <w:proofErr w:type="spellEnd"/>
      <w:r w:rsidRPr="002E3B38">
        <w:rPr>
          <w:rFonts w:ascii="Browallia New" w:hAnsi="Browallia New" w:cs="Browallia New"/>
          <w:color w:val="000000" w:themeColor="text1"/>
          <w:sz w:val="28"/>
          <w:u w:val="single"/>
          <w:cs/>
        </w:rPr>
        <w:t xml:space="preserve"> เอเชีย จำกัด (มหาชน)</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(บริษัทร่วม)</w:t>
      </w:r>
    </w:p>
    <w:p w14:paraId="09CD126B" w14:textId="77777777" w:rsidR="00A33BF3" w:rsidRPr="002E3B38" w:rsidRDefault="00A33BF3" w:rsidP="00A33BF3">
      <w:pPr>
        <w:pStyle w:val="ListParagraph"/>
        <w:spacing w:line="240" w:lineRule="auto"/>
        <w:ind w:left="426"/>
        <w:jc w:val="thaiDistribute"/>
        <w:rPr>
          <w:rFonts w:ascii="Browallia New" w:hAnsi="Browallia New" w:cs="Browallia New"/>
          <w:color w:val="000000" w:themeColor="text1"/>
          <w:sz w:val="28"/>
          <w:cs/>
        </w:rPr>
      </w:pPr>
      <w:r w:rsidRPr="002E3B38">
        <w:rPr>
          <w:rFonts w:ascii="Browallia New" w:hAnsi="Browallia New" w:cs="Browallia New"/>
          <w:color w:val="000000" w:themeColor="text1"/>
          <w:sz w:val="28"/>
          <w:cs/>
        </w:rPr>
        <w:t>กลุ่มบริษัทไม่มีภาระผูกพันหนี้สินที่อาจจะเกิดขึ้นที่เกี่ยวข้องกับส่วนได้เสียในบริษัทร่วม</w:t>
      </w:r>
    </w:p>
    <w:p w14:paraId="1B485290" w14:textId="77777777" w:rsidR="00A33BF3" w:rsidRPr="002E3B38" w:rsidRDefault="00A33BF3" w:rsidP="00A33BF3">
      <w:pPr>
        <w:pStyle w:val="ListParagraph"/>
        <w:spacing w:line="240" w:lineRule="auto"/>
        <w:ind w:left="426"/>
        <w:jc w:val="thaiDistribute"/>
        <w:rPr>
          <w:rFonts w:ascii="Browallia New" w:hAnsi="Browallia New" w:cs="Browallia New"/>
          <w:color w:val="000000" w:themeColor="text1"/>
          <w:sz w:val="28"/>
        </w:rPr>
      </w:pPr>
    </w:p>
    <w:p w14:paraId="409420ED" w14:textId="77777777" w:rsidR="00A33BF3" w:rsidRPr="002E3B38" w:rsidRDefault="00A33BF3" w:rsidP="00A33BF3">
      <w:pPr>
        <w:pStyle w:val="ListParagraph"/>
        <w:spacing w:line="240" w:lineRule="auto"/>
        <w:ind w:left="426"/>
        <w:jc w:val="thaiDistribute"/>
        <w:rPr>
          <w:rFonts w:ascii="Browallia New" w:hAnsi="Browallia New" w:cs="Browallia New"/>
          <w:i/>
          <w:iCs/>
          <w:color w:val="000000" w:themeColor="text1"/>
          <w:sz w:val="28"/>
        </w:rPr>
      </w:pPr>
      <w:r w:rsidRPr="002E3B38">
        <w:rPr>
          <w:rFonts w:ascii="Browallia New" w:hAnsi="Browallia New" w:cs="Browallia New"/>
          <w:i/>
          <w:iCs/>
          <w:color w:val="000000" w:themeColor="text1"/>
          <w:sz w:val="28"/>
          <w:cs/>
        </w:rPr>
        <w:t>ข้อมูลทางการเงินโดยสรุปสำหรับบริษัทร่วม</w:t>
      </w:r>
    </w:p>
    <w:p w14:paraId="1AF8557E" w14:textId="500E5CBE" w:rsidR="00D62137" w:rsidRPr="002E3B38" w:rsidRDefault="00A33BF3" w:rsidP="00A33BF3">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ตารางต่อไปนี้แสดงข้อมูลทางการเงินแบบสรุปสำหรับบริษัทร่วมที่มีสาระสำคัญต่อกลุ่มบริษัท ข้อมูลทางการเงินที่เปิดเผยเป็นจำนวนที่แสดงอยู่ในงบการเงินของบริษัทร่วม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บริษัทและบริษัทร่วม</w:t>
      </w:r>
    </w:p>
    <w:tbl>
      <w:tblPr>
        <w:tblW w:w="8994" w:type="dxa"/>
        <w:tblInd w:w="426" w:type="dxa"/>
        <w:tblLayout w:type="fixed"/>
        <w:tblLook w:val="04A0" w:firstRow="1" w:lastRow="0" w:firstColumn="1" w:lastColumn="0" w:noHBand="0" w:noVBand="1"/>
      </w:tblPr>
      <w:tblGrid>
        <w:gridCol w:w="6081"/>
        <w:gridCol w:w="2913"/>
      </w:tblGrid>
      <w:tr w:rsidR="007E4A91" w:rsidRPr="002E3B38" w14:paraId="0F7D659F" w14:textId="77777777" w:rsidTr="00B423BC">
        <w:trPr>
          <w:tblHeader/>
        </w:trPr>
        <w:tc>
          <w:tcPr>
            <w:tcW w:w="6081" w:type="dxa"/>
            <w:shd w:val="clear" w:color="auto" w:fill="FFFFFF"/>
            <w:vAlign w:val="bottom"/>
          </w:tcPr>
          <w:p w14:paraId="19845FC7" w14:textId="77777777" w:rsidR="007E4A91" w:rsidRPr="002E3B38" w:rsidRDefault="007E4A91" w:rsidP="00151F50">
            <w:pPr>
              <w:ind w:left="-30" w:right="-107"/>
              <w:rPr>
                <w:rFonts w:ascii="Browallia New" w:eastAsia="Arial Unicode MS" w:hAnsi="Browallia New" w:cs="Browallia New"/>
                <w:sz w:val="28"/>
                <w:szCs w:val="28"/>
                <w:lang w:eastAsia="th-TH"/>
              </w:rPr>
            </w:pPr>
          </w:p>
        </w:tc>
        <w:tc>
          <w:tcPr>
            <w:tcW w:w="2913" w:type="dxa"/>
            <w:shd w:val="clear" w:color="auto" w:fill="FFFFFF"/>
          </w:tcPr>
          <w:p w14:paraId="6EC82697" w14:textId="5644C436" w:rsidR="007E4A91" w:rsidRPr="002E3B38" w:rsidRDefault="007E4A91" w:rsidP="00B423BC">
            <w:pPr>
              <w:tabs>
                <w:tab w:val="right" w:pos="1709"/>
              </w:tabs>
              <w:ind w:left="-30" w:right="-107"/>
              <w:jc w:val="right"/>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lang w:eastAsia="th-TH"/>
              </w:rPr>
              <w:tab/>
            </w:r>
            <w:r w:rsidR="00151F50" w:rsidRPr="002E3B38">
              <w:rPr>
                <w:rFonts w:ascii="Browallia New" w:eastAsia="Arial Unicode MS" w:hAnsi="Browallia New" w:cs="Browallia New"/>
                <w:sz w:val="28"/>
                <w:szCs w:val="28"/>
                <w:cs/>
                <w:lang w:eastAsia="th-TH"/>
              </w:rPr>
              <w:t xml:space="preserve">(หน่วย </w:t>
            </w:r>
            <w:r w:rsidR="00151F50" w:rsidRPr="002E3B38">
              <w:rPr>
                <w:rFonts w:ascii="Browallia New" w:eastAsia="Arial Unicode MS" w:hAnsi="Browallia New" w:cs="Browallia New"/>
                <w:sz w:val="28"/>
                <w:szCs w:val="28"/>
                <w:lang w:eastAsia="th-TH"/>
              </w:rPr>
              <w:t xml:space="preserve">: </w:t>
            </w:r>
            <w:r w:rsidR="00151F50" w:rsidRPr="002E3B38">
              <w:rPr>
                <w:rFonts w:ascii="Browallia New" w:eastAsia="Arial Unicode MS" w:hAnsi="Browallia New" w:cs="Browallia New"/>
                <w:sz w:val="28"/>
                <w:szCs w:val="28"/>
                <w:cs/>
                <w:lang w:eastAsia="th-TH"/>
              </w:rPr>
              <w:t>บาท)</w:t>
            </w:r>
          </w:p>
        </w:tc>
      </w:tr>
      <w:tr w:rsidR="00151F50" w:rsidRPr="002E3B38" w14:paraId="58EF0AA3" w14:textId="77777777" w:rsidTr="00B423BC">
        <w:trPr>
          <w:tblHeader/>
        </w:trPr>
        <w:tc>
          <w:tcPr>
            <w:tcW w:w="6081" w:type="dxa"/>
            <w:shd w:val="clear" w:color="auto" w:fill="FFFFFF"/>
            <w:vAlign w:val="bottom"/>
          </w:tcPr>
          <w:p w14:paraId="577BC820" w14:textId="77777777" w:rsidR="00151F50" w:rsidRPr="002E3B38" w:rsidRDefault="00151F50" w:rsidP="00151F50">
            <w:pPr>
              <w:ind w:left="-30" w:right="-107"/>
              <w:rPr>
                <w:rFonts w:ascii="Browallia New" w:eastAsia="Arial Unicode MS" w:hAnsi="Browallia New" w:cs="Browallia New"/>
                <w:sz w:val="28"/>
                <w:szCs w:val="28"/>
                <w:lang w:eastAsia="th-TH"/>
              </w:rPr>
            </w:pPr>
          </w:p>
        </w:tc>
        <w:tc>
          <w:tcPr>
            <w:tcW w:w="2913" w:type="dxa"/>
            <w:shd w:val="clear" w:color="auto" w:fill="FFFFFF"/>
          </w:tcPr>
          <w:p w14:paraId="42B9473F" w14:textId="230D590B" w:rsidR="00151F50" w:rsidRPr="002E3B38" w:rsidRDefault="00151F50" w:rsidP="00ED22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07"/>
              <w:jc w:val="thaiDistribute"/>
              <w:rPr>
                <w:rFonts w:ascii="Browallia New" w:eastAsia="Arial Unicode MS" w:hAnsi="Browallia New" w:cs="Browallia New"/>
                <w:spacing w:val="-2"/>
                <w:sz w:val="28"/>
                <w:szCs w:val="28"/>
                <w:lang w:eastAsia="th-TH"/>
              </w:rPr>
            </w:pPr>
            <w:r w:rsidRPr="002E3B38">
              <w:rPr>
                <w:rFonts w:ascii="Browallia New" w:eastAsia="Arial Unicode MS" w:hAnsi="Browallia New" w:cs="Browallia New"/>
                <w:spacing w:val="-2"/>
                <w:sz w:val="28"/>
                <w:szCs w:val="28"/>
                <w:cs/>
                <w:lang w:eastAsia="th-TH"/>
              </w:rPr>
              <w:t xml:space="preserve">บริษัท </w:t>
            </w:r>
            <w:proofErr w:type="spellStart"/>
            <w:r w:rsidRPr="002E3B38">
              <w:rPr>
                <w:rFonts w:ascii="Browallia New" w:eastAsia="Arial Unicode MS" w:hAnsi="Browallia New" w:cs="Browallia New"/>
                <w:spacing w:val="-2"/>
                <w:sz w:val="28"/>
                <w:szCs w:val="28"/>
                <w:cs/>
                <w:lang w:eastAsia="th-TH"/>
              </w:rPr>
              <w:t>เชฎฐ์</w:t>
            </w:r>
            <w:proofErr w:type="spellEnd"/>
            <w:r w:rsidRPr="002E3B38">
              <w:rPr>
                <w:rFonts w:ascii="Browallia New" w:eastAsia="Arial Unicode MS" w:hAnsi="Browallia New" w:cs="Browallia New"/>
                <w:spacing w:val="-2"/>
                <w:sz w:val="28"/>
                <w:szCs w:val="28"/>
                <w:cs/>
                <w:lang w:eastAsia="th-TH"/>
              </w:rPr>
              <w:t xml:space="preserve"> เอเชีย จำกัด </w:t>
            </w:r>
            <w:r w:rsidRPr="002E3B38">
              <w:rPr>
                <w:rFonts w:ascii="Browallia New" w:eastAsia="Arial Unicode MS" w:hAnsi="Browallia New" w:cs="Browallia New"/>
                <w:spacing w:val="-2"/>
                <w:sz w:val="28"/>
                <w:szCs w:val="28"/>
                <w:lang w:eastAsia="th-TH"/>
              </w:rPr>
              <w:t>(</w:t>
            </w:r>
            <w:r w:rsidRPr="002E3B38">
              <w:rPr>
                <w:rFonts w:ascii="Browallia New" w:eastAsia="Arial Unicode MS" w:hAnsi="Browallia New" w:cs="Browallia New"/>
                <w:spacing w:val="-2"/>
                <w:sz w:val="28"/>
                <w:szCs w:val="28"/>
                <w:cs/>
                <w:lang w:eastAsia="th-TH"/>
              </w:rPr>
              <w:t>มหาชน</w:t>
            </w:r>
            <w:r w:rsidRPr="002E3B38">
              <w:rPr>
                <w:rFonts w:ascii="Browallia New" w:eastAsia="Arial Unicode MS" w:hAnsi="Browallia New" w:cs="Browallia New"/>
                <w:spacing w:val="-2"/>
                <w:sz w:val="28"/>
                <w:szCs w:val="28"/>
                <w:lang w:eastAsia="th-TH"/>
              </w:rPr>
              <w:t>)</w:t>
            </w:r>
          </w:p>
        </w:tc>
      </w:tr>
      <w:tr w:rsidR="007E4A91" w:rsidRPr="002E3B38" w14:paraId="2E780F3D" w14:textId="77777777" w:rsidTr="00B423BC">
        <w:trPr>
          <w:tblHeader/>
        </w:trPr>
        <w:tc>
          <w:tcPr>
            <w:tcW w:w="6081" w:type="dxa"/>
            <w:shd w:val="clear" w:color="auto" w:fill="FFFFFF"/>
            <w:vAlign w:val="bottom"/>
          </w:tcPr>
          <w:p w14:paraId="58B0347D" w14:textId="77777777" w:rsidR="007E4A91" w:rsidRPr="002E3B38" w:rsidRDefault="007E4A91" w:rsidP="00151F50">
            <w:pPr>
              <w:ind w:left="-30" w:right="-107"/>
              <w:rPr>
                <w:rFonts w:ascii="Browallia New" w:eastAsia="Arial Unicode MS" w:hAnsi="Browallia New" w:cs="Browallia New"/>
                <w:sz w:val="28"/>
                <w:szCs w:val="28"/>
                <w:lang w:eastAsia="th-TH"/>
              </w:rPr>
            </w:pPr>
          </w:p>
        </w:tc>
        <w:tc>
          <w:tcPr>
            <w:tcW w:w="2913" w:type="dxa"/>
            <w:shd w:val="clear" w:color="auto" w:fill="FFFFFF"/>
          </w:tcPr>
          <w:p w14:paraId="7ADA944C" w14:textId="00B0F1D0" w:rsidR="007E4A91" w:rsidRPr="002E3B38" w:rsidRDefault="00273675" w:rsidP="00D81DCD">
            <w:pPr>
              <w:pBdr>
                <w:bottom w:val="single" w:sz="4" w:space="1" w:color="auto"/>
              </w:pBdr>
              <w:tabs>
                <w:tab w:val="right" w:pos="1714"/>
              </w:tabs>
              <w:ind w:left="-30" w:right="-107"/>
              <w:jc w:val="center"/>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lang w:eastAsia="th-TH"/>
              </w:rPr>
              <w:t xml:space="preserve">31 </w:t>
            </w:r>
            <w:r w:rsidRPr="002E3B38">
              <w:rPr>
                <w:rFonts w:ascii="Browallia New" w:eastAsia="Arial Unicode MS" w:hAnsi="Browallia New" w:cs="Browallia New"/>
                <w:sz w:val="28"/>
                <w:szCs w:val="28"/>
                <w:cs/>
                <w:lang w:eastAsia="th-TH"/>
              </w:rPr>
              <w:t xml:space="preserve">ธันวาคม </w:t>
            </w:r>
            <w:r w:rsidR="007E4A91" w:rsidRPr="002E3B38">
              <w:rPr>
                <w:rFonts w:ascii="Browallia New" w:eastAsia="Arial Unicode MS" w:hAnsi="Browallia New" w:cs="Browallia New"/>
                <w:sz w:val="28"/>
                <w:szCs w:val="28"/>
                <w:lang w:eastAsia="th-TH"/>
              </w:rPr>
              <w:t>256</w:t>
            </w:r>
            <w:r w:rsidR="000F452D" w:rsidRPr="002E3B38">
              <w:rPr>
                <w:rFonts w:ascii="Browallia New" w:eastAsia="Arial Unicode MS" w:hAnsi="Browallia New" w:cs="Browallia New"/>
                <w:sz w:val="28"/>
                <w:szCs w:val="28"/>
                <w:lang w:eastAsia="th-TH"/>
              </w:rPr>
              <w:t>7</w:t>
            </w:r>
          </w:p>
        </w:tc>
      </w:tr>
      <w:tr w:rsidR="007E4A91" w:rsidRPr="002E3B38" w14:paraId="5C7FC804" w14:textId="77777777" w:rsidTr="00B423BC">
        <w:tc>
          <w:tcPr>
            <w:tcW w:w="6081" w:type="dxa"/>
          </w:tcPr>
          <w:p w14:paraId="4FA9DEAF" w14:textId="77777777" w:rsidR="007E4A91" w:rsidRPr="002E3B38" w:rsidRDefault="007E4A91" w:rsidP="00151F50">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ผลการดำเนินโดยสรุป</w:t>
            </w:r>
          </w:p>
        </w:tc>
        <w:tc>
          <w:tcPr>
            <w:tcW w:w="2913" w:type="dxa"/>
            <w:shd w:val="clear" w:color="auto" w:fill="auto"/>
          </w:tcPr>
          <w:p w14:paraId="42D0BA16" w14:textId="1CCEB8CC" w:rsidR="007E4A91" w:rsidRPr="002E3B38" w:rsidRDefault="007E4A91" w:rsidP="00151F50">
            <w:pPr>
              <w:tabs>
                <w:tab w:val="decimal" w:pos="1703"/>
              </w:tabs>
              <w:ind w:left="-30" w:right="-107"/>
              <w:jc w:val="both"/>
              <w:rPr>
                <w:rFonts w:ascii="Browallia New" w:eastAsia="Arial Unicode MS" w:hAnsi="Browallia New" w:cs="Browallia New"/>
                <w:sz w:val="28"/>
                <w:szCs w:val="28"/>
                <w:lang w:eastAsia="th-TH"/>
              </w:rPr>
            </w:pPr>
          </w:p>
        </w:tc>
      </w:tr>
      <w:tr w:rsidR="007E4A91" w:rsidRPr="002E3B38" w14:paraId="353CE68F" w14:textId="77777777" w:rsidTr="00B423BC">
        <w:tc>
          <w:tcPr>
            <w:tcW w:w="6081" w:type="dxa"/>
          </w:tcPr>
          <w:p w14:paraId="2D291C1E"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รายได้</w:t>
            </w:r>
          </w:p>
        </w:tc>
        <w:tc>
          <w:tcPr>
            <w:tcW w:w="2913" w:type="dxa"/>
            <w:shd w:val="clear" w:color="auto" w:fill="auto"/>
          </w:tcPr>
          <w:p w14:paraId="1D287C7F" w14:textId="123AE501" w:rsidR="007E4A91" w:rsidRPr="002E3B38" w:rsidRDefault="004C2B40"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lang w:eastAsia="th-TH"/>
              </w:rPr>
              <w:t>825</w:t>
            </w:r>
            <w:r w:rsidR="00E32B74" w:rsidRPr="002E3B38">
              <w:rPr>
                <w:rFonts w:ascii="Browallia New" w:eastAsia="Arial Unicode MS" w:hAnsi="Browallia New" w:cs="Browallia New"/>
                <w:sz w:val="28"/>
                <w:szCs w:val="28"/>
                <w:lang w:eastAsia="th-TH"/>
              </w:rPr>
              <w:t>,</w:t>
            </w:r>
            <w:r w:rsidRPr="004C2B40">
              <w:rPr>
                <w:rFonts w:ascii="Browallia New" w:eastAsia="Arial Unicode MS" w:hAnsi="Browallia New" w:cs="Browallia New"/>
                <w:sz w:val="28"/>
                <w:szCs w:val="28"/>
                <w:lang w:eastAsia="th-TH"/>
              </w:rPr>
              <w:t>690</w:t>
            </w:r>
            <w:r w:rsidR="00E32B74" w:rsidRPr="002E3B38">
              <w:rPr>
                <w:rFonts w:ascii="Browallia New" w:eastAsia="Arial Unicode MS" w:hAnsi="Browallia New" w:cs="Browallia New"/>
                <w:sz w:val="28"/>
                <w:szCs w:val="28"/>
                <w:lang w:eastAsia="th-TH"/>
              </w:rPr>
              <w:t>,</w:t>
            </w:r>
            <w:r w:rsidRPr="004C2B40">
              <w:rPr>
                <w:rFonts w:ascii="Browallia New" w:eastAsia="Arial Unicode MS" w:hAnsi="Browallia New" w:cs="Browallia New"/>
                <w:sz w:val="28"/>
                <w:szCs w:val="28"/>
                <w:lang w:eastAsia="th-TH"/>
              </w:rPr>
              <w:t>427</w:t>
            </w:r>
          </w:p>
        </w:tc>
      </w:tr>
      <w:tr w:rsidR="007E4A91" w:rsidRPr="002E3B38" w14:paraId="10D42D90" w14:textId="77777777" w:rsidTr="00B423BC">
        <w:tc>
          <w:tcPr>
            <w:tcW w:w="6081" w:type="dxa"/>
          </w:tcPr>
          <w:p w14:paraId="7C65CE4B"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ค่าใช้จ่าย</w:t>
            </w:r>
          </w:p>
        </w:tc>
        <w:tc>
          <w:tcPr>
            <w:tcW w:w="2913" w:type="dxa"/>
            <w:shd w:val="clear" w:color="auto" w:fill="auto"/>
          </w:tcPr>
          <w:p w14:paraId="68A804FC" w14:textId="73369985" w:rsidR="007E4A91" w:rsidRPr="002E3B38" w:rsidRDefault="00E32B74" w:rsidP="004638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718</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314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057</w:t>
            </w:r>
            <w:r w:rsidRPr="002E3B38">
              <w:rPr>
                <w:rFonts w:ascii="Browallia New" w:eastAsia="Arial Unicode MS" w:hAnsi="Browallia New" w:cs="Browallia New"/>
                <w:sz w:val="28"/>
                <w:szCs w:val="28"/>
                <w:cs/>
                <w:lang w:val="en-GB"/>
              </w:rPr>
              <w:t>)</w:t>
            </w:r>
          </w:p>
        </w:tc>
      </w:tr>
      <w:tr w:rsidR="007E4A91" w:rsidRPr="002E3B38" w14:paraId="2895B6C7" w14:textId="77777777" w:rsidTr="00B423BC">
        <w:tc>
          <w:tcPr>
            <w:tcW w:w="6081" w:type="dxa"/>
          </w:tcPr>
          <w:p w14:paraId="36E4A403" w14:textId="77777777" w:rsidR="007E4A91" w:rsidRPr="002E3B38" w:rsidRDefault="007E4A91" w:rsidP="00151F50">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กำไรก่อนภาษี</w:t>
            </w:r>
          </w:p>
        </w:tc>
        <w:tc>
          <w:tcPr>
            <w:tcW w:w="2913" w:type="dxa"/>
            <w:shd w:val="clear" w:color="auto" w:fill="auto"/>
          </w:tcPr>
          <w:p w14:paraId="7C74D17E" w14:textId="47548F7E" w:rsidR="007E4A91" w:rsidRPr="002E3B38" w:rsidRDefault="004C2B40"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107</w:t>
            </w:r>
            <w:r w:rsidR="0072066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376</w:t>
            </w:r>
            <w:r w:rsidR="0072066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370</w:t>
            </w:r>
          </w:p>
        </w:tc>
      </w:tr>
      <w:tr w:rsidR="007E4A91" w:rsidRPr="002E3B38" w14:paraId="519264FD" w14:textId="77777777" w:rsidTr="00B423BC">
        <w:tc>
          <w:tcPr>
            <w:tcW w:w="6081" w:type="dxa"/>
          </w:tcPr>
          <w:p w14:paraId="1291A844" w14:textId="77777777" w:rsidR="007E4A91" w:rsidRPr="002E3B38" w:rsidRDefault="007E4A91" w:rsidP="00151F50">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ค่าใช้จ่ายภาษีเงินได้</w:t>
            </w:r>
          </w:p>
        </w:tc>
        <w:tc>
          <w:tcPr>
            <w:tcW w:w="2913" w:type="dxa"/>
            <w:shd w:val="clear" w:color="auto" w:fill="auto"/>
          </w:tcPr>
          <w:p w14:paraId="78F1067A" w14:textId="466389DF" w:rsidR="007E4A91" w:rsidRPr="002E3B38" w:rsidRDefault="006D6B8F" w:rsidP="00F87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21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138</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473</w:t>
            </w:r>
            <w:r w:rsidRPr="002E3B38">
              <w:rPr>
                <w:rFonts w:ascii="Browallia New" w:eastAsia="Arial Unicode MS" w:hAnsi="Browallia New" w:cs="Browallia New"/>
                <w:sz w:val="28"/>
                <w:szCs w:val="28"/>
                <w:cs/>
                <w:lang w:val="en-GB"/>
              </w:rPr>
              <w:t>)</w:t>
            </w:r>
          </w:p>
        </w:tc>
      </w:tr>
      <w:tr w:rsidR="007E4A91" w:rsidRPr="002E3B38" w14:paraId="3D9956A9" w14:textId="77777777" w:rsidTr="00B423BC">
        <w:tc>
          <w:tcPr>
            <w:tcW w:w="6081" w:type="dxa"/>
          </w:tcPr>
          <w:p w14:paraId="783922B0"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กำไรสุทธิ</w:t>
            </w:r>
          </w:p>
        </w:tc>
        <w:tc>
          <w:tcPr>
            <w:tcW w:w="2913" w:type="dxa"/>
            <w:shd w:val="clear" w:color="auto" w:fill="auto"/>
          </w:tcPr>
          <w:p w14:paraId="42F49F8A" w14:textId="7DDB2615" w:rsidR="007E4A91" w:rsidRPr="002E3B38" w:rsidRDefault="004C2B40" w:rsidP="00F8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86</w:t>
            </w:r>
            <w:r w:rsidR="00194A2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237</w:t>
            </w:r>
            <w:r w:rsidR="00194A2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89</w:t>
            </w:r>
            <w:r w:rsidR="00442029" w:rsidRPr="002E3B38">
              <w:rPr>
                <w:rFonts w:ascii="Browallia New" w:eastAsia="Arial Unicode MS" w:hAnsi="Browallia New" w:cs="Browallia New"/>
                <w:sz w:val="28"/>
                <w:szCs w:val="28"/>
                <w:lang w:val="en-GB"/>
              </w:rPr>
              <w:t>7</w:t>
            </w:r>
          </w:p>
        </w:tc>
      </w:tr>
      <w:tr w:rsidR="007E4A91" w:rsidRPr="002E3B38" w14:paraId="467A1A18" w14:textId="77777777" w:rsidTr="0002605B">
        <w:tc>
          <w:tcPr>
            <w:tcW w:w="6081" w:type="dxa"/>
          </w:tcPr>
          <w:p w14:paraId="3E9E6FF4" w14:textId="77777777" w:rsidR="007E4A91" w:rsidRPr="002E3B38" w:rsidRDefault="007E4A91" w:rsidP="00151F50">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ส่วนได้เสียตามสัดส่วนการถือหุ้นของบริษัท</w:t>
            </w:r>
          </w:p>
        </w:tc>
        <w:tc>
          <w:tcPr>
            <w:tcW w:w="2913" w:type="dxa"/>
            <w:shd w:val="clear" w:color="auto" w:fill="auto"/>
          </w:tcPr>
          <w:p w14:paraId="5F39C652" w14:textId="6C3BF3ED" w:rsidR="007E4A91" w:rsidRPr="002E3B38" w:rsidRDefault="000D2811" w:rsidP="000D2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00F8779B" w:rsidRPr="002E3B38">
              <w:rPr>
                <w:rFonts w:ascii="Browallia New" w:eastAsia="Arial Unicode MS" w:hAnsi="Browallia New" w:cs="Browallia New"/>
                <w:sz w:val="28"/>
                <w:szCs w:val="28"/>
              </w:rPr>
              <w:t>-</w:t>
            </w:r>
          </w:p>
        </w:tc>
      </w:tr>
      <w:tr w:rsidR="007E4A91" w:rsidRPr="002E3B38" w14:paraId="1CB7C2A9" w14:textId="77777777" w:rsidTr="0002605B">
        <w:tc>
          <w:tcPr>
            <w:tcW w:w="6081" w:type="dxa"/>
          </w:tcPr>
          <w:p w14:paraId="5547F08C" w14:textId="77777777" w:rsidR="007E4A91" w:rsidRPr="002E3B38" w:rsidRDefault="007E4A91" w:rsidP="00151F50">
            <w:pPr>
              <w:ind w:left="-30" w:right="-107"/>
              <w:rPr>
                <w:rFonts w:ascii="Browallia New" w:eastAsia="Arial Unicode MS" w:hAnsi="Browallia New" w:cs="Browallia New"/>
                <w:sz w:val="24"/>
                <w:szCs w:val="24"/>
                <w:lang w:eastAsia="th-TH"/>
              </w:rPr>
            </w:pPr>
          </w:p>
        </w:tc>
        <w:tc>
          <w:tcPr>
            <w:tcW w:w="2913" w:type="dxa"/>
            <w:shd w:val="clear" w:color="auto" w:fill="auto"/>
          </w:tcPr>
          <w:p w14:paraId="43E3FEEE" w14:textId="77777777" w:rsidR="007E4A91" w:rsidRPr="002E3B3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p>
        </w:tc>
      </w:tr>
      <w:tr w:rsidR="007E4A91" w:rsidRPr="002E3B38" w14:paraId="04DF626D" w14:textId="77777777" w:rsidTr="00B423BC">
        <w:tc>
          <w:tcPr>
            <w:tcW w:w="6081" w:type="dxa"/>
          </w:tcPr>
          <w:p w14:paraId="50B38AD6"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งบแสดงฐานะการเงินโดยสรุป</w:t>
            </w:r>
          </w:p>
        </w:tc>
        <w:tc>
          <w:tcPr>
            <w:tcW w:w="2913" w:type="dxa"/>
            <w:shd w:val="clear" w:color="auto" w:fill="auto"/>
          </w:tcPr>
          <w:p w14:paraId="12E20B7C" w14:textId="77777777" w:rsidR="007E4A91" w:rsidRPr="002E3B3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r>
      <w:tr w:rsidR="007E4A91" w:rsidRPr="002E3B38" w14:paraId="39E0CA03" w14:textId="77777777" w:rsidTr="00B423BC">
        <w:tc>
          <w:tcPr>
            <w:tcW w:w="6081" w:type="dxa"/>
          </w:tcPr>
          <w:p w14:paraId="08CFA2ED"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สินทรัพย์หมุนเวียน</w:t>
            </w:r>
          </w:p>
        </w:tc>
        <w:tc>
          <w:tcPr>
            <w:tcW w:w="2913" w:type="dxa"/>
            <w:shd w:val="clear" w:color="auto" w:fill="auto"/>
          </w:tcPr>
          <w:p w14:paraId="20AA21D6" w14:textId="6A33B8C2" w:rsidR="007E4A91" w:rsidRPr="002E3B38" w:rsidRDefault="007E2037"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402,158,422</w:t>
            </w:r>
          </w:p>
        </w:tc>
      </w:tr>
      <w:tr w:rsidR="007E4A91" w:rsidRPr="002E3B38" w14:paraId="1A755BDC" w14:textId="77777777" w:rsidTr="00B423BC">
        <w:tc>
          <w:tcPr>
            <w:tcW w:w="6081" w:type="dxa"/>
          </w:tcPr>
          <w:p w14:paraId="7FB2A290"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สินทรัพย์ไม่หมุนเวียน</w:t>
            </w:r>
          </w:p>
        </w:tc>
        <w:tc>
          <w:tcPr>
            <w:tcW w:w="2913" w:type="dxa"/>
            <w:shd w:val="clear" w:color="auto" w:fill="auto"/>
          </w:tcPr>
          <w:p w14:paraId="0313677A" w14:textId="54D49AFB" w:rsidR="007E4A91" w:rsidRPr="002E3B38" w:rsidRDefault="007E2037" w:rsidP="00633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3,775,608,310</w:t>
            </w:r>
          </w:p>
        </w:tc>
      </w:tr>
      <w:tr w:rsidR="007E4A91" w:rsidRPr="002E3B38" w14:paraId="7ED85846" w14:textId="77777777" w:rsidTr="00B423BC">
        <w:tc>
          <w:tcPr>
            <w:tcW w:w="6081" w:type="dxa"/>
          </w:tcPr>
          <w:p w14:paraId="2351C4AB" w14:textId="77777777" w:rsidR="007E4A91" w:rsidRPr="002E3B38" w:rsidRDefault="007E4A91" w:rsidP="00151F50">
            <w:pPr>
              <w:ind w:left="-30" w:right="-107"/>
              <w:rPr>
                <w:rFonts w:ascii="Browallia New" w:eastAsia="Arial Unicode MS" w:hAnsi="Browallia New" w:cs="Browallia New"/>
                <w:sz w:val="28"/>
                <w:szCs w:val="28"/>
                <w:lang w:eastAsia="th-TH"/>
              </w:rPr>
            </w:pPr>
          </w:p>
        </w:tc>
        <w:tc>
          <w:tcPr>
            <w:tcW w:w="2913" w:type="dxa"/>
            <w:shd w:val="clear" w:color="auto" w:fill="auto"/>
          </w:tcPr>
          <w:p w14:paraId="12F29204" w14:textId="59003F46" w:rsidR="007E4A91" w:rsidRPr="002E3B38" w:rsidRDefault="007E2037" w:rsidP="00633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4,177,766,732</w:t>
            </w:r>
          </w:p>
        </w:tc>
      </w:tr>
      <w:tr w:rsidR="007E4A91" w:rsidRPr="002E3B38" w14:paraId="5DD881E6" w14:textId="77777777" w:rsidTr="00B423BC">
        <w:tc>
          <w:tcPr>
            <w:tcW w:w="6081" w:type="dxa"/>
          </w:tcPr>
          <w:p w14:paraId="4CBF77CE" w14:textId="77777777" w:rsidR="007E4A91" w:rsidRPr="002E3B38" w:rsidRDefault="007E4A91" w:rsidP="00151F50">
            <w:pPr>
              <w:ind w:left="-30" w:right="-107"/>
              <w:rPr>
                <w:rFonts w:ascii="Browallia New" w:eastAsia="Arial Unicode MS" w:hAnsi="Browallia New" w:cs="Browallia New"/>
                <w:sz w:val="24"/>
                <w:szCs w:val="24"/>
                <w:lang w:eastAsia="th-TH"/>
              </w:rPr>
            </w:pPr>
          </w:p>
        </w:tc>
        <w:tc>
          <w:tcPr>
            <w:tcW w:w="2913" w:type="dxa"/>
            <w:shd w:val="clear" w:color="auto" w:fill="auto"/>
          </w:tcPr>
          <w:p w14:paraId="6863F5C5" w14:textId="77777777" w:rsidR="007E4A91" w:rsidRPr="002E3B3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cs/>
                <w:lang w:val="en-GB"/>
              </w:rPr>
            </w:pPr>
          </w:p>
        </w:tc>
      </w:tr>
      <w:tr w:rsidR="007E4A91" w:rsidRPr="002E3B38" w14:paraId="4EB06844" w14:textId="77777777" w:rsidTr="00B423BC">
        <w:tc>
          <w:tcPr>
            <w:tcW w:w="6081" w:type="dxa"/>
          </w:tcPr>
          <w:p w14:paraId="55FC2DA5"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หนี้สินหมุนเวียน</w:t>
            </w:r>
          </w:p>
        </w:tc>
        <w:tc>
          <w:tcPr>
            <w:tcW w:w="2913" w:type="dxa"/>
            <w:shd w:val="clear" w:color="auto" w:fill="auto"/>
          </w:tcPr>
          <w:p w14:paraId="466FEBA8" w14:textId="7B2C8896" w:rsidR="007E4A91" w:rsidRPr="002E3B38" w:rsidRDefault="00AB7F74"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299,172,331</w:t>
            </w:r>
          </w:p>
        </w:tc>
      </w:tr>
      <w:tr w:rsidR="007E4A91" w:rsidRPr="002E3B38" w14:paraId="038C7773" w14:textId="77777777" w:rsidTr="00B423BC">
        <w:tc>
          <w:tcPr>
            <w:tcW w:w="6081" w:type="dxa"/>
          </w:tcPr>
          <w:p w14:paraId="609CE98B"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หนี้สินไม่หมุนเวียน</w:t>
            </w:r>
          </w:p>
        </w:tc>
        <w:tc>
          <w:tcPr>
            <w:tcW w:w="2913" w:type="dxa"/>
            <w:shd w:val="clear" w:color="auto" w:fill="auto"/>
          </w:tcPr>
          <w:p w14:paraId="7EB86876" w14:textId="01DECD24" w:rsidR="007E4A91" w:rsidRPr="002E3B38" w:rsidRDefault="00354AB6" w:rsidP="00633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412,241,096</w:t>
            </w:r>
          </w:p>
        </w:tc>
      </w:tr>
      <w:tr w:rsidR="007E4A91" w:rsidRPr="002E3B38" w14:paraId="31452FF7" w14:textId="77777777" w:rsidTr="00B423BC">
        <w:tc>
          <w:tcPr>
            <w:tcW w:w="6081" w:type="dxa"/>
          </w:tcPr>
          <w:p w14:paraId="3ECF1E91" w14:textId="77777777" w:rsidR="007E4A91" w:rsidRPr="002E3B38" w:rsidRDefault="007E4A91" w:rsidP="00151F50">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สินทรัพย์สุทธิ</w:t>
            </w:r>
          </w:p>
        </w:tc>
        <w:tc>
          <w:tcPr>
            <w:tcW w:w="2913" w:type="dxa"/>
            <w:shd w:val="clear" w:color="auto" w:fill="auto"/>
          </w:tcPr>
          <w:p w14:paraId="2AD46576" w14:textId="0BFEA0E0" w:rsidR="007E4A91" w:rsidRPr="002E3B38" w:rsidRDefault="00354AB6" w:rsidP="00633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711,413,427</w:t>
            </w:r>
          </w:p>
        </w:tc>
      </w:tr>
      <w:tr w:rsidR="007E4A91" w:rsidRPr="002E3B38" w14:paraId="70F826D7" w14:textId="77777777" w:rsidTr="00B423BC">
        <w:tc>
          <w:tcPr>
            <w:tcW w:w="6081" w:type="dxa"/>
          </w:tcPr>
          <w:p w14:paraId="5F82E07F" w14:textId="3D6142CF" w:rsidR="007E4A91" w:rsidRPr="002E3B38" w:rsidRDefault="007E4A91" w:rsidP="00151F50">
            <w:pPr>
              <w:ind w:left="-30" w:right="-107"/>
              <w:rPr>
                <w:rFonts w:ascii="Browallia New" w:eastAsia="Arial Unicode MS" w:hAnsi="Browallia New" w:cs="Browallia New"/>
                <w:sz w:val="28"/>
                <w:szCs w:val="28"/>
                <w:cs/>
                <w:lang w:eastAsia="th-TH"/>
              </w:rPr>
            </w:pPr>
          </w:p>
        </w:tc>
        <w:tc>
          <w:tcPr>
            <w:tcW w:w="2913" w:type="dxa"/>
            <w:shd w:val="clear" w:color="auto" w:fill="auto"/>
          </w:tcPr>
          <w:p w14:paraId="3AEB53BC" w14:textId="77777777" w:rsidR="007E4A91" w:rsidRPr="002E3B38" w:rsidRDefault="007E4A91"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r>
      <w:tr w:rsidR="003124D6" w:rsidRPr="002E3B38" w14:paraId="12A83534" w14:textId="77777777" w:rsidTr="00B423BC">
        <w:tc>
          <w:tcPr>
            <w:tcW w:w="6081" w:type="dxa"/>
          </w:tcPr>
          <w:p w14:paraId="6DFB8E78" w14:textId="574CD524" w:rsidR="003124D6" w:rsidRPr="002E3B38" w:rsidRDefault="003124D6" w:rsidP="00151F50">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การกระทบยอดไปยังมูลค่าตามบัญชี</w:t>
            </w:r>
          </w:p>
        </w:tc>
        <w:tc>
          <w:tcPr>
            <w:tcW w:w="2913" w:type="dxa"/>
            <w:shd w:val="clear" w:color="auto" w:fill="auto"/>
          </w:tcPr>
          <w:p w14:paraId="66958F52" w14:textId="57F4DCBA" w:rsidR="003124D6" w:rsidRPr="002E3B38" w:rsidRDefault="003124D6" w:rsidP="0015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r>
      <w:tr w:rsidR="003124D6" w:rsidRPr="002E3B38" w14:paraId="5D147430" w14:textId="77777777" w:rsidTr="00B423BC">
        <w:tc>
          <w:tcPr>
            <w:tcW w:w="6081" w:type="dxa"/>
          </w:tcPr>
          <w:p w14:paraId="1A90B0F7" w14:textId="3E15CF2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สินทรัพย์สุทธิต้นปี</w:t>
            </w:r>
          </w:p>
        </w:tc>
        <w:tc>
          <w:tcPr>
            <w:tcW w:w="2913" w:type="dxa"/>
            <w:shd w:val="clear" w:color="auto" w:fill="auto"/>
          </w:tcPr>
          <w:p w14:paraId="3BE1B61E" w14:textId="40715C75" w:rsidR="003124D6" w:rsidRPr="002E3B38" w:rsidRDefault="00C96A8D"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3,379,694,458</w:t>
            </w:r>
          </w:p>
        </w:tc>
      </w:tr>
      <w:tr w:rsidR="003124D6" w:rsidRPr="002E3B38" w14:paraId="4BF03C85" w14:textId="77777777" w:rsidTr="00B423BC">
        <w:tc>
          <w:tcPr>
            <w:tcW w:w="6081" w:type="dxa"/>
          </w:tcPr>
          <w:p w14:paraId="62C34600"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การเพิ่มขึ้นของทุนเรือนหุ้นและส่วนเกินมูลค่าหุ้นของบริษัทร่วม</w:t>
            </w:r>
          </w:p>
        </w:tc>
        <w:tc>
          <w:tcPr>
            <w:tcW w:w="2913" w:type="dxa"/>
            <w:shd w:val="clear" w:color="auto" w:fill="auto"/>
          </w:tcPr>
          <w:p w14:paraId="7861686E" w14:textId="0BA93B53" w:rsidR="003124D6" w:rsidRPr="002E3B38" w:rsidRDefault="00504077"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420,950</w:t>
            </w:r>
          </w:p>
        </w:tc>
      </w:tr>
      <w:tr w:rsidR="003124D6" w:rsidRPr="002E3B38" w14:paraId="6D9F837F" w14:textId="77777777" w:rsidTr="00B423BC">
        <w:tc>
          <w:tcPr>
            <w:tcW w:w="6081" w:type="dxa"/>
          </w:tcPr>
          <w:p w14:paraId="345F5B8E" w14:textId="10D2A18F"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ส่วนแบ่งกำไร</w:t>
            </w:r>
          </w:p>
        </w:tc>
        <w:tc>
          <w:tcPr>
            <w:tcW w:w="2913" w:type="dxa"/>
            <w:shd w:val="clear" w:color="auto" w:fill="auto"/>
          </w:tcPr>
          <w:p w14:paraId="494816CD" w14:textId="74B2E388" w:rsidR="003124D6" w:rsidRPr="002E3B38" w:rsidRDefault="009E49C5"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86,237,896</w:t>
            </w:r>
          </w:p>
        </w:tc>
      </w:tr>
      <w:tr w:rsidR="003124D6" w:rsidRPr="002E3B38" w14:paraId="2102DA5D" w14:textId="77777777" w:rsidTr="00B423BC">
        <w:tc>
          <w:tcPr>
            <w:tcW w:w="6081" w:type="dxa"/>
          </w:tcPr>
          <w:p w14:paraId="1B8494DA"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สินทรัพย์สุทธิสิ้นปี</w:t>
            </w:r>
          </w:p>
        </w:tc>
        <w:tc>
          <w:tcPr>
            <w:tcW w:w="2913" w:type="dxa"/>
            <w:shd w:val="clear" w:color="auto" w:fill="auto"/>
          </w:tcPr>
          <w:p w14:paraId="484F3075" w14:textId="74A878B9" w:rsidR="003124D6" w:rsidRPr="002E3B38" w:rsidRDefault="00AB1503"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3,466,353,304</w:t>
            </w:r>
          </w:p>
        </w:tc>
      </w:tr>
      <w:tr w:rsidR="003124D6" w:rsidRPr="002E3B38" w14:paraId="0EFD9D05" w14:textId="77777777" w:rsidTr="00B423BC">
        <w:tc>
          <w:tcPr>
            <w:tcW w:w="6081" w:type="dxa"/>
          </w:tcPr>
          <w:p w14:paraId="057FDDCE"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สิ่งตอบแทนที่จ่ายซื้อ ณ วันที่ซื้อธุรกิจ - เงินสด</w:t>
            </w:r>
          </w:p>
        </w:tc>
        <w:tc>
          <w:tcPr>
            <w:tcW w:w="2913" w:type="dxa"/>
            <w:shd w:val="clear" w:color="auto" w:fill="auto"/>
          </w:tcPr>
          <w:p w14:paraId="156CEE45" w14:textId="3E64E48E" w:rsidR="003124D6" w:rsidRPr="002E3B38" w:rsidRDefault="00502E9B"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(920,000,000)</w:t>
            </w:r>
          </w:p>
        </w:tc>
      </w:tr>
      <w:tr w:rsidR="003124D6" w:rsidRPr="002E3B38" w14:paraId="0965635F" w14:textId="77777777" w:rsidTr="00B423BC">
        <w:tc>
          <w:tcPr>
            <w:tcW w:w="6081" w:type="dxa"/>
          </w:tcPr>
          <w:p w14:paraId="327D7506"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ค่าใช้จ่ายในการออกหุ้น</w:t>
            </w:r>
          </w:p>
        </w:tc>
        <w:tc>
          <w:tcPr>
            <w:tcW w:w="2913" w:type="dxa"/>
            <w:shd w:val="clear" w:color="auto" w:fill="auto"/>
          </w:tcPr>
          <w:p w14:paraId="11FF4777" w14:textId="17E4D736" w:rsidR="003124D6" w:rsidRPr="002E3B38" w:rsidRDefault="00502E9B"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22,080,000</w:t>
            </w:r>
          </w:p>
        </w:tc>
      </w:tr>
      <w:tr w:rsidR="003124D6" w:rsidRPr="002E3B38" w14:paraId="5A09C083" w14:textId="77777777" w:rsidTr="00B423BC">
        <w:tc>
          <w:tcPr>
            <w:tcW w:w="6081" w:type="dxa"/>
          </w:tcPr>
          <w:p w14:paraId="11A1DD66"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ผลต่างมูลค่ายุติธรรม ณ วันที่ซื้อ</w:t>
            </w:r>
          </w:p>
        </w:tc>
        <w:tc>
          <w:tcPr>
            <w:tcW w:w="2913" w:type="dxa"/>
            <w:shd w:val="clear" w:color="auto" w:fill="auto"/>
          </w:tcPr>
          <w:p w14:paraId="09B75A24" w14:textId="11E6D81E" w:rsidR="003124D6" w:rsidRPr="002E3B38" w:rsidRDefault="00F60420"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38,944,808</w:t>
            </w:r>
          </w:p>
        </w:tc>
      </w:tr>
      <w:tr w:rsidR="003124D6" w:rsidRPr="002E3B38" w14:paraId="1FB52535" w14:textId="77777777" w:rsidTr="00B423BC">
        <w:tc>
          <w:tcPr>
            <w:tcW w:w="6081" w:type="dxa"/>
          </w:tcPr>
          <w:p w14:paraId="432B4C96"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ผลต่างมูลค่ายุติธรรมจากรายการที่เกิดขึ้นระหว่างปี</w:t>
            </w:r>
          </w:p>
        </w:tc>
        <w:tc>
          <w:tcPr>
            <w:tcW w:w="2913" w:type="dxa"/>
            <w:shd w:val="clear" w:color="auto" w:fill="auto"/>
          </w:tcPr>
          <w:p w14:paraId="6F25FF04" w14:textId="0CBA61C5" w:rsidR="003124D6" w:rsidRPr="002E3B38" w:rsidRDefault="004E5BFE"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(132,228)</w:t>
            </w:r>
          </w:p>
        </w:tc>
      </w:tr>
      <w:tr w:rsidR="003124D6" w:rsidRPr="002E3B38" w14:paraId="3ED16F32" w14:textId="77777777" w:rsidTr="00B423BC">
        <w:tc>
          <w:tcPr>
            <w:tcW w:w="6081" w:type="dxa"/>
          </w:tcPr>
          <w:p w14:paraId="03611356" w14:textId="77777777" w:rsidR="003124D6" w:rsidRPr="002E3B38" w:rsidRDefault="003124D6" w:rsidP="003124D6">
            <w:pPr>
              <w:ind w:left="-30" w:right="-107"/>
              <w:rPr>
                <w:rFonts w:ascii="Browallia New" w:eastAsia="Arial Unicode MS" w:hAnsi="Browallia New" w:cs="Browallia New"/>
                <w:sz w:val="28"/>
                <w:szCs w:val="28"/>
                <w:lang w:eastAsia="th-TH"/>
              </w:rPr>
            </w:pPr>
            <w:r w:rsidRPr="002E3B38">
              <w:rPr>
                <w:rFonts w:ascii="Browallia New" w:eastAsia="Arial Unicode MS" w:hAnsi="Browallia New" w:cs="Browallia New"/>
                <w:sz w:val="28"/>
                <w:szCs w:val="28"/>
                <w:cs/>
                <w:lang w:eastAsia="th-TH"/>
              </w:rPr>
              <w:t>สินทรัพย์สุทธิสิ้นปีหลังปรับปรุง</w:t>
            </w:r>
          </w:p>
        </w:tc>
        <w:tc>
          <w:tcPr>
            <w:tcW w:w="2913" w:type="dxa"/>
            <w:shd w:val="clear" w:color="auto" w:fill="auto"/>
          </w:tcPr>
          <w:p w14:paraId="3E2F7CBF" w14:textId="2647E304" w:rsidR="003124D6" w:rsidRPr="002E3B38" w:rsidRDefault="004E5BFE"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2,607,245,88</w:t>
            </w:r>
            <w:r w:rsidR="00496BB0" w:rsidRPr="002E3B38">
              <w:rPr>
                <w:rFonts w:ascii="Browallia New" w:eastAsia="Arial Unicode MS" w:hAnsi="Browallia New" w:cs="Browallia New"/>
                <w:sz w:val="28"/>
                <w:szCs w:val="28"/>
                <w:lang w:val="en-GB"/>
              </w:rPr>
              <w:t>4</w:t>
            </w:r>
          </w:p>
        </w:tc>
      </w:tr>
      <w:tr w:rsidR="003124D6" w:rsidRPr="002E3B38" w14:paraId="1FD85D5F" w14:textId="77777777" w:rsidTr="00B423BC">
        <w:tc>
          <w:tcPr>
            <w:tcW w:w="6081" w:type="dxa"/>
          </w:tcPr>
          <w:p w14:paraId="4D851290" w14:textId="01700FB8"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 xml:space="preserve">ส่วนได้เสียของกลุ่มบริษัทในบริษัทร่วม </w:t>
            </w:r>
            <w:r w:rsidRPr="002E3B38">
              <w:rPr>
                <w:rFonts w:ascii="Browallia New" w:eastAsia="Arial Unicode MS" w:hAnsi="Browallia New" w:cs="Browallia New"/>
                <w:sz w:val="28"/>
                <w:szCs w:val="28"/>
                <w:lang w:eastAsia="th-TH"/>
              </w:rPr>
              <w:t>(</w:t>
            </w:r>
            <w:r w:rsidRPr="002E3B38">
              <w:rPr>
                <w:rFonts w:ascii="Browallia New" w:eastAsia="Arial Unicode MS" w:hAnsi="Browallia New" w:cs="Browallia New"/>
                <w:sz w:val="28"/>
                <w:szCs w:val="28"/>
                <w:cs/>
                <w:lang w:eastAsia="th-TH"/>
              </w:rPr>
              <w:t>ร้อยละ</w:t>
            </w:r>
            <w:r w:rsidRPr="002E3B38">
              <w:rPr>
                <w:rFonts w:ascii="Browallia New" w:eastAsia="Arial Unicode MS" w:hAnsi="Browallia New" w:cs="Browallia New"/>
                <w:sz w:val="28"/>
                <w:szCs w:val="28"/>
                <w:lang w:eastAsia="th-TH"/>
              </w:rPr>
              <w:t>)</w:t>
            </w:r>
          </w:p>
        </w:tc>
        <w:tc>
          <w:tcPr>
            <w:tcW w:w="2913" w:type="dxa"/>
            <w:shd w:val="clear" w:color="auto" w:fill="auto"/>
          </w:tcPr>
          <w:p w14:paraId="05260D49" w14:textId="1DD51B88" w:rsidR="003124D6" w:rsidRPr="002E3B38" w:rsidRDefault="00AF198A"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20.35%</w:t>
            </w:r>
          </w:p>
        </w:tc>
      </w:tr>
      <w:tr w:rsidR="003124D6" w:rsidRPr="002E3B38" w14:paraId="28B8D599" w14:textId="77777777" w:rsidTr="00B423BC">
        <w:tc>
          <w:tcPr>
            <w:tcW w:w="6081" w:type="dxa"/>
          </w:tcPr>
          <w:p w14:paraId="4A82D3A9"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ส่วนได้เสียของกลุ่มบริษัทในบริษัทร่วม</w:t>
            </w:r>
            <w:r w:rsidRPr="002E3B38">
              <w:rPr>
                <w:rFonts w:ascii="Browallia New" w:eastAsia="Arial Unicode MS" w:hAnsi="Browallia New" w:cs="Browallia New"/>
                <w:sz w:val="28"/>
                <w:szCs w:val="28"/>
                <w:lang w:eastAsia="th-TH"/>
              </w:rPr>
              <w:t xml:space="preserve"> (</w:t>
            </w:r>
            <w:r w:rsidRPr="002E3B38">
              <w:rPr>
                <w:rFonts w:ascii="Browallia New" w:eastAsia="Arial Unicode MS" w:hAnsi="Browallia New" w:cs="Browallia New"/>
                <w:sz w:val="28"/>
                <w:szCs w:val="28"/>
                <w:cs/>
                <w:lang w:eastAsia="th-TH"/>
              </w:rPr>
              <w:t>บาท</w:t>
            </w:r>
            <w:r w:rsidRPr="002E3B38">
              <w:rPr>
                <w:rFonts w:ascii="Browallia New" w:eastAsia="Arial Unicode MS" w:hAnsi="Browallia New" w:cs="Browallia New"/>
                <w:sz w:val="28"/>
                <w:szCs w:val="28"/>
                <w:lang w:eastAsia="th-TH"/>
              </w:rPr>
              <w:t>)</w:t>
            </w:r>
          </w:p>
        </w:tc>
        <w:tc>
          <w:tcPr>
            <w:tcW w:w="2913" w:type="dxa"/>
            <w:shd w:val="clear" w:color="auto" w:fill="auto"/>
          </w:tcPr>
          <w:p w14:paraId="17FEE58B" w14:textId="08FA9CF3" w:rsidR="003124D6" w:rsidRPr="002E3B38" w:rsidRDefault="00D468E0"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465,608,013</w:t>
            </w:r>
          </w:p>
        </w:tc>
      </w:tr>
      <w:tr w:rsidR="003124D6" w:rsidRPr="002E3B38" w14:paraId="7F660DEB" w14:textId="77777777" w:rsidTr="00B423BC">
        <w:tc>
          <w:tcPr>
            <w:tcW w:w="6081" w:type="dxa"/>
          </w:tcPr>
          <w:p w14:paraId="55E708BA" w14:textId="147BB3AD"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ค่าความนิยม</w:t>
            </w:r>
            <w:r w:rsidR="008416AF" w:rsidRPr="002E3B38">
              <w:rPr>
                <w:rFonts w:ascii="Browallia New" w:eastAsia="Arial Unicode MS" w:hAnsi="Browallia New" w:cs="Browallia New"/>
                <w:sz w:val="28"/>
                <w:szCs w:val="28"/>
                <w:cs/>
                <w:lang w:eastAsia="th-TH"/>
              </w:rPr>
              <w:t xml:space="preserve"> (รวมอยู่ในมูลค่าตามบัญชีของเงินลงทุนในบริษัทร่วม)</w:t>
            </w:r>
          </w:p>
        </w:tc>
        <w:tc>
          <w:tcPr>
            <w:tcW w:w="2913" w:type="dxa"/>
            <w:shd w:val="clear" w:color="auto" w:fill="auto"/>
          </w:tcPr>
          <w:p w14:paraId="1B469F9D" w14:textId="4209DCF7" w:rsidR="003124D6" w:rsidRPr="002E3B38" w:rsidRDefault="000D5B4A"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629,206,549</w:t>
            </w:r>
          </w:p>
        </w:tc>
      </w:tr>
      <w:tr w:rsidR="00B24D5C" w:rsidRPr="002E3B38" w14:paraId="25F4B81F" w14:textId="77777777" w:rsidTr="00B423BC">
        <w:tc>
          <w:tcPr>
            <w:tcW w:w="6081" w:type="dxa"/>
          </w:tcPr>
          <w:p w14:paraId="4B952738" w14:textId="47CCCE70" w:rsidR="00B24D5C" w:rsidRPr="002E3B38" w:rsidRDefault="00B24D5C"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ต้นทุนค่าที่ปรึกษาเพื่อการได้มาซึ่งบริษัทร่วม</w:t>
            </w:r>
          </w:p>
        </w:tc>
        <w:tc>
          <w:tcPr>
            <w:tcW w:w="2913" w:type="dxa"/>
            <w:shd w:val="clear" w:color="auto" w:fill="auto"/>
          </w:tcPr>
          <w:p w14:paraId="340E5C39" w14:textId="4D2DF289" w:rsidR="00B24D5C" w:rsidRPr="002E3B38" w:rsidRDefault="004C2B40" w:rsidP="0031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30</w:t>
            </w:r>
            <w:r w:rsidR="004C6B2F"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400</w:t>
            </w:r>
            <w:r w:rsidR="004C6B2F"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891</w:t>
            </w:r>
          </w:p>
        </w:tc>
      </w:tr>
      <w:tr w:rsidR="003124D6" w:rsidRPr="002E3B38" w14:paraId="65337362" w14:textId="77777777" w:rsidTr="00B423BC">
        <w:tc>
          <w:tcPr>
            <w:tcW w:w="6081" w:type="dxa"/>
          </w:tcPr>
          <w:p w14:paraId="7F56A358" w14:textId="18F054D6"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การขายเงินลงทุน</w:t>
            </w:r>
            <w:r w:rsidR="004F04D9" w:rsidRPr="002E3B38">
              <w:rPr>
                <w:rFonts w:ascii="Browallia New" w:eastAsia="Arial Unicode MS" w:hAnsi="Browallia New" w:cs="Browallia New"/>
                <w:sz w:val="28"/>
                <w:szCs w:val="28"/>
                <w:cs/>
                <w:lang w:eastAsia="th-TH"/>
              </w:rPr>
              <w:t xml:space="preserve"> </w:t>
            </w:r>
            <w:r w:rsidR="004F04D9" w:rsidRPr="002E3B38">
              <w:rPr>
                <w:rFonts w:ascii="Browallia New" w:eastAsia="Arial Unicode MS" w:hAnsi="Browallia New" w:cs="Browallia New"/>
                <w:sz w:val="28"/>
                <w:szCs w:val="28"/>
                <w:lang w:eastAsia="th-TH"/>
              </w:rPr>
              <w:t>(</w:t>
            </w:r>
            <w:r w:rsidR="004F04D9" w:rsidRPr="002E3B38">
              <w:rPr>
                <w:rFonts w:ascii="Browallia New" w:eastAsia="Arial Unicode MS" w:hAnsi="Browallia New" w:cs="Browallia New"/>
                <w:sz w:val="28"/>
                <w:szCs w:val="28"/>
                <w:cs/>
                <w:lang w:eastAsia="th-TH"/>
              </w:rPr>
              <w:t xml:space="preserve">ปี </w:t>
            </w:r>
            <w:r w:rsidR="004F04D9" w:rsidRPr="002E3B38">
              <w:rPr>
                <w:rFonts w:ascii="Browallia New" w:eastAsia="Arial Unicode MS" w:hAnsi="Browallia New" w:cs="Browallia New"/>
                <w:sz w:val="28"/>
                <w:szCs w:val="28"/>
                <w:lang w:eastAsia="th-TH"/>
              </w:rPr>
              <w:t>2566)</w:t>
            </w:r>
          </w:p>
        </w:tc>
        <w:tc>
          <w:tcPr>
            <w:tcW w:w="2913" w:type="dxa"/>
            <w:shd w:val="clear" w:color="auto" w:fill="auto"/>
          </w:tcPr>
          <w:p w14:paraId="39C567FF" w14:textId="58D7C64B" w:rsidR="003124D6" w:rsidRPr="002E3B38" w:rsidRDefault="008005BE"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285</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224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110</w:t>
            </w:r>
            <w:r w:rsidRPr="002E3B38">
              <w:rPr>
                <w:rFonts w:ascii="Browallia New" w:eastAsia="Arial Unicode MS" w:hAnsi="Browallia New" w:cs="Browallia New"/>
                <w:sz w:val="28"/>
                <w:szCs w:val="28"/>
                <w:cs/>
                <w:lang w:val="en-GB"/>
              </w:rPr>
              <w:t>)</w:t>
            </w:r>
          </w:p>
        </w:tc>
      </w:tr>
      <w:tr w:rsidR="003124D6" w:rsidRPr="002E3B38" w14:paraId="22021F17" w14:textId="77777777" w:rsidTr="00B423BC">
        <w:tc>
          <w:tcPr>
            <w:tcW w:w="6081" w:type="dxa"/>
          </w:tcPr>
          <w:p w14:paraId="01DE56F7" w14:textId="77777777" w:rsidR="003124D6" w:rsidRPr="002E3B38" w:rsidRDefault="003124D6" w:rsidP="003124D6">
            <w:pPr>
              <w:ind w:left="-30" w:right="-107"/>
              <w:rPr>
                <w:rFonts w:ascii="Browallia New" w:eastAsia="Arial Unicode MS" w:hAnsi="Browallia New" w:cs="Browallia New"/>
                <w:sz w:val="28"/>
                <w:szCs w:val="28"/>
                <w:cs/>
                <w:lang w:eastAsia="th-TH"/>
              </w:rPr>
            </w:pPr>
            <w:r w:rsidRPr="002E3B38">
              <w:rPr>
                <w:rFonts w:ascii="Browallia New" w:eastAsia="Arial Unicode MS" w:hAnsi="Browallia New" w:cs="Browallia New"/>
                <w:sz w:val="28"/>
                <w:szCs w:val="28"/>
                <w:cs/>
                <w:lang w:eastAsia="th-TH"/>
              </w:rPr>
              <w:t>มูลค่าตามบัญชีของบริษัทร่วม</w:t>
            </w:r>
          </w:p>
        </w:tc>
        <w:tc>
          <w:tcPr>
            <w:tcW w:w="2913" w:type="dxa"/>
            <w:shd w:val="clear" w:color="auto" w:fill="auto"/>
          </w:tcPr>
          <w:p w14:paraId="49BAE579" w14:textId="3AC112ED" w:rsidR="003124D6" w:rsidRPr="002E3B38" w:rsidRDefault="004C2B40" w:rsidP="003124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839</w:t>
            </w:r>
            <w:r w:rsidR="00FF6F8D"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991</w:t>
            </w:r>
            <w:r w:rsidR="00FF6F8D"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343</w:t>
            </w:r>
          </w:p>
        </w:tc>
      </w:tr>
    </w:tbl>
    <w:p w14:paraId="358FD912" w14:textId="77777777" w:rsidR="0055771E" w:rsidRPr="002E3B38" w:rsidRDefault="0055771E" w:rsidP="009070C4">
      <w:pPr>
        <w:tabs>
          <w:tab w:val="left" w:pos="426"/>
        </w:tabs>
        <w:spacing w:line="240" w:lineRule="auto"/>
        <w:jc w:val="thaiDistribute"/>
        <w:rPr>
          <w:rFonts w:ascii="Browallia New" w:hAnsi="Browallia New" w:cs="Browallia New"/>
          <w:color w:val="000000" w:themeColor="text1"/>
          <w:sz w:val="28"/>
          <w:highlight w:val="yellow"/>
          <w:u w:val="single"/>
        </w:rPr>
      </w:pPr>
    </w:p>
    <w:p w14:paraId="4718B1FE"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sz w:val="28"/>
          <w:cs/>
        </w:rPr>
        <w:t xml:space="preserve">ณ </w:t>
      </w:r>
      <w:r w:rsidRPr="002E3B38">
        <w:rPr>
          <w:rFonts w:ascii="Browallia New" w:hAnsi="Browallia New" w:cs="Browallia New"/>
          <w:color w:val="000000" w:themeColor="text1"/>
          <w:sz w:val="28"/>
          <w:cs/>
        </w:rPr>
        <w:t xml:space="preserve">วันที่ </w:t>
      </w:r>
      <w:r w:rsidRPr="002E3B38">
        <w:rPr>
          <w:rFonts w:ascii="Browallia New" w:hAnsi="Browallia New" w:cs="Browallia New"/>
          <w:color w:val="000000" w:themeColor="text1"/>
          <w:sz w:val="28"/>
        </w:rPr>
        <w:t xml:space="preserve">31 </w:t>
      </w:r>
      <w:r w:rsidRPr="002E3B38">
        <w:rPr>
          <w:rFonts w:ascii="Browallia New" w:hAnsi="Browallia New" w:cs="Browallia New"/>
          <w:color w:val="000000" w:themeColor="text1"/>
          <w:sz w:val="28"/>
          <w:cs/>
        </w:rPr>
        <w:t xml:space="preserve">ธันวาคม </w:t>
      </w:r>
      <w:r w:rsidRPr="002E3B38">
        <w:rPr>
          <w:rFonts w:ascii="Browallia New" w:hAnsi="Browallia New" w:cs="Browallia New"/>
          <w:color w:val="000000" w:themeColor="text1"/>
          <w:sz w:val="28"/>
        </w:rPr>
        <w:t xml:space="preserve">2567 </w:t>
      </w:r>
      <w:r w:rsidRPr="002E3B38">
        <w:rPr>
          <w:rFonts w:ascii="Browallia New" w:hAnsi="Browallia New" w:cs="Browallia New"/>
          <w:color w:val="000000" w:themeColor="text1"/>
          <w:sz w:val="28"/>
          <w:cs/>
        </w:rPr>
        <w:t xml:space="preserve">มูลค่ายุติธรรมของเงินลงทุนในบริษัท </w:t>
      </w:r>
      <w:proofErr w:type="spellStart"/>
      <w:r w:rsidRPr="002E3B38">
        <w:rPr>
          <w:rFonts w:ascii="Browallia New" w:hAnsi="Browallia New" w:cs="Browallia New"/>
          <w:color w:val="000000" w:themeColor="text1"/>
          <w:sz w:val="28"/>
          <w:cs/>
        </w:rPr>
        <w:t>เชฎฐ์</w:t>
      </w:r>
      <w:proofErr w:type="spellEnd"/>
      <w:r w:rsidRPr="002E3B38">
        <w:rPr>
          <w:rFonts w:ascii="Browallia New" w:hAnsi="Browallia New" w:cs="Browallia New"/>
          <w:color w:val="000000" w:themeColor="text1"/>
          <w:sz w:val="28"/>
          <w:cs/>
        </w:rPr>
        <w:t xml:space="preserve"> เอเชีย จำกัด (มหาชน) ของกลุ่มบริษัทซึ่งจดทะเบียนในตลาดหลักทรัพย์แห่งประเทศไทย มีมูลค่า </w:t>
      </w:r>
      <w:r w:rsidRPr="002E3B38">
        <w:rPr>
          <w:rFonts w:ascii="Browallia New" w:hAnsi="Browallia New" w:cs="Browallia New"/>
          <w:color w:val="000000" w:themeColor="text1"/>
          <w:sz w:val="28"/>
        </w:rPr>
        <w:t xml:space="preserve">727,267,331 </w:t>
      </w:r>
      <w:r w:rsidRPr="002E3B38">
        <w:rPr>
          <w:rFonts w:ascii="Browallia New" w:hAnsi="Browallia New" w:cs="Browallia New"/>
          <w:color w:val="000000" w:themeColor="text1"/>
          <w:sz w:val="28"/>
          <w:cs/>
        </w:rPr>
        <w:t>บาท</w:t>
      </w:r>
    </w:p>
    <w:p w14:paraId="19714401"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u w:val="single"/>
        </w:rPr>
      </w:pPr>
    </w:p>
    <w:p w14:paraId="294A8EF7"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เมื่อวันที่ </w:t>
      </w:r>
      <w:r w:rsidRPr="002E3B38">
        <w:rPr>
          <w:rFonts w:ascii="Browallia New" w:hAnsi="Browallia New" w:cs="Browallia New"/>
          <w:color w:val="000000" w:themeColor="text1"/>
          <w:sz w:val="28"/>
        </w:rPr>
        <w:t xml:space="preserve">17 </w:t>
      </w:r>
      <w:r w:rsidRPr="002E3B38">
        <w:rPr>
          <w:rFonts w:ascii="Browallia New" w:hAnsi="Browallia New" w:cs="Browallia New"/>
          <w:color w:val="000000" w:themeColor="text1"/>
          <w:sz w:val="28"/>
          <w:cs/>
        </w:rPr>
        <w:t xml:space="preserve">กุมภาพันธ์ </w:t>
      </w:r>
      <w:r w:rsidRPr="002E3B38">
        <w:rPr>
          <w:rFonts w:ascii="Browallia New" w:hAnsi="Browallia New" w:cs="Browallia New"/>
          <w:color w:val="000000" w:themeColor="text1"/>
          <w:sz w:val="28"/>
        </w:rPr>
        <w:t xml:space="preserve">2566 </w:t>
      </w:r>
      <w:r w:rsidRPr="002E3B38">
        <w:rPr>
          <w:rFonts w:ascii="Browallia New" w:hAnsi="Browallia New" w:cs="Browallia New"/>
          <w:color w:val="000000" w:themeColor="text1"/>
          <w:sz w:val="28"/>
          <w:cs/>
        </w:rPr>
        <w:t xml:space="preserve">บริษัทย่อยแห่งหนึ่ง ได้ขายหุ้นสามัญที่ถือในบริษัท </w:t>
      </w:r>
      <w:proofErr w:type="spellStart"/>
      <w:r w:rsidRPr="002E3B38">
        <w:rPr>
          <w:rFonts w:ascii="Browallia New" w:hAnsi="Browallia New" w:cs="Browallia New"/>
          <w:color w:val="000000" w:themeColor="text1"/>
          <w:sz w:val="28"/>
          <w:cs/>
        </w:rPr>
        <w:t>เชฎฐ์</w:t>
      </w:r>
      <w:proofErr w:type="spellEnd"/>
      <w:r w:rsidRPr="002E3B38">
        <w:rPr>
          <w:rFonts w:ascii="Browallia New" w:hAnsi="Browallia New" w:cs="Browallia New"/>
          <w:color w:val="000000" w:themeColor="text1"/>
          <w:sz w:val="28"/>
          <w:cs/>
        </w:rPr>
        <w:t xml:space="preserve"> เอเชีย จำกัด (มหาชน) (บริษัทร่วม) จำนวน </w:t>
      </w:r>
      <w:r w:rsidRPr="002E3B38">
        <w:rPr>
          <w:rFonts w:ascii="Browallia New" w:hAnsi="Browallia New" w:cs="Browallia New"/>
          <w:color w:val="000000" w:themeColor="text1"/>
          <w:sz w:val="28"/>
        </w:rPr>
        <w:t xml:space="preserve">145,000,000 </w:t>
      </w:r>
      <w:r w:rsidRPr="002E3B38">
        <w:rPr>
          <w:rFonts w:ascii="Browallia New" w:hAnsi="Browallia New" w:cs="Browallia New"/>
          <w:color w:val="000000" w:themeColor="text1"/>
          <w:sz w:val="28"/>
          <w:cs/>
        </w:rPr>
        <w:t xml:space="preserve">หุ้น มูลค่าที่ตราไว้หุ้นละ </w:t>
      </w:r>
      <w:r w:rsidRPr="002E3B38">
        <w:rPr>
          <w:rFonts w:ascii="Browallia New" w:hAnsi="Browallia New" w:cs="Browallia New"/>
          <w:color w:val="000000" w:themeColor="text1"/>
          <w:sz w:val="28"/>
        </w:rPr>
        <w:t xml:space="preserve">0.50 </w:t>
      </w:r>
      <w:r w:rsidRPr="002E3B38">
        <w:rPr>
          <w:rFonts w:ascii="Browallia New" w:hAnsi="Browallia New" w:cs="Browallia New"/>
          <w:color w:val="000000" w:themeColor="text1"/>
          <w:sz w:val="28"/>
          <w:cs/>
        </w:rPr>
        <w:t xml:space="preserve">บาท ในราคาตามที่ตกลงกัน และได้รับรู้กำไรจากการขายเงินลงทุนของบริษัทย่อยและแสดงไว้ในรายได้อื่นในงบการเงินรวม จำนวน </w:t>
      </w:r>
      <w:r w:rsidRPr="002E3B38">
        <w:rPr>
          <w:rFonts w:ascii="Browallia New" w:hAnsi="Browallia New" w:cs="Browallia New"/>
          <w:color w:val="000000" w:themeColor="text1"/>
          <w:sz w:val="28"/>
        </w:rPr>
        <w:t xml:space="preserve">135,275,890 </w:t>
      </w:r>
      <w:r w:rsidRPr="002E3B38">
        <w:rPr>
          <w:rFonts w:ascii="Browallia New" w:hAnsi="Browallia New" w:cs="Browallia New"/>
          <w:color w:val="000000" w:themeColor="text1"/>
          <w:sz w:val="28"/>
          <w:cs/>
        </w:rPr>
        <w:t>บาท</w:t>
      </w:r>
    </w:p>
    <w:p w14:paraId="2D11520F" w14:textId="0EF93BC3" w:rsidR="009070C4" w:rsidRPr="002E3B38" w:rsidRDefault="00440D56" w:rsidP="0044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u w:val="single"/>
        </w:rPr>
      </w:pPr>
      <w:r w:rsidRPr="002E3B38">
        <w:rPr>
          <w:rFonts w:ascii="Browallia New" w:hAnsi="Browallia New" w:cs="Browallia New"/>
          <w:color w:val="000000" w:themeColor="text1"/>
          <w:sz w:val="28"/>
          <w:u w:val="single"/>
          <w:cs/>
        </w:rPr>
        <w:br w:type="page"/>
      </w:r>
    </w:p>
    <w:p w14:paraId="489EDA0B" w14:textId="69AFB874"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u w:val="single"/>
          <w:cs/>
        </w:rPr>
        <w:lastRenderedPageBreak/>
        <w:t xml:space="preserve">บริษัท </w:t>
      </w:r>
      <w:r w:rsidR="00B80D7A" w:rsidRPr="002E3B38">
        <w:rPr>
          <w:rFonts w:ascii="Browallia New" w:hAnsi="Browallia New" w:cs="Browallia New"/>
          <w:color w:val="000000" w:themeColor="text1"/>
          <w:sz w:val="28"/>
          <w:u w:val="single"/>
          <w:cs/>
        </w:rPr>
        <w:t>ยูเอ็มที แค</w:t>
      </w:r>
      <w:proofErr w:type="spellStart"/>
      <w:r w:rsidR="00B80D7A" w:rsidRPr="002E3B38">
        <w:rPr>
          <w:rFonts w:ascii="Browallia New" w:hAnsi="Browallia New" w:cs="Browallia New"/>
          <w:color w:val="000000" w:themeColor="text1"/>
          <w:sz w:val="28"/>
          <w:u w:val="single"/>
          <w:cs/>
        </w:rPr>
        <w:t>๊ต</w:t>
      </w:r>
      <w:proofErr w:type="spellEnd"/>
      <w:r w:rsidR="00B80D7A" w:rsidRPr="002E3B38">
        <w:rPr>
          <w:rFonts w:ascii="Browallia New" w:hAnsi="Browallia New" w:cs="Browallia New"/>
          <w:color w:val="000000" w:themeColor="text1"/>
          <w:sz w:val="28"/>
          <w:u w:val="single"/>
          <w:cs/>
        </w:rPr>
        <w:t>ตาล็อก จำกัด</w:t>
      </w:r>
      <w:r w:rsidR="00B80D7A" w:rsidRPr="002E3B38">
        <w:rPr>
          <w:rFonts w:ascii="Browallia New" w:hAnsi="Browallia New" w:cs="Browallia New"/>
          <w:color w:val="000000" w:themeColor="text1"/>
          <w:sz w:val="28"/>
          <w:cs/>
        </w:rPr>
        <w:t xml:space="preserve"> (เดิมชื่อ </w:t>
      </w:r>
      <w:r w:rsidR="00B80D7A" w:rsidRPr="002E3B38">
        <w:rPr>
          <w:rFonts w:ascii="Browallia New" w:hAnsi="Browallia New" w:cs="Browallia New"/>
          <w:color w:val="000000" w:themeColor="text1"/>
          <w:sz w:val="28"/>
        </w:rPr>
        <w:t xml:space="preserve">: </w:t>
      </w:r>
      <w:r w:rsidR="00B80D7A" w:rsidRPr="002E3B38">
        <w:rPr>
          <w:rFonts w:ascii="Browallia New" w:hAnsi="Browallia New" w:cs="Browallia New"/>
          <w:color w:val="000000" w:themeColor="text1"/>
          <w:sz w:val="28"/>
          <w:cs/>
        </w:rPr>
        <w:t xml:space="preserve">บริษัท </w:t>
      </w:r>
      <w:r w:rsidRPr="002E3B38">
        <w:rPr>
          <w:rFonts w:ascii="Browallia New" w:hAnsi="Browallia New" w:cs="Browallia New"/>
          <w:color w:val="000000" w:themeColor="text1"/>
          <w:sz w:val="28"/>
          <w:cs/>
        </w:rPr>
        <w:t>อาร์เอส ยูเอ็มจี จำกัด</w:t>
      </w:r>
      <w:r w:rsidR="00B80D7A" w:rsidRPr="002E3B38">
        <w:rPr>
          <w:rFonts w:ascii="Browallia New" w:hAnsi="Browallia New" w:cs="Browallia New"/>
          <w:color w:val="000000" w:themeColor="text1"/>
          <w:sz w:val="28"/>
          <w:cs/>
        </w:rPr>
        <w:t>)</w:t>
      </w:r>
      <w:r w:rsidR="00746F7D" w:rsidRPr="002E3B38">
        <w:rPr>
          <w:rFonts w:ascii="Browallia New" w:hAnsi="Browallia New" w:cs="Browallia New"/>
          <w:color w:val="000000" w:themeColor="text1"/>
          <w:sz w:val="28"/>
          <w:cs/>
        </w:rPr>
        <w:t xml:space="preserve"> (บริษัทร่วม)</w:t>
      </w:r>
    </w:p>
    <w:p w14:paraId="111FABD8"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ที่ประชุมคณะกรรมการบริษัท ครั้งที่ </w:t>
      </w:r>
      <w:r w:rsidRPr="002E3B38">
        <w:rPr>
          <w:rFonts w:ascii="Browallia New" w:hAnsi="Browallia New" w:cs="Browallia New"/>
          <w:color w:val="000000" w:themeColor="text1"/>
          <w:sz w:val="28"/>
        </w:rPr>
        <w:t>5</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เมื่อวันที่ </w:t>
      </w:r>
      <w:r w:rsidRPr="002E3B38">
        <w:rPr>
          <w:rFonts w:ascii="Browallia New" w:hAnsi="Browallia New" w:cs="Browallia New"/>
          <w:color w:val="000000" w:themeColor="text1"/>
          <w:sz w:val="28"/>
        </w:rPr>
        <w:t>15</w:t>
      </w:r>
      <w:r w:rsidRPr="002E3B38">
        <w:rPr>
          <w:rFonts w:ascii="Browallia New" w:hAnsi="Browallia New" w:cs="Browallia New"/>
          <w:color w:val="000000" w:themeColor="text1"/>
          <w:sz w:val="28"/>
          <w:cs/>
        </w:rPr>
        <w:t xml:space="preserve"> สิงหาคม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ได้มีมติอนุมัติให้จัดตั้งบริษัทย่อยเพื่อ</w:t>
      </w:r>
      <w:proofErr w:type="spellStart"/>
      <w:r w:rsidRPr="002E3B38">
        <w:rPr>
          <w:rFonts w:ascii="Browallia New" w:hAnsi="Browallia New" w:cs="Browallia New"/>
          <w:color w:val="000000" w:themeColor="text1"/>
          <w:sz w:val="28"/>
          <w:cs/>
        </w:rPr>
        <w:t>ดําเนิน</w:t>
      </w:r>
      <w:proofErr w:type="spellEnd"/>
      <w:r w:rsidRPr="002E3B38">
        <w:rPr>
          <w:rFonts w:ascii="Browallia New" w:hAnsi="Browallia New" w:cs="Browallia New"/>
          <w:color w:val="000000" w:themeColor="text1"/>
          <w:sz w:val="28"/>
          <w:cs/>
        </w:rPr>
        <w:t xml:space="preserve">ธุรกิจบริหารลิขสิทธิ์เพลง ภายใต้ชื่อบริษัท อาร์เอส ยูเอ็มจี จำกัด โดยมีทุนจดทะเบียน </w:t>
      </w:r>
      <w:r w:rsidRPr="002E3B38">
        <w:rPr>
          <w:rFonts w:ascii="Browallia New" w:hAnsi="Browallia New" w:cs="Browallia New"/>
          <w:color w:val="000000" w:themeColor="text1"/>
          <w:sz w:val="28"/>
        </w:rPr>
        <w:t>1</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000</w:t>
      </w:r>
      <w:r w:rsidRPr="002E3B38">
        <w:rPr>
          <w:rFonts w:ascii="Browallia New" w:hAnsi="Browallia New" w:cs="Browallia New"/>
          <w:color w:val="000000" w:themeColor="text1"/>
          <w:sz w:val="28"/>
          <w:cs/>
        </w:rPr>
        <w:t xml:space="preserve"> หุ้น มูลค่าหุ้นละ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 xml:space="preserve"> บาท รวมเป็นเงิน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000</w:t>
      </w:r>
      <w:r w:rsidRPr="002E3B38">
        <w:rPr>
          <w:rFonts w:ascii="Browallia New" w:hAnsi="Browallia New" w:cs="Browallia New"/>
          <w:color w:val="000000" w:themeColor="text1"/>
          <w:sz w:val="28"/>
          <w:cs/>
        </w:rPr>
        <w:t xml:space="preserve"> บาทซึ่งได้จดทะเบียนจัดตั้งบริษัทกับกระทรวงพาณิชย์เมื่อวันที่ </w:t>
      </w:r>
      <w:r w:rsidRPr="002E3B38">
        <w:rPr>
          <w:rFonts w:ascii="Browallia New" w:hAnsi="Browallia New" w:cs="Browallia New"/>
          <w:color w:val="000000" w:themeColor="text1"/>
          <w:sz w:val="28"/>
        </w:rPr>
        <w:t>25</w:t>
      </w:r>
      <w:r w:rsidRPr="002E3B38">
        <w:rPr>
          <w:rFonts w:ascii="Browallia New" w:hAnsi="Browallia New" w:cs="Browallia New"/>
          <w:color w:val="000000" w:themeColor="text1"/>
          <w:sz w:val="28"/>
          <w:cs/>
        </w:rPr>
        <w:t xml:space="preserve"> สิงหาคม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ถือหุ้นโดยบริษัทย่อย คิดเป็นสัดส่วนร้อยละ </w:t>
      </w:r>
      <w:r w:rsidRPr="002E3B38">
        <w:rPr>
          <w:rFonts w:ascii="Browallia New" w:hAnsi="Browallia New" w:cs="Browallia New"/>
          <w:color w:val="000000" w:themeColor="text1"/>
          <w:sz w:val="28"/>
        </w:rPr>
        <w:t>99</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80</w:t>
      </w:r>
      <w:r w:rsidRPr="002E3B38">
        <w:rPr>
          <w:rFonts w:ascii="Browallia New" w:hAnsi="Browallia New" w:cs="Browallia New"/>
          <w:color w:val="000000" w:themeColor="text1"/>
          <w:sz w:val="28"/>
          <w:cs/>
        </w:rPr>
        <w:t xml:space="preserve"> และได้รับชําระค่าหุ้นสามัญเต็ม</w:t>
      </w:r>
      <w:proofErr w:type="spellStart"/>
      <w:r w:rsidRPr="002E3B38">
        <w:rPr>
          <w:rFonts w:ascii="Browallia New" w:hAnsi="Browallia New" w:cs="Browallia New"/>
          <w:color w:val="000000" w:themeColor="text1"/>
          <w:sz w:val="28"/>
          <w:cs/>
        </w:rPr>
        <w:t>จํานวน</w:t>
      </w:r>
      <w:proofErr w:type="spellEnd"/>
      <w:r w:rsidRPr="002E3B38">
        <w:rPr>
          <w:rFonts w:ascii="Browallia New" w:hAnsi="Browallia New" w:cs="Browallia New"/>
          <w:color w:val="000000" w:themeColor="text1"/>
          <w:sz w:val="28"/>
          <w:cs/>
        </w:rPr>
        <w:t xml:space="preserve">หุ้นละ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 xml:space="preserve"> บาท ครบเมื่อวันที่ </w:t>
      </w:r>
      <w:r w:rsidRPr="002E3B38">
        <w:rPr>
          <w:rFonts w:ascii="Browallia New" w:hAnsi="Browallia New" w:cs="Browallia New"/>
          <w:color w:val="000000" w:themeColor="text1"/>
          <w:sz w:val="28"/>
        </w:rPr>
        <w:t>8</w:t>
      </w:r>
      <w:r w:rsidRPr="002E3B38">
        <w:rPr>
          <w:rFonts w:ascii="Browallia New" w:hAnsi="Browallia New" w:cs="Browallia New"/>
          <w:color w:val="000000" w:themeColor="text1"/>
          <w:sz w:val="28"/>
          <w:cs/>
        </w:rPr>
        <w:t xml:space="preserve"> กันยายน </w:t>
      </w:r>
      <w:r w:rsidRPr="002E3B38">
        <w:rPr>
          <w:rFonts w:ascii="Browallia New" w:hAnsi="Browallia New" w:cs="Browallia New"/>
          <w:color w:val="000000" w:themeColor="text1"/>
          <w:sz w:val="28"/>
        </w:rPr>
        <w:t>2566</w:t>
      </w:r>
    </w:p>
    <w:p w14:paraId="07103AC4"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p>
    <w:p w14:paraId="14AB14A6" w14:textId="23101822"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ที่ประชุมวิสามัญผู้ถือหุ้น ครั้งที่ </w:t>
      </w:r>
      <w:r w:rsidRPr="002E3B38">
        <w:rPr>
          <w:rFonts w:ascii="Browallia New" w:hAnsi="Browallia New" w:cs="Browallia New"/>
          <w:color w:val="000000" w:themeColor="text1"/>
          <w:sz w:val="28"/>
        </w:rPr>
        <w:t>1/2566</w:t>
      </w:r>
      <w:r w:rsidRPr="002E3B38">
        <w:rPr>
          <w:rFonts w:ascii="Browallia New" w:hAnsi="Browallia New" w:cs="Browallia New"/>
          <w:color w:val="000000" w:themeColor="text1"/>
          <w:sz w:val="28"/>
          <w:cs/>
        </w:rPr>
        <w:t xml:space="preserve"> เมื่อวันที่ </w:t>
      </w:r>
      <w:r w:rsidRPr="002E3B38">
        <w:rPr>
          <w:rFonts w:ascii="Browallia New" w:hAnsi="Browallia New" w:cs="Browallia New"/>
          <w:color w:val="000000" w:themeColor="text1"/>
          <w:sz w:val="28"/>
        </w:rPr>
        <w:t>28</w:t>
      </w:r>
      <w:r w:rsidRPr="002E3B38">
        <w:rPr>
          <w:rFonts w:ascii="Browallia New" w:hAnsi="Browallia New" w:cs="Browallia New"/>
          <w:color w:val="000000" w:themeColor="text1"/>
          <w:sz w:val="28"/>
          <w:cs/>
        </w:rPr>
        <w:t xml:space="preserve"> </w:t>
      </w:r>
      <w:r w:rsidR="00FD2678" w:rsidRPr="002E3B38">
        <w:rPr>
          <w:rFonts w:ascii="Browallia New" w:hAnsi="Browallia New" w:cs="Browallia New"/>
          <w:color w:val="000000" w:themeColor="text1"/>
          <w:sz w:val="28"/>
          <w:cs/>
        </w:rPr>
        <w:t xml:space="preserve">กันยายน </w:t>
      </w:r>
      <w:r w:rsidR="00FD2678" w:rsidRPr="002E3B38">
        <w:rPr>
          <w:rFonts w:ascii="Browallia New" w:hAnsi="Browallia New" w:cs="Browallia New"/>
          <w:color w:val="000000" w:themeColor="text1"/>
          <w:sz w:val="28"/>
        </w:rPr>
        <w:t>2</w:t>
      </w:r>
      <w:r w:rsidRPr="002E3B38">
        <w:rPr>
          <w:rFonts w:ascii="Browallia New" w:hAnsi="Browallia New" w:cs="Browallia New"/>
          <w:color w:val="000000" w:themeColor="text1"/>
          <w:sz w:val="28"/>
        </w:rPr>
        <w:t>566</w:t>
      </w:r>
      <w:r w:rsidRPr="002E3B38">
        <w:rPr>
          <w:rFonts w:ascii="Browallia New" w:hAnsi="Browallia New" w:cs="Browallia New"/>
          <w:color w:val="000000" w:themeColor="text1"/>
          <w:sz w:val="28"/>
          <w:cs/>
        </w:rPr>
        <w:t xml:space="preserve"> ของบริษัท อาร์เอส ยูเอ็มจี จำกัด มีมติอนุมัติเพิ่มทุนจดทะเบียนของบริษัทย่อยดังกล่าว โดยจัดสรรหุ้นเพิ่มทุนให้ผู้ถือหุ้นเดิมตามสัดส่วน จากทุนจดทะเบียนเดิม จำนวน </w:t>
      </w:r>
      <w:r w:rsidRPr="002E3B38">
        <w:rPr>
          <w:rFonts w:ascii="Browallia New" w:hAnsi="Browallia New" w:cs="Browallia New"/>
          <w:color w:val="000000" w:themeColor="text1"/>
          <w:sz w:val="28"/>
        </w:rPr>
        <w:t>100,000</w:t>
      </w:r>
      <w:r w:rsidRPr="002E3B38">
        <w:rPr>
          <w:rFonts w:ascii="Browallia New" w:hAnsi="Browallia New" w:cs="Browallia New"/>
          <w:color w:val="000000" w:themeColor="text1"/>
          <w:sz w:val="28"/>
          <w:cs/>
        </w:rPr>
        <w:t xml:space="preserve"> บาท เป็นทุนจดทะเบียนใหม่เป็นจำนวน </w:t>
      </w:r>
      <w:r w:rsidRPr="002E3B38">
        <w:rPr>
          <w:rFonts w:ascii="Browallia New" w:hAnsi="Browallia New" w:cs="Browallia New"/>
          <w:color w:val="000000" w:themeColor="text1"/>
          <w:sz w:val="28"/>
        </w:rPr>
        <w:t>1,590,100,000</w:t>
      </w:r>
      <w:r w:rsidRPr="002E3B38">
        <w:rPr>
          <w:rFonts w:ascii="Browallia New" w:hAnsi="Browallia New" w:cs="Browallia New"/>
          <w:color w:val="000000" w:themeColor="text1"/>
          <w:sz w:val="28"/>
          <w:cs/>
        </w:rPr>
        <w:t xml:space="preserve"> บาท โดยการออกหุ้นสามัญใหม่ จำนวน </w:t>
      </w:r>
      <w:r w:rsidRPr="002E3B38">
        <w:rPr>
          <w:rFonts w:ascii="Browallia New" w:hAnsi="Browallia New" w:cs="Browallia New"/>
          <w:color w:val="000000" w:themeColor="text1"/>
          <w:sz w:val="28"/>
        </w:rPr>
        <w:t>15,900,000</w:t>
      </w:r>
      <w:r w:rsidRPr="002E3B38">
        <w:rPr>
          <w:rFonts w:ascii="Browallia New" w:hAnsi="Browallia New" w:cs="Browallia New"/>
          <w:color w:val="000000" w:themeColor="text1"/>
          <w:sz w:val="28"/>
          <w:cs/>
        </w:rPr>
        <w:t xml:space="preserve"> หุ้น มูลค่าหุ้นละ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 xml:space="preserve"> บาท คิดเป็นเงินจำนวน </w:t>
      </w:r>
      <w:r w:rsidRPr="002E3B38">
        <w:rPr>
          <w:rFonts w:ascii="Browallia New" w:hAnsi="Browallia New" w:cs="Browallia New"/>
          <w:color w:val="000000" w:themeColor="text1"/>
          <w:sz w:val="28"/>
        </w:rPr>
        <w:t>1,590,000,000</w:t>
      </w:r>
      <w:r w:rsidRPr="002E3B38">
        <w:rPr>
          <w:rFonts w:ascii="Browallia New" w:hAnsi="Browallia New" w:cs="Browallia New"/>
          <w:color w:val="000000" w:themeColor="text1"/>
          <w:sz w:val="28"/>
          <w:cs/>
        </w:rPr>
        <w:t xml:space="preserve"> บาท</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 xml:space="preserve">ซึ่งได้ชำระและจดทะเบียนกับกระทรวงพาณิชย์เมื่อวันที่ </w:t>
      </w:r>
      <w:r w:rsidRPr="002E3B38">
        <w:rPr>
          <w:rFonts w:ascii="Browallia New" w:hAnsi="Browallia New" w:cs="Browallia New"/>
          <w:color w:val="000000" w:themeColor="text1"/>
          <w:sz w:val="28"/>
        </w:rPr>
        <w:t>29</w:t>
      </w:r>
      <w:r w:rsidRPr="002E3B38">
        <w:rPr>
          <w:rFonts w:ascii="Browallia New" w:hAnsi="Browallia New" w:cs="Browallia New"/>
          <w:color w:val="000000" w:themeColor="text1"/>
          <w:sz w:val="28"/>
          <w:cs/>
        </w:rPr>
        <w:t xml:space="preserve"> กันยายน </w:t>
      </w:r>
      <w:r w:rsidRPr="002E3B38">
        <w:rPr>
          <w:rFonts w:ascii="Browallia New" w:hAnsi="Browallia New" w:cs="Browallia New"/>
          <w:color w:val="000000" w:themeColor="text1"/>
          <w:sz w:val="28"/>
        </w:rPr>
        <w:t>2566</w:t>
      </w:r>
    </w:p>
    <w:p w14:paraId="0243D490"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highlight w:val="yellow"/>
        </w:rPr>
      </w:pPr>
    </w:p>
    <w:p w14:paraId="7F3E4AE3" w14:textId="77777777" w:rsidR="009070C4" w:rsidRPr="002E3B38" w:rsidRDefault="009070C4" w:rsidP="009070C4">
      <w:pPr>
        <w:pStyle w:val="ListParagraph"/>
        <w:spacing w:line="240" w:lineRule="auto"/>
        <w:ind w:left="426"/>
        <w:jc w:val="thaiDistribute"/>
        <w:rPr>
          <w:rFonts w:ascii="Browallia New" w:eastAsia="Arial Unicode MS" w:hAnsi="Browallia New" w:cs="Browallia New"/>
          <w:spacing w:val="-4"/>
          <w:sz w:val="28"/>
          <w:lang w:val="en-GB"/>
        </w:rPr>
      </w:pPr>
      <w:r w:rsidRPr="002E3B38">
        <w:rPr>
          <w:rFonts w:ascii="Browallia New" w:hAnsi="Browallia New" w:cs="Browallia New"/>
          <w:color w:val="000000" w:themeColor="text1"/>
          <w:sz w:val="28"/>
          <w:cs/>
        </w:rPr>
        <w:t xml:space="preserve">ในปี </w:t>
      </w:r>
      <w:r w:rsidRPr="002E3B38">
        <w:rPr>
          <w:rFonts w:ascii="Browallia New" w:hAnsi="Browallia New" w:cs="Browallia New"/>
          <w:color w:val="000000" w:themeColor="text1"/>
          <w:sz w:val="28"/>
        </w:rPr>
        <w:t xml:space="preserve">2566 </w:t>
      </w:r>
      <w:r w:rsidRPr="002E3B38">
        <w:rPr>
          <w:rFonts w:ascii="Browallia New" w:hAnsi="Browallia New" w:cs="Browallia New"/>
          <w:color w:val="000000" w:themeColor="text1"/>
          <w:sz w:val="28"/>
          <w:cs/>
        </w:rPr>
        <w:t xml:space="preserve">บริษัทเข้าทำสัญญาขายหุ้นสามัญของบริษัทย่อยแห่งหนึ่งที่ถือในบริษัท อาร์เอส ยูเอ็มจี จำกัด จำนวน </w:t>
      </w:r>
      <w:r w:rsidRPr="002E3B38">
        <w:rPr>
          <w:rFonts w:ascii="Browallia New" w:hAnsi="Browallia New" w:cs="Browallia New"/>
          <w:color w:val="000000" w:themeColor="text1"/>
          <w:sz w:val="28"/>
        </w:rPr>
        <w:t xml:space="preserve">11,130,700 </w:t>
      </w:r>
      <w:r w:rsidRPr="002E3B38">
        <w:rPr>
          <w:rFonts w:ascii="Browallia New" w:hAnsi="Browallia New" w:cs="Browallia New"/>
          <w:color w:val="000000" w:themeColor="text1"/>
          <w:sz w:val="28"/>
          <w:cs/>
        </w:rPr>
        <w:t xml:space="preserve">หุ้น หรือสัดส่วนร้อยละ </w:t>
      </w:r>
      <w:r w:rsidRPr="002E3B38">
        <w:rPr>
          <w:rFonts w:ascii="Browallia New" w:hAnsi="Browallia New" w:cs="Browallia New"/>
          <w:color w:val="000000" w:themeColor="text1"/>
          <w:sz w:val="28"/>
        </w:rPr>
        <w:t xml:space="preserve">70 </w:t>
      </w:r>
      <w:r w:rsidRPr="002E3B38">
        <w:rPr>
          <w:rFonts w:ascii="Browallia New" w:hAnsi="Browallia New" w:cs="Browallia New"/>
          <w:color w:val="000000" w:themeColor="text1"/>
          <w:sz w:val="28"/>
          <w:cs/>
        </w:rPr>
        <w:t xml:space="preserve">ของทุนจดทะเบียน มูลค่าที่ตราไว้หุ้นละ </w:t>
      </w:r>
      <w:r w:rsidRPr="002E3B38">
        <w:rPr>
          <w:rFonts w:ascii="Browallia New" w:hAnsi="Browallia New" w:cs="Browallia New"/>
          <w:color w:val="000000" w:themeColor="text1"/>
          <w:sz w:val="28"/>
        </w:rPr>
        <w:t xml:space="preserve">100 </w:t>
      </w:r>
      <w:r w:rsidRPr="002E3B38">
        <w:rPr>
          <w:rFonts w:ascii="Browallia New" w:hAnsi="Browallia New" w:cs="Browallia New"/>
          <w:color w:val="000000" w:themeColor="text1"/>
          <w:sz w:val="28"/>
          <w:cs/>
        </w:rPr>
        <w:t>บาท ในราคาที่ตกลงกันแก่คู่สัญญา ส่งผลให้สถานะของเงินลงทุนเปลี่ยนจากบริษัท</w:t>
      </w:r>
      <w:r w:rsidRPr="002E3B38">
        <w:rPr>
          <w:rFonts w:ascii="Browallia New" w:eastAsia="Arial Unicode MS" w:hAnsi="Browallia New" w:cs="Browallia New"/>
          <w:spacing w:val="-4"/>
          <w:sz w:val="28"/>
          <w:cs/>
          <w:lang w:val="en-GB"/>
        </w:rPr>
        <w:t>ย่อยทางอ้อมเป็นบริษัทร่วม</w:t>
      </w:r>
    </w:p>
    <w:p w14:paraId="13CBD79D"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p>
    <w:p w14:paraId="0E1B50DE" w14:textId="25C85489"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cs/>
        </w:rPr>
      </w:pPr>
      <w:r w:rsidRPr="002E3B38">
        <w:rPr>
          <w:rFonts w:ascii="Browallia New" w:hAnsi="Browallia New" w:cs="Browallia New"/>
          <w:color w:val="000000" w:themeColor="text1"/>
          <w:sz w:val="28"/>
          <w:cs/>
        </w:rPr>
        <w:t xml:space="preserve">ในการประชุมคณะกรรมการบริษัทครั้งที่ </w:t>
      </w:r>
      <w:r w:rsidRPr="002E3B38">
        <w:rPr>
          <w:rFonts w:ascii="Browallia New" w:hAnsi="Browallia New" w:cs="Browallia New"/>
          <w:color w:val="000000" w:themeColor="text1"/>
          <w:sz w:val="28"/>
        </w:rPr>
        <w:t>3</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ของบริษัท อาร์เอส มิว</w:t>
      </w:r>
      <w:proofErr w:type="spellStart"/>
      <w:r w:rsidRPr="002E3B38">
        <w:rPr>
          <w:rFonts w:ascii="Browallia New" w:hAnsi="Browallia New" w:cs="Browallia New"/>
          <w:color w:val="000000" w:themeColor="text1"/>
          <w:sz w:val="28"/>
          <w:cs/>
        </w:rPr>
        <w:t>สิค</w:t>
      </w:r>
      <w:proofErr w:type="spellEnd"/>
      <w:r w:rsidRPr="002E3B38">
        <w:rPr>
          <w:rFonts w:ascii="Browallia New" w:hAnsi="Browallia New" w:cs="Browallia New"/>
          <w:color w:val="000000" w:themeColor="text1"/>
          <w:sz w:val="28"/>
          <w:cs/>
        </w:rPr>
        <w:t xml:space="preserve"> จำกัด (บริษัทย่อย) เมื่อวันที่ </w:t>
      </w:r>
      <w:r w:rsidRPr="002E3B38">
        <w:rPr>
          <w:rFonts w:ascii="Browallia New" w:hAnsi="Browallia New" w:cs="Browallia New"/>
          <w:color w:val="000000" w:themeColor="text1"/>
          <w:sz w:val="28"/>
        </w:rPr>
        <w:t>13</w:t>
      </w:r>
      <w:r w:rsidRPr="002E3B38">
        <w:rPr>
          <w:rFonts w:ascii="Browallia New" w:hAnsi="Browallia New" w:cs="Browallia New"/>
          <w:color w:val="000000" w:themeColor="text1"/>
          <w:sz w:val="28"/>
          <w:cs/>
        </w:rPr>
        <w:t xml:space="preserve"> กันยายน </w:t>
      </w:r>
      <w:r w:rsidRPr="002E3B38">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ได้มีมติอนุมัติให้ดำเนินการจำหน่ายหุ้นสามัญที่ถืออยู่ในบริษัท อาร์เอส ยูเอ็มจี จำกัด (ปัจจุบันเปลี่ยนชื่อเป็น บริษัท ยูเอ็มที แค</w:t>
      </w:r>
      <w:proofErr w:type="spellStart"/>
      <w:r w:rsidRPr="002E3B38">
        <w:rPr>
          <w:rFonts w:ascii="Browallia New" w:hAnsi="Browallia New" w:cs="Browallia New"/>
          <w:color w:val="000000" w:themeColor="text1"/>
          <w:sz w:val="28"/>
          <w:cs/>
        </w:rPr>
        <w:t>็ต</w:t>
      </w:r>
      <w:proofErr w:type="spellEnd"/>
      <w:r w:rsidRPr="002E3B38">
        <w:rPr>
          <w:rFonts w:ascii="Browallia New" w:hAnsi="Browallia New" w:cs="Browallia New"/>
          <w:color w:val="000000" w:themeColor="text1"/>
          <w:sz w:val="28"/>
          <w:cs/>
        </w:rPr>
        <w:t xml:space="preserve">ตาล๊อก จำกัด) (บริษัทร่วม) ทั้งหมดจำนวน </w:t>
      </w:r>
      <w:r w:rsidRPr="002E3B38">
        <w:rPr>
          <w:rFonts w:ascii="Browallia New" w:hAnsi="Browallia New" w:cs="Browallia New"/>
          <w:color w:val="000000" w:themeColor="text1"/>
          <w:sz w:val="28"/>
        </w:rPr>
        <w:t>4,770,300</w:t>
      </w:r>
      <w:r w:rsidRPr="002E3B38">
        <w:rPr>
          <w:rFonts w:ascii="Browallia New" w:hAnsi="Browallia New" w:cs="Browallia New"/>
          <w:color w:val="000000" w:themeColor="text1"/>
          <w:sz w:val="28"/>
          <w:cs/>
        </w:rPr>
        <w:t xml:space="preserve"> หุ้น หรือสัดส่วนร้อยละ </w:t>
      </w:r>
      <w:r w:rsidRPr="002E3B38">
        <w:rPr>
          <w:rFonts w:ascii="Browallia New" w:hAnsi="Browallia New" w:cs="Browallia New"/>
          <w:color w:val="000000" w:themeColor="text1"/>
          <w:sz w:val="28"/>
        </w:rPr>
        <w:t>30</w:t>
      </w:r>
      <w:r w:rsidRPr="002E3B38">
        <w:rPr>
          <w:rFonts w:ascii="Browallia New" w:hAnsi="Browallia New" w:cs="Browallia New"/>
          <w:color w:val="000000" w:themeColor="text1"/>
          <w:sz w:val="28"/>
          <w:cs/>
        </w:rPr>
        <w:t xml:space="preserve"> ของทุนจดทะเบียน มูลค่าที่ตราไว้หุ้นละ </w:t>
      </w:r>
      <w:r w:rsidRPr="002E3B38">
        <w:rPr>
          <w:rFonts w:ascii="Browallia New" w:hAnsi="Browallia New" w:cs="Browallia New"/>
          <w:color w:val="000000" w:themeColor="text1"/>
          <w:sz w:val="28"/>
        </w:rPr>
        <w:t>100</w:t>
      </w:r>
      <w:r w:rsidRPr="002E3B38">
        <w:rPr>
          <w:rFonts w:ascii="Browallia New" w:hAnsi="Browallia New" w:cs="Browallia New"/>
          <w:color w:val="000000" w:themeColor="text1"/>
          <w:sz w:val="28"/>
          <w:cs/>
        </w:rPr>
        <w:t xml:space="preserve"> บาท โดยบริษัทย่อยได้ทำสัญญาซื้อขายหุ้นสามัญลงวันที่ </w:t>
      </w:r>
      <w:r w:rsidRPr="002E3B38">
        <w:rPr>
          <w:rFonts w:ascii="Browallia New" w:hAnsi="Browallia New" w:cs="Browallia New"/>
          <w:color w:val="000000" w:themeColor="text1"/>
          <w:sz w:val="28"/>
        </w:rPr>
        <w:t>17</w:t>
      </w:r>
      <w:r w:rsidRPr="002E3B38">
        <w:rPr>
          <w:rFonts w:ascii="Browallia New" w:hAnsi="Browallia New" w:cs="Browallia New"/>
          <w:color w:val="000000" w:themeColor="text1"/>
          <w:sz w:val="28"/>
          <w:cs/>
        </w:rPr>
        <w:t xml:space="preserve"> กันยายน </w:t>
      </w:r>
      <w:r w:rsidRPr="002E3B38">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ในราคาที่ตกลงกันกับคู่สัญญารวม </w:t>
      </w:r>
      <w:r w:rsidRPr="002E3B38">
        <w:rPr>
          <w:rFonts w:ascii="Browallia New" w:hAnsi="Browallia New" w:cs="Browallia New"/>
          <w:color w:val="000000" w:themeColor="text1"/>
          <w:sz w:val="28"/>
        </w:rPr>
        <w:t>605</w:t>
      </w:r>
      <w:r w:rsidRPr="002E3B38">
        <w:rPr>
          <w:rFonts w:ascii="Browallia New" w:hAnsi="Browallia New" w:cs="Browallia New"/>
          <w:color w:val="000000" w:themeColor="text1"/>
          <w:sz w:val="28"/>
          <w:cs/>
        </w:rPr>
        <w:t>.</w:t>
      </w:r>
      <w:r w:rsidRPr="002E3B38">
        <w:rPr>
          <w:rFonts w:ascii="Browallia New" w:hAnsi="Browallia New" w:cs="Browallia New"/>
          <w:color w:val="000000" w:themeColor="text1"/>
          <w:sz w:val="28"/>
        </w:rPr>
        <w:t>11</w:t>
      </w:r>
      <w:r w:rsidRPr="002E3B38">
        <w:rPr>
          <w:rFonts w:ascii="Browallia New" w:hAnsi="Browallia New" w:cs="Browallia New"/>
          <w:color w:val="000000" w:themeColor="text1"/>
          <w:sz w:val="28"/>
          <w:cs/>
        </w:rPr>
        <w:t xml:space="preserve"> ล้านบาท</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 xml:space="preserve">ซึ่งทำให้บริษัทรับรู้กำไรจากการขายเงินลงทุนในบริษัทร่วม จำนวน </w:t>
      </w:r>
      <w:r w:rsidRPr="002E3B38">
        <w:rPr>
          <w:rFonts w:ascii="Browallia New" w:hAnsi="Browallia New" w:cs="Browallia New"/>
          <w:color w:val="000000" w:themeColor="text1"/>
          <w:sz w:val="28"/>
        </w:rPr>
        <w:t xml:space="preserve">585.24 </w:t>
      </w:r>
      <w:r w:rsidRPr="002E3B38">
        <w:rPr>
          <w:rFonts w:ascii="Browallia New" w:hAnsi="Browallia New" w:cs="Browallia New"/>
          <w:color w:val="000000" w:themeColor="text1"/>
          <w:sz w:val="28"/>
          <w:cs/>
        </w:rPr>
        <w:t xml:space="preserve">ล้านบาท (รวมกำไรจากการขายลิขสิทธิ์เพลงจำนวน </w:t>
      </w:r>
      <w:r w:rsidR="004C2B40" w:rsidRPr="004C2B40">
        <w:rPr>
          <w:rFonts w:ascii="Browallia New" w:hAnsi="Browallia New" w:cs="Browallia New"/>
          <w:color w:val="000000" w:themeColor="text1"/>
          <w:sz w:val="28"/>
        </w:rPr>
        <w:t>470</w:t>
      </w:r>
      <w:r w:rsidRPr="002E3B38">
        <w:rPr>
          <w:rFonts w:ascii="Browallia New" w:hAnsi="Browallia New" w:cs="Browallia New"/>
          <w:color w:val="000000" w:themeColor="text1"/>
          <w:sz w:val="28"/>
          <w:cs/>
        </w:rPr>
        <w:t>.</w:t>
      </w:r>
      <w:r w:rsidR="004C2B40" w:rsidRPr="004C2B40">
        <w:rPr>
          <w:rFonts w:ascii="Browallia New" w:hAnsi="Browallia New" w:cs="Browallia New"/>
          <w:color w:val="000000" w:themeColor="text1"/>
          <w:sz w:val="28"/>
        </w:rPr>
        <w:t>42</w:t>
      </w:r>
      <w:r w:rsidRPr="002E3B38">
        <w:rPr>
          <w:rFonts w:ascii="Browallia New" w:hAnsi="Browallia New" w:cs="Browallia New"/>
          <w:color w:val="000000" w:themeColor="text1"/>
          <w:sz w:val="28"/>
          <w:cs/>
        </w:rPr>
        <w:t xml:space="preserve"> ล้านบาท)  ในงบกำไรขาดทุนเบ็ดเสร็จ</w:t>
      </w:r>
    </w:p>
    <w:p w14:paraId="48FA1C48"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p>
    <w:p w14:paraId="3E1BC282"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cs/>
        </w:rPr>
      </w:pPr>
      <w:r w:rsidRPr="002E3B38">
        <w:rPr>
          <w:rFonts w:ascii="Browallia New" w:hAnsi="Browallia New" w:cs="Browallia New"/>
          <w:color w:val="000000" w:themeColor="text1"/>
          <w:sz w:val="28"/>
          <w:cs/>
        </w:rPr>
        <w:t xml:space="preserve">ทั้งนี้ ในปี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บริษัทมีกำไรจากการขายลิขสิทธิ์เพลงให้กับบริษัทร่วมดังกล่าวจำนวน </w:t>
      </w:r>
      <w:r w:rsidRPr="002E3B38">
        <w:rPr>
          <w:rFonts w:ascii="Browallia New" w:hAnsi="Browallia New" w:cs="Browallia New"/>
          <w:color w:val="000000" w:themeColor="text1"/>
          <w:sz w:val="28"/>
        </w:rPr>
        <w:t xml:space="preserve">1,568.05 </w:t>
      </w:r>
      <w:r w:rsidRPr="002E3B38">
        <w:rPr>
          <w:rFonts w:ascii="Browallia New" w:hAnsi="Browallia New" w:cs="Browallia New"/>
          <w:color w:val="000000" w:themeColor="text1"/>
          <w:sz w:val="28"/>
          <w:cs/>
        </w:rPr>
        <w:t xml:space="preserve">ล้านบาท โดยมีกำไรระหว่างกันจำนวน </w:t>
      </w:r>
      <w:r w:rsidRPr="002E3B38">
        <w:rPr>
          <w:rFonts w:ascii="Browallia New" w:hAnsi="Browallia New" w:cs="Browallia New"/>
          <w:color w:val="000000" w:themeColor="text1"/>
          <w:sz w:val="28"/>
        </w:rPr>
        <w:t>470.42</w:t>
      </w:r>
      <w:r w:rsidRPr="002E3B38">
        <w:rPr>
          <w:rFonts w:ascii="Browallia New" w:hAnsi="Browallia New" w:cs="Browallia New"/>
          <w:color w:val="000000" w:themeColor="text1"/>
          <w:sz w:val="28"/>
          <w:cs/>
        </w:rPr>
        <w:t xml:space="preserve"> ล้านบาทที่ถูกตัดออกจากงบการเงินรวมปี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ดังนั้น เมื่อบริษัทจำหน่ายเงินลงทุนในบริษัทร่วมดังกล่าวแล้ว บริษัทจึงรับรู้กำไรจากการขายลิขสิทธิ์เพลงที่ยังไม่ได้รับรู้ดังกล่าว ในงบกำไรขาดทุนเบ็ดเสร็จของงวดปี </w:t>
      </w:r>
      <w:r w:rsidRPr="002E3B38">
        <w:rPr>
          <w:rFonts w:ascii="Browallia New" w:hAnsi="Browallia New" w:cs="Browallia New"/>
          <w:color w:val="000000" w:themeColor="text1"/>
          <w:sz w:val="28"/>
        </w:rPr>
        <w:t>2567</w:t>
      </w:r>
    </w:p>
    <w:p w14:paraId="5F74BB49" w14:textId="56E74A9F" w:rsidR="009070C4" w:rsidRPr="002E3B38" w:rsidRDefault="003B200A" w:rsidP="003B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u w:val="single"/>
        </w:rPr>
      </w:pPr>
      <w:r w:rsidRPr="002E3B38">
        <w:rPr>
          <w:rFonts w:ascii="Browallia New" w:hAnsi="Browallia New" w:cs="Browallia New"/>
          <w:color w:val="000000" w:themeColor="text1"/>
          <w:sz w:val="28"/>
          <w:u w:val="single"/>
          <w:cs/>
        </w:rPr>
        <w:br w:type="page"/>
      </w:r>
    </w:p>
    <w:p w14:paraId="42F8AAC5"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u w:val="single"/>
        </w:rPr>
      </w:pPr>
      <w:r w:rsidRPr="002E3B38">
        <w:rPr>
          <w:rFonts w:ascii="Browallia New" w:hAnsi="Browallia New" w:cs="Browallia New"/>
          <w:color w:val="000000" w:themeColor="text1"/>
          <w:sz w:val="28"/>
          <w:u w:val="single"/>
          <w:cs/>
        </w:rPr>
        <w:lastRenderedPageBreak/>
        <w:t>กิจการร่วมค้า</w:t>
      </w:r>
      <w:proofErr w:type="spellStart"/>
      <w:r w:rsidRPr="002E3B38">
        <w:rPr>
          <w:rFonts w:ascii="Browallia New" w:hAnsi="Browallia New" w:cs="Browallia New"/>
          <w:color w:val="000000" w:themeColor="text1"/>
          <w:sz w:val="28"/>
          <w:u w:val="single"/>
          <w:cs/>
        </w:rPr>
        <w:t>อะ</w:t>
      </w:r>
      <w:proofErr w:type="spellEnd"/>
      <w:r w:rsidRPr="002E3B38">
        <w:rPr>
          <w:rFonts w:ascii="Browallia New" w:hAnsi="Browallia New" w:cs="Browallia New"/>
          <w:color w:val="000000" w:themeColor="text1"/>
          <w:sz w:val="28"/>
          <w:u w:val="single"/>
          <w:cs/>
        </w:rPr>
        <w:t>ครอส เดอะ ยูนิ</w:t>
      </w:r>
      <w:proofErr w:type="spellStart"/>
      <w:r w:rsidRPr="002E3B38">
        <w:rPr>
          <w:rFonts w:ascii="Browallia New" w:hAnsi="Browallia New" w:cs="Browallia New"/>
          <w:color w:val="000000" w:themeColor="text1"/>
          <w:sz w:val="28"/>
          <w:u w:val="single"/>
          <w:cs/>
        </w:rPr>
        <w:t>เวิร์ส</w:t>
      </w:r>
      <w:proofErr w:type="spellEnd"/>
      <w:r w:rsidRPr="002E3B38">
        <w:rPr>
          <w:rFonts w:ascii="Browallia New" w:hAnsi="Browallia New" w:cs="Browallia New"/>
          <w:color w:val="000000" w:themeColor="text1"/>
          <w:sz w:val="28"/>
          <w:u w:val="single"/>
          <w:cs/>
        </w:rPr>
        <w:t xml:space="preserve"> โปรเจค</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การดำเนินงานร่วมกัน</w:t>
      </w:r>
      <w:r w:rsidRPr="002E3B38">
        <w:rPr>
          <w:rFonts w:ascii="Browallia New" w:hAnsi="Browallia New" w:cs="Browallia New"/>
          <w:color w:val="000000" w:themeColor="text1"/>
          <w:sz w:val="28"/>
        </w:rPr>
        <w:t>)</w:t>
      </w:r>
    </w:p>
    <w:p w14:paraId="58BC1F15"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0"/>
          <w:szCs w:val="20"/>
        </w:rPr>
      </w:pPr>
    </w:p>
    <w:p w14:paraId="44014876"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เมื่อวันที่ </w:t>
      </w:r>
      <w:r w:rsidRPr="002E3B38">
        <w:rPr>
          <w:rFonts w:ascii="Browallia New" w:hAnsi="Browallia New" w:cs="Browallia New"/>
          <w:color w:val="000000" w:themeColor="text1"/>
          <w:sz w:val="28"/>
        </w:rPr>
        <w:t xml:space="preserve">8 </w:t>
      </w:r>
      <w:r w:rsidRPr="002E3B38">
        <w:rPr>
          <w:rFonts w:ascii="Browallia New" w:hAnsi="Browallia New" w:cs="Browallia New"/>
          <w:color w:val="000000" w:themeColor="text1"/>
          <w:sz w:val="28"/>
          <w:cs/>
        </w:rPr>
        <w:t xml:space="preserve">กุมภาพันธ์ </w:t>
      </w:r>
      <w:r w:rsidRPr="002E3B38">
        <w:rPr>
          <w:rFonts w:ascii="Browallia New" w:hAnsi="Browallia New" w:cs="Browallia New"/>
          <w:color w:val="000000" w:themeColor="text1"/>
          <w:sz w:val="28"/>
        </w:rPr>
        <w:t>2566</w:t>
      </w:r>
      <w:r w:rsidRPr="002E3B38">
        <w:rPr>
          <w:rFonts w:ascii="Browallia New" w:hAnsi="Browallia New" w:cs="Browallia New"/>
          <w:color w:val="000000" w:themeColor="text1"/>
          <w:sz w:val="28"/>
          <w:cs/>
        </w:rPr>
        <w:t xml:space="preserve"> บริษัทได้ร่วมลงทุนกับบริษัท จีเอ็มเอ็ม แกรมมี่ จํากัด (มหาชน) เพื่อจัดตั้งการดำเนินงานร่วมกันคือ กิจการร่วมค้า</w:t>
      </w:r>
      <w:proofErr w:type="spellStart"/>
      <w:r w:rsidRPr="002E3B38">
        <w:rPr>
          <w:rFonts w:ascii="Browallia New" w:hAnsi="Browallia New" w:cs="Browallia New"/>
          <w:color w:val="000000" w:themeColor="text1"/>
          <w:sz w:val="28"/>
          <w:cs/>
        </w:rPr>
        <w:t>อะ</w:t>
      </w:r>
      <w:proofErr w:type="spellEnd"/>
      <w:r w:rsidRPr="002E3B38">
        <w:rPr>
          <w:rFonts w:ascii="Browallia New" w:hAnsi="Browallia New" w:cs="Browallia New"/>
          <w:color w:val="000000" w:themeColor="text1"/>
          <w:sz w:val="28"/>
          <w:cs/>
        </w:rPr>
        <w:t>ครอส เดอะ ยูนิ</w:t>
      </w:r>
      <w:proofErr w:type="spellStart"/>
      <w:r w:rsidRPr="002E3B38">
        <w:rPr>
          <w:rFonts w:ascii="Browallia New" w:hAnsi="Browallia New" w:cs="Browallia New"/>
          <w:color w:val="000000" w:themeColor="text1"/>
          <w:sz w:val="28"/>
          <w:cs/>
        </w:rPr>
        <w:t>เวิร์ส</w:t>
      </w:r>
      <w:proofErr w:type="spellEnd"/>
      <w:r w:rsidRPr="002E3B38">
        <w:rPr>
          <w:rFonts w:ascii="Browallia New" w:hAnsi="Browallia New" w:cs="Browallia New"/>
          <w:color w:val="000000" w:themeColor="text1"/>
          <w:sz w:val="28"/>
          <w:cs/>
        </w:rPr>
        <w:t xml:space="preserve"> โดยบริษัทถือหุ้นในสัดส่วนร้อยละ </w:t>
      </w:r>
      <w:r w:rsidRPr="002E3B38">
        <w:rPr>
          <w:rFonts w:ascii="Browallia New" w:hAnsi="Browallia New" w:cs="Browallia New"/>
          <w:color w:val="000000" w:themeColor="text1"/>
          <w:sz w:val="28"/>
        </w:rPr>
        <w:t>50</w:t>
      </w:r>
      <w:r w:rsidRPr="002E3B38">
        <w:rPr>
          <w:rFonts w:ascii="Browallia New" w:hAnsi="Browallia New" w:cs="Browallia New"/>
          <w:color w:val="000000" w:themeColor="text1"/>
          <w:sz w:val="28"/>
          <w:cs/>
        </w:rPr>
        <w:t xml:space="preserve"> ของทุนจดทะเบียน ทั้งนี้บริษัทมีต้นทุนในการได้มารวมทั้งสิ้น </w:t>
      </w:r>
      <w:r w:rsidRPr="002E3B38">
        <w:rPr>
          <w:rFonts w:ascii="Browallia New" w:hAnsi="Browallia New" w:cs="Browallia New"/>
          <w:color w:val="000000" w:themeColor="text1"/>
          <w:sz w:val="28"/>
        </w:rPr>
        <w:t>17,000,000</w:t>
      </w:r>
      <w:r w:rsidRPr="002E3B38">
        <w:rPr>
          <w:rFonts w:ascii="Browallia New" w:hAnsi="Browallia New" w:cs="Browallia New"/>
          <w:color w:val="000000" w:themeColor="text1"/>
          <w:sz w:val="28"/>
          <w:cs/>
        </w:rPr>
        <w:t xml:space="preserve"> บาท </w:t>
      </w:r>
    </w:p>
    <w:p w14:paraId="0045BCEC" w14:textId="77777777" w:rsidR="009070C4" w:rsidRPr="002E3B38" w:rsidRDefault="009070C4" w:rsidP="009070C4">
      <w:pPr>
        <w:pStyle w:val="ListParagraph"/>
        <w:spacing w:line="240" w:lineRule="auto"/>
        <w:ind w:left="426"/>
        <w:jc w:val="thaiDistribute"/>
        <w:rPr>
          <w:rFonts w:ascii="Browallia New" w:hAnsi="Browallia New" w:cs="Browallia New"/>
          <w:color w:val="000000" w:themeColor="text1"/>
          <w:sz w:val="28"/>
        </w:rPr>
      </w:pPr>
    </w:p>
    <w:p w14:paraId="0C04411E" w14:textId="4623FC75" w:rsidR="00D62137" w:rsidRPr="002E3B38" w:rsidRDefault="009070C4" w:rsidP="00362023">
      <w:pPr>
        <w:pStyle w:val="ListParagraph"/>
        <w:spacing w:line="240" w:lineRule="auto"/>
        <w:ind w:left="426"/>
        <w:jc w:val="thaiDistribute"/>
        <w:rPr>
          <w:rFonts w:ascii="Browallia New" w:hAnsi="Browallia New" w:cs="Browallia New"/>
          <w:color w:val="000000" w:themeColor="text1"/>
          <w:sz w:val="28"/>
        </w:rPr>
        <w:sectPr w:rsidR="00D62137" w:rsidRPr="002E3B38" w:rsidSect="00442179">
          <w:headerReference w:type="default" r:id="rId17"/>
          <w:footerReference w:type="default" r:id="rId18"/>
          <w:pgSz w:w="11909" w:h="16834" w:code="9"/>
          <w:pgMar w:top="2410" w:right="1019" w:bottom="1282" w:left="1440" w:header="810" w:footer="302" w:gutter="0"/>
          <w:pgNumType w:start="53"/>
          <w:cols w:space="720"/>
          <w:docGrid w:linePitch="245"/>
        </w:sectPr>
      </w:pPr>
      <w:r w:rsidRPr="002E3B38">
        <w:rPr>
          <w:rFonts w:ascii="Browallia New" w:hAnsi="Browallia New" w:cs="Browallia New"/>
          <w:color w:val="000000" w:themeColor="text1"/>
          <w:sz w:val="28"/>
          <w:cs/>
        </w:rPr>
        <w:t xml:space="preserve">เมื่อวันที่ </w:t>
      </w:r>
      <w:r w:rsidRPr="002E3B38">
        <w:rPr>
          <w:rFonts w:ascii="Browallia New" w:hAnsi="Browallia New" w:cs="Browallia New"/>
          <w:color w:val="000000" w:themeColor="text1"/>
          <w:sz w:val="28"/>
        </w:rPr>
        <w:t xml:space="preserve">10 </w:t>
      </w:r>
      <w:r w:rsidRPr="002E3B38">
        <w:rPr>
          <w:rFonts w:ascii="Browallia New" w:hAnsi="Browallia New" w:cs="Browallia New"/>
          <w:color w:val="000000" w:themeColor="text1"/>
          <w:sz w:val="28"/>
          <w:cs/>
        </w:rPr>
        <w:t xml:space="preserve">พฤษภาคม </w:t>
      </w:r>
      <w:r w:rsidRPr="002E3B38">
        <w:rPr>
          <w:rFonts w:ascii="Browallia New" w:hAnsi="Browallia New" w:cs="Browallia New"/>
          <w:color w:val="000000" w:themeColor="text1"/>
          <w:sz w:val="28"/>
        </w:rPr>
        <w:t xml:space="preserve">2566 </w:t>
      </w:r>
      <w:r w:rsidRPr="002E3B38">
        <w:rPr>
          <w:rFonts w:ascii="Browallia New" w:hAnsi="Browallia New" w:cs="Browallia New"/>
          <w:color w:val="000000" w:themeColor="text1"/>
          <w:sz w:val="28"/>
          <w:cs/>
        </w:rPr>
        <w:t>ได้มีการลดทุนจดทะเบียนและคืนเงินแก่ผู้ร่วมลงทุน</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ซึ่งเป็นส่วนของบริษัท</w:t>
      </w:r>
      <w:r w:rsidRPr="002E3B38">
        <w:rPr>
          <w:rFonts w:ascii="Browallia New" w:hAnsi="Browallia New" w:cs="Browallia New"/>
          <w:color w:val="000000" w:themeColor="text1"/>
          <w:sz w:val="28"/>
        </w:rPr>
        <w:t xml:space="preserve"> 13,000,000 </w:t>
      </w:r>
      <w:r w:rsidRPr="002E3B38">
        <w:rPr>
          <w:rFonts w:ascii="Browallia New" w:hAnsi="Browallia New" w:cs="Browallia New"/>
          <w:color w:val="000000" w:themeColor="text1"/>
          <w:sz w:val="28"/>
          <w:cs/>
        </w:rPr>
        <w:t>บาท และรอการชำระบัญชีคืนเงินส่วนที่คงเหลือต่อไป ในวันเดียวกัน บริษัท อาร์เอส มิว</w:t>
      </w:r>
      <w:proofErr w:type="spellStart"/>
      <w:r w:rsidRPr="002E3B38">
        <w:rPr>
          <w:rFonts w:ascii="Browallia New" w:hAnsi="Browallia New" w:cs="Browallia New"/>
          <w:color w:val="000000" w:themeColor="text1"/>
          <w:sz w:val="28"/>
          <w:cs/>
        </w:rPr>
        <w:t>สิค</w:t>
      </w:r>
      <w:proofErr w:type="spellEnd"/>
      <w:r w:rsidRPr="002E3B38">
        <w:rPr>
          <w:rFonts w:ascii="Browallia New" w:hAnsi="Browallia New" w:cs="Browallia New"/>
          <w:color w:val="000000" w:themeColor="text1"/>
          <w:sz w:val="28"/>
          <w:cs/>
        </w:rPr>
        <w:t xml:space="preserve"> จํากัด </w:t>
      </w:r>
      <w:r w:rsidRPr="002E3B38">
        <w:rPr>
          <w:rFonts w:ascii="Browallia New" w:hAnsi="Browallia New" w:cs="Browallia New"/>
          <w:color w:val="000000" w:themeColor="text1"/>
          <w:sz w:val="28"/>
        </w:rPr>
        <w:t>(</w:t>
      </w:r>
      <w:r w:rsidRPr="002E3B38">
        <w:rPr>
          <w:rFonts w:ascii="Browallia New" w:hAnsi="Browallia New" w:cs="Browallia New"/>
          <w:color w:val="000000" w:themeColor="text1"/>
          <w:sz w:val="28"/>
          <w:cs/>
        </w:rPr>
        <w:t>บริษัทย่อย) ได้ร่วมลงทุนกับบริษัท จีเอ็มเอ็ม มิว</w:t>
      </w:r>
      <w:proofErr w:type="spellStart"/>
      <w:r w:rsidRPr="002E3B38">
        <w:rPr>
          <w:rFonts w:ascii="Browallia New" w:hAnsi="Browallia New" w:cs="Browallia New"/>
          <w:color w:val="000000" w:themeColor="text1"/>
          <w:sz w:val="28"/>
          <w:cs/>
        </w:rPr>
        <w:t>สิค</w:t>
      </w:r>
      <w:proofErr w:type="spellEnd"/>
      <w:r w:rsidRPr="002E3B38">
        <w:rPr>
          <w:rFonts w:ascii="Browallia New" w:hAnsi="Browallia New" w:cs="Browallia New"/>
          <w:color w:val="000000" w:themeColor="text1"/>
          <w:sz w:val="28"/>
          <w:cs/>
        </w:rPr>
        <w:t xml:space="preserve"> จํากัด เพื่อจัดตั้งการดำเนินงานร่วมกันคือ กิจการร่วมค้า</w:t>
      </w:r>
      <w:proofErr w:type="spellStart"/>
      <w:r w:rsidRPr="002E3B38">
        <w:rPr>
          <w:rFonts w:ascii="Browallia New" w:hAnsi="Browallia New" w:cs="Browallia New"/>
          <w:color w:val="000000" w:themeColor="text1"/>
          <w:sz w:val="28"/>
          <w:cs/>
        </w:rPr>
        <w:t>อะ</w:t>
      </w:r>
      <w:proofErr w:type="spellEnd"/>
      <w:r w:rsidRPr="002E3B38">
        <w:rPr>
          <w:rFonts w:ascii="Browallia New" w:hAnsi="Browallia New" w:cs="Browallia New"/>
          <w:color w:val="000000" w:themeColor="text1"/>
          <w:sz w:val="28"/>
          <w:cs/>
        </w:rPr>
        <w:t>ครอส เดอะ ยูนิ</w:t>
      </w:r>
      <w:proofErr w:type="spellStart"/>
      <w:r w:rsidRPr="002E3B38">
        <w:rPr>
          <w:rFonts w:ascii="Browallia New" w:hAnsi="Browallia New" w:cs="Browallia New"/>
          <w:color w:val="000000" w:themeColor="text1"/>
          <w:sz w:val="28"/>
          <w:cs/>
        </w:rPr>
        <w:t>เวิร์ส</w:t>
      </w:r>
      <w:proofErr w:type="spellEnd"/>
      <w:r w:rsidRPr="002E3B38">
        <w:rPr>
          <w:rFonts w:ascii="Browallia New" w:hAnsi="Browallia New" w:cs="Browallia New"/>
          <w:color w:val="000000" w:themeColor="text1"/>
          <w:sz w:val="28"/>
          <w:cs/>
        </w:rPr>
        <w:t xml:space="preserve"> โปรเจค โดยบริษัท อาร์เอส มิว</w:t>
      </w:r>
      <w:proofErr w:type="spellStart"/>
      <w:r w:rsidRPr="002E3B38">
        <w:rPr>
          <w:rFonts w:ascii="Browallia New" w:hAnsi="Browallia New" w:cs="Browallia New"/>
          <w:color w:val="000000" w:themeColor="text1"/>
          <w:sz w:val="28"/>
          <w:cs/>
        </w:rPr>
        <w:t>สิค</w:t>
      </w:r>
      <w:proofErr w:type="spellEnd"/>
      <w:r w:rsidRPr="002E3B38">
        <w:rPr>
          <w:rFonts w:ascii="Browallia New" w:hAnsi="Browallia New" w:cs="Browallia New"/>
          <w:color w:val="000000" w:themeColor="text1"/>
          <w:sz w:val="28"/>
          <w:cs/>
        </w:rPr>
        <w:t xml:space="preserve"> จํากัด ถือหุ้นในสัดส่วนร้อยละ </w:t>
      </w:r>
      <w:r w:rsidRPr="002E3B38">
        <w:rPr>
          <w:rFonts w:ascii="Browallia New" w:hAnsi="Browallia New" w:cs="Browallia New"/>
          <w:color w:val="000000" w:themeColor="text1"/>
          <w:sz w:val="28"/>
        </w:rPr>
        <w:t>50</w:t>
      </w:r>
      <w:r w:rsidRPr="002E3B38">
        <w:rPr>
          <w:rFonts w:ascii="Browallia New" w:hAnsi="Browallia New" w:cs="Browallia New"/>
          <w:color w:val="000000" w:themeColor="text1"/>
          <w:sz w:val="28"/>
          <w:cs/>
        </w:rPr>
        <w:t xml:space="preserve"> ของทุนจดทะเบียน ทั้งนี้บริษัทมีต้นทุนในการได้มารวมทั้งสิ้น </w:t>
      </w:r>
      <w:r w:rsidRPr="002E3B38">
        <w:rPr>
          <w:rFonts w:ascii="Browallia New" w:hAnsi="Browallia New" w:cs="Browallia New"/>
          <w:color w:val="000000" w:themeColor="text1"/>
          <w:sz w:val="28"/>
        </w:rPr>
        <w:t>17,000,000</w:t>
      </w:r>
      <w:r w:rsidRPr="002E3B38">
        <w:rPr>
          <w:rFonts w:ascii="Browallia New" w:hAnsi="Browallia New" w:cs="Browallia New"/>
          <w:color w:val="000000" w:themeColor="text1"/>
          <w:sz w:val="28"/>
          <w:cs/>
        </w:rPr>
        <w:t xml:space="preserve"> บาท </w:t>
      </w:r>
    </w:p>
    <w:p w14:paraId="3671C45B" w14:textId="77777777" w:rsidR="00DB688B" w:rsidRPr="002E3B38" w:rsidRDefault="00DB688B" w:rsidP="00DB68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 xml:space="preserve">อุปกรณ์ </w:t>
      </w:r>
      <w:r w:rsidRPr="002E3B38">
        <w:rPr>
          <w:rFonts w:ascii="Browallia New" w:hAnsi="Browallia New" w:cs="Browallia New"/>
          <w:b/>
          <w:bCs/>
          <w:color w:val="000000" w:themeColor="text1"/>
          <w:sz w:val="28"/>
          <w:szCs w:val="28"/>
        </w:rPr>
        <w:t>-</w:t>
      </w:r>
      <w:r w:rsidRPr="002E3B38">
        <w:rPr>
          <w:rFonts w:ascii="Browallia New" w:hAnsi="Browallia New" w:cs="Browallia New"/>
          <w:b/>
          <w:bCs/>
          <w:color w:val="000000" w:themeColor="text1"/>
          <w:sz w:val="28"/>
          <w:szCs w:val="28"/>
          <w:cs/>
        </w:rPr>
        <w:t xml:space="preserve"> สุทธิ</w:t>
      </w:r>
    </w:p>
    <w:p w14:paraId="4586AA01" w14:textId="77777777" w:rsidR="00DB688B" w:rsidRPr="002E3B38" w:rsidRDefault="00DB688B" w:rsidP="00DB6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0"/>
          <w:szCs w:val="10"/>
        </w:rPr>
      </w:pPr>
    </w:p>
    <w:tbl>
      <w:tblPr>
        <w:tblW w:w="14351" w:type="dxa"/>
        <w:tblInd w:w="108" w:type="dxa"/>
        <w:shd w:val="clear" w:color="auto" w:fill="FFFFFF" w:themeFill="background1"/>
        <w:tblLayout w:type="fixed"/>
        <w:tblLook w:val="0000" w:firstRow="0" w:lastRow="0" w:firstColumn="0" w:lastColumn="0" w:noHBand="0" w:noVBand="0"/>
      </w:tblPr>
      <w:tblGrid>
        <w:gridCol w:w="4003"/>
        <w:gridCol w:w="1880"/>
        <w:gridCol w:w="2716"/>
        <w:gridCol w:w="1904"/>
        <w:gridCol w:w="1917"/>
        <w:gridCol w:w="1931"/>
      </w:tblGrid>
      <w:tr w:rsidR="00F03D37" w:rsidRPr="002E3B38" w14:paraId="16ED4FE0" w14:textId="77777777" w:rsidTr="00457504">
        <w:tc>
          <w:tcPr>
            <w:tcW w:w="4003" w:type="dxa"/>
            <w:shd w:val="clear" w:color="auto" w:fill="FFFFFF" w:themeFill="background1"/>
          </w:tcPr>
          <w:p w14:paraId="20324406"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436864BC" w14:textId="51358480" w:rsidR="00F03D37" w:rsidRPr="002E3B38" w:rsidRDefault="00603506" w:rsidP="00A6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w:t>
            </w:r>
            <w:proofErr w:type="gramStart"/>
            <w:r w:rsidRPr="002E3B38">
              <w:rPr>
                <w:rFonts w:ascii="Browallia New" w:eastAsia="Arial Unicode MS" w:hAnsi="Browallia New" w:cs="Browallia New"/>
                <w:sz w:val="22"/>
                <w:szCs w:val="22"/>
                <w:cs/>
              </w:rPr>
              <w:t xml:space="preserve">หน่วย </w:t>
            </w:r>
            <w:r w:rsidRPr="002E3B38">
              <w:rPr>
                <w:rFonts w:ascii="Browallia New" w:eastAsia="Arial Unicode MS" w:hAnsi="Browallia New" w:cs="Browallia New"/>
                <w:sz w:val="22"/>
                <w:szCs w:val="22"/>
              </w:rPr>
              <w:t>:</w:t>
            </w:r>
            <w:proofErr w:type="gramEnd"/>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บาท)</w:t>
            </w:r>
          </w:p>
        </w:tc>
      </w:tr>
      <w:tr w:rsidR="003356FB" w:rsidRPr="002E3B38" w14:paraId="4C60EEB8" w14:textId="77777777" w:rsidTr="00457504">
        <w:tc>
          <w:tcPr>
            <w:tcW w:w="4003" w:type="dxa"/>
            <w:shd w:val="clear" w:color="auto" w:fill="FFFFFF" w:themeFill="background1"/>
          </w:tcPr>
          <w:p w14:paraId="206EEBA9" w14:textId="77777777" w:rsidR="003356FB" w:rsidRPr="002E3B38" w:rsidRDefault="003356FB"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48" w:type="dxa"/>
            <w:gridSpan w:val="5"/>
            <w:shd w:val="clear" w:color="auto" w:fill="FFFFFF" w:themeFill="background1"/>
          </w:tcPr>
          <w:p w14:paraId="5A536545" w14:textId="6483F433" w:rsidR="003356FB" w:rsidRPr="002E3B38" w:rsidRDefault="003356FB" w:rsidP="006035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งบการเงินรวม </w:t>
            </w:r>
          </w:p>
        </w:tc>
      </w:tr>
      <w:tr w:rsidR="00F03D37" w:rsidRPr="002E3B38" w14:paraId="7EA22503" w14:textId="77777777" w:rsidTr="000E048D">
        <w:tc>
          <w:tcPr>
            <w:tcW w:w="4003" w:type="dxa"/>
            <w:shd w:val="clear" w:color="auto" w:fill="FFFFFF" w:themeFill="background1"/>
          </w:tcPr>
          <w:p w14:paraId="291DF41B"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bookmarkStart w:id="16" w:name="_Hlk159587175"/>
          </w:p>
        </w:tc>
        <w:tc>
          <w:tcPr>
            <w:tcW w:w="1880" w:type="dxa"/>
            <w:shd w:val="clear" w:color="auto" w:fill="FFFFFF" w:themeFill="background1"/>
            <w:vAlign w:val="bottom"/>
          </w:tcPr>
          <w:p w14:paraId="7D2A7E54" w14:textId="5C22CEDC" w:rsidR="00F03D37" w:rsidRPr="002E3B3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อุปกรณ์</w:t>
            </w:r>
          </w:p>
        </w:tc>
        <w:tc>
          <w:tcPr>
            <w:tcW w:w="2716" w:type="dxa"/>
            <w:shd w:val="clear" w:color="auto" w:fill="FFFFFF" w:themeFill="background1"/>
            <w:vAlign w:val="bottom"/>
          </w:tcPr>
          <w:p w14:paraId="623D6A81" w14:textId="15435CFD" w:rsidR="00F03D37" w:rsidRPr="002E3B38" w:rsidRDefault="00F03D37"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ส่วนปรับปรุงอาคาร</w:t>
            </w:r>
            <w:r w:rsidR="004C0474" w:rsidRPr="002E3B38">
              <w:rPr>
                <w:rFonts w:ascii="Browallia New" w:eastAsia="Arial Unicode MS" w:hAnsi="Browallia New" w:cs="Browallia New"/>
                <w:sz w:val="22"/>
                <w:szCs w:val="22"/>
              </w:rPr>
              <w:t xml:space="preserve"> </w:t>
            </w:r>
            <w:r w:rsidR="004C0474" w:rsidRPr="002E3B38">
              <w:rPr>
                <w:rFonts w:ascii="Browallia New" w:eastAsia="Arial Unicode MS" w:hAnsi="Browallia New" w:cs="Browallia New"/>
                <w:sz w:val="22"/>
                <w:szCs w:val="22"/>
                <w:cs/>
              </w:rPr>
              <w:t>เครื่องตกแต่งติดตั้ง</w:t>
            </w:r>
            <w:r w:rsidR="003356FB" w:rsidRPr="002E3B38">
              <w:rPr>
                <w:rFonts w:ascii="Browallia New" w:eastAsia="Arial Unicode MS" w:hAnsi="Browallia New" w:cs="Browallia New"/>
                <w:sz w:val="22"/>
                <w:szCs w:val="22"/>
                <w:cs/>
              </w:rPr>
              <w:t>และอุปกรณ์สำนักงาน</w:t>
            </w:r>
          </w:p>
        </w:tc>
        <w:tc>
          <w:tcPr>
            <w:tcW w:w="1904" w:type="dxa"/>
            <w:shd w:val="clear" w:color="auto" w:fill="FFFFFF" w:themeFill="background1"/>
            <w:vAlign w:val="bottom"/>
          </w:tcPr>
          <w:p w14:paraId="692BB8CB" w14:textId="31654227" w:rsidR="00F03D37" w:rsidRPr="002E3B3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ยานพาหนะ</w:t>
            </w:r>
          </w:p>
        </w:tc>
        <w:tc>
          <w:tcPr>
            <w:tcW w:w="1917" w:type="dxa"/>
            <w:shd w:val="clear" w:color="auto" w:fill="FFFFFF" w:themeFill="background1"/>
            <w:vAlign w:val="bottom"/>
          </w:tcPr>
          <w:p w14:paraId="4D5D2D18" w14:textId="7D6DB231" w:rsidR="00F03D37" w:rsidRPr="002E3B38" w:rsidRDefault="00F03D37"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งานระหว่างก่อสร้าง</w:t>
            </w:r>
            <w:r w:rsidR="003356FB" w:rsidRPr="002E3B38">
              <w:rPr>
                <w:rFonts w:ascii="Browallia New" w:eastAsia="Arial Unicode MS" w:hAnsi="Browallia New" w:cs="Browallia New"/>
                <w:sz w:val="22"/>
                <w:szCs w:val="22"/>
                <w:cs/>
              </w:rPr>
              <w:t>และอุปกรณ์ระหว่างติดตั้ง</w:t>
            </w:r>
          </w:p>
        </w:tc>
        <w:tc>
          <w:tcPr>
            <w:tcW w:w="1931" w:type="dxa"/>
            <w:shd w:val="clear" w:color="auto" w:fill="FFFFFF" w:themeFill="background1"/>
            <w:vAlign w:val="bottom"/>
          </w:tcPr>
          <w:p w14:paraId="0A97DA66" w14:textId="6F0CDDD4" w:rsidR="00F03D37" w:rsidRPr="002E3B38" w:rsidRDefault="003356FB" w:rsidP="000E04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r>
      <w:tr w:rsidR="00F03D37" w:rsidRPr="002E3B38" w14:paraId="6139704F" w14:textId="77777777" w:rsidTr="00457504">
        <w:tc>
          <w:tcPr>
            <w:tcW w:w="4003" w:type="dxa"/>
            <w:shd w:val="clear" w:color="auto" w:fill="FFFFFF" w:themeFill="background1"/>
          </w:tcPr>
          <w:p w14:paraId="2D72D981"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880" w:type="dxa"/>
            <w:shd w:val="clear" w:color="auto" w:fill="FFFFFF" w:themeFill="background1"/>
          </w:tcPr>
          <w:p w14:paraId="2A0EF59E"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2716" w:type="dxa"/>
            <w:shd w:val="clear" w:color="auto" w:fill="FFFFFF" w:themeFill="background1"/>
          </w:tcPr>
          <w:p w14:paraId="1AF17A61" w14:textId="641AD0C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04" w:type="dxa"/>
            <w:shd w:val="clear" w:color="auto" w:fill="FFFFFF" w:themeFill="background1"/>
          </w:tcPr>
          <w:p w14:paraId="3CF095C2"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917" w:type="dxa"/>
            <w:shd w:val="clear" w:color="auto" w:fill="FFFFFF" w:themeFill="background1"/>
          </w:tcPr>
          <w:p w14:paraId="74AE07FE" w14:textId="18B98462"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cs/>
              </w:rPr>
            </w:pPr>
          </w:p>
        </w:tc>
        <w:tc>
          <w:tcPr>
            <w:tcW w:w="1931" w:type="dxa"/>
            <w:shd w:val="clear" w:color="auto" w:fill="FFFFFF" w:themeFill="background1"/>
          </w:tcPr>
          <w:p w14:paraId="53759747"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r>
      <w:bookmarkEnd w:id="16"/>
      <w:tr w:rsidR="00603506" w:rsidRPr="002E3B38" w14:paraId="3B212725" w14:textId="77777777" w:rsidTr="00457504">
        <w:tc>
          <w:tcPr>
            <w:tcW w:w="4003" w:type="dxa"/>
            <w:shd w:val="clear" w:color="auto" w:fill="FFFFFF" w:themeFill="background1"/>
            <w:vAlign w:val="center"/>
          </w:tcPr>
          <w:p w14:paraId="45E8F4B2" w14:textId="46563C8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1</w:t>
            </w:r>
            <w:r w:rsidRPr="002E3B38">
              <w:rPr>
                <w:rFonts w:ascii="Browallia New" w:eastAsia="Arial Unicode MS" w:hAnsi="Browallia New" w:cs="Browallia New"/>
                <w:sz w:val="22"/>
                <w:szCs w:val="22"/>
                <w:cs/>
              </w:rPr>
              <w:t xml:space="preserve"> มกราคม </w:t>
            </w:r>
            <w:r w:rsidRPr="002E3B38">
              <w:rPr>
                <w:rFonts w:ascii="Browallia New" w:eastAsia="Arial Unicode MS" w:hAnsi="Browallia New" w:cs="Browallia New"/>
                <w:sz w:val="22"/>
                <w:szCs w:val="22"/>
              </w:rPr>
              <w:t>256</w:t>
            </w:r>
            <w:r w:rsidR="0018028B" w:rsidRPr="002E3B38">
              <w:rPr>
                <w:rFonts w:ascii="Browallia New" w:eastAsia="Arial Unicode MS" w:hAnsi="Browallia New" w:cs="Browallia New"/>
                <w:sz w:val="22"/>
                <w:szCs w:val="22"/>
              </w:rPr>
              <w:t>7</w:t>
            </w:r>
          </w:p>
        </w:tc>
        <w:tc>
          <w:tcPr>
            <w:tcW w:w="1880" w:type="dxa"/>
            <w:shd w:val="clear" w:color="auto" w:fill="FFFFFF" w:themeFill="background1"/>
          </w:tcPr>
          <w:p w14:paraId="15003525"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2716" w:type="dxa"/>
            <w:shd w:val="clear" w:color="auto" w:fill="FFFFFF" w:themeFill="background1"/>
          </w:tcPr>
          <w:p w14:paraId="4403962C"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04" w:type="dxa"/>
            <w:shd w:val="clear" w:color="auto" w:fill="FFFFFF" w:themeFill="background1"/>
          </w:tcPr>
          <w:p w14:paraId="58A4E5A2"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FFFFFF" w:themeFill="background1"/>
          </w:tcPr>
          <w:p w14:paraId="490A54EA"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31" w:type="dxa"/>
            <w:shd w:val="clear" w:color="auto" w:fill="FFFFFF" w:themeFill="background1"/>
          </w:tcPr>
          <w:p w14:paraId="2C685F6A"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687F77" w:rsidRPr="002E3B38" w14:paraId="2373D6CC" w14:textId="77777777">
        <w:tc>
          <w:tcPr>
            <w:tcW w:w="4003" w:type="dxa"/>
            <w:shd w:val="clear" w:color="auto" w:fill="FFFFFF" w:themeFill="background1"/>
            <w:vAlign w:val="center"/>
          </w:tcPr>
          <w:p w14:paraId="01E794C8" w14:textId="77777777" w:rsidR="00687F77" w:rsidRPr="002E3B38" w:rsidRDefault="00687F77" w:rsidP="0068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0" w:type="dxa"/>
            <w:shd w:val="clear" w:color="auto" w:fill="FFFFFF" w:themeFill="background1"/>
            <w:vAlign w:val="bottom"/>
          </w:tcPr>
          <w:p w14:paraId="2C436412" w14:textId="472D24E7" w:rsidR="00687F77" w:rsidRPr="002E3B38" w:rsidRDefault="00687F7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473,281,529</w:t>
            </w:r>
          </w:p>
        </w:tc>
        <w:tc>
          <w:tcPr>
            <w:tcW w:w="2716" w:type="dxa"/>
            <w:shd w:val="clear" w:color="auto" w:fill="FFFFFF" w:themeFill="background1"/>
            <w:vAlign w:val="bottom"/>
          </w:tcPr>
          <w:p w14:paraId="3062CED9" w14:textId="1903440E" w:rsidR="00687F77" w:rsidRPr="002E3B38" w:rsidRDefault="00687F7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723,265,868</w:t>
            </w:r>
          </w:p>
        </w:tc>
        <w:tc>
          <w:tcPr>
            <w:tcW w:w="1904" w:type="dxa"/>
            <w:shd w:val="clear" w:color="auto" w:fill="FFFFFF" w:themeFill="background1"/>
            <w:vAlign w:val="bottom"/>
          </w:tcPr>
          <w:p w14:paraId="59A6302D" w14:textId="6ED054F8" w:rsidR="00687F77" w:rsidRPr="002E3B38" w:rsidRDefault="00687F7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43,452,586</w:t>
            </w:r>
          </w:p>
        </w:tc>
        <w:tc>
          <w:tcPr>
            <w:tcW w:w="1917" w:type="dxa"/>
            <w:shd w:val="clear" w:color="auto" w:fill="FFFFFF" w:themeFill="background1"/>
            <w:vAlign w:val="bottom"/>
          </w:tcPr>
          <w:p w14:paraId="579303EA" w14:textId="65F8FB42" w:rsidR="00687F77" w:rsidRPr="002E3B38" w:rsidRDefault="00687F7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31" w:type="dxa"/>
            <w:shd w:val="clear" w:color="auto" w:fill="FFFFFF" w:themeFill="background1"/>
            <w:vAlign w:val="bottom"/>
          </w:tcPr>
          <w:p w14:paraId="3E0A127B" w14:textId="7E1FC7DB" w:rsidR="00687F77" w:rsidRPr="002E3B38" w:rsidRDefault="00687F7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1,240,503,902</w:t>
            </w:r>
          </w:p>
        </w:tc>
      </w:tr>
      <w:tr w:rsidR="007C1478" w:rsidRPr="002E3B38" w14:paraId="73319D4A" w14:textId="77777777">
        <w:tc>
          <w:tcPr>
            <w:tcW w:w="4003" w:type="dxa"/>
            <w:shd w:val="clear" w:color="auto" w:fill="FFFFFF" w:themeFill="background1"/>
            <w:vAlign w:val="center"/>
          </w:tcPr>
          <w:p w14:paraId="2E0408FB" w14:textId="4F128E4E"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cs/>
              </w:rPr>
              <w:t xml:space="preserve"> ค่าเสื่อมราคาสะสม</w:t>
            </w:r>
          </w:p>
        </w:tc>
        <w:tc>
          <w:tcPr>
            <w:tcW w:w="1880" w:type="dxa"/>
            <w:shd w:val="clear" w:color="auto" w:fill="FFFFFF" w:themeFill="background1"/>
            <w:vAlign w:val="bottom"/>
          </w:tcPr>
          <w:p w14:paraId="6BD959DA" w14:textId="3BEA2B13"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(360,307,048)</w:t>
            </w:r>
          </w:p>
        </w:tc>
        <w:tc>
          <w:tcPr>
            <w:tcW w:w="2716" w:type="dxa"/>
            <w:shd w:val="clear" w:color="auto" w:fill="FFFFFF" w:themeFill="background1"/>
            <w:vAlign w:val="bottom"/>
          </w:tcPr>
          <w:p w14:paraId="0C58E3C7" w14:textId="4648532B"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(400,439,196)</w:t>
            </w:r>
          </w:p>
        </w:tc>
        <w:tc>
          <w:tcPr>
            <w:tcW w:w="1904" w:type="dxa"/>
            <w:shd w:val="clear" w:color="auto" w:fill="FFFFFF" w:themeFill="background1"/>
            <w:vAlign w:val="bottom"/>
          </w:tcPr>
          <w:p w14:paraId="49270C34" w14:textId="50A33B68"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(31,862,660)</w:t>
            </w:r>
          </w:p>
        </w:tc>
        <w:tc>
          <w:tcPr>
            <w:tcW w:w="1917" w:type="dxa"/>
            <w:shd w:val="clear" w:color="auto" w:fill="FFFFFF" w:themeFill="background1"/>
            <w:vAlign w:val="bottom"/>
          </w:tcPr>
          <w:p w14:paraId="7A0C0898" w14:textId="5FC93750" w:rsidR="007C1478" w:rsidRPr="002E3B38" w:rsidRDefault="00EC0085"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7C1478" w:rsidRPr="002E3B38">
              <w:rPr>
                <w:rFonts w:ascii="Browallia New" w:eastAsia="Arial Unicode MS" w:hAnsi="Browallia New" w:cs="Browallia New"/>
                <w:sz w:val="22"/>
                <w:szCs w:val="22"/>
                <w:lang w:val="en-GB"/>
              </w:rPr>
              <w:t>-</w:t>
            </w:r>
          </w:p>
        </w:tc>
        <w:tc>
          <w:tcPr>
            <w:tcW w:w="1931" w:type="dxa"/>
            <w:shd w:val="clear" w:color="auto" w:fill="FFFFFF" w:themeFill="background1"/>
            <w:vAlign w:val="bottom"/>
          </w:tcPr>
          <w:p w14:paraId="3AB2AA07" w14:textId="3014284D"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(792,608,904)</w:t>
            </w:r>
          </w:p>
        </w:tc>
      </w:tr>
      <w:tr w:rsidR="007C1478" w:rsidRPr="002E3B38" w14:paraId="2E03762E" w14:textId="77777777">
        <w:tc>
          <w:tcPr>
            <w:tcW w:w="4003" w:type="dxa"/>
            <w:shd w:val="clear" w:color="auto" w:fill="FFFFFF" w:themeFill="background1"/>
            <w:vAlign w:val="center"/>
          </w:tcPr>
          <w:p w14:paraId="7B482FEB" w14:textId="3F6ADB7D" w:rsidR="007C1478" w:rsidRPr="002E3B38" w:rsidRDefault="007C1478" w:rsidP="007C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u w:val="single"/>
                <w:cs/>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cs/>
              </w:rPr>
              <w:t xml:space="preserve"> ค่าเผื่อด้อยค่าสะสม</w:t>
            </w:r>
          </w:p>
        </w:tc>
        <w:tc>
          <w:tcPr>
            <w:tcW w:w="1880" w:type="dxa"/>
            <w:shd w:val="clear" w:color="auto" w:fill="FFFFFF" w:themeFill="background1"/>
            <w:vAlign w:val="bottom"/>
          </w:tcPr>
          <w:p w14:paraId="1B634B1A" w14:textId="570CA001" w:rsidR="007C1478" w:rsidRPr="002E3B38" w:rsidRDefault="007C1478" w:rsidP="007C1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00EC0085"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00EC0085"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lang w:val="en-GB"/>
              </w:rPr>
              <w:t>-</w:t>
            </w:r>
          </w:p>
        </w:tc>
        <w:tc>
          <w:tcPr>
            <w:tcW w:w="2716" w:type="dxa"/>
            <w:shd w:val="clear" w:color="auto" w:fill="FFFFFF" w:themeFill="background1"/>
            <w:vAlign w:val="bottom"/>
          </w:tcPr>
          <w:p w14:paraId="4B44DA52" w14:textId="1DD1BBEB" w:rsidR="007C1478" w:rsidRPr="002E3B38" w:rsidRDefault="007C1478" w:rsidP="007C1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c>
          <w:tcPr>
            <w:tcW w:w="1904" w:type="dxa"/>
            <w:shd w:val="clear" w:color="auto" w:fill="FFFFFF" w:themeFill="background1"/>
            <w:vAlign w:val="bottom"/>
          </w:tcPr>
          <w:p w14:paraId="2B784645" w14:textId="0AB2E163" w:rsidR="007C1478" w:rsidRPr="002E3B38" w:rsidRDefault="00EC0085" w:rsidP="007C1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7C1478" w:rsidRPr="002E3B38">
              <w:rPr>
                <w:rFonts w:ascii="Browallia New" w:eastAsia="Arial Unicode MS" w:hAnsi="Browallia New" w:cs="Browallia New"/>
                <w:sz w:val="22"/>
                <w:szCs w:val="22"/>
                <w:lang w:val="en-GB"/>
              </w:rPr>
              <w:t>-</w:t>
            </w:r>
          </w:p>
        </w:tc>
        <w:tc>
          <w:tcPr>
            <w:tcW w:w="1917" w:type="dxa"/>
            <w:shd w:val="clear" w:color="auto" w:fill="FFFFFF" w:themeFill="background1"/>
            <w:vAlign w:val="bottom"/>
          </w:tcPr>
          <w:p w14:paraId="402C8DAC" w14:textId="6F091728" w:rsidR="007C1478" w:rsidRPr="002E3B38" w:rsidRDefault="00EC0085" w:rsidP="007C1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7C1478" w:rsidRPr="002E3B38">
              <w:rPr>
                <w:rFonts w:ascii="Browallia New" w:eastAsia="Arial Unicode MS" w:hAnsi="Browallia New" w:cs="Browallia New"/>
                <w:sz w:val="22"/>
                <w:szCs w:val="22"/>
                <w:lang w:val="en-GB"/>
              </w:rPr>
              <w:t>-</w:t>
            </w:r>
          </w:p>
        </w:tc>
        <w:tc>
          <w:tcPr>
            <w:tcW w:w="1931" w:type="dxa"/>
            <w:shd w:val="clear" w:color="auto" w:fill="FFFFFF" w:themeFill="background1"/>
            <w:vAlign w:val="bottom"/>
          </w:tcPr>
          <w:p w14:paraId="0843D9B4" w14:textId="505BE706" w:rsidR="007C1478" w:rsidRPr="002E3B38" w:rsidRDefault="007C1478" w:rsidP="007C1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r>
      <w:tr w:rsidR="00687F77" w:rsidRPr="002E3B38" w14:paraId="2EB5C8B7" w14:textId="77777777">
        <w:trPr>
          <w:trHeight w:val="99"/>
        </w:trPr>
        <w:tc>
          <w:tcPr>
            <w:tcW w:w="4003" w:type="dxa"/>
            <w:shd w:val="clear" w:color="auto" w:fill="FFFFFF" w:themeFill="background1"/>
            <w:vAlign w:val="center"/>
          </w:tcPr>
          <w:p w14:paraId="516C1C6A" w14:textId="77777777" w:rsidR="00687F77" w:rsidRPr="002E3B38" w:rsidRDefault="00687F77" w:rsidP="0068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ราคาตามบัญชีสุทธิ </w:t>
            </w:r>
          </w:p>
        </w:tc>
        <w:tc>
          <w:tcPr>
            <w:tcW w:w="1880" w:type="dxa"/>
            <w:shd w:val="clear" w:color="auto" w:fill="FFFFFF" w:themeFill="background1"/>
            <w:vAlign w:val="bottom"/>
          </w:tcPr>
          <w:p w14:paraId="3B8AE427" w14:textId="43795969" w:rsidR="00687F77" w:rsidRPr="002E3B38" w:rsidRDefault="00687F77"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112,974,481</w:t>
            </w:r>
          </w:p>
        </w:tc>
        <w:tc>
          <w:tcPr>
            <w:tcW w:w="2716" w:type="dxa"/>
            <w:shd w:val="clear" w:color="auto" w:fill="FFFFFF" w:themeFill="background1"/>
            <w:vAlign w:val="bottom"/>
          </w:tcPr>
          <w:p w14:paraId="5A5F773F" w14:textId="2CFEBC94" w:rsidR="00687F77" w:rsidRPr="002E3B38" w:rsidRDefault="00687F77"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321,567,955</w:t>
            </w:r>
          </w:p>
        </w:tc>
        <w:tc>
          <w:tcPr>
            <w:tcW w:w="1904" w:type="dxa"/>
            <w:shd w:val="clear" w:color="auto" w:fill="FFFFFF" w:themeFill="background1"/>
            <w:vAlign w:val="bottom"/>
          </w:tcPr>
          <w:p w14:paraId="1B6E85E1" w14:textId="51E63C4B" w:rsidR="00687F77" w:rsidRPr="002E3B38" w:rsidRDefault="00687F77"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11,589,926</w:t>
            </w:r>
          </w:p>
        </w:tc>
        <w:tc>
          <w:tcPr>
            <w:tcW w:w="1917" w:type="dxa"/>
            <w:shd w:val="clear" w:color="auto" w:fill="FFFFFF" w:themeFill="background1"/>
            <w:vAlign w:val="bottom"/>
          </w:tcPr>
          <w:p w14:paraId="7A12C1FB" w14:textId="10B36708" w:rsidR="00687F77" w:rsidRPr="002E3B38" w:rsidRDefault="00687F77"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31" w:type="dxa"/>
            <w:shd w:val="clear" w:color="auto" w:fill="FFFFFF" w:themeFill="background1"/>
            <w:vAlign w:val="bottom"/>
          </w:tcPr>
          <w:p w14:paraId="3CA8B1B2" w14:textId="69975E3C" w:rsidR="00687F77" w:rsidRPr="002E3B38" w:rsidRDefault="00687F77"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446,636,281</w:t>
            </w:r>
          </w:p>
        </w:tc>
      </w:tr>
      <w:tr w:rsidR="00603506" w:rsidRPr="002E3B38" w14:paraId="7BD3D0E0" w14:textId="77777777" w:rsidTr="00457504">
        <w:tc>
          <w:tcPr>
            <w:tcW w:w="4003" w:type="dxa"/>
            <w:shd w:val="clear" w:color="auto" w:fill="FFFFFF" w:themeFill="background1"/>
            <w:vAlign w:val="center"/>
          </w:tcPr>
          <w:p w14:paraId="0EE1E029"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0A6149E8"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515D07EC"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7905BCE0"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6C2BDCE7"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69C669C0"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603506" w:rsidRPr="002E3B38" w14:paraId="6B979DE2" w14:textId="77777777" w:rsidTr="00853123">
        <w:trPr>
          <w:trHeight w:val="20"/>
        </w:trPr>
        <w:tc>
          <w:tcPr>
            <w:tcW w:w="4003" w:type="dxa"/>
            <w:shd w:val="clear" w:color="auto" w:fill="FFFFFF" w:themeFill="background1"/>
            <w:vAlign w:val="center"/>
          </w:tcPr>
          <w:p w14:paraId="08011152" w14:textId="071DB06D"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สำหรับปีสิ้นสุดวันที่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w:t>
            </w:r>
            <w:r w:rsidR="0018028B" w:rsidRPr="002E3B38">
              <w:rPr>
                <w:rFonts w:ascii="Browallia New" w:eastAsia="Arial Unicode MS" w:hAnsi="Browallia New" w:cs="Browallia New"/>
                <w:sz w:val="22"/>
                <w:szCs w:val="22"/>
              </w:rPr>
              <w:t>7</w:t>
            </w:r>
          </w:p>
        </w:tc>
        <w:tc>
          <w:tcPr>
            <w:tcW w:w="1880" w:type="dxa"/>
            <w:shd w:val="clear" w:color="auto" w:fill="FFFFFF" w:themeFill="background1"/>
          </w:tcPr>
          <w:p w14:paraId="2C0238A7"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16" w:type="dxa"/>
            <w:shd w:val="clear" w:color="auto" w:fill="FFFFFF" w:themeFill="background1"/>
          </w:tcPr>
          <w:p w14:paraId="6C442B8B"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04" w:type="dxa"/>
            <w:shd w:val="clear" w:color="auto" w:fill="FFFFFF" w:themeFill="background1"/>
          </w:tcPr>
          <w:p w14:paraId="0E475B46"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17" w:type="dxa"/>
            <w:shd w:val="clear" w:color="auto" w:fill="FFFFFF" w:themeFill="background1"/>
          </w:tcPr>
          <w:p w14:paraId="628555EF"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1" w:type="dxa"/>
            <w:shd w:val="clear" w:color="auto" w:fill="FFFFFF" w:themeFill="background1"/>
          </w:tcPr>
          <w:p w14:paraId="303E92EF" w14:textId="77777777"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784CF9" w:rsidRPr="002E3B38" w14:paraId="7030ACD6" w14:textId="77777777" w:rsidTr="00853123">
        <w:trPr>
          <w:trHeight w:val="20"/>
        </w:trPr>
        <w:tc>
          <w:tcPr>
            <w:tcW w:w="4003" w:type="dxa"/>
            <w:shd w:val="clear" w:color="auto" w:fill="FFFFFF" w:themeFill="background1"/>
            <w:vAlign w:val="center"/>
          </w:tcPr>
          <w:p w14:paraId="3290D6BF" w14:textId="77777777" w:rsidR="00784CF9" w:rsidRPr="002E3B38" w:rsidRDefault="00784CF9" w:rsidP="0078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bookmarkStart w:id="17" w:name="_Hlk158585738"/>
            <w:r w:rsidRPr="002E3B38">
              <w:rPr>
                <w:rFonts w:ascii="Browallia New" w:eastAsia="Arial Unicode MS" w:hAnsi="Browallia New" w:cs="Browallia New"/>
                <w:sz w:val="22"/>
                <w:szCs w:val="22"/>
                <w:cs/>
              </w:rPr>
              <w:t xml:space="preserve">ราคาตามบัญชีสุทธิต้นปี </w:t>
            </w:r>
          </w:p>
        </w:tc>
        <w:bookmarkEnd w:id="17"/>
        <w:tc>
          <w:tcPr>
            <w:tcW w:w="1880" w:type="dxa"/>
            <w:shd w:val="clear" w:color="auto" w:fill="FFFFFF" w:themeFill="background1"/>
          </w:tcPr>
          <w:p w14:paraId="798B29BC" w14:textId="217B9E85" w:rsidR="00784CF9" w:rsidRPr="002E3B38" w:rsidRDefault="00E210E6"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112,974,481 </w:t>
            </w:r>
          </w:p>
        </w:tc>
        <w:tc>
          <w:tcPr>
            <w:tcW w:w="2716" w:type="dxa"/>
            <w:shd w:val="clear" w:color="auto" w:fill="FFFFFF" w:themeFill="background1"/>
          </w:tcPr>
          <w:p w14:paraId="6ACD1505" w14:textId="7F23E829" w:rsidR="00784CF9" w:rsidRPr="002E3B38" w:rsidRDefault="00E210E6"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321,567,</w:t>
            </w:r>
            <w:r w:rsidR="00F224AC" w:rsidRPr="002E3B38">
              <w:rPr>
                <w:rFonts w:ascii="Browallia New" w:hAnsi="Browallia New" w:cs="Browallia New"/>
                <w:sz w:val="22"/>
                <w:szCs w:val="22"/>
              </w:rPr>
              <w:t>955</w:t>
            </w:r>
          </w:p>
        </w:tc>
        <w:tc>
          <w:tcPr>
            <w:tcW w:w="1904" w:type="dxa"/>
            <w:shd w:val="clear" w:color="auto" w:fill="FFFFFF" w:themeFill="background1"/>
          </w:tcPr>
          <w:p w14:paraId="58AC473E" w14:textId="43F77B57" w:rsidR="00784CF9" w:rsidRPr="002E3B38" w:rsidRDefault="00957CE1"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11,589,</w:t>
            </w:r>
            <w:r w:rsidR="00F224AC" w:rsidRPr="002E3B38">
              <w:rPr>
                <w:rFonts w:ascii="Browallia New" w:eastAsia="Arial Unicode MS" w:hAnsi="Browallia New" w:cs="Browallia New"/>
                <w:sz w:val="22"/>
                <w:szCs w:val="22"/>
              </w:rPr>
              <w:t>926</w:t>
            </w:r>
          </w:p>
        </w:tc>
        <w:tc>
          <w:tcPr>
            <w:tcW w:w="1917" w:type="dxa"/>
            <w:shd w:val="clear" w:color="auto" w:fill="FFFFFF" w:themeFill="background1"/>
          </w:tcPr>
          <w:p w14:paraId="6435FB0D" w14:textId="259815FA" w:rsidR="00784CF9" w:rsidRPr="002E3B38" w:rsidRDefault="00757452"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31" w:type="dxa"/>
            <w:shd w:val="clear" w:color="auto" w:fill="FFFFFF" w:themeFill="background1"/>
          </w:tcPr>
          <w:p w14:paraId="05ED0049" w14:textId="25333AD7" w:rsidR="00784CF9" w:rsidRPr="002E3B38" w:rsidRDefault="00151FC0"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446,636,</w:t>
            </w:r>
            <w:r w:rsidR="00866E3B" w:rsidRPr="002E3B38">
              <w:rPr>
                <w:rFonts w:ascii="Browallia New" w:hAnsi="Browallia New" w:cs="Browallia New"/>
                <w:sz w:val="22"/>
                <w:szCs w:val="22"/>
              </w:rPr>
              <w:t>281</w:t>
            </w:r>
          </w:p>
        </w:tc>
      </w:tr>
      <w:tr w:rsidR="00FD0EE7" w:rsidRPr="002E3B38" w14:paraId="06DBA7A9" w14:textId="77777777">
        <w:trPr>
          <w:trHeight w:val="20"/>
        </w:trPr>
        <w:tc>
          <w:tcPr>
            <w:tcW w:w="4003" w:type="dxa"/>
            <w:shd w:val="clear" w:color="auto" w:fill="FFFFFF" w:themeFill="background1"/>
            <w:vAlign w:val="center"/>
          </w:tcPr>
          <w:p w14:paraId="1663700D" w14:textId="14E32DAD" w:rsidR="00FD0EE7" w:rsidRPr="002E3B38" w:rsidRDefault="00FD0EE7" w:rsidP="00FD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การซื้อกิจการของบริษัทย่อยทางอ้อม</w:t>
            </w:r>
          </w:p>
        </w:tc>
        <w:tc>
          <w:tcPr>
            <w:tcW w:w="1880" w:type="dxa"/>
            <w:shd w:val="clear" w:color="auto" w:fill="FFFFFF" w:themeFill="background1"/>
          </w:tcPr>
          <w:p w14:paraId="7FCE622F" w14:textId="448A9B8C" w:rsidR="00FD0EE7" w:rsidRPr="002E3B38" w:rsidRDefault="00EC0085" w:rsidP="003D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3D6D2D" w:rsidRPr="002E3B38">
              <w:rPr>
                <w:rFonts w:ascii="Browallia New" w:eastAsia="Arial Unicode MS" w:hAnsi="Browallia New" w:cs="Browallia New"/>
                <w:sz w:val="22"/>
                <w:szCs w:val="22"/>
                <w:lang w:val="en-GB"/>
              </w:rPr>
              <w:t>-</w:t>
            </w:r>
          </w:p>
        </w:tc>
        <w:tc>
          <w:tcPr>
            <w:tcW w:w="2716" w:type="dxa"/>
            <w:shd w:val="clear" w:color="auto" w:fill="FFFFFF" w:themeFill="background1"/>
          </w:tcPr>
          <w:p w14:paraId="2B999F82" w14:textId="17082943" w:rsidR="00FD0EE7" w:rsidRPr="002E3B38" w:rsidRDefault="00FD0EE7" w:rsidP="00FD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4,350,000 </w:t>
            </w:r>
          </w:p>
        </w:tc>
        <w:tc>
          <w:tcPr>
            <w:tcW w:w="1904" w:type="dxa"/>
            <w:shd w:val="clear" w:color="auto" w:fill="FFFFFF" w:themeFill="background1"/>
            <w:vAlign w:val="bottom"/>
          </w:tcPr>
          <w:p w14:paraId="3F891093" w14:textId="60B95213" w:rsidR="00FD0EE7" w:rsidRPr="002E3B38" w:rsidRDefault="00EC0085" w:rsidP="00FD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D0EE7" w:rsidRPr="002E3B38">
              <w:rPr>
                <w:rFonts w:ascii="Browallia New" w:eastAsia="Arial Unicode MS" w:hAnsi="Browallia New" w:cs="Browallia New"/>
                <w:sz w:val="22"/>
                <w:szCs w:val="22"/>
                <w:lang w:val="en-GB"/>
              </w:rPr>
              <w:t>-</w:t>
            </w:r>
          </w:p>
        </w:tc>
        <w:tc>
          <w:tcPr>
            <w:tcW w:w="1917" w:type="dxa"/>
            <w:shd w:val="clear" w:color="auto" w:fill="FFFFFF" w:themeFill="background1"/>
            <w:vAlign w:val="bottom"/>
          </w:tcPr>
          <w:p w14:paraId="084DA2C9" w14:textId="4CDEF5B4" w:rsidR="00FD0EE7" w:rsidRPr="002E3B38" w:rsidRDefault="00EC0085" w:rsidP="00FD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D0EE7"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256AA228" w14:textId="2BF7F965" w:rsidR="00FD0EE7" w:rsidRPr="002E3B38" w:rsidRDefault="00FD0EE7" w:rsidP="00FD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4,350,000</w:t>
            </w:r>
          </w:p>
        </w:tc>
      </w:tr>
      <w:tr w:rsidR="002556F8" w:rsidRPr="002E3B38" w14:paraId="2EBF8859" w14:textId="77777777">
        <w:trPr>
          <w:trHeight w:val="20"/>
        </w:trPr>
        <w:tc>
          <w:tcPr>
            <w:tcW w:w="4003" w:type="dxa"/>
            <w:shd w:val="clear" w:color="auto" w:fill="FFFFFF" w:themeFill="background1"/>
            <w:vAlign w:val="center"/>
          </w:tcPr>
          <w:p w14:paraId="33BBAAAE" w14:textId="77777777"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ซื้อสินทรัพย์</w:t>
            </w:r>
          </w:p>
        </w:tc>
        <w:tc>
          <w:tcPr>
            <w:tcW w:w="1880" w:type="dxa"/>
            <w:shd w:val="clear" w:color="auto" w:fill="FFFFFF" w:themeFill="background1"/>
          </w:tcPr>
          <w:p w14:paraId="418F9619" w14:textId="471A9957"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7,468,2</w:t>
            </w:r>
            <w:r w:rsidR="00D9455D" w:rsidRPr="002E3B38">
              <w:rPr>
                <w:rFonts w:ascii="Browallia New" w:hAnsi="Browallia New" w:cs="Browallia New"/>
                <w:sz w:val="22"/>
                <w:szCs w:val="22"/>
              </w:rPr>
              <w:t>90</w:t>
            </w:r>
            <w:r w:rsidRPr="002E3B38">
              <w:rPr>
                <w:rFonts w:ascii="Browallia New" w:hAnsi="Browallia New" w:cs="Browallia New"/>
                <w:sz w:val="22"/>
                <w:szCs w:val="22"/>
              </w:rPr>
              <w:t xml:space="preserve"> </w:t>
            </w:r>
          </w:p>
        </w:tc>
        <w:tc>
          <w:tcPr>
            <w:tcW w:w="2716" w:type="dxa"/>
            <w:shd w:val="clear" w:color="auto" w:fill="FFFFFF" w:themeFill="background1"/>
          </w:tcPr>
          <w:p w14:paraId="3C7E2276" w14:textId="1F02A99B"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4,424,02</w:t>
            </w:r>
            <w:r w:rsidR="00D9455D" w:rsidRPr="002E3B38">
              <w:rPr>
                <w:rFonts w:ascii="Browallia New" w:hAnsi="Browallia New" w:cs="Browallia New"/>
                <w:sz w:val="22"/>
                <w:szCs w:val="22"/>
              </w:rPr>
              <w:t>4</w:t>
            </w:r>
            <w:r w:rsidRPr="002E3B38">
              <w:rPr>
                <w:rFonts w:ascii="Browallia New" w:hAnsi="Browallia New" w:cs="Browallia New"/>
                <w:sz w:val="22"/>
                <w:szCs w:val="22"/>
              </w:rPr>
              <w:t xml:space="preserve"> </w:t>
            </w:r>
          </w:p>
        </w:tc>
        <w:tc>
          <w:tcPr>
            <w:tcW w:w="1904" w:type="dxa"/>
            <w:shd w:val="clear" w:color="auto" w:fill="FFFFFF" w:themeFill="background1"/>
            <w:vAlign w:val="bottom"/>
          </w:tcPr>
          <w:p w14:paraId="4DFCD97D" w14:textId="38CB1EC3" w:rsidR="002556F8" w:rsidRPr="002E3B38" w:rsidRDefault="00EC0085"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2556F8" w:rsidRPr="002E3B38">
              <w:rPr>
                <w:rFonts w:ascii="Browallia New" w:eastAsia="Arial Unicode MS" w:hAnsi="Browallia New" w:cs="Browallia New"/>
                <w:sz w:val="22"/>
                <w:szCs w:val="22"/>
                <w:lang w:val="en-GB"/>
              </w:rPr>
              <w:t>-</w:t>
            </w:r>
          </w:p>
        </w:tc>
        <w:tc>
          <w:tcPr>
            <w:tcW w:w="1917" w:type="dxa"/>
            <w:shd w:val="clear" w:color="auto" w:fill="FFFFFF" w:themeFill="background1"/>
          </w:tcPr>
          <w:p w14:paraId="78307B54" w14:textId="763DC572"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18,167,89</w:t>
            </w:r>
            <w:r w:rsidR="005B2072" w:rsidRPr="002E3B38">
              <w:rPr>
                <w:rFonts w:ascii="Browallia New" w:hAnsi="Browallia New" w:cs="Browallia New"/>
                <w:sz w:val="22"/>
                <w:szCs w:val="22"/>
              </w:rPr>
              <w:t>5</w:t>
            </w:r>
          </w:p>
        </w:tc>
        <w:tc>
          <w:tcPr>
            <w:tcW w:w="1931" w:type="dxa"/>
            <w:shd w:val="clear" w:color="auto" w:fill="FFFFFF" w:themeFill="background1"/>
          </w:tcPr>
          <w:p w14:paraId="76F84D6F" w14:textId="44BDB129"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30,060,20</w:t>
            </w:r>
            <w:r w:rsidR="005B2072" w:rsidRPr="002E3B38">
              <w:rPr>
                <w:rFonts w:ascii="Browallia New" w:hAnsi="Browallia New" w:cs="Browallia New"/>
                <w:sz w:val="22"/>
                <w:szCs w:val="22"/>
              </w:rPr>
              <w:t>9</w:t>
            </w:r>
            <w:r w:rsidRPr="002E3B38">
              <w:rPr>
                <w:rFonts w:ascii="Browallia New" w:hAnsi="Browallia New" w:cs="Browallia New"/>
                <w:sz w:val="22"/>
                <w:szCs w:val="22"/>
              </w:rPr>
              <w:t xml:space="preserve">   </w:t>
            </w:r>
          </w:p>
        </w:tc>
      </w:tr>
      <w:tr w:rsidR="00100070" w:rsidRPr="002E3B38" w14:paraId="3F400390" w14:textId="77777777">
        <w:trPr>
          <w:trHeight w:val="20"/>
        </w:trPr>
        <w:tc>
          <w:tcPr>
            <w:tcW w:w="4003" w:type="dxa"/>
            <w:shd w:val="clear" w:color="auto" w:fill="FFFFFF" w:themeFill="background1"/>
            <w:vAlign w:val="center"/>
          </w:tcPr>
          <w:p w14:paraId="58E41CD2" w14:textId="77777777"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รับโอนจากงานระหว่างก่อสร้างและอุปกรณ์ระหว่างติดตั้ง</w:t>
            </w:r>
          </w:p>
        </w:tc>
        <w:tc>
          <w:tcPr>
            <w:tcW w:w="1880" w:type="dxa"/>
            <w:shd w:val="clear" w:color="auto" w:fill="FFFFFF" w:themeFill="background1"/>
          </w:tcPr>
          <w:p w14:paraId="42328D57" w14:textId="085A2893"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2,929,677 </w:t>
            </w:r>
          </w:p>
        </w:tc>
        <w:tc>
          <w:tcPr>
            <w:tcW w:w="2716" w:type="dxa"/>
            <w:shd w:val="clear" w:color="auto" w:fill="FFFFFF" w:themeFill="background1"/>
          </w:tcPr>
          <w:p w14:paraId="28650F69" w14:textId="0688ADD3"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7,172,742 </w:t>
            </w:r>
          </w:p>
        </w:tc>
        <w:tc>
          <w:tcPr>
            <w:tcW w:w="1904" w:type="dxa"/>
            <w:shd w:val="clear" w:color="auto" w:fill="FFFFFF" w:themeFill="background1"/>
            <w:vAlign w:val="bottom"/>
          </w:tcPr>
          <w:p w14:paraId="480CE997" w14:textId="25578CEC"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17" w:type="dxa"/>
            <w:shd w:val="clear" w:color="auto" w:fill="FFFFFF" w:themeFill="background1"/>
          </w:tcPr>
          <w:p w14:paraId="326A1368" w14:textId="09BA1871"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cs/>
              </w:rPr>
              <w:t>(</w:t>
            </w:r>
            <w:r w:rsidRPr="002E3B38">
              <w:rPr>
                <w:rFonts w:ascii="Browallia New" w:hAnsi="Browallia New" w:cs="Browallia New"/>
                <w:sz w:val="22"/>
                <w:szCs w:val="22"/>
              </w:rPr>
              <w:t>10,102,419</w:t>
            </w:r>
            <w:r w:rsidRPr="002E3B38">
              <w:rPr>
                <w:rFonts w:ascii="Browallia New" w:hAnsi="Browallia New" w:cs="Browallia New"/>
                <w:sz w:val="22"/>
                <w:szCs w:val="22"/>
                <w:cs/>
              </w:rPr>
              <w:t>)</w:t>
            </w:r>
            <w:r w:rsidRPr="002E3B38">
              <w:rPr>
                <w:rFonts w:ascii="Browallia New" w:hAnsi="Browallia New" w:cs="Browallia New"/>
                <w:sz w:val="22"/>
                <w:szCs w:val="22"/>
              </w:rPr>
              <w:t xml:space="preserve"> </w:t>
            </w:r>
          </w:p>
        </w:tc>
        <w:tc>
          <w:tcPr>
            <w:tcW w:w="1931" w:type="dxa"/>
            <w:shd w:val="clear" w:color="auto" w:fill="FFFFFF" w:themeFill="background1"/>
            <w:vAlign w:val="bottom"/>
          </w:tcPr>
          <w:p w14:paraId="2A77568C" w14:textId="10F10306"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r>
      <w:tr w:rsidR="002556F8" w:rsidRPr="002E3B38" w14:paraId="1A1880A0" w14:textId="77777777">
        <w:trPr>
          <w:trHeight w:val="20"/>
        </w:trPr>
        <w:tc>
          <w:tcPr>
            <w:tcW w:w="4003" w:type="dxa"/>
            <w:shd w:val="clear" w:color="auto" w:fill="FFFFFF" w:themeFill="background1"/>
            <w:vAlign w:val="center"/>
          </w:tcPr>
          <w:p w14:paraId="15D588D3" w14:textId="4ECE61D8"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880" w:type="dxa"/>
            <w:shd w:val="clear" w:color="auto" w:fill="FFFFFF" w:themeFill="background1"/>
          </w:tcPr>
          <w:p w14:paraId="3BEED481" w14:textId="4AB52F91"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(7,420,506)</w:t>
            </w:r>
          </w:p>
        </w:tc>
        <w:tc>
          <w:tcPr>
            <w:tcW w:w="2716" w:type="dxa"/>
            <w:shd w:val="clear" w:color="auto" w:fill="FFFFFF" w:themeFill="background1"/>
          </w:tcPr>
          <w:p w14:paraId="545B2823" w14:textId="42E33F85"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cs/>
              </w:rPr>
              <w:t>(</w:t>
            </w:r>
            <w:r w:rsidRPr="002E3B38">
              <w:rPr>
                <w:rFonts w:ascii="Browallia New" w:hAnsi="Browallia New" w:cs="Browallia New"/>
                <w:sz w:val="22"/>
                <w:szCs w:val="22"/>
              </w:rPr>
              <w:t>12,737,418</w:t>
            </w:r>
            <w:r w:rsidRPr="002E3B38">
              <w:rPr>
                <w:rFonts w:ascii="Browallia New" w:hAnsi="Browallia New" w:cs="Browallia New"/>
                <w:sz w:val="22"/>
                <w:szCs w:val="22"/>
                <w:cs/>
              </w:rPr>
              <w:t>)</w:t>
            </w:r>
            <w:r w:rsidRPr="002E3B38">
              <w:rPr>
                <w:rFonts w:ascii="Browallia New" w:hAnsi="Browallia New" w:cs="Browallia New"/>
                <w:sz w:val="22"/>
                <w:szCs w:val="22"/>
              </w:rPr>
              <w:t xml:space="preserve"> </w:t>
            </w:r>
          </w:p>
        </w:tc>
        <w:tc>
          <w:tcPr>
            <w:tcW w:w="1904" w:type="dxa"/>
            <w:shd w:val="clear" w:color="auto" w:fill="FFFFFF" w:themeFill="background1"/>
          </w:tcPr>
          <w:p w14:paraId="481FA74C" w14:textId="20A570B4"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cs/>
              </w:rPr>
              <w:t>(</w:t>
            </w:r>
            <w:r w:rsidRPr="002E3B38">
              <w:rPr>
                <w:rFonts w:ascii="Browallia New" w:hAnsi="Browallia New" w:cs="Browallia New"/>
                <w:sz w:val="22"/>
                <w:szCs w:val="22"/>
              </w:rPr>
              <w:t>25,000</w:t>
            </w:r>
            <w:r w:rsidRPr="002E3B38">
              <w:rPr>
                <w:rFonts w:ascii="Browallia New" w:hAnsi="Browallia New" w:cs="Browallia New"/>
                <w:sz w:val="22"/>
                <w:szCs w:val="22"/>
                <w:cs/>
              </w:rPr>
              <w:t>)</w:t>
            </w:r>
            <w:r w:rsidRPr="002E3B38">
              <w:rPr>
                <w:rFonts w:ascii="Browallia New" w:hAnsi="Browallia New" w:cs="Browallia New"/>
                <w:sz w:val="22"/>
                <w:szCs w:val="22"/>
              </w:rPr>
              <w:t xml:space="preserve"> </w:t>
            </w:r>
          </w:p>
        </w:tc>
        <w:tc>
          <w:tcPr>
            <w:tcW w:w="1917" w:type="dxa"/>
            <w:shd w:val="clear" w:color="auto" w:fill="FFFFFF" w:themeFill="background1"/>
            <w:vAlign w:val="bottom"/>
          </w:tcPr>
          <w:p w14:paraId="0161ED9F" w14:textId="22924FD3" w:rsidR="002556F8" w:rsidRPr="002E3B38" w:rsidRDefault="00EC0085"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2556F8"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24E5AC87" w14:textId="5D3DE915"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(20,182,924)</w:t>
            </w:r>
          </w:p>
        </w:tc>
      </w:tr>
      <w:tr w:rsidR="002556F8" w:rsidRPr="002E3B38" w14:paraId="47164EED" w14:textId="77777777">
        <w:trPr>
          <w:trHeight w:val="20"/>
        </w:trPr>
        <w:tc>
          <w:tcPr>
            <w:tcW w:w="4003" w:type="dxa"/>
            <w:shd w:val="clear" w:color="auto" w:fill="FFFFFF" w:themeFill="background1"/>
            <w:vAlign w:val="center"/>
          </w:tcPr>
          <w:p w14:paraId="390B4757" w14:textId="35E1E233"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ab/>
              <w:t xml:space="preserve">                </w:t>
            </w:r>
            <w:r w:rsidRPr="002E3B38">
              <w:rPr>
                <w:rFonts w:ascii="Browallia New" w:eastAsia="Arial Unicode MS" w:hAnsi="Browallia New" w:cs="Browallia New"/>
                <w:sz w:val="22"/>
                <w:szCs w:val="22"/>
                <w:cs/>
              </w:rPr>
              <w:t>- ค่าเสื่อมราคาสะสม</w:t>
            </w:r>
          </w:p>
        </w:tc>
        <w:tc>
          <w:tcPr>
            <w:tcW w:w="1880" w:type="dxa"/>
            <w:shd w:val="clear" w:color="auto" w:fill="FFFFFF" w:themeFill="background1"/>
          </w:tcPr>
          <w:p w14:paraId="00BCA233" w14:textId="7B38C194"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7,420,399 </w:t>
            </w:r>
          </w:p>
        </w:tc>
        <w:tc>
          <w:tcPr>
            <w:tcW w:w="2716" w:type="dxa"/>
            <w:shd w:val="clear" w:color="auto" w:fill="FFFFFF" w:themeFill="background1"/>
          </w:tcPr>
          <w:p w14:paraId="5FA72231" w14:textId="29B3EA6C"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12,613,122 </w:t>
            </w:r>
          </w:p>
        </w:tc>
        <w:tc>
          <w:tcPr>
            <w:tcW w:w="1904" w:type="dxa"/>
            <w:shd w:val="clear" w:color="auto" w:fill="FFFFFF" w:themeFill="background1"/>
          </w:tcPr>
          <w:p w14:paraId="29D79D53" w14:textId="3D76066C"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24,999 </w:t>
            </w:r>
          </w:p>
        </w:tc>
        <w:tc>
          <w:tcPr>
            <w:tcW w:w="1917" w:type="dxa"/>
            <w:shd w:val="clear" w:color="auto" w:fill="FFFFFF" w:themeFill="background1"/>
            <w:vAlign w:val="bottom"/>
          </w:tcPr>
          <w:p w14:paraId="4FBB5131" w14:textId="29F1E47F" w:rsidR="002556F8" w:rsidRPr="002E3B38" w:rsidRDefault="00EC0085"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2556F8"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6026AF0C" w14:textId="10ABA9CE"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20,058,520 </w:t>
            </w:r>
          </w:p>
        </w:tc>
      </w:tr>
      <w:tr w:rsidR="00100070" w:rsidRPr="002E3B38" w14:paraId="56AB7F4A" w14:textId="77777777">
        <w:trPr>
          <w:trHeight w:val="20"/>
        </w:trPr>
        <w:tc>
          <w:tcPr>
            <w:tcW w:w="4003" w:type="dxa"/>
            <w:shd w:val="clear" w:color="auto" w:fill="FFFFFF" w:themeFill="background1"/>
            <w:vAlign w:val="center"/>
          </w:tcPr>
          <w:p w14:paraId="3DDEC5B2" w14:textId="781D9536"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ตัดจำหน่ายสินทรัพย์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880" w:type="dxa"/>
            <w:shd w:val="clear" w:color="auto" w:fill="FFFFFF" w:themeFill="background1"/>
            <w:vAlign w:val="bottom"/>
          </w:tcPr>
          <w:p w14:paraId="26531136" w14:textId="483A6408"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2716" w:type="dxa"/>
            <w:shd w:val="clear" w:color="auto" w:fill="FFFFFF" w:themeFill="background1"/>
          </w:tcPr>
          <w:p w14:paraId="5BC80C66" w14:textId="4E04B8FC"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cs/>
              </w:rPr>
              <w:t>(</w:t>
            </w:r>
            <w:r w:rsidRPr="002E3B38">
              <w:rPr>
                <w:rFonts w:ascii="Browallia New" w:hAnsi="Browallia New" w:cs="Browallia New"/>
                <w:sz w:val="22"/>
                <w:szCs w:val="22"/>
              </w:rPr>
              <w:t>7,271,983</w:t>
            </w:r>
            <w:r w:rsidRPr="002E3B38">
              <w:rPr>
                <w:rFonts w:ascii="Browallia New" w:hAnsi="Browallia New" w:cs="Browallia New"/>
                <w:sz w:val="22"/>
                <w:szCs w:val="22"/>
                <w:cs/>
              </w:rPr>
              <w:t>)</w:t>
            </w:r>
          </w:p>
        </w:tc>
        <w:tc>
          <w:tcPr>
            <w:tcW w:w="1904" w:type="dxa"/>
            <w:shd w:val="clear" w:color="auto" w:fill="FFFFFF" w:themeFill="background1"/>
            <w:vAlign w:val="bottom"/>
          </w:tcPr>
          <w:p w14:paraId="24907F58" w14:textId="07F02DDC"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17" w:type="dxa"/>
            <w:shd w:val="clear" w:color="auto" w:fill="FFFFFF" w:themeFill="background1"/>
            <w:vAlign w:val="bottom"/>
          </w:tcPr>
          <w:p w14:paraId="56722816" w14:textId="4EE64697"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7478BB04" w14:textId="5B98848F"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(7,271,983)</w:t>
            </w:r>
          </w:p>
        </w:tc>
      </w:tr>
      <w:tr w:rsidR="00100070" w:rsidRPr="002E3B38" w14:paraId="73FC9C4F" w14:textId="77777777">
        <w:trPr>
          <w:trHeight w:val="20"/>
        </w:trPr>
        <w:tc>
          <w:tcPr>
            <w:tcW w:w="4003" w:type="dxa"/>
            <w:shd w:val="clear" w:color="auto" w:fill="FFFFFF" w:themeFill="background1"/>
            <w:vAlign w:val="center"/>
          </w:tcPr>
          <w:p w14:paraId="0C3F1706" w14:textId="67BF6DBD"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ab/>
              <w:t xml:space="preserve">                </w:t>
            </w:r>
            <w:r w:rsidRPr="002E3B38">
              <w:rPr>
                <w:rFonts w:ascii="Browallia New" w:eastAsia="Arial Unicode MS" w:hAnsi="Browallia New" w:cs="Browallia New"/>
                <w:sz w:val="22"/>
                <w:szCs w:val="22"/>
                <w:cs/>
              </w:rPr>
              <w:t>- ค่าเสื่อมราคาสะสม</w:t>
            </w:r>
          </w:p>
        </w:tc>
        <w:tc>
          <w:tcPr>
            <w:tcW w:w="1880" w:type="dxa"/>
            <w:shd w:val="clear" w:color="auto" w:fill="FFFFFF" w:themeFill="background1"/>
            <w:vAlign w:val="bottom"/>
          </w:tcPr>
          <w:p w14:paraId="6B62EC30" w14:textId="749E1B33"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2716" w:type="dxa"/>
            <w:shd w:val="clear" w:color="auto" w:fill="FFFFFF" w:themeFill="background1"/>
          </w:tcPr>
          <w:p w14:paraId="4D0BD151" w14:textId="68B50F14"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1,661,907 </w:t>
            </w:r>
          </w:p>
        </w:tc>
        <w:tc>
          <w:tcPr>
            <w:tcW w:w="1904" w:type="dxa"/>
            <w:shd w:val="clear" w:color="auto" w:fill="FFFFFF" w:themeFill="background1"/>
            <w:vAlign w:val="bottom"/>
          </w:tcPr>
          <w:p w14:paraId="5969EF35" w14:textId="61F88DB1"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17" w:type="dxa"/>
            <w:shd w:val="clear" w:color="auto" w:fill="FFFFFF" w:themeFill="background1"/>
            <w:vAlign w:val="bottom"/>
          </w:tcPr>
          <w:p w14:paraId="500ABBD7" w14:textId="6A8A9BDC" w:rsidR="00100070" w:rsidRPr="002E3B38" w:rsidRDefault="00EC0085"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46D4FD0C" w14:textId="11561847"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1,661,907 </w:t>
            </w:r>
          </w:p>
        </w:tc>
      </w:tr>
      <w:tr w:rsidR="002556F8" w:rsidRPr="002E3B38" w14:paraId="2A76220B" w14:textId="77777777">
        <w:trPr>
          <w:trHeight w:val="20"/>
        </w:trPr>
        <w:tc>
          <w:tcPr>
            <w:tcW w:w="4003" w:type="dxa"/>
            <w:shd w:val="clear" w:color="auto" w:fill="FFFFFF" w:themeFill="background1"/>
            <w:vAlign w:val="center"/>
          </w:tcPr>
          <w:p w14:paraId="3D057291" w14:textId="77777777"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ค่าเสื่อมราคา (หมายเหตุ </w:t>
            </w:r>
            <w:r w:rsidRPr="002E3B38">
              <w:rPr>
                <w:rFonts w:ascii="Browallia New" w:eastAsia="Arial Unicode MS" w:hAnsi="Browallia New" w:cs="Browallia New"/>
                <w:sz w:val="22"/>
                <w:szCs w:val="22"/>
              </w:rPr>
              <w:t>33</w:t>
            </w:r>
            <w:r w:rsidRPr="002E3B38">
              <w:rPr>
                <w:rFonts w:ascii="Browallia New" w:eastAsia="Arial Unicode MS" w:hAnsi="Browallia New" w:cs="Browallia New"/>
                <w:sz w:val="22"/>
                <w:szCs w:val="22"/>
                <w:cs/>
              </w:rPr>
              <w:t>)</w:t>
            </w:r>
          </w:p>
        </w:tc>
        <w:tc>
          <w:tcPr>
            <w:tcW w:w="1880" w:type="dxa"/>
            <w:shd w:val="clear" w:color="auto" w:fill="FFFFFF" w:themeFill="background1"/>
          </w:tcPr>
          <w:p w14:paraId="150905DC" w14:textId="0FCC9A17"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DF56AC" w:rsidRPr="002E3B38">
              <w:rPr>
                <w:rFonts w:ascii="Browallia New" w:hAnsi="Browallia New" w:cs="Browallia New"/>
                <w:sz w:val="22"/>
                <w:szCs w:val="22"/>
              </w:rPr>
              <w:t>35,326,99</w:t>
            </w:r>
            <w:r w:rsidR="00526651" w:rsidRPr="002E3B38">
              <w:rPr>
                <w:rFonts w:ascii="Browallia New" w:hAnsi="Browallia New" w:cs="Browallia New"/>
                <w:sz w:val="22"/>
                <w:szCs w:val="22"/>
              </w:rPr>
              <w:t>4</w:t>
            </w:r>
            <w:r w:rsidRPr="002E3B38">
              <w:rPr>
                <w:rFonts w:ascii="Browallia New" w:hAnsi="Browallia New" w:cs="Browallia New"/>
                <w:sz w:val="22"/>
                <w:szCs w:val="22"/>
              </w:rPr>
              <w:t>)</w:t>
            </w:r>
          </w:p>
        </w:tc>
        <w:tc>
          <w:tcPr>
            <w:tcW w:w="2716" w:type="dxa"/>
            <w:shd w:val="clear" w:color="auto" w:fill="FFFFFF" w:themeFill="background1"/>
          </w:tcPr>
          <w:p w14:paraId="163292F4" w14:textId="3EC54631"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05517A" w:rsidRPr="002E3B38">
              <w:rPr>
                <w:rFonts w:ascii="Browallia New" w:hAnsi="Browallia New" w:cs="Browallia New"/>
                <w:sz w:val="22"/>
                <w:szCs w:val="22"/>
              </w:rPr>
              <w:t>67,075,259</w:t>
            </w:r>
            <w:r w:rsidRPr="002E3B38">
              <w:rPr>
                <w:rFonts w:ascii="Browallia New" w:hAnsi="Browallia New" w:cs="Browallia New"/>
                <w:sz w:val="22"/>
                <w:szCs w:val="22"/>
              </w:rPr>
              <w:t>)</w:t>
            </w:r>
          </w:p>
        </w:tc>
        <w:tc>
          <w:tcPr>
            <w:tcW w:w="1904" w:type="dxa"/>
            <w:shd w:val="clear" w:color="auto" w:fill="FFFFFF" w:themeFill="background1"/>
          </w:tcPr>
          <w:p w14:paraId="2D3C5FCD" w14:textId="1A636ED6"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C90E4A" w:rsidRPr="002E3B38">
              <w:rPr>
                <w:rFonts w:ascii="Browallia New" w:hAnsi="Browallia New" w:cs="Browallia New"/>
                <w:sz w:val="22"/>
                <w:szCs w:val="22"/>
              </w:rPr>
              <w:t>380,538</w:t>
            </w:r>
            <w:r w:rsidRPr="002E3B38">
              <w:rPr>
                <w:rFonts w:ascii="Browallia New" w:hAnsi="Browallia New" w:cs="Browallia New"/>
                <w:sz w:val="22"/>
                <w:szCs w:val="22"/>
              </w:rPr>
              <w:t>)</w:t>
            </w:r>
          </w:p>
        </w:tc>
        <w:tc>
          <w:tcPr>
            <w:tcW w:w="1917" w:type="dxa"/>
            <w:shd w:val="clear" w:color="auto" w:fill="FFFFFF" w:themeFill="background1"/>
            <w:vAlign w:val="bottom"/>
          </w:tcPr>
          <w:p w14:paraId="0034080E" w14:textId="69C1175F" w:rsidR="002556F8" w:rsidRPr="002E3B38" w:rsidRDefault="00EC0085"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2556F8"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6725A69F" w14:textId="425DA470"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(102,782,79</w:t>
            </w:r>
            <w:r w:rsidR="00624C79" w:rsidRPr="002E3B38">
              <w:rPr>
                <w:rFonts w:ascii="Browallia New" w:hAnsi="Browallia New" w:cs="Browallia New"/>
                <w:sz w:val="22"/>
                <w:szCs w:val="22"/>
              </w:rPr>
              <w:t>1</w:t>
            </w:r>
            <w:r w:rsidRPr="002E3B38">
              <w:rPr>
                <w:rFonts w:ascii="Browallia New" w:hAnsi="Browallia New" w:cs="Browallia New"/>
                <w:sz w:val="22"/>
                <w:szCs w:val="22"/>
              </w:rPr>
              <w:t>)</w:t>
            </w:r>
          </w:p>
        </w:tc>
      </w:tr>
      <w:tr w:rsidR="00100070" w:rsidRPr="002E3B38" w14:paraId="72884A85" w14:textId="77777777">
        <w:trPr>
          <w:trHeight w:val="20"/>
        </w:trPr>
        <w:tc>
          <w:tcPr>
            <w:tcW w:w="4003" w:type="dxa"/>
            <w:shd w:val="clear" w:color="auto" w:fill="FFFFFF" w:themeFill="background1"/>
            <w:vAlign w:val="center"/>
          </w:tcPr>
          <w:p w14:paraId="1104C0AA" w14:textId="7368A5A1" w:rsidR="00100070" w:rsidRPr="002E3B38" w:rsidRDefault="00100070" w:rsidP="001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กลับรายการค่าเผื่อการด้อยค่า</w:t>
            </w:r>
          </w:p>
        </w:tc>
        <w:tc>
          <w:tcPr>
            <w:tcW w:w="1880" w:type="dxa"/>
            <w:shd w:val="clear" w:color="auto" w:fill="FFFFFF" w:themeFill="background1"/>
            <w:vAlign w:val="bottom"/>
          </w:tcPr>
          <w:p w14:paraId="7E5FE3DD" w14:textId="701E60AC" w:rsidR="00100070" w:rsidRPr="002E3B38" w:rsidRDefault="00EC0085" w:rsidP="001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2716" w:type="dxa"/>
            <w:shd w:val="clear" w:color="auto" w:fill="FFFFFF" w:themeFill="background1"/>
          </w:tcPr>
          <w:p w14:paraId="3FB598A3" w14:textId="0BB29142" w:rsidR="00100070" w:rsidRPr="002E3B38" w:rsidRDefault="00100070" w:rsidP="001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1,258,717 </w:t>
            </w:r>
          </w:p>
        </w:tc>
        <w:tc>
          <w:tcPr>
            <w:tcW w:w="1904" w:type="dxa"/>
            <w:shd w:val="clear" w:color="auto" w:fill="FFFFFF" w:themeFill="background1"/>
            <w:vAlign w:val="bottom"/>
          </w:tcPr>
          <w:p w14:paraId="34AD68BA" w14:textId="709D8336" w:rsidR="00100070" w:rsidRPr="002E3B38" w:rsidRDefault="00EC0085" w:rsidP="001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17" w:type="dxa"/>
            <w:shd w:val="clear" w:color="auto" w:fill="FFFFFF" w:themeFill="background1"/>
            <w:vAlign w:val="bottom"/>
          </w:tcPr>
          <w:p w14:paraId="7B97744B" w14:textId="394F956B" w:rsidR="00100070" w:rsidRPr="002E3B38" w:rsidRDefault="00EC0085" w:rsidP="001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00070"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7C556172" w14:textId="73121BA7" w:rsidR="00100070" w:rsidRPr="002E3B38" w:rsidRDefault="00100070" w:rsidP="001000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1,258,717 </w:t>
            </w:r>
          </w:p>
        </w:tc>
      </w:tr>
      <w:tr w:rsidR="00195EF3" w:rsidRPr="002E3B38" w14:paraId="0D1C9D1B" w14:textId="77777777" w:rsidTr="00853123">
        <w:trPr>
          <w:trHeight w:val="20"/>
        </w:trPr>
        <w:tc>
          <w:tcPr>
            <w:tcW w:w="4003" w:type="dxa"/>
            <w:shd w:val="clear" w:color="auto" w:fill="FFFFFF" w:themeFill="background1"/>
            <w:vAlign w:val="center"/>
          </w:tcPr>
          <w:p w14:paraId="719FD71C" w14:textId="77777777" w:rsidR="00195EF3" w:rsidRPr="002E3B38" w:rsidRDefault="00195EF3" w:rsidP="0019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ราคาตามบัญชีสุทธิปลายปี</w:t>
            </w:r>
          </w:p>
        </w:tc>
        <w:tc>
          <w:tcPr>
            <w:tcW w:w="1880" w:type="dxa"/>
            <w:shd w:val="clear" w:color="auto" w:fill="FFFFFF" w:themeFill="background1"/>
          </w:tcPr>
          <w:p w14:paraId="1C0C44AF" w14:textId="34688F50" w:rsidR="00195EF3" w:rsidRPr="002E3B38" w:rsidRDefault="00E210E6"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BB6450" w:rsidRPr="002E3B38">
              <w:rPr>
                <w:rFonts w:ascii="Browallia New" w:hAnsi="Browallia New" w:cs="Browallia New"/>
                <w:sz w:val="22"/>
                <w:szCs w:val="22"/>
              </w:rPr>
              <w:t xml:space="preserve"> 88,045,34</w:t>
            </w:r>
            <w:r w:rsidR="00526651" w:rsidRPr="002E3B38">
              <w:rPr>
                <w:rFonts w:ascii="Browallia New" w:hAnsi="Browallia New" w:cs="Browallia New"/>
                <w:sz w:val="22"/>
                <w:szCs w:val="22"/>
              </w:rPr>
              <w:t>7</w:t>
            </w:r>
          </w:p>
        </w:tc>
        <w:tc>
          <w:tcPr>
            <w:tcW w:w="2716" w:type="dxa"/>
            <w:shd w:val="clear" w:color="auto" w:fill="FFFFFF" w:themeFill="background1"/>
          </w:tcPr>
          <w:p w14:paraId="1DB3BCA0" w14:textId="0AA201F6" w:rsidR="00195EF3" w:rsidRPr="002E3B38" w:rsidRDefault="00E210E6"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265,</w:t>
            </w:r>
            <w:r w:rsidR="00ED4DE9" w:rsidRPr="002E3B38">
              <w:rPr>
                <w:rFonts w:ascii="Browallia New" w:hAnsi="Browallia New" w:cs="Browallia New"/>
                <w:sz w:val="22"/>
                <w:szCs w:val="22"/>
              </w:rPr>
              <w:t>963,80</w:t>
            </w:r>
            <w:r w:rsidR="00D26653" w:rsidRPr="002E3B38">
              <w:rPr>
                <w:rFonts w:ascii="Browallia New" w:hAnsi="Browallia New" w:cs="Browallia New"/>
                <w:sz w:val="22"/>
                <w:szCs w:val="22"/>
              </w:rPr>
              <w:t>7</w:t>
            </w:r>
          </w:p>
        </w:tc>
        <w:tc>
          <w:tcPr>
            <w:tcW w:w="1904" w:type="dxa"/>
            <w:shd w:val="clear" w:color="auto" w:fill="FFFFFF" w:themeFill="background1"/>
          </w:tcPr>
          <w:p w14:paraId="135811CE" w14:textId="433D2B57" w:rsidR="00195EF3" w:rsidRPr="002E3B38" w:rsidRDefault="006966FC"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11,209,387</w:t>
            </w:r>
          </w:p>
        </w:tc>
        <w:tc>
          <w:tcPr>
            <w:tcW w:w="1917" w:type="dxa"/>
            <w:shd w:val="clear" w:color="auto" w:fill="FFFFFF" w:themeFill="background1"/>
          </w:tcPr>
          <w:p w14:paraId="34AFD0D9" w14:textId="7DC9C9DA" w:rsidR="00195EF3" w:rsidRPr="002E3B38" w:rsidRDefault="00CC70C8"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8,569,39</w:t>
            </w:r>
            <w:r w:rsidR="005B2072" w:rsidRPr="002E3B38">
              <w:rPr>
                <w:rFonts w:ascii="Browallia New" w:hAnsi="Browallia New" w:cs="Browallia New"/>
                <w:sz w:val="22"/>
                <w:szCs w:val="22"/>
              </w:rPr>
              <w:t>5</w:t>
            </w:r>
          </w:p>
        </w:tc>
        <w:tc>
          <w:tcPr>
            <w:tcW w:w="1931" w:type="dxa"/>
            <w:shd w:val="clear" w:color="auto" w:fill="FFFFFF" w:themeFill="background1"/>
          </w:tcPr>
          <w:p w14:paraId="57EBD379" w14:textId="596A5D67" w:rsidR="00195EF3" w:rsidRPr="002E3B38" w:rsidRDefault="00A00839" w:rsidP="00580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34407C" w:rsidRPr="002E3B38">
              <w:rPr>
                <w:rFonts w:ascii="Browallia New" w:hAnsi="Browallia New" w:cs="Browallia New"/>
                <w:sz w:val="22"/>
                <w:szCs w:val="22"/>
              </w:rPr>
              <w:t xml:space="preserve"> 373,787,936</w:t>
            </w:r>
          </w:p>
        </w:tc>
      </w:tr>
      <w:tr w:rsidR="00603506" w:rsidRPr="002E3B38" w14:paraId="0CDF2610" w14:textId="77777777" w:rsidTr="00457504">
        <w:tc>
          <w:tcPr>
            <w:tcW w:w="4003" w:type="dxa"/>
            <w:shd w:val="clear" w:color="auto" w:fill="FFFFFF" w:themeFill="background1"/>
            <w:vAlign w:val="center"/>
          </w:tcPr>
          <w:p w14:paraId="1DC3C79D"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14"/>
                <w:szCs w:val="14"/>
              </w:rPr>
            </w:pPr>
          </w:p>
        </w:tc>
        <w:tc>
          <w:tcPr>
            <w:tcW w:w="1880" w:type="dxa"/>
            <w:shd w:val="clear" w:color="auto" w:fill="FFFFFF" w:themeFill="background1"/>
          </w:tcPr>
          <w:p w14:paraId="7ACD8B5A" w14:textId="2D9F3E40"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2716" w:type="dxa"/>
            <w:shd w:val="clear" w:color="auto" w:fill="FFFFFF" w:themeFill="background1"/>
          </w:tcPr>
          <w:p w14:paraId="3A67FA2D" w14:textId="6C4852D9"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04" w:type="dxa"/>
            <w:shd w:val="clear" w:color="auto" w:fill="FFFFFF" w:themeFill="background1"/>
          </w:tcPr>
          <w:p w14:paraId="41F55B34" w14:textId="7B043A95"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17" w:type="dxa"/>
            <w:shd w:val="clear" w:color="auto" w:fill="FFFFFF" w:themeFill="background1"/>
          </w:tcPr>
          <w:p w14:paraId="7CB89EF9" w14:textId="1D665CD6"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c>
          <w:tcPr>
            <w:tcW w:w="1931" w:type="dxa"/>
            <w:shd w:val="clear" w:color="auto" w:fill="FFFFFF" w:themeFill="background1"/>
          </w:tcPr>
          <w:p w14:paraId="51B7A26E" w14:textId="36E8D5FF"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14"/>
                <w:szCs w:val="14"/>
              </w:rPr>
            </w:pPr>
          </w:p>
        </w:tc>
      </w:tr>
      <w:tr w:rsidR="00603506" w:rsidRPr="002E3B38" w14:paraId="65898C4B" w14:textId="77777777" w:rsidTr="00457504">
        <w:tc>
          <w:tcPr>
            <w:tcW w:w="4003" w:type="dxa"/>
            <w:shd w:val="clear" w:color="auto" w:fill="FFFFFF" w:themeFill="background1"/>
            <w:vAlign w:val="center"/>
          </w:tcPr>
          <w:p w14:paraId="67C3EDF4" w14:textId="12797EE0"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w:t>
            </w:r>
            <w:r w:rsidR="0018028B" w:rsidRPr="002E3B38">
              <w:rPr>
                <w:rFonts w:ascii="Browallia New" w:eastAsia="Arial Unicode MS" w:hAnsi="Browallia New" w:cs="Browallia New"/>
                <w:sz w:val="22"/>
                <w:szCs w:val="22"/>
              </w:rPr>
              <w:t>7</w:t>
            </w:r>
          </w:p>
        </w:tc>
        <w:tc>
          <w:tcPr>
            <w:tcW w:w="1880" w:type="dxa"/>
            <w:shd w:val="clear" w:color="auto" w:fill="FFFFFF" w:themeFill="background1"/>
          </w:tcPr>
          <w:p w14:paraId="628CA80B" w14:textId="71318E3C"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16" w:type="dxa"/>
            <w:shd w:val="clear" w:color="auto" w:fill="FFFFFF" w:themeFill="background1"/>
          </w:tcPr>
          <w:p w14:paraId="4917983F" w14:textId="76352DF9"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04" w:type="dxa"/>
            <w:shd w:val="clear" w:color="auto" w:fill="FFFFFF" w:themeFill="background1"/>
          </w:tcPr>
          <w:p w14:paraId="29387218" w14:textId="0CE2DC96"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17" w:type="dxa"/>
            <w:shd w:val="clear" w:color="auto" w:fill="FFFFFF" w:themeFill="background1"/>
          </w:tcPr>
          <w:p w14:paraId="757DC7F3" w14:textId="5AC684D6"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1" w:type="dxa"/>
            <w:shd w:val="clear" w:color="auto" w:fill="FFFFFF" w:themeFill="background1"/>
          </w:tcPr>
          <w:p w14:paraId="756CAF2F" w14:textId="7067D796" w:rsidR="00F03D37" w:rsidRPr="002E3B38" w:rsidRDefault="00F03D37"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E575D5" w:rsidRPr="002E3B38" w14:paraId="44F4B4D7" w14:textId="77777777" w:rsidTr="00457504">
        <w:tc>
          <w:tcPr>
            <w:tcW w:w="4003" w:type="dxa"/>
            <w:shd w:val="clear" w:color="auto" w:fill="FFFFFF" w:themeFill="background1"/>
            <w:vAlign w:val="center"/>
          </w:tcPr>
          <w:p w14:paraId="68D7FA93" w14:textId="77777777" w:rsidR="00E575D5" w:rsidRPr="002E3B38" w:rsidRDefault="00E575D5" w:rsidP="00E5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0" w:type="dxa"/>
            <w:shd w:val="clear" w:color="auto" w:fill="FFFFFF" w:themeFill="background1"/>
          </w:tcPr>
          <w:p w14:paraId="40B4D7BB" w14:textId="4D34250F" w:rsidR="00E575D5" w:rsidRPr="002E3B38" w:rsidRDefault="00E575D5"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476,258,</w:t>
            </w:r>
            <w:r w:rsidR="00526651" w:rsidRPr="002E3B38">
              <w:rPr>
                <w:rFonts w:ascii="Browallia New" w:hAnsi="Browallia New" w:cs="Browallia New"/>
                <w:sz w:val="22"/>
                <w:szCs w:val="22"/>
              </w:rPr>
              <w:t>990</w:t>
            </w:r>
          </w:p>
        </w:tc>
        <w:tc>
          <w:tcPr>
            <w:tcW w:w="2716" w:type="dxa"/>
            <w:shd w:val="clear" w:color="auto" w:fill="FFFFFF" w:themeFill="background1"/>
          </w:tcPr>
          <w:p w14:paraId="74C50436" w14:textId="6007C34F" w:rsidR="00E575D5" w:rsidRPr="002E3B38" w:rsidRDefault="00E575D5"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719,203,</w:t>
            </w:r>
            <w:r w:rsidR="00B100DA" w:rsidRPr="002E3B38">
              <w:rPr>
                <w:rFonts w:ascii="Browallia New" w:hAnsi="Browallia New" w:cs="Browallia New"/>
                <w:sz w:val="22"/>
                <w:szCs w:val="22"/>
              </w:rPr>
              <w:t>233</w:t>
            </w:r>
          </w:p>
        </w:tc>
        <w:tc>
          <w:tcPr>
            <w:tcW w:w="1904" w:type="dxa"/>
            <w:shd w:val="clear" w:color="auto" w:fill="FFFFFF" w:themeFill="background1"/>
          </w:tcPr>
          <w:p w14:paraId="453F7F4E" w14:textId="34F89412" w:rsidR="00E575D5" w:rsidRPr="002E3B38" w:rsidRDefault="00E575D5"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43,427,</w:t>
            </w:r>
            <w:r w:rsidR="00094BC5" w:rsidRPr="002E3B38">
              <w:rPr>
                <w:rFonts w:ascii="Browallia New" w:hAnsi="Browallia New" w:cs="Browallia New"/>
                <w:sz w:val="22"/>
                <w:szCs w:val="22"/>
              </w:rPr>
              <w:t>586</w:t>
            </w:r>
          </w:p>
        </w:tc>
        <w:tc>
          <w:tcPr>
            <w:tcW w:w="1917" w:type="dxa"/>
            <w:shd w:val="clear" w:color="auto" w:fill="FFFFFF" w:themeFill="background1"/>
          </w:tcPr>
          <w:p w14:paraId="3003BE8F" w14:textId="04F3E6DE" w:rsidR="00E575D5" w:rsidRPr="002E3B38" w:rsidRDefault="00E575D5"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8,569,395</w:t>
            </w:r>
          </w:p>
        </w:tc>
        <w:tc>
          <w:tcPr>
            <w:tcW w:w="1931" w:type="dxa"/>
            <w:shd w:val="clear" w:color="auto" w:fill="FFFFFF" w:themeFill="background1"/>
          </w:tcPr>
          <w:p w14:paraId="1AB24B05" w14:textId="50276A5D" w:rsidR="00E575D5" w:rsidRPr="002E3B38" w:rsidRDefault="00E575D5" w:rsidP="0058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1,247,459,</w:t>
            </w:r>
            <w:r w:rsidR="00624C79" w:rsidRPr="002E3B38">
              <w:rPr>
                <w:rFonts w:ascii="Browallia New" w:hAnsi="Browallia New" w:cs="Browallia New"/>
                <w:sz w:val="22"/>
                <w:szCs w:val="22"/>
              </w:rPr>
              <w:t>204</w:t>
            </w:r>
          </w:p>
        </w:tc>
      </w:tr>
      <w:tr w:rsidR="002556F8" w:rsidRPr="002E3B38" w14:paraId="2C3DC150" w14:textId="77777777">
        <w:tc>
          <w:tcPr>
            <w:tcW w:w="4003" w:type="dxa"/>
            <w:shd w:val="clear" w:color="auto" w:fill="FFFFFF" w:themeFill="background1"/>
            <w:vAlign w:val="center"/>
          </w:tcPr>
          <w:p w14:paraId="7ACA7485" w14:textId="34562468" w:rsidR="002556F8" w:rsidRPr="002E3B38" w:rsidRDefault="002556F8" w:rsidP="0025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ค่าเสื่อมราคาสะสม</w:t>
            </w:r>
          </w:p>
        </w:tc>
        <w:tc>
          <w:tcPr>
            <w:tcW w:w="1880" w:type="dxa"/>
            <w:shd w:val="clear" w:color="auto" w:fill="FFFFFF" w:themeFill="background1"/>
          </w:tcPr>
          <w:p w14:paraId="43E4F90B" w14:textId="709A3EE0" w:rsidR="002556F8" w:rsidRPr="002E3B38" w:rsidRDefault="002556F8" w:rsidP="00255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(388,</w:t>
            </w:r>
            <w:r w:rsidR="00135FA4" w:rsidRPr="002E3B38">
              <w:rPr>
                <w:rFonts w:ascii="Browallia New" w:hAnsi="Browallia New" w:cs="Browallia New"/>
                <w:sz w:val="22"/>
                <w:szCs w:val="22"/>
              </w:rPr>
              <w:t>213,643</w:t>
            </w:r>
            <w:r w:rsidRPr="002E3B38">
              <w:rPr>
                <w:rFonts w:ascii="Browallia New" w:hAnsi="Browallia New" w:cs="Browallia New"/>
                <w:sz w:val="22"/>
                <w:szCs w:val="22"/>
              </w:rPr>
              <w:t>)</w:t>
            </w:r>
          </w:p>
        </w:tc>
        <w:tc>
          <w:tcPr>
            <w:tcW w:w="2716" w:type="dxa"/>
            <w:shd w:val="clear" w:color="auto" w:fill="FFFFFF" w:themeFill="background1"/>
          </w:tcPr>
          <w:p w14:paraId="4232F609" w14:textId="2093B51B" w:rsidR="002556F8" w:rsidRPr="002E3B38" w:rsidRDefault="002556F8" w:rsidP="00255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085817" w:rsidRPr="002E3B38">
              <w:rPr>
                <w:rFonts w:ascii="Browallia New" w:hAnsi="Browallia New" w:cs="Browallia New"/>
                <w:sz w:val="22"/>
                <w:szCs w:val="22"/>
              </w:rPr>
              <w:t>453,239,426</w:t>
            </w:r>
            <w:r w:rsidRPr="002E3B38">
              <w:rPr>
                <w:rFonts w:ascii="Browallia New" w:hAnsi="Browallia New" w:cs="Browallia New"/>
                <w:sz w:val="22"/>
                <w:szCs w:val="22"/>
              </w:rPr>
              <w:t>)</w:t>
            </w:r>
          </w:p>
        </w:tc>
        <w:tc>
          <w:tcPr>
            <w:tcW w:w="1904" w:type="dxa"/>
            <w:shd w:val="clear" w:color="auto" w:fill="FFFFFF" w:themeFill="background1"/>
          </w:tcPr>
          <w:p w14:paraId="38158558" w14:textId="2425CC71" w:rsidR="002556F8" w:rsidRPr="002E3B38" w:rsidRDefault="002556F8" w:rsidP="00255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(32,</w:t>
            </w:r>
            <w:r w:rsidR="00B401EE" w:rsidRPr="002E3B38">
              <w:rPr>
                <w:rFonts w:ascii="Browallia New" w:hAnsi="Browallia New" w:cs="Browallia New"/>
                <w:sz w:val="22"/>
                <w:szCs w:val="22"/>
              </w:rPr>
              <w:t>218,199</w:t>
            </w:r>
            <w:r w:rsidRPr="002E3B38">
              <w:rPr>
                <w:rFonts w:ascii="Browallia New" w:hAnsi="Browallia New" w:cs="Browallia New"/>
                <w:sz w:val="22"/>
                <w:szCs w:val="22"/>
              </w:rPr>
              <w:t>)</w:t>
            </w:r>
          </w:p>
        </w:tc>
        <w:tc>
          <w:tcPr>
            <w:tcW w:w="1917" w:type="dxa"/>
            <w:shd w:val="clear" w:color="auto" w:fill="FFFFFF" w:themeFill="background1"/>
            <w:vAlign w:val="bottom"/>
          </w:tcPr>
          <w:p w14:paraId="2CA96526" w14:textId="29F42BB0" w:rsidR="002556F8" w:rsidRPr="002E3B38" w:rsidRDefault="00EC0085" w:rsidP="00255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2556F8" w:rsidRPr="002E3B38">
              <w:rPr>
                <w:rFonts w:ascii="Browallia New" w:eastAsia="Arial Unicode MS" w:hAnsi="Browallia New" w:cs="Browallia New"/>
                <w:sz w:val="22"/>
                <w:szCs w:val="22"/>
                <w:lang w:val="en-GB"/>
              </w:rPr>
              <w:t>-</w:t>
            </w:r>
          </w:p>
        </w:tc>
        <w:tc>
          <w:tcPr>
            <w:tcW w:w="1931" w:type="dxa"/>
            <w:shd w:val="clear" w:color="auto" w:fill="FFFFFF" w:themeFill="background1"/>
          </w:tcPr>
          <w:p w14:paraId="799A3705" w14:textId="1C54DA78" w:rsidR="002556F8" w:rsidRPr="002E3B38" w:rsidRDefault="002556F8" w:rsidP="002556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(873,671,2</w:t>
            </w:r>
            <w:r w:rsidR="00421681" w:rsidRPr="002E3B38">
              <w:rPr>
                <w:rFonts w:ascii="Browallia New" w:hAnsi="Browallia New" w:cs="Browallia New"/>
                <w:sz w:val="22"/>
                <w:szCs w:val="22"/>
              </w:rPr>
              <w:t>68</w:t>
            </w:r>
            <w:r w:rsidRPr="002E3B38">
              <w:rPr>
                <w:rFonts w:ascii="Browallia New" w:hAnsi="Browallia New" w:cs="Browallia New"/>
                <w:sz w:val="22"/>
                <w:szCs w:val="22"/>
              </w:rPr>
              <w:t>)</w:t>
            </w:r>
          </w:p>
        </w:tc>
      </w:tr>
      <w:tr w:rsidR="00603506" w:rsidRPr="002E3B38" w14:paraId="26651671" w14:textId="77777777" w:rsidTr="00457504">
        <w:tc>
          <w:tcPr>
            <w:tcW w:w="4003" w:type="dxa"/>
            <w:shd w:val="clear" w:color="auto" w:fill="FFFFFF" w:themeFill="background1"/>
            <w:vAlign w:val="center"/>
          </w:tcPr>
          <w:p w14:paraId="469285E1" w14:textId="77777777" w:rsidR="00F03D37" w:rsidRPr="002E3B38" w:rsidRDefault="00F03D37" w:rsidP="004C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w:t>
            </w:r>
          </w:p>
        </w:tc>
        <w:tc>
          <w:tcPr>
            <w:tcW w:w="1880" w:type="dxa"/>
            <w:shd w:val="clear" w:color="auto" w:fill="FFFFFF" w:themeFill="background1"/>
          </w:tcPr>
          <w:p w14:paraId="7E26DED4" w14:textId="44087718" w:rsidR="00F03D37" w:rsidRPr="002E3B38" w:rsidRDefault="00A00839" w:rsidP="00580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135FA4" w:rsidRPr="002E3B38">
              <w:rPr>
                <w:rFonts w:ascii="Browallia New" w:hAnsi="Browallia New" w:cs="Browallia New"/>
                <w:sz w:val="22"/>
                <w:szCs w:val="22"/>
              </w:rPr>
              <w:t xml:space="preserve"> 88,045,347</w:t>
            </w:r>
          </w:p>
        </w:tc>
        <w:tc>
          <w:tcPr>
            <w:tcW w:w="2716" w:type="dxa"/>
            <w:shd w:val="clear" w:color="auto" w:fill="FFFFFF" w:themeFill="background1"/>
          </w:tcPr>
          <w:p w14:paraId="343F5FE8" w14:textId="5C8C4E64" w:rsidR="00F03D37" w:rsidRPr="002E3B38" w:rsidRDefault="00381CBD" w:rsidP="00580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265,963,807</w:t>
            </w:r>
          </w:p>
        </w:tc>
        <w:tc>
          <w:tcPr>
            <w:tcW w:w="1904" w:type="dxa"/>
            <w:shd w:val="clear" w:color="auto" w:fill="FFFFFF" w:themeFill="background1"/>
          </w:tcPr>
          <w:p w14:paraId="7E4F088A" w14:textId="471D3595" w:rsidR="00F03D37" w:rsidRPr="002E3B38" w:rsidRDefault="00740D1D" w:rsidP="00580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11,209,387</w:t>
            </w:r>
          </w:p>
        </w:tc>
        <w:tc>
          <w:tcPr>
            <w:tcW w:w="1917" w:type="dxa"/>
            <w:shd w:val="clear" w:color="auto" w:fill="FFFFFF" w:themeFill="background1"/>
          </w:tcPr>
          <w:p w14:paraId="39079E5A" w14:textId="16EADD9F" w:rsidR="00F03D37" w:rsidRPr="002E3B38" w:rsidRDefault="00CA4BFA" w:rsidP="00580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hAnsi="Browallia New" w:cs="Browallia New"/>
                <w:sz w:val="22"/>
                <w:szCs w:val="22"/>
              </w:rPr>
              <w:t xml:space="preserve"> </w:t>
            </w:r>
            <w:r w:rsidR="00135FA4" w:rsidRPr="002E3B38">
              <w:rPr>
                <w:rFonts w:ascii="Browallia New" w:hAnsi="Browallia New" w:cs="Browallia New"/>
                <w:sz w:val="22"/>
                <w:szCs w:val="22"/>
              </w:rPr>
              <w:t xml:space="preserve"> </w:t>
            </w:r>
            <w:r w:rsidRPr="002E3B38">
              <w:rPr>
                <w:rFonts w:ascii="Browallia New" w:hAnsi="Browallia New" w:cs="Browallia New"/>
                <w:sz w:val="22"/>
                <w:szCs w:val="22"/>
              </w:rPr>
              <w:t xml:space="preserve"> 8,569,395</w:t>
            </w:r>
          </w:p>
        </w:tc>
        <w:tc>
          <w:tcPr>
            <w:tcW w:w="1931" w:type="dxa"/>
            <w:shd w:val="clear" w:color="auto" w:fill="FFFFFF" w:themeFill="background1"/>
          </w:tcPr>
          <w:p w14:paraId="7452C539" w14:textId="3ED2BA75" w:rsidR="00F03D37" w:rsidRPr="002E3B38" w:rsidRDefault="00A00839" w:rsidP="00580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hAnsi="Browallia New" w:cs="Browallia New"/>
                <w:sz w:val="22"/>
                <w:szCs w:val="22"/>
              </w:rPr>
              <w:t>373,787,</w:t>
            </w:r>
            <w:r w:rsidR="005929C2" w:rsidRPr="002E3B38">
              <w:rPr>
                <w:rFonts w:ascii="Browallia New" w:hAnsi="Browallia New" w:cs="Browallia New"/>
                <w:sz w:val="22"/>
                <w:szCs w:val="22"/>
              </w:rPr>
              <w:t>936</w:t>
            </w:r>
          </w:p>
        </w:tc>
      </w:tr>
    </w:tbl>
    <w:p w14:paraId="541F1534" w14:textId="77777777" w:rsidR="0048553E" w:rsidRPr="002E3B38" w:rsidRDefault="0048553E" w:rsidP="0019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00"/>
        <w:jc w:val="thaiDistribute"/>
        <w:rPr>
          <w:rFonts w:ascii="Browallia New" w:hAnsi="Browallia New" w:cs="Browallia New"/>
          <w:color w:val="000000" w:themeColor="text1"/>
          <w:sz w:val="26"/>
          <w:szCs w:val="26"/>
        </w:rPr>
      </w:pPr>
    </w:p>
    <w:tbl>
      <w:tblPr>
        <w:tblW w:w="14366" w:type="dxa"/>
        <w:tblInd w:w="108" w:type="dxa"/>
        <w:shd w:val="clear" w:color="auto" w:fill="FFFFFF" w:themeFill="background1"/>
        <w:tblLayout w:type="fixed"/>
        <w:tblLook w:val="0000" w:firstRow="0" w:lastRow="0" w:firstColumn="0" w:lastColumn="0" w:noHBand="0" w:noVBand="0"/>
      </w:tblPr>
      <w:tblGrid>
        <w:gridCol w:w="3994"/>
        <w:gridCol w:w="1889"/>
        <w:gridCol w:w="2702"/>
        <w:gridCol w:w="1939"/>
        <w:gridCol w:w="1882"/>
        <w:gridCol w:w="1960"/>
      </w:tblGrid>
      <w:tr w:rsidR="00014D05" w:rsidRPr="002E3B38" w14:paraId="0C6D62A6" w14:textId="77777777" w:rsidTr="008416FB">
        <w:tc>
          <w:tcPr>
            <w:tcW w:w="3994" w:type="dxa"/>
            <w:shd w:val="clear" w:color="auto" w:fill="FFFFFF" w:themeFill="background1"/>
          </w:tcPr>
          <w:p w14:paraId="0DA57BB5"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72" w:type="dxa"/>
            <w:gridSpan w:val="5"/>
            <w:shd w:val="clear" w:color="auto" w:fill="FFFFFF" w:themeFill="background1"/>
          </w:tcPr>
          <w:p w14:paraId="2087950A" w14:textId="77777777" w:rsidR="00014D05" w:rsidRPr="002E3B38" w:rsidRDefault="00014D05" w:rsidP="001C5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w:t>
            </w:r>
            <w:proofErr w:type="gramStart"/>
            <w:r w:rsidRPr="002E3B38">
              <w:rPr>
                <w:rFonts w:ascii="Browallia New" w:eastAsia="Arial Unicode MS" w:hAnsi="Browallia New" w:cs="Browallia New"/>
                <w:sz w:val="22"/>
                <w:szCs w:val="22"/>
                <w:cs/>
              </w:rPr>
              <w:t xml:space="preserve">หน่วย </w:t>
            </w:r>
            <w:r w:rsidRPr="002E3B38">
              <w:rPr>
                <w:rFonts w:ascii="Browallia New" w:eastAsia="Arial Unicode MS" w:hAnsi="Browallia New" w:cs="Browallia New"/>
                <w:sz w:val="22"/>
                <w:szCs w:val="22"/>
              </w:rPr>
              <w:t>:</w:t>
            </w:r>
            <w:proofErr w:type="gramEnd"/>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บาท)</w:t>
            </w:r>
          </w:p>
        </w:tc>
      </w:tr>
      <w:tr w:rsidR="00014D05" w:rsidRPr="002E3B38" w14:paraId="20EE877C" w14:textId="77777777" w:rsidTr="008416FB">
        <w:tc>
          <w:tcPr>
            <w:tcW w:w="3994" w:type="dxa"/>
            <w:shd w:val="clear" w:color="auto" w:fill="FFFFFF" w:themeFill="background1"/>
          </w:tcPr>
          <w:p w14:paraId="5B6E2EC1"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72" w:type="dxa"/>
            <w:gridSpan w:val="5"/>
            <w:shd w:val="clear" w:color="auto" w:fill="FFFFFF" w:themeFill="background1"/>
          </w:tcPr>
          <w:p w14:paraId="2D0481A6"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งบการเงินรวม </w:t>
            </w:r>
          </w:p>
        </w:tc>
      </w:tr>
      <w:tr w:rsidR="00014D05" w:rsidRPr="002E3B38" w14:paraId="7BA5815F" w14:textId="77777777" w:rsidTr="008416FB">
        <w:tc>
          <w:tcPr>
            <w:tcW w:w="3994" w:type="dxa"/>
            <w:shd w:val="clear" w:color="auto" w:fill="FFFFFF" w:themeFill="background1"/>
          </w:tcPr>
          <w:p w14:paraId="79D07324"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9" w:type="dxa"/>
            <w:shd w:val="clear" w:color="auto" w:fill="FFFFFF" w:themeFill="background1"/>
          </w:tcPr>
          <w:p w14:paraId="7F1C9CF1"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p w14:paraId="07BDC2CA"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อุปกรณ์</w:t>
            </w:r>
          </w:p>
        </w:tc>
        <w:tc>
          <w:tcPr>
            <w:tcW w:w="2702" w:type="dxa"/>
            <w:shd w:val="clear" w:color="auto" w:fill="FFFFFF" w:themeFill="background1"/>
          </w:tcPr>
          <w:p w14:paraId="15E66EF7"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ส่วนปรับปรุงอาคาร</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เครื่องตกแต่งติดตั้งและอุปกรณ์สำนักงาน</w:t>
            </w:r>
          </w:p>
        </w:tc>
        <w:tc>
          <w:tcPr>
            <w:tcW w:w="1939" w:type="dxa"/>
            <w:shd w:val="clear" w:color="auto" w:fill="FFFFFF" w:themeFill="background1"/>
          </w:tcPr>
          <w:p w14:paraId="4267A54B"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p w14:paraId="1D3D0F5B"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ยานพาหนะ</w:t>
            </w:r>
          </w:p>
        </w:tc>
        <w:tc>
          <w:tcPr>
            <w:tcW w:w="1882" w:type="dxa"/>
            <w:shd w:val="clear" w:color="auto" w:fill="FFFFFF" w:themeFill="background1"/>
          </w:tcPr>
          <w:p w14:paraId="18D0438B"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งานระหว่างก่อสร้างและอุปกรณ์ระหว่างติดตั้ง</w:t>
            </w:r>
          </w:p>
        </w:tc>
        <w:tc>
          <w:tcPr>
            <w:tcW w:w="1960" w:type="dxa"/>
            <w:shd w:val="clear" w:color="auto" w:fill="FFFFFF" w:themeFill="background1"/>
          </w:tcPr>
          <w:p w14:paraId="2E1A5D74"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p>
          <w:p w14:paraId="447FF34C" w14:textId="77777777" w:rsidR="00014D05" w:rsidRPr="002E3B38" w:rsidRDefault="00014D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r>
      <w:tr w:rsidR="00014D05" w:rsidRPr="002E3B38" w14:paraId="79C718E5" w14:textId="77777777" w:rsidTr="008416FB">
        <w:tc>
          <w:tcPr>
            <w:tcW w:w="3994" w:type="dxa"/>
            <w:shd w:val="clear" w:color="auto" w:fill="FFFFFF" w:themeFill="background1"/>
          </w:tcPr>
          <w:p w14:paraId="176126C1"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9" w:type="dxa"/>
            <w:shd w:val="clear" w:color="auto" w:fill="FFFFFF" w:themeFill="background1"/>
          </w:tcPr>
          <w:p w14:paraId="05187CBA"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tcPr>
          <w:p w14:paraId="1775B168"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939" w:type="dxa"/>
            <w:shd w:val="clear" w:color="auto" w:fill="FFFFFF" w:themeFill="background1"/>
          </w:tcPr>
          <w:p w14:paraId="1923A159"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tcPr>
          <w:p w14:paraId="06F1A083"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960" w:type="dxa"/>
            <w:shd w:val="clear" w:color="auto" w:fill="FFFFFF" w:themeFill="background1"/>
          </w:tcPr>
          <w:p w14:paraId="7EA77882"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014D05" w:rsidRPr="002E3B38" w14:paraId="4B2249B9" w14:textId="77777777" w:rsidTr="008416FB">
        <w:tc>
          <w:tcPr>
            <w:tcW w:w="3994" w:type="dxa"/>
            <w:shd w:val="clear" w:color="auto" w:fill="FFFFFF" w:themeFill="background1"/>
            <w:vAlign w:val="center"/>
          </w:tcPr>
          <w:p w14:paraId="66130B31"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1</w:t>
            </w:r>
            <w:r w:rsidRPr="002E3B38">
              <w:rPr>
                <w:rFonts w:ascii="Browallia New" w:eastAsia="Arial Unicode MS" w:hAnsi="Browallia New" w:cs="Browallia New"/>
                <w:sz w:val="22"/>
                <w:szCs w:val="22"/>
                <w:cs/>
              </w:rPr>
              <w:t xml:space="preserve"> มกราคม </w:t>
            </w:r>
            <w:r w:rsidRPr="002E3B38">
              <w:rPr>
                <w:rFonts w:ascii="Browallia New" w:eastAsia="Arial Unicode MS" w:hAnsi="Browallia New" w:cs="Browallia New"/>
                <w:sz w:val="22"/>
                <w:szCs w:val="22"/>
              </w:rPr>
              <w:t>2566</w:t>
            </w:r>
          </w:p>
        </w:tc>
        <w:tc>
          <w:tcPr>
            <w:tcW w:w="1889" w:type="dxa"/>
            <w:shd w:val="clear" w:color="auto" w:fill="FFFFFF" w:themeFill="background1"/>
          </w:tcPr>
          <w:p w14:paraId="03A13657"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tcPr>
          <w:p w14:paraId="5AAE4B6B"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39" w:type="dxa"/>
            <w:shd w:val="clear" w:color="auto" w:fill="FFFFFF" w:themeFill="background1"/>
          </w:tcPr>
          <w:p w14:paraId="6B904154"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tcPr>
          <w:p w14:paraId="18271E37"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tcPr>
          <w:p w14:paraId="2FBEF0A2"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r>
      <w:tr w:rsidR="00014D05" w:rsidRPr="002E3B38" w14:paraId="07759915" w14:textId="77777777" w:rsidTr="008416FB">
        <w:tc>
          <w:tcPr>
            <w:tcW w:w="3994" w:type="dxa"/>
            <w:shd w:val="clear" w:color="auto" w:fill="FFFFFF" w:themeFill="background1"/>
            <w:vAlign w:val="center"/>
          </w:tcPr>
          <w:p w14:paraId="7D7313FF" w14:textId="77777777" w:rsidR="00014D05" w:rsidRPr="002E3B38" w:rsidRDefault="0001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9" w:type="dxa"/>
            <w:shd w:val="clear" w:color="auto" w:fill="FFFFFF" w:themeFill="background1"/>
            <w:vAlign w:val="bottom"/>
          </w:tcPr>
          <w:p w14:paraId="42D31D04" w14:textId="77777777" w:rsidR="00014D05" w:rsidRPr="002E3B38" w:rsidRDefault="00014D05"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470,620,213</w:t>
            </w:r>
          </w:p>
        </w:tc>
        <w:tc>
          <w:tcPr>
            <w:tcW w:w="2702" w:type="dxa"/>
            <w:shd w:val="clear" w:color="auto" w:fill="FFFFFF" w:themeFill="background1"/>
            <w:vAlign w:val="bottom"/>
          </w:tcPr>
          <w:p w14:paraId="380CF433" w14:textId="77777777" w:rsidR="00014D05" w:rsidRPr="002E3B38" w:rsidRDefault="00014D05"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680,422,581</w:t>
            </w:r>
          </w:p>
        </w:tc>
        <w:tc>
          <w:tcPr>
            <w:tcW w:w="1939" w:type="dxa"/>
            <w:shd w:val="clear" w:color="auto" w:fill="FFFFFF" w:themeFill="background1"/>
            <w:vAlign w:val="bottom"/>
          </w:tcPr>
          <w:p w14:paraId="640128E2" w14:textId="77777777" w:rsidR="00014D05" w:rsidRPr="002E3B38" w:rsidRDefault="00014D05"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48,101,233</w:t>
            </w:r>
          </w:p>
        </w:tc>
        <w:tc>
          <w:tcPr>
            <w:tcW w:w="1882" w:type="dxa"/>
            <w:shd w:val="clear" w:color="auto" w:fill="FFFFFF" w:themeFill="background1"/>
            <w:vAlign w:val="bottom"/>
          </w:tcPr>
          <w:p w14:paraId="1B8A5692" w14:textId="77777777" w:rsidR="00014D05" w:rsidRPr="002E3B38" w:rsidRDefault="00014D05"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13,912,669</w:t>
            </w:r>
          </w:p>
        </w:tc>
        <w:tc>
          <w:tcPr>
            <w:tcW w:w="1960" w:type="dxa"/>
            <w:shd w:val="clear" w:color="auto" w:fill="FFFFFF" w:themeFill="background1"/>
            <w:vAlign w:val="bottom"/>
          </w:tcPr>
          <w:p w14:paraId="2527EB2B" w14:textId="77777777" w:rsidR="00014D05" w:rsidRPr="002E3B38" w:rsidRDefault="00014D05"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1,213,056,696</w:t>
            </w:r>
          </w:p>
        </w:tc>
      </w:tr>
      <w:tr w:rsidR="00A502E1" w:rsidRPr="002E3B38" w14:paraId="4F4346D1" w14:textId="77777777" w:rsidTr="008416FB">
        <w:tc>
          <w:tcPr>
            <w:tcW w:w="3994" w:type="dxa"/>
            <w:shd w:val="clear" w:color="auto" w:fill="FFFFFF" w:themeFill="background1"/>
            <w:vAlign w:val="center"/>
          </w:tcPr>
          <w:p w14:paraId="457E608B" w14:textId="61F94EEF"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ค่าเสื่อมราคาสะสม</w:t>
            </w:r>
          </w:p>
        </w:tc>
        <w:tc>
          <w:tcPr>
            <w:tcW w:w="1889" w:type="dxa"/>
            <w:shd w:val="clear" w:color="auto" w:fill="FFFFFF" w:themeFill="background1"/>
            <w:vAlign w:val="bottom"/>
          </w:tcPr>
          <w:p w14:paraId="1C4A8AE4"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(328,420,927)</w:t>
            </w:r>
          </w:p>
        </w:tc>
        <w:tc>
          <w:tcPr>
            <w:tcW w:w="2702" w:type="dxa"/>
            <w:shd w:val="clear" w:color="auto" w:fill="FFFFFF" w:themeFill="background1"/>
            <w:vAlign w:val="bottom"/>
          </w:tcPr>
          <w:p w14:paraId="72BF10DC"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(342,856,788)</w:t>
            </w:r>
          </w:p>
        </w:tc>
        <w:tc>
          <w:tcPr>
            <w:tcW w:w="1939" w:type="dxa"/>
            <w:shd w:val="clear" w:color="auto" w:fill="FFFFFF" w:themeFill="background1"/>
            <w:vAlign w:val="bottom"/>
          </w:tcPr>
          <w:p w14:paraId="26F6C56E"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(34,917,426)</w:t>
            </w:r>
          </w:p>
        </w:tc>
        <w:tc>
          <w:tcPr>
            <w:tcW w:w="1882" w:type="dxa"/>
            <w:shd w:val="clear" w:color="auto" w:fill="FFFFFF" w:themeFill="background1"/>
            <w:vAlign w:val="bottom"/>
          </w:tcPr>
          <w:p w14:paraId="6400CA07" w14:textId="39537FAB" w:rsidR="00A502E1" w:rsidRPr="002E3B38" w:rsidRDefault="00EC0085"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vAlign w:val="bottom"/>
          </w:tcPr>
          <w:p w14:paraId="0D5349CF"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(706,195,141)</w:t>
            </w:r>
          </w:p>
        </w:tc>
      </w:tr>
      <w:tr w:rsidR="009C4436" w:rsidRPr="002E3B38" w14:paraId="59BB721B" w14:textId="77777777" w:rsidTr="008416FB">
        <w:tc>
          <w:tcPr>
            <w:tcW w:w="3994" w:type="dxa"/>
            <w:shd w:val="clear" w:color="auto" w:fill="FFFFFF" w:themeFill="background1"/>
            <w:vAlign w:val="center"/>
          </w:tcPr>
          <w:p w14:paraId="630097BD"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ราคาตามบัญชีสุทธิ </w:t>
            </w:r>
          </w:p>
        </w:tc>
        <w:tc>
          <w:tcPr>
            <w:tcW w:w="1889" w:type="dxa"/>
            <w:shd w:val="clear" w:color="auto" w:fill="FFFFFF" w:themeFill="background1"/>
            <w:vAlign w:val="bottom"/>
          </w:tcPr>
          <w:p w14:paraId="28CA295E" w14:textId="77777777"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142,199,286</w:t>
            </w:r>
          </w:p>
        </w:tc>
        <w:tc>
          <w:tcPr>
            <w:tcW w:w="2702" w:type="dxa"/>
            <w:shd w:val="clear" w:color="auto" w:fill="FFFFFF" w:themeFill="background1"/>
            <w:vAlign w:val="bottom"/>
          </w:tcPr>
          <w:p w14:paraId="6EA1D0B7" w14:textId="77777777"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337,565,793</w:t>
            </w:r>
          </w:p>
        </w:tc>
        <w:tc>
          <w:tcPr>
            <w:tcW w:w="1939" w:type="dxa"/>
            <w:shd w:val="clear" w:color="auto" w:fill="FFFFFF" w:themeFill="background1"/>
            <w:vAlign w:val="bottom"/>
          </w:tcPr>
          <w:p w14:paraId="50D0E6F4" w14:textId="77777777"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13,183,807</w:t>
            </w:r>
          </w:p>
        </w:tc>
        <w:tc>
          <w:tcPr>
            <w:tcW w:w="1882" w:type="dxa"/>
            <w:shd w:val="clear" w:color="auto" w:fill="FFFFFF" w:themeFill="background1"/>
            <w:vAlign w:val="bottom"/>
          </w:tcPr>
          <w:p w14:paraId="7938FCD3" w14:textId="77777777"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13,912,669</w:t>
            </w:r>
          </w:p>
        </w:tc>
        <w:tc>
          <w:tcPr>
            <w:tcW w:w="1960" w:type="dxa"/>
            <w:shd w:val="clear" w:color="auto" w:fill="FFFFFF" w:themeFill="background1"/>
            <w:vAlign w:val="bottom"/>
          </w:tcPr>
          <w:p w14:paraId="1A4810DB" w14:textId="77777777"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506,861,555</w:t>
            </w:r>
          </w:p>
        </w:tc>
      </w:tr>
      <w:tr w:rsidR="009C4436" w:rsidRPr="002E3B38" w14:paraId="2D146E33" w14:textId="77777777" w:rsidTr="008416FB">
        <w:tc>
          <w:tcPr>
            <w:tcW w:w="3994" w:type="dxa"/>
            <w:shd w:val="clear" w:color="auto" w:fill="FFFFFF" w:themeFill="background1"/>
            <w:vAlign w:val="center"/>
          </w:tcPr>
          <w:p w14:paraId="071559C4"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rPr>
            </w:pPr>
          </w:p>
        </w:tc>
        <w:tc>
          <w:tcPr>
            <w:tcW w:w="1889" w:type="dxa"/>
            <w:shd w:val="clear" w:color="auto" w:fill="FFFFFF" w:themeFill="background1"/>
            <w:vAlign w:val="center"/>
          </w:tcPr>
          <w:p w14:paraId="59217384"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2702" w:type="dxa"/>
            <w:shd w:val="clear" w:color="auto" w:fill="FFFFFF" w:themeFill="background1"/>
            <w:vAlign w:val="center"/>
          </w:tcPr>
          <w:p w14:paraId="73597B72"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939" w:type="dxa"/>
            <w:shd w:val="clear" w:color="auto" w:fill="FFFFFF" w:themeFill="background1"/>
            <w:vAlign w:val="center"/>
          </w:tcPr>
          <w:p w14:paraId="4AE1C537"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882" w:type="dxa"/>
            <w:shd w:val="clear" w:color="auto" w:fill="FFFFFF" w:themeFill="background1"/>
            <w:vAlign w:val="center"/>
          </w:tcPr>
          <w:p w14:paraId="5257B21C"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960" w:type="dxa"/>
            <w:shd w:val="clear" w:color="auto" w:fill="FFFFFF" w:themeFill="background1"/>
            <w:vAlign w:val="center"/>
          </w:tcPr>
          <w:p w14:paraId="0958C1E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r>
      <w:tr w:rsidR="009C4436" w:rsidRPr="002E3B38" w14:paraId="6E257E2A" w14:textId="77777777" w:rsidTr="008416FB">
        <w:tc>
          <w:tcPr>
            <w:tcW w:w="3994" w:type="dxa"/>
            <w:shd w:val="clear" w:color="auto" w:fill="FFFFFF" w:themeFill="background1"/>
            <w:vAlign w:val="center"/>
          </w:tcPr>
          <w:p w14:paraId="03D470D9"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สำหรับปีสิ้นสุดวันที่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2566</w:t>
            </w:r>
          </w:p>
        </w:tc>
        <w:tc>
          <w:tcPr>
            <w:tcW w:w="1889" w:type="dxa"/>
            <w:shd w:val="clear" w:color="auto" w:fill="FFFFFF" w:themeFill="background1"/>
            <w:vAlign w:val="center"/>
          </w:tcPr>
          <w:p w14:paraId="07F9F1E7"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center"/>
          </w:tcPr>
          <w:p w14:paraId="1AC1DFD2"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center"/>
          </w:tcPr>
          <w:p w14:paraId="1AB437E9"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center"/>
          </w:tcPr>
          <w:p w14:paraId="0ED1971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center"/>
          </w:tcPr>
          <w:p w14:paraId="199E6F6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302D32E2" w14:textId="77777777">
        <w:tc>
          <w:tcPr>
            <w:tcW w:w="3994" w:type="dxa"/>
            <w:shd w:val="clear" w:color="auto" w:fill="FFFFFF" w:themeFill="background1"/>
            <w:vAlign w:val="center"/>
          </w:tcPr>
          <w:p w14:paraId="2F65FBBB"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ราคาตามบัญชีสุทธิต้นปี </w:t>
            </w:r>
          </w:p>
        </w:tc>
        <w:tc>
          <w:tcPr>
            <w:tcW w:w="1889" w:type="dxa"/>
            <w:shd w:val="clear" w:color="auto" w:fill="FFFFFF" w:themeFill="background1"/>
            <w:vAlign w:val="bottom"/>
          </w:tcPr>
          <w:p w14:paraId="7677131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142,199,286</w:t>
            </w:r>
          </w:p>
        </w:tc>
        <w:tc>
          <w:tcPr>
            <w:tcW w:w="2702" w:type="dxa"/>
            <w:shd w:val="clear" w:color="auto" w:fill="FFFFFF" w:themeFill="background1"/>
            <w:vAlign w:val="bottom"/>
          </w:tcPr>
          <w:p w14:paraId="51254C1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337,565,793</w:t>
            </w:r>
          </w:p>
        </w:tc>
        <w:tc>
          <w:tcPr>
            <w:tcW w:w="1939" w:type="dxa"/>
            <w:shd w:val="clear" w:color="auto" w:fill="FFFFFF" w:themeFill="background1"/>
            <w:vAlign w:val="bottom"/>
          </w:tcPr>
          <w:p w14:paraId="1EE551FF"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13,183,807</w:t>
            </w:r>
          </w:p>
        </w:tc>
        <w:tc>
          <w:tcPr>
            <w:tcW w:w="1882" w:type="dxa"/>
            <w:shd w:val="clear" w:color="auto" w:fill="FFFFFF" w:themeFill="background1"/>
            <w:vAlign w:val="bottom"/>
          </w:tcPr>
          <w:p w14:paraId="5E87613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13,912,669</w:t>
            </w:r>
          </w:p>
        </w:tc>
        <w:tc>
          <w:tcPr>
            <w:tcW w:w="1960" w:type="dxa"/>
            <w:shd w:val="clear" w:color="auto" w:fill="FFFFFF" w:themeFill="background1"/>
          </w:tcPr>
          <w:p w14:paraId="0AA9D3C0" w14:textId="3E60ABCD"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506,861,555</w:t>
            </w:r>
          </w:p>
        </w:tc>
      </w:tr>
      <w:tr w:rsidR="009C4436" w:rsidRPr="002E3B38" w14:paraId="23D4EA05" w14:textId="77777777">
        <w:tc>
          <w:tcPr>
            <w:tcW w:w="3994" w:type="dxa"/>
            <w:shd w:val="clear" w:color="auto" w:fill="FFFFFF" w:themeFill="background1"/>
            <w:vAlign w:val="center"/>
          </w:tcPr>
          <w:p w14:paraId="5105E28A"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การซื้อกิจการของบริษัทย่อย</w:t>
            </w:r>
          </w:p>
        </w:tc>
        <w:tc>
          <w:tcPr>
            <w:tcW w:w="1889" w:type="dxa"/>
            <w:shd w:val="clear" w:color="auto" w:fill="FFFFFF" w:themeFill="background1"/>
          </w:tcPr>
          <w:p w14:paraId="69D0AB30" w14:textId="38EFAB4B"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637,377</w:t>
            </w:r>
          </w:p>
        </w:tc>
        <w:tc>
          <w:tcPr>
            <w:tcW w:w="2702" w:type="dxa"/>
            <w:shd w:val="clear" w:color="auto" w:fill="FFFFFF" w:themeFill="background1"/>
          </w:tcPr>
          <w:p w14:paraId="05442F3A" w14:textId="3D510213"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12,479,988</w:t>
            </w:r>
          </w:p>
        </w:tc>
        <w:tc>
          <w:tcPr>
            <w:tcW w:w="1939" w:type="dxa"/>
            <w:shd w:val="clear" w:color="auto" w:fill="FFFFFF" w:themeFill="background1"/>
          </w:tcPr>
          <w:p w14:paraId="23D46EEE" w14:textId="34BF6DCF"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2,925</w:t>
            </w:r>
          </w:p>
        </w:tc>
        <w:tc>
          <w:tcPr>
            <w:tcW w:w="1882" w:type="dxa"/>
            <w:shd w:val="clear" w:color="auto" w:fill="FFFFFF" w:themeFill="background1"/>
          </w:tcPr>
          <w:p w14:paraId="27B07668" w14:textId="0D45902A"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1,873,883</w:t>
            </w:r>
          </w:p>
        </w:tc>
        <w:tc>
          <w:tcPr>
            <w:tcW w:w="1960" w:type="dxa"/>
            <w:shd w:val="clear" w:color="auto" w:fill="FFFFFF" w:themeFill="background1"/>
          </w:tcPr>
          <w:p w14:paraId="37BB345F" w14:textId="5C5CB726"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14,994,173</w:t>
            </w:r>
          </w:p>
        </w:tc>
      </w:tr>
      <w:tr w:rsidR="009C4436" w:rsidRPr="002E3B38" w14:paraId="2F513B8E" w14:textId="77777777">
        <w:tc>
          <w:tcPr>
            <w:tcW w:w="3994" w:type="dxa"/>
            <w:shd w:val="clear" w:color="auto" w:fill="FFFFFF" w:themeFill="background1"/>
            <w:vAlign w:val="center"/>
          </w:tcPr>
          <w:p w14:paraId="3A227C90"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ซื้อสินทรัพย์</w:t>
            </w:r>
          </w:p>
        </w:tc>
        <w:tc>
          <w:tcPr>
            <w:tcW w:w="1889" w:type="dxa"/>
            <w:shd w:val="clear" w:color="auto" w:fill="FFFFFF" w:themeFill="background1"/>
          </w:tcPr>
          <w:p w14:paraId="5811635F" w14:textId="06FE1C3F"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2,351,503</w:t>
            </w:r>
          </w:p>
        </w:tc>
        <w:tc>
          <w:tcPr>
            <w:tcW w:w="2702" w:type="dxa"/>
            <w:shd w:val="clear" w:color="auto" w:fill="FFFFFF" w:themeFill="background1"/>
          </w:tcPr>
          <w:p w14:paraId="2E1E2328" w14:textId="3557EC5C"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11,118,473</w:t>
            </w:r>
          </w:p>
        </w:tc>
        <w:tc>
          <w:tcPr>
            <w:tcW w:w="1939" w:type="dxa"/>
            <w:shd w:val="clear" w:color="auto" w:fill="FFFFFF" w:themeFill="background1"/>
          </w:tcPr>
          <w:p w14:paraId="553781BB" w14:textId="43634B3E"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84,112</w:t>
            </w:r>
          </w:p>
        </w:tc>
        <w:tc>
          <w:tcPr>
            <w:tcW w:w="1882" w:type="dxa"/>
            <w:shd w:val="clear" w:color="auto" w:fill="FFFFFF" w:themeFill="background1"/>
          </w:tcPr>
          <w:p w14:paraId="4D78D8B8" w14:textId="66404A90"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14,299,859</w:t>
            </w:r>
          </w:p>
        </w:tc>
        <w:tc>
          <w:tcPr>
            <w:tcW w:w="1960" w:type="dxa"/>
            <w:shd w:val="clear" w:color="auto" w:fill="FFFFFF" w:themeFill="background1"/>
          </w:tcPr>
          <w:p w14:paraId="301EF95D" w14:textId="36CBC72D"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27,853,947</w:t>
            </w:r>
          </w:p>
        </w:tc>
      </w:tr>
      <w:tr w:rsidR="00A502E1" w:rsidRPr="002E3B38" w14:paraId="386AFEAF" w14:textId="77777777">
        <w:tc>
          <w:tcPr>
            <w:tcW w:w="3994" w:type="dxa"/>
            <w:shd w:val="clear" w:color="auto" w:fill="FFFFFF" w:themeFill="background1"/>
            <w:vAlign w:val="center"/>
          </w:tcPr>
          <w:p w14:paraId="5A667719"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รับโอนจากสิทธิการใช้</w:t>
            </w:r>
          </w:p>
        </w:tc>
        <w:tc>
          <w:tcPr>
            <w:tcW w:w="1889" w:type="dxa"/>
            <w:shd w:val="clear" w:color="auto" w:fill="FFFFFF" w:themeFill="background1"/>
            <w:vAlign w:val="bottom"/>
          </w:tcPr>
          <w:p w14:paraId="27F3E2FC" w14:textId="6FB75240"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2702" w:type="dxa"/>
            <w:shd w:val="clear" w:color="auto" w:fill="FFFFFF" w:themeFill="background1"/>
          </w:tcPr>
          <w:p w14:paraId="52579C69" w14:textId="08E06205" w:rsidR="00A502E1" w:rsidRPr="002E3B38" w:rsidRDefault="00EC0085" w:rsidP="00D3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lang w:val="en-GB"/>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1247B" w:rsidRPr="002E3B38">
              <w:rPr>
                <w:rFonts w:ascii="Browallia New" w:eastAsia="Arial Unicode MS" w:hAnsi="Browallia New" w:cs="Browallia New"/>
                <w:sz w:val="22"/>
                <w:szCs w:val="22"/>
                <w:lang w:val="en-GB"/>
              </w:rPr>
              <w:t>-</w:t>
            </w:r>
          </w:p>
        </w:tc>
        <w:tc>
          <w:tcPr>
            <w:tcW w:w="1939" w:type="dxa"/>
            <w:shd w:val="clear" w:color="auto" w:fill="FFFFFF" w:themeFill="background1"/>
          </w:tcPr>
          <w:p w14:paraId="06185133" w14:textId="4923796D"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161,943</w:t>
            </w:r>
          </w:p>
        </w:tc>
        <w:tc>
          <w:tcPr>
            <w:tcW w:w="1882" w:type="dxa"/>
            <w:shd w:val="clear" w:color="auto" w:fill="FFFFFF" w:themeFill="background1"/>
            <w:vAlign w:val="bottom"/>
          </w:tcPr>
          <w:p w14:paraId="6DEFB7F7" w14:textId="73EB487E"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1F17F2"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20715F8A" w14:textId="4B3673E7" w:rsidR="00A502E1" w:rsidRPr="002E3B38" w:rsidRDefault="003B099C"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161,943</w:t>
            </w:r>
          </w:p>
        </w:tc>
      </w:tr>
      <w:tr w:rsidR="00A502E1" w:rsidRPr="002E3B38" w14:paraId="5130FAF6" w14:textId="77777777">
        <w:tc>
          <w:tcPr>
            <w:tcW w:w="3994" w:type="dxa"/>
            <w:shd w:val="clear" w:color="auto" w:fill="FFFFFF" w:themeFill="background1"/>
            <w:vAlign w:val="center"/>
          </w:tcPr>
          <w:p w14:paraId="7BB95956"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รับโอนจากงานระหว่างก่อสร้างและอุปกรณ์ระหว่างติดตั้ง</w:t>
            </w:r>
          </w:p>
        </w:tc>
        <w:tc>
          <w:tcPr>
            <w:tcW w:w="1889" w:type="dxa"/>
            <w:shd w:val="clear" w:color="auto" w:fill="FFFFFF" w:themeFill="background1"/>
          </w:tcPr>
          <w:p w14:paraId="10A52950" w14:textId="2841C1D3"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3,042,107</w:t>
            </w:r>
          </w:p>
        </w:tc>
        <w:tc>
          <w:tcPr>
            <w:tcW w:w="2702" w:type="dxa"/>
            <w:shd w:val="clear" w:color="auto" w:fill="FFFFFF" w:themeFill="background1"/>
          </w:tcPr>
          <w:p w14:paraId="2B2E9949" w14:textId="5FF0EBC9" w:rsidR="00A502E1" w:rsidRPr="002E3B38" w:rsidRDefault="00D00E18"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26,540,385</w:t>
            </w:r>
          </w:p>
        </w:tc>
        <w:tc>
          <w:tcPr>
            <w:tcW w:w="1939" w:type="dxa"/>
            <w:shd w:val="clear" w:color="auto" w:fill="FFFFFF" w:themeFill="background1"/>
            <w:vAlign w:val="bottom"/>
          </w:tcPr>
          <w:p w14:paraId="35BB5A57" w14:textId="634AF409"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6F8586C2" w14:textId="6CEB7A52" w:rsidR="00A502E1" w:rsidRPr="002E3B38" w:rsidRDefault="001E6AB2"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w:t>
            </w:r>
            <w:r w:rsidR="001F17F2" w:rsidRPr="002E3B38">
              <w:rPr>
                <w:rFonts w:ascii="Browallia New" w:eastAsia="Arial Unicode MS" w:hAnsi="Browallia New" w:cs="Browallia New"/>
                <w:sz w:val="22"/>
                <w:szCs w:val="22"/>
              </w:rPr>
              <w:t>29,582,492</w:t>
            </w:r>
            <w:r w:rsidRPr="002E3B38">
              <w:rPr>
                <w:rFonts w:ascii="Browallia New" w:eastAsia="Arial Unicode MS" w:hAnsi="Browallia New" w:cs="Browallia New"/>
                <w:sz w:val="22"/>
                <w:szCs w:val="22"/>
              </w:rPr>
              <w:t>)</w:t>
            </w:r>
          </w:p>
        </w:tc>
        <w:tc>
          <w:tcPr>
            <w:tcW w:w="1960" w:type="dxa"/>
            <w:shd w:val="clear" w:color="auto" w:fill="FFFFFF" w:themeFill="background1"/>
            <w:vAlign w:val="bottom"/>
          </w:tcPr>
          <w:p w14:paraId="708FA16E" w14:textId="6B2EAD0B" w:rsidR="00A502E1" w:rsidRPr="002E3B38" w:rsidRDefault="00EC0085" w:rsidP="00EC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3234CC" w:rsidRPr="002E3B38">
              <w:rPr>
                <w:rFonts w:ascii="Browallia New" w:eastAsia="Arial Unicode MS" w:hAnsi="Browallia New" w:cs="Browallia New"/>
                <w:sz w:val="22"/>
                <w:szCs w:val="22"/>
                <w:cs/>
                <w:lang w:val="en-GB"/>
              </w:rPr>
              <w:t xml:space="preserve">       </w:t>
            </w:r>
            <w:r w:rsidR="003234CC" w:rsidRPr="002E3B38">
              <w:rPr>
                <w:rFonts w:ascii="Browallia New" w:eastAsia="Arial Unicode MS" w:hAnsi="Browallia New" w:cs="Browallia New"/>
                <w:sz w:val="22"/>
                <w:szCs w:val="22"/>
                <w:lang w:val="en-GB"/>
              </w:rPr>
              <w:t>-</w:t>
            </w:r>
          </w:p>
        </w:tc>
      </w:tr>
      <w:tr w:rsidR="00A502E1" w:rsidRPr="002E3B38" w14:paraId="73658A28" w14:textId="77777777">
        <w:tc>
          <w:tcPr>
            <w:tcW w:w="3994" w:type="dxa"/>
            <w:shd w:val="clear" w:color="auto" w:fill="FFFFFF" w:themeFill="background1"/>
            <w:vAlign w:val="center"/>
          </w:tcPr>
          <w:p w14:paraId="5F188EE6" w14:textId="734652EE"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889" w:type="dxa"/>
            <w:shd w:val="clear" w:color="auto" w:fill="FFFFFF" w:themeFill="background1"/>
            <w:vAlign w:val="bottom"/>
          </w:tcPr>
          <w:p w14:paraId="4C2EFE19"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(3,369,671)</w:t>
            </w:r>
          </w:p>
        </w:tc>
        <w:tc>
          <w:tcPr>
            <w:tcW w:w="2702" w:type="dxa"/>
            <w:shd w:val="clear" w:color="auto" w:fill="FFFFFF" w:themeFill="background1"/>
          </w:tcPr>
          <w:p w14:paraId="41D6D82D" w14:textId="6599D28B"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(7,145,013)</w:t>
            </w:r>
          </w:p>
        </w:tc>
        <w:tc>
          <w:tcPr>
            <w:tcW w:w="1939" w:type="dxa"/>
            <w:shd w:val="clear" w:color="auto" w:fill="FFFFFF" w:themeFill="background1"/>
            <w:vAlign w:val="bottom"/>
          </w:tcPr>
          <w:p w14:paraId="6A30210B"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(5,265,510)</w:t>
            </w:r>
          </w:p>
        </w:tc>
        <w:tc>
          <w:tcPr>
            <w:tcW w:w="1882" w:type="dxa"/>
            <w:shd w:val="clear" w:color="auto" w:fill="FFFFFF" w:themeFill="background1"/>
            <w:vAlign w:val="bottom"/>
          </w:tcPr>
          <w:p w14:paraId="53709603" w14:textId="21D404C6"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2137C3F6" w14:textId="1BEBE966"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(15,780,194)</w:t>
            </w:r>
          </w:p>
        </w:tc>
      </w:tr>
      <w:tr w:rsidR="00A502E1" w:rsidRPr="002E3B38" w14:paraId="589F22CC" w14:textId="77777777">
        <w:tc>
          <w:tcPr>
            <w:tcW w:w="3994" w:type="dxa"/>
            <w:shd w:val="clear" w:color="auto" w:fill="FFFFFF" w:themeFill="background1"/>
            <w:vAlign w:val="center"/>
          </w:tcPr>
          <w:p w14:paraId="19721FE9" w14:textId="46B2FA1B"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ค่าเสื่อมราคาสะสม</w:t>
            </w:r>
          </w:p>
        </w:tc>
        <w:tc>
          <w:tcPr>
            <w:tcW w:w="1889" w:type="dxa"/>
            <w:shd w:val="clear" w:color="auto" w:fill="FFFFFF" w:themeFill="background1"/>
            <w:vAlign w:val="bottom"/>
          </w:tcPr>
          <w:p w14:paraId="4A3EFF64"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3,364,910</w:t>
            </w:r>
          </w:p>
        </w:tc>
        <w:tc>
          <w:tcPr>
            <w:tcW w:w="2702" w:type="dxa"/>
            <w:shd w:val="clear" w:color="auto" w:fill="FFFFFF" w:themeFill="background1"/>
          </w:tcPr>
          <w:p w14:paraId="6DD87FAF" w14:textId="7C5E115D"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7,083,882</w:t>
            </w:r>
          </w:p>
        </w:tc>
        <w:tc>
          <w:tcPr>
            <w:tcW w:w="1939" w:type="dxa"/>
            <w:shd w:val="clear" w:color="auto" w:fill="FFFFFF" w:themeFill="background1"/>
            <w:vAlign w:val="bottom"/>
          </w:tcPr>
          <w:p w14:paraId="25A74D0B"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3,965,507</w:t>
            </w:r>
          </w:p>
        </w:tc>
        <w:tc>
          <w:tcPr>
            <w:tcW w:w="1882" w:type="dxa"/>
            <w:shd w:val="clear" w:color="auto" w:fill="FFFFFF" w:themeFill="background1"/>
            <w:vAlign w:val="bottom"/>
          </w:tcPr>
          <w:p w14:paraId="1E436B33" w14:textId="5AFF7529"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1B7452F4" w14:textId="0CD84EB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14,414,299</w:t>
            </w:r>
          </w:p>
        </w:tc>
      </w:tr>
      <w:tr w:rsidR="00A502E1" w:rsidRPr="002E3B38" w14:paraId="04DEDE04" w14:textId="77777777">
        <w:tc>
          <w:tcPr>
            <w:tcW w:w="3994" w:type="dxa"/>
            <w:shd w:val="clear" w:color="auto" w:fill="FFFFFF" w:themeFill="background1"/>
            <w:vAlign w:val="center"/>
          </w:tcPr>
          <w:p w14:paraId="6C06C2E0" w14:textId="09B43F2E"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ตัดจำหน่ายสินทรัพย์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889" w:type="dxa"/>
            <w:shd w:val="clear" w:color="auto" w:fill="FFFFFF" w:themeFill="background1"/>
            <w:vAlign w:val="bottom"/>
          </w:tcPr>
          <w:p w14:paraId="5A6EF240" w14:textId="0581DB92"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2702" w:type="dxa"/>
            <w:shd w:val="clear" w:color="auto" w:fill="FFFFFF" w:themeFill="background1"/>
          </w:tcPr>
          <w:p w14:paraId="6D506A39" w14:textId="3B7C009F"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(150,546)</w:t>
            </w:r>
          </w:p>
        </w:tc>
        <w:tc>
          <w:tcPr>
            <w:tcW w:w="1939" w:type="dxa"/>
            <w:shd w:val="clear" w:color="auto" w:fill="FFFFFF" w:themeFill="background1"/>
            <w:vAlign w:val="bottom"/>
          </w:tcPr>
          <w:p w14:paraId="4107F8E7" w14:textId="5E5DEAB9"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69E49AD8" w14:textId="1C046676"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02154403" w14:textId="685C7791"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(150,546)</w:t>
            </w:r>
          </w:p>
        </w:tc>
      </w:tr>
      <w:tr w:rsidR="00A502E1" w:rsidRPr="002E3B38" w14:paraId="1856BEA8" w14:textId="77777777">
        <w:tc>
          <w:tcPr>
            <w:tcW w:w="3994" w:type="dxa"/>
            <w:shd w:val="clear" w:color="auto" w:fill="FFFFFF" w:themeFill="background1"/>
            <w:vAlign w:val="center"/>
          </w:tcPr>
          <w:p w14:paraId="74F7F866" w14:textId="0B3538D6"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ab/>
              <w:t xml:space="preserve">                </w:t>
            </w:r>
            <w:r w:rsidRPr="002E3B38">
              <w:rPr>
                <w:rFonts w:ascii="Browallia New" w:eastAsia="Arial Unicode MS" w:hAnsi="Browallia New" w:cs="Browallia New"/>
                <w:sz w:val="22"/>
                <w:szCs w:val="22"/>
                <w:cs/>
              </w:rPr>
              <w:t>- ค่าเสื่อมราคาสะสม</w:t>
            </w:r>
          </w:p>
        </w:tc>
        <w:tc>
          <w:tcPr>
            <w:tcW w:w="1889" w:type="dxa"/>
            <w:shd w:val="clear" w:color="auto" w:fill="FFFFFF" w:themeFill="background1"/>
            <w:vAlign w:val="bottom"/>
          </w:tcPr>
          <w:p w14:paraId="680153AF" w14:textId="2D1BC9D8"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2702" w:type="dxa"/>
            <w:shd w:val="clear" w:color="auto" w:fill="FFFFFF" w:themeFill="background1"/>
          </w:tcPr>
          <w:p w14:paraId="15F44E32" w14:textId="264D837A"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39,610</w:t>
            </w:r>
          </w:p>
        </w:tc>
        <w:tc>
          <w:tcPr>
            <w:tcW w:w="1939" w:type="dxa"/>
            <w:shd w:val="clear" w:color="auto" w:fill="FFFFFF" w:themeFill="background1"/>
            <w:vAlign w:val="bottom"/>
          </w:tcPr>
          <w:p w14:paraId="5868A409" w14:textId="02F73535"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4169DF3C" w14:textId="5040D3D7"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15A5E534" w14:textId="1B91CDC6"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39,610</w:t>
            </w:r>
          </w:p>
        </w:tc>
      </w:tr>
      <w:tr w:rsidR="00A502E1" w:rsidRPr="002E3B38" w14:paraId="26A85E6F" w14:textId="77777777">
        <w:tc>
          <w:tcPr>
            <w:tcW w:w="3994" w:type="dxa"/>
            <w:shd w:val="clear" w:color="auto" w:fill="FFFFFF" w:themeFill="background1"/>
            <w:vAlign w:val="center"/>
          </w:tcPr>
          <w:p w14:paraId="52DCE070"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 xml:space="preserve">ค่าเสื่อมราคา (หมายเหตุ </w:t>
            </w:r>
            <w:r w:rsidRPr="002E3B38">
              <w:rPr>
                <w:rFonts w:ascii="Browallia New" w:eastAsia="Arial Unicode MS" w:hAnsi="Browallia New" w:cs="Browallia New"/>
                <w:sz w:val="22"/>
                <w:szCs w:val="22"/>
              </w:rPr>
              <w:t>33</w:t>
            </w:r>
            <w:r w:rsidRPr="002E3B38">
              <w:rPr>
                <w:rFonts w:ascii="Browallia New" w:eastAsia="Arial Unicode MS" w:hAnsi="Browallia New" w:cs="Browallia New"/>
                <w:sz w:val="22"/>
                <w:szCs w:val="22"/>
                <w:cs/>
              </w:rPr>
              <w:t>)</w:t>
            </w:r>
          </w:p>
        </w:tc>
        <w:tc>
          <w:tcPr>
            <w:tcW w:w="1889" w:type="dxa"/>
            <w:shd w:val="clear" w:color="auto" w:fill="FFFFFF" w:themeFill="background1"/>
            <w:vAlign w:val="bottom"/>
          </w:tcPr>
          <w:p w14:paraId="7E9B055F"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(35,251,031)</w:t>
            </w:r>
          </w:p>
        </w:tc>
        <w:tc>
          <w:tcPr>
            <w:tcW w:w="2702" w:type="dxa"/>
            <w:shd w:val="clear" w:color="auto" w:fill="FFFFFF" w:themeFill="background1"/>
          </w:tcPr>
          <w:p w14:paraId="1C2A01CE" w14:textId="1BB9A5D2"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(64,705,900)</w:t>
            </w:r>
          </w:p>
        </w:tc>
        <w:tc>
          <w:tcPr>
            <w:tcW w:w="1939" w:type="dxa"/>
            <w:shd w:val="clear" w:color="auto" w:fill="FFFFFF" w:themeFill="background1"/>
            <w:vAlign w:val="bottom"/>
          </w:tcPr>
          <w:p w14:paraId="1293EBB8"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(542,858)</w:t>
            </w:r>
          </w:p>
        </w:tc>
        <w:tc>
          <w:tcPr>
            <w:tcW w:w="1882" w:type="dxa"/>
            <w:shd w:val="clear" w:color="auto" w:fill="FFFFFF" w:themeFill="background1"/>
            <w:vAlign w:val="bottom"/>
          </w:tcPr>
          <w:p w14:paraId="4FC6A7F1" w14:textId="75B4B9BD"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1325A7F0" w14:textId="04EBABBA"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(100,499,789)</w:t>
            </w:r>
          </w:p>
        </w:tc>
      </w:tr>
      <w:tr w:rsidR="00A502E1" w:rsidRPr="002E3B38" w14:paraId="555B9239" w14:textId="77777777">
        <w:tc>
          <w:tcPr>
            <w:tcW w:w="3994" w:type="dxa"/>
            <w:shd w:val="clear" w:color="auto" w:fill="FFFFFF" w:themeFill="background1"/>
            <w:vAlign w:val="center"/>
          </w:tcPr>
          <w:p w14:paraId="243B7D4D"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การด้อยค่า</w:t>
            </w:r>
          </w:p>
        </w:tc>
        <w:tc>
          <w:tcPr>
            <w:tcW w:w="1889" w:type="dxa"/>
            <w:shd w:val="clear" w:color="auto" w:fill="FFFFFF" w:themeFill="background1"/>
            <w:vAlign w:val="bottom"/>
          </w:tcPr>
          <w:p w14:paraId="1942B690" w14:textId="15ACF5A4"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2702" w:type="dxa"/>
            <w:shd w:val="clear" w:color="auto" w:fill="FFFFFF" w:themeFill="background1"/>
          </w:tcPr>
          <w:p w14:paraId="2F625FA5" w14:textId="7BBD483C"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c>
          <w:tcPr>
            <w:tcW w:w="1939" w:type="dxa"/>
            <w:shd w:val="clear" w:color="auto" w:fill="FFFFFF" w:themeFill="background1"/>
            <w:vAlign w:val="bottom"/>
          </w:tcPr>
          <w:p w14:paraId="6BFC12A8" w14:textId="6237543F"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4064AF71" w14:textId="7A557557"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71AB57FE" w14:textId="6E0306BC"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r>
      <w:tr w:rsidR="009C4436" w:rsidRPr="002E3B38" w14:paraId="11E6C1CA" w14:textId="77777777">
        <w:tc>
          <w:tcPr>
            <w:tcW w:w="3994" w:type="dxa"/>
            <w:shd w:val="clear" w:color="auto" w:fill="FFFFFF" w:themeFill="background1"/>
            <w:vAlign w:val="center"/>
          </w:tcPr>
          <w:p w14:paraId="350584BA"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ราคาตามบัญชีสุทธิปลายปี</w:t>
            </w:r>
          </w:p>
        </w:tc>
        <w:tc>
          <w:tcPr>
            <w:tcW w:w="1889" w:type="dxa"/>
            <w:shd w:val="clear" w:color="auto" w:fill="FFFFFF" w:themeFill="background1"/>
            <w:vAlign w:val="bottom"/>
          </w:tcPr>
          <w:p w14:paraId="2FC19C41" w14:textId="77777777" w:rsidR="009C4436" w:rsidRPr="002E3B38" w:rsidRDefault="009C4436"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112,974,481</w:t>
            </w:r>
          </w:p>
        </w:tc>
        <w:tc>
          <w:tcPr>
            <w:tcW w:w="2702" w:type="dxa"/>
            <w:shd w:val="clear" w:color="auto" w:fill="FFFFFF" w:themeFill="background1"/>
            <w:vAlign w:val="bottom"/>
          </w:tcPr>
          <w:p w14:paraId="3194246F" w14:textId="77777777" w:rsidR="009C4436" w:rsidRPr="002E3B38" w:rsidRDefault="009C4436"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321,567,955</w:t>
            </w:r>
          </w:p>
        </w:tc>
        <w:tc>
          <w:tcPr>
            <w:tcW w:w="1939" w:type="dxa"/>
            <w:shd w:val="clear" w:color="auto" w:fill="FFFFFF" w:themeFill="background1"/>
            <w:vAlign w:val="bottom"/>
          </w:tcPr>
          <w:p w14:paraId="1B46805B" w14:textId="77777777" w:rsidR="009C4436" w:rsidRPr="002E3B38" w:rsidRDefault="009C4436"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11,589,926</w:t>
            </w:r>
          </w:p>
        </w:tc>
        <w:tc>
          <w:tcPr>
            <w:tcW w:w="1882" w:type="dxa"/>
            <w:shd w:val="clear" w:color="auto" w:fill="FFFFFF" w:themeFill="background1"/>
            <w:vAlign w:val="bottom"/>
          </w:tcPr>
          <w:p w14:paraId="7AB6E837" w14:textId="77777777" w:rsidR="009C4436" w:rsidRPr="002E3B38" w:rsidRDefault="009C4436"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60" w:type="dxa"/>
            <w:shd w:val="clear" w:color="auto" w:fill="FFFFFF" w:themeFill="background1"/>
          </w:tcPr>
          <w:p w14:paraId="55F778EB" w14:textId="2AEC37F0" w:rsidR="009C4436" w:rsidRPr="002E3B38" w:rsidRDefault="009C4436"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446,636,281</w:t>
            </w:r>
          </w:p>
        </w:tc>
      </w:tr>
      <w:tr w:rsidR="009C4436" w:rsidRPr="002E3B38" w14:paraId="6D29479C" w14:textId="77777777" w:rsidTr="008416FB">
        <w:tc>
          <w:tcPr>
            <w:tcW w:w="3994" w:type="dxa"/>
            <w:shd w:val="clear" w:color="auto" w:fill="FFFFFF" w:themeFill="background1"/>
            <w:vAlign w:val="center"/>
          </w:tcPr>
          <w:p w14:paraId="5CA523DE"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rPr>
            </w:pPr>
          </w:p>
        </w:tc>
        <w:tc>
          <w:tcPr>
            <w:tcW w:w="1889" w:type="dxa"/>
            <w:shd w:val="clear" w:color="auto" w:fill="FFFFFF" w:themeFill="background1"/>
            <w:vAlign w:val="center"/>
          </w:tcPr>
          <w:p w14:paraId="465DF269"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2702" w:type="dxa"/>
            <w:shd w:val="clear" w:color="auto" w:fill="FFFFFF" w:themeFill="background1"/>
            <w:vAlign w:val="center"/>
          </w:tcPr>
          <w:p w14:paraId="1D297C2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939" w:type="dxa"/>
            <w:shd w:val="clear" w:color="auto" w:fill="FFFFFF" w:themeFill="background1"/>
            <w:vAlign w:val="center"/>
          </w:tcPr>
          <w:p w14:paraId="5B8D1ED0"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882" w:type="dxa"/>
            <w:shd w:val="clear" w:color="auto" w:fill="FFFFFF" w:themeFill="background1"/>
            <w:vAlign w:val="center"/>
          </w:tcPr>
          <w:p w14:paraId="4FE3FD4F"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c>
          <w:tcPr>
            <w:tcW w:w="1960" w:type="dxa"/>
            <w:shd w:val="clear" w:color="auto" w:fill="FFFFFF" w:themeFill="background1"/>
            <w:vAlign w:val="center"/>
          </w:tcPr>
          <w:p w14:paraId="7879A12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rPr>
            </w:pPr>
          </w:p>
        </w:tc>
      </w:tr>
      <w:tr w:rsidR="009C4436" w:rsidRPr="002E3B38" w14:paraId="4EBB0063" w14:textId="77777777" w:rsidTr="008416FB">
        <w:tc>
          <w:tcPr>
            <w:tcW w:w="3994" w:type="dxa"/>
            <w:shd w:val="clear" w:color="auto" w:fill="FFFFFF" w:themeFill="background1"/>
            <w:vAlign w:val="center"/>
          </w:tcPr>
          <w:p w14:paraId="63AD2D12"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2566</w:t>
            </w:r>
          </w:p>
        </w:tc>
        <w:tc>
          <w:tcPr>
            <w:tcW w:w="1889" w:type="dxa"/>
            <w:shd w:val="clear" w:color="auto" w:fill="FFFFFF" w:themeFill="background1"/>
            <w:vAlign w:val="center"/>
          </w:tcPr>
          <w:p w14:paraId="05A7000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center"/>
          </w:tcPr>
          <w:p w14:paraId="72B9DDDE"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center"/>
          </w:tcPr>
          <w:p w14:paraId="5F81841C"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center"/>
          </w:tcPr>
          <w:p w14:paraId="06B606C2"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center"/>
          </w:tcPr>
          <w:p w14:paraId="102DF920"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45D89264" w14:textId="77777777" w:rsidTr="008416FB">
        <w:tc>
          <w:tcPr>
            <w:tcW w:w="3994" w:type="dxa"/>
            <w:shd w:val="clear" w:color="auto" w:fill="FFFFFF" w:themeFill="background1"/>
            <w:vAlign w:val="center"/>
          </w:tcPr>
          <w:p w14:paraId="770AC5E8"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9" w:type="dxa"/>
            <w:shd w:val="clear" w:color="auto" w:fill="FFFFFF" w:themeFill="background1"/>
            <w:vAlign w:val="bottom"/>
          </w:tcPr>
          <w:p w14:paraId="73573D5B"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473,281,529</w:t>
            </w:r>
          </w:p>
        </w:tc>
        <w:tc>
          <w:tcPr>
            <w:tcW w:w="2702" w:type="dxa"/>
            <w:shd w:val="clear" w:color="auto" w:fill="FFFFFF" w:themeFill="background1"/>
            <w:vAlign w:val="bottom"/>
          </w:tcPr>
          <w:p w14:paraId="74D9B16F"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723,265,868</w:t>
            </w:r>
          </w:p>
        </w:tc>
        <w:tc>
          <w:tcPr>
            <w:tcW w:w="1939" w:type="dxa"/>
            <w:shd w:val="clear" w:color="auto" w:fill="FFFFFF" w:themeFill="background1"/>
            <w:vAlign w:val="bottom"/>
          </w:tcPr>
          <w:p w14:paraId="5E78E662"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43,452,586</w:t>
            </w:r>
          </w:p>
        </w:tc>
        <w:tc>
          <w:tcPr>
            <w:tcW w:w="1882" w:type="dxa"/>
            <w:shd w:val="clear" w:color="auto" w:fill="FFFFFF" w:themeFill="background1"/>
            <w:vAlign w:val="bottom"/>
          </w:tcPr>
          <w:p w14:paraId="5F2B2F91"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60" w:type="dxa"/>
            <w:shd w:val="clear" w:color="auto" w:fill="FFFFFF" w:themeFill="background1"/>
            <w:vAlign w:val="bottom"/>
          </w:tcPr>
          <w:p w14:paraId="16CCB215"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1,240,503,902</w:t>
            </w:r>
          </w:p>
        </w:tc>
      </w:tr>
      <w:tr w:rsidR="00A502E1" w:rsidRPr="002E3B38" w14:paraId="16260FF0" w14:textId="77777777" w:rsidTr="008416FB">
        <w:tc>
          <w:tcPr>
            <w:tcW w:w="3994" w:type="dxa"/>
            <w:shd w:val="clear" w:color="auto" w:fill="FFFFFF" w:themeFill="background1"/>
            <w:vAlign w:val="center"/>
          </w:tcPr>
          <w:p w14:paraId="2074DA1A" w14:textId="317B4B02"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ค่าเสื่อมราคาสะสม</w:t>
            </w:r>
          </w:p>
        </w:tc>
        <w:tc>
          <w:tcPr>
            <w:tcW w:w="1889" w:type="dxa"/>
            <w:shd w:val="clear" w:color="auto" w:fill="FFFFFF" w:themeFill="background1"/>
            <w:vAlign w:val="bottom"/>
          </w:tcPr>
          <w:p w14:paraId="3DDFCDC5"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(360,307,048)</w:t>
            </w:r>
          </w:p>
        </w:tc>
        <w:tc>
          <w:tcPr>
            <w:tcW w:w="2702" w:type="dxa"/>
            <w:shd w:val="clear" w:color="auto" w:fill="FFFFFF" w:themeFill="background1"/>
            <w:vAlign w:val="bottom"/>
          </w:tcPr>
          <w:p w14:paraId="4DE5CC7E"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(400,439,196)</w:t>
            </w:r>
          </w:p>
        </w:tc>
        <w:tc>
          <w:tcPr>
            <w:tcW w:w="1939" w:type="dxa"/>
            <w:shd w:val="clear" w:color="auto" w:fill="FFFFFF" w:themeFill="background1"/>
            <w:vAlign w:val="bottom"/>
          </w:tcPr>
          <w:p w14:paraId="03E2D405"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(31,862,660)</w:t>
            </w:r>
          </w:p>
        </w:tc>
        <w:tc>
          <w:tcPr>
            <w:tcW w:w="1882" w:type="dxa"/>
            <w:shd w:val="clear" w:color="auto" w:fill="FFFFFF" w:themeFill="background1"/>
            <w:vAlign w:val="bottom"/>
          </w:tcPr>
          <w:p w14:paraId="2FEC79EA" w14:textId="47C94E8E" w:rsidR="00A502E1" w:rsidRPr="002E3B38" w:rsidRDefault="00EC0085"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vAlign w:val="bottom"/>
          </w:tcPr>
          <w:p w14:paraId="1E0DE565" w14:textId="77777777"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(792,608,904)</w:t>
            </w:r>
          </w:p>
        </w:tc>
      </w:tr>
      <w:tr w:rsidR="00A502E1" w:rsidRPr="002E3B38" w14:paraId="2DEF10F0" w14:textId="77777777">
        <w:tc>
          <w:tcPr>
            <w:tcW w:w="3994" w:type="dxa"/>
            <w:shd w:val="clear" w:color="auto" w:fill="FFFFFF" w:themeFill="background1"/>
            <w:vAlign w:val="center"/>
          </w:tcPr>
          <w:p w14:paraId="4D3E1F29" w14:textId="3490C8FC" w:rsidR="00A502E1" w:rsidRPr="002E3B38" w:rsidRDefault="00A502E1" w:rsidP="00A5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ค่าเผื่อการด้อยค่าสะสม</w:t>
            </w:r>
          </w:p>
        </w:tc>
        <w:tc>
          <w:tcPr>
            <w:tcW w:w="1889" w:type="dxa"/>
            <w:shd w:val="clear" w:color="auto" w:fill="FFFFFF" w:themeFill="background1"/>
            <w:vAlign w:val="bottom"/>
          </w:tcPr>
          <w:p w14:paraId="633E51D7" w14:textId="1F8F157E" w:rsidR="00A502E1" w:rsidRPr="002E3B38" w:rsidRDefault="00EC0085"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2702" w:type="dxa"/>
            <w:shd w:val="clear" w:color="auto" w:fill="FFFFFF" w:themeFill="background1"/>
            <w:vAlign w:val="bottom"/>
          </w:tcPr>
          <w:p w14:paraId="68D69F29"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c>
          <w:tcPr>
            <w:tcW w:w="1939" w:type="dxa"/>
            <w:shd w:val="clear" w:color="auto" w:fill="FFFFFF" w:themeFill="background1"/>
            <w:vAlign w:val="bottom"/>
          </w:tcPr>
          <w:p w14:paraId="0CA4E3FB" w14:textId="41811055" w:rsidR="00A502E1" w:rsidRPr="002E3B38" w:rsidRDefault="00EC0085"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2CCABFDE" w14:textId="3785C5D2" w:rsidR="00A502E1" w:rsidRPr="002E3B38" w:rsidRDefault="00EC0085"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A502E1" w:rsidRPr="002E3B38">
              <w:rPr>
                <w:rFonts w:ascii="Browallia New" w:eastAsia="Arial Unicode MS" w:hAnsi="Browallia New" w:cs="Browallia New"/>
                <w:sz w:val="22"/>
                <w:szCs w:val="22"/>
                <w:lang w:val="en-GB"/>
              </w:rPr>
              <w:t>-</w:t>
            </w:r>
          </w:p>
        </w:tc>
        <w:tc>
          <w:tcPr>
            <w:tcW w:w="1960" w:type="dxa"/>
            <w:shd w:val="clear" w:color="auto" w:fill="FFFFFF" w:themeFill="background1"/>
            <w:vAlign w:val="bottom"/>
          </w:tcPr>
          <w:p w14:paraId="792F7D83" w14:textId="77777777" w:rsidR="00A502E1" w:rsidRPr="002E3B38" w:rsidRDefault="00A502E1" w:rsidP="00A50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(1,258,717)</w:t>
            </w:r>
          </w:p>
        </w:tc>
      </w:tr>
      <w:tr w:rsidR="009C4436" w:rsidRPr="002E3B38" w14:paraId="517AD8E8" w14:textId="77777777" w:rsidTr="008416FB">
        <w:tc>
          <w:tcPr>
            <w:tcW w:w="3994" w:type="dxa"/>
            <w:shd w:val="clear" w:color="auto" w:fill="FFFFFF" w:themeFill="background1"/>
            <w:vAlign w:val="center"/>
          </w:tcPr>
          <w:p w14:paraId="476994E3"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w:t>
            </w:r>
          </w:p>
        </w:tc>
        <w:tc>
          <w:tcPr>
            <w:tcW w:w="1889" w:type="dxa"/>
            <w:shd w:val="clear" w:color="auto" w:fill="FFFFFF" w:themeFill="background1"/>
            <w:vAlign w:val="bottom"/>
          </w:tcPr>
          <w:p w14:paraId="3881B02B"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112,974,481</w:t>
            </w:r>
          </w:p>
        </w:tc>
        <w:tc>
          <w:tcPr>
            <w:tcW w:w="2702" w:type="dxa"/>
            <w:shd w:val="clear" w:color="auto" w:fill="FFFFFF" w:themeFill="background1"/>
            <w:vAlign w:val="bottom"/>
          </w:tcPr>
          <w:p w14:paraId="62502415"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321,567,955</w:t>
            </w:r>
          </w:p>
        </w:tc>
        <w:tc>
          <w:tcPr>
            <w:tcW w:w="1939" w:type="dxa"/>
            <w:shd w:val="clear" w:color="auto" w:fill="FFFFFF" w:themeFill="background1"/>
            <w:vAlign w:val="bottom"/>
          </w:tcPr>
          <w:p w14:paraId="378517E4"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11,589,926</w:t>
            </w:r>
          </w:p>
        </w:tc>
        <w:tc>
          <w:tcPr>
            <w:tcW w:w="1882" w:type="dxa"/>
            <w:shd w:val="clear" w:color="auto" w:fill="FFFFFF" w:themeFill="background1"/>
            <w:vAlign w:val="bottom"/>
          </w:tcPr>
          <w:p w14:paraId="07F24CA4"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503,919</w:t>
            </w:r>
          </w:p>
        </w:tc>
        <w:tc>
          <w:tcPr>
            <w:tcW w:w="1960" w:type="dxa"/>
            <w:shd w:val="clear" w:color="auto" w:fill="FFFFFF" w:themeFill="background1"/>
            <w:vAlign w:val="bottom"/>
          </w:tcPr>
          <w:p w14:paraId="7572D5A4"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446,636,281</w:t>
            </w:r>
          </w:p>
        </w:tc>
      </w:tr>
    </w:tbl>
    <w:p w14:paraId="52275A52" w14:textId="77777777" w:rsidR="00F03621" w:rsidRPr="002E3B38" w:rsidRDefault="00F03621">
      <w:pPr>
        <w:rPr>
          <w:rFonts w:ascii="Browallia New" w:hAnsi="Browallia New" w:cs="Browallia New"/>
        </w:rPr>
      </w:pPr>
    </w:p>
    <w:tbl>
      <w:tblPr>
        <w:tblW w:w="14366" w:type="dxa"/>
        <w:tblInd w:w="108" w:type="dxa"/>
        <w:shd w:val="clear" w:color="auto" w:fill="FFFFFF" w:themeFill="background1"/>
        <w:tblLayout w:type="fixed"/>
        <w:tblLook w:val="0000" w:firstRow="0" w:lastRow="0" w:firstColumn="0" w:lastColumn="0" w:noHBand="0" w:noVBand="0"/>
      </w:tblPr>
      <w:tblGrid>
        <w:gridCol w:w="3994"/>
        <w:gridCol w:w="1889"/>
        <w:gridCol w:w="2702"/>
        <w:gridCol w:w="1939"/>
        <w:gridCol w:w="1882"/>
        <w:gridCol w:w="1960"/>
      </w:tblGrid>
      <w:tr w:rsidR="009C4436" w:rsidRPr="002E3B38" w14:paraId="06588032" w14:textId="77777777" w:rsidTr="008416FB">
        <w:tc>
          <w:tcPr>
            <w:tcW w:w="3994" w:type="dxa"/>
            <w:shd w:val="clear" w:color="auto" w:fill="FFFFFF" w:themeFill="background1"/>
          </w:tcPr>
          <w:p w14:paraId="2D66C1D1"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5A2631FC" w14:textId="09694EE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cs/>
              </w:rPr>
            </w:pPr>
            <w:r w:rsidRPr="002E3B38">
              <w:rPr>
                <w:rFonts w:ascii="Browallia New" w:eastAsia="Arial Unicode MS" w:hAnsi="Browallia New" w:cs="Browallia New"/>
                <w:sz w:val="22"/>
                <w:szCs w:val="22"/>
              </w:rPr>
              <w:t>(</w:t>
            </w:r>
            <w:proofErr w:type="gramStart"/>
            <w:r w:rsidRPr="002E3B38">
              <w:rPr>
                <w:rFonts w:ascii="Browallia New" w:eastAsia="Arial Unicode MS" w:hAnsi="Browallia New" w:cs="Browallia New"/>
                <w:sz w:val="22"/>
                <w:szCs w:val="22"/>
                <w:cs/>
              </w:rPr>
              <w:t xml:space="preserve">หน่วย </w:t>
            </w:r>
            <w:r w:rsidRPr="002E3B38">
              <w:rPr>
                <w:rFonts w:ascii="Browallia New" w:eastAsia="Arial Unicode MS" w:hAnsi="Browallia New" w:cs="Browallia New"/>
                <w:sz w:val="22"/>
                <w:szCs w:val="22"/>
              </w:rPr>
              <w:t>:</w:t>
            </w:r>
            <w:proofErr w:type="gramEnd"/>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บาท)</w:t>
            </w:r>
          </w:p>
        </w:tc>
      </w:tr>
      <w:tr w:rsidR="009C4436" w:rsidRPr="002E3B38" w14:paraId="1EBBE751" w14:textId="77777777" w:rsidTr="008416FB">
        <w:tc>
          <w:tcPr>
            <w:tcW w:w="3994" w:type="dxa"/>
            <w:shd w:val="clear" w:color="auto" w:fill="FFFFFF" w:themeFill="background1"/>
          </w:tcPr>
          <w:p w14:paraId="1EDE7F44"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0372" w:type="dxa"/>
            <w:gridSpan w:val="5"/>
            <w:shd w:val="clear" w:color="auto" w:fill="FFFFFF" w:themeFill="background1"/>
          </w:tcPr>
          <w:p w14:paraId="58C528D2" w14:textId="060EF9C5"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งบการเงินเฉพาะ</w:t>
            </w:r>
            <w:r w:rsidR="00D9382F" w:rsidRPr="002E3B38">
              <w:rPr>
                <w:rFonts w:ascii="Browallia New" w:eastAsia="Arial Unicode MS" w:hAnsi="Browallia New" w:cs="Browallia New"/>
                <w:sz w:val="22"/>
                <w:szCs w:val="22"/>
                <w:cs/>
              </w:rPr>
              <w:t>บริษัท</w:t>
            </w:r>
          </w:p>
        </w:tc>
      </w:tr>
      <w:tr w:rsidR="009C4436" w:rsidRPr="002E3B38" w14:paraId="79B83A08" w14:textId="77777777" w:rsidTr="008416FB">
        <w:tc>
          <w:tcPr>
            <w:tcW w:w="3994" w:type="dxa"/>
            <w:shd w:val="clear" w:color="auto" w:fill="FFFFFF" w:themeFill="background1"/>
          </w:tcPr>
          <w:p w14:paraId="4BC723A0"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cs/>
              </w:rPr>
            </w:pPr>
          </w:p>
        </w:tc>
        <w:tc>
          <w:tcPr>
            <w:tcW w:w="1889" w:type="dxa"/>
            <w:shd w:val="clear" w:color="auto" w:fill="FFFFFF" w:themeFill="background1"/>
          </w:tcPr>
          <w:p w14:paraId="6D1F466D" w14:textId="77777777"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31AE85DF" w14:textId="63DDBB55"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อุปกรณ์</w:t>
            </w:r>
          </w:p>
        </w:tc>
        <w:tc>
          <w:tcPr>
            <w:tcW w:w="2702" w:type="dxa"/>
            <w:shd w:val="clear" w:color="auto" w:fill="FFFFFF" w:themeFill="background1"/>
          </w:tcPr>
          <w:p w14:paraId="0F528033" w14:textId="7F879A5F"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ส่วนปรับปรุงอาคารเครื่องตกแต่งติดตั้งและอุปกรณ์สำนักงาน</w:t>
            </w:r>
          </w:p>
        </w:tc>
        <w:tc>
          <w:tcPr>
            <w:tcW w:w="1939" w:type="dxa"/>
            <w:shd w:val="clear" w:color="auto" w:fill="FFFFFF" w:themeFill="background1"/>
          </w:tcPr>
          <w:p w14:paraId="67E8EC19" w14:textId="77777777"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6B0CE33D" w14:textId="13E233C6"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ยานพาหนะ</w:t>
            </w:r>
          </w:p>
        </w:tc>
        <w:tc>
          <w:tcPr>
            <w:tcW w:w="1882" w:type="dxa"/>
            <w:shd w:val="clear" w:color="auto" w:fill="FFFFFF" w:themeFill="background1"/>
          </w:tcPr>
          <w:p w14:paraId="68769CA2" w14:textId="307209BE"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งานระหว่างก่อสร้างและอุปกรณ์ระหว่างติดตั้ง</w:t>
            </w:r>
          </w:p>
        </w:tc>
        <w:tc>
          <w:tcPr>
            <w:tcW w:w="1960" w:type="dxa"/>
            <w:shd w:val="clear" w:color="auto" w:fill="FFFFFF" w:themeFill="background1"/>
          </w:tcPr>
          <w:p w14:paraId="2211D188" w14:textId="77777777"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2963EE43" w14:textId="20A0209B" w:rsidR="009C4436" w:rsidRPr="002E3B38" w:rsidRDefault="009C4436" w:rsidP="009C44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r>
      <w:tr w:rsidR="009C4436" w:rsidRPr="002E3B38" w14:paraId="69769ED7" w14:textId="77777777" w:rsidTr="008416FB">
        <w:tc>
          <w:tcPr>
            <w:tcW w:w="3994" w:type="dxa"/>
            <w:shd w:val="clear" w:color="auto" w:fill="FFFFFF" w:themeFill="background1"/>
          </w:tcPr>
          <w:p w14:paraId="33E93B74"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889" w:type="dxa"/>
            <w:shd w:val="clear" w:color="auto" w:fill="FFFFFF" w:themeFill="background1"/>
          </w:tcPr>
          <w:p w14:paraId="159AB1E0" w14:textId="6ED6E448"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tcPr>
          <w:p w14:paraId="6AA6A4F5" w14:textId="0F95C3DC"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cs/>
              </w:rPr>
            </w:pPr>
          </w:p>
        </w:tc>
        <w:tc>
          <w:tcPr>
            <w:tcW w:w="1939" w:type="dxa"/>
            <w:shd w:val="clear" w:color="auto" w:fill="FFFFFF" w:themeFill="background1"/>
          </w:tcPr>
          <w:p w14:paraId="161328E4" w14:textId="58D3976F"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tcPr>
          <w:p w14:paraId="78147D27" w14:textId="1E40B700"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tcPr>
          <w:p w14:paraId="45124890" w14:textId="6FD1E4B9"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9C4436" w:rsidRPr="002E3B38" w14:paraId="6EA0A26D" w14:textId="77777777" w:rsidTr="008416FB">
        <w:tc>
          <w:tcPr>
            <w:tcW w:w="3994" w:type="dxa"/>
            <w:shd w:val="clear" w:color="auto" w:fill="FFFFFF" w:themeFill="background1"/>
            <w:vAlign w:val="center"/>
          </w:tcPr>
          <w:p w14:paraId="06B898D8" w14:textId="7F0713C4"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1</w:t>
            </w:r>
            <w:r w:rsidRPr="002E3B38">
              <w:rPr>
                <w:rFonts w:ascii="Browallia New" w:eastAsia="Arial Unicode MS" w:hAnsi="Browallia New" w:cs="Browallia New"/>
                <w:sz w:val="22"/>
                <w:szCs w:val="22"/>
                <w:cs/>
              </w:rPr>
              <w:t xml:space="preserve"> มกราคม </w:t>
            </w:r>
            <w:r w:rsidRPr="002E3B38">
              <w:rPr>
                <w:rFonts w:ascii="Browallia New" w:eastAsia="Arial Unicode MS" w:hAnsi="Browallia New" w:cs="Browallia New"/>
                <w:sz w:val="22"/>
                <w:szCs w:val="22"/>
              </w:rPr>
              <w:t>2567</w:t>
            </w:r>
          </w:p>
        </w:tc>
        <w:tc>
          <w:tcPr>
            <w:tcW w:w="1889" w:type="dxa"/>
            <w:shd w:val="clear" w:color="auto" w:fill="FFFFFF" w:themeFill="background1"/>
            <w:vAlign w:val="center"/>
          </w:tcPr>
          <w:p w14:paraId="72CC37CF"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702" w:type="dxa"/>
            <w:shd w:val="clear" w:color="auto" w:fill="FFFFFF" w:themeFill="background1"/>
            <w:vAlign w:val="center"/>
          </w:tcPr>
          <w:p w14:paraId="1F85F9E3"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rPr>
            </w:pPr>
          </w:p>
        </w:tc>
        <w:tc>
          <w:tcPr>
            <w:tcW w:w="1939" w:type="dxa"/>
            <w:shd w:val="clear" w:color="auto" w:fill="FFFFFF" w:themeFill="background1"/>
            <w:vAlign w:val="center"/>
          </w:tcPr>
          <w:p w14:paraId="71D02C57"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82" w:type="dxa"/>
            <w:shd w:val="clear" w:color="auto" w:fill="FFFFFF" w:themeFill="background1"/>
            <w:vAlign w:val="center"/>
          </w:tcPr>
          <w:p w14:paraId="5A41EC42"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FFFFFF" w:themeFill="background1"/>
            <w:vAlign w:val="center"/>
          </w:tcPr>
          <w:p w14:paraId="2E11741F"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FC2019" w:rsidRPr="002E3B38" w14:paraId="5B4BC323" w14:textId="77777777">
        <w:tc>
          <w:tcPr>
            <w:tcW w:w="3994" w:type="dxa"/>
            <w:shd w:val="clear" w:color="auto" w:fill="FFFFFF" w:themeFill="background1"/>
            <w:vAlign w:val="center"/>
          </w:tcPr>
          <w:p w14:paraId="23840F48" w14:textId="77777777" w:rsidR="00FC2019" w:rsidRPr="002E3B38" w:rsidRDefault="00FC2019" w:rsidP="00F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9" w:type="dxa"/>
            <w:shd w:val="clear" w:color="auto" w:fill="FFFFFF" w:themeFill="background1"/>
            <w:vAlign w:val="bottom"/>
          </w:tcPr>
          <w:p w14:paraId="1C4B1559" w14:textId="6F319DF6" w:rsidR="00FC2019" w:rsidRPr="002E3B38" w:rsidRDefault="00FC2019"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326,270,428</w:t>
            </w:r>
          </w:p>
        </w:tc>
        <w:tc>
          <w:tcPr>
            <w:tcW w:w="2702" w:type="dxa"/>
            <w:shd w:val="clear" w:color="auto" w:fill="FFFFFF" w:themeFill="background1"/>
            <w:vAlign w:val="bottom"/>
          </w:tcPr>
          <w:p w14:paraId="077EC928" w14:textId="72675DC1" w:rsidR="00FC2019" w:rsidRPr="002E3B38" w:rsidRDefault="00FC2019"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512,598,539</w:t>
            </w:r>
          </w:p>
        </w:tc>
        <w:tc>
          <w:tcPr>
            <w:tcW w:w="1939" w:type="dxa"/>
            <w:shd w:val="clear" w:color="auto" w:fill="FFFFFF" w:themeFill="background1"/>
            <w:vAlign w:val="bottom"/>
          </w:tcPr>
          <w:p w14:paraId="25F7C47F" w14:textId="33C30913" w:rsidR="00FC2019" w:rsidRPr="002E3B38" w:rsidRDefault="00FC2019"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40,463,456</w:t>
            </w:r>
          </w:p>
        </w:tc>
        <w:tc>
          <w:tcPr>
            <w:tcW w:w="1882" w:type="dxa"/>
            <w:shd w:val="clear" w:color="auto" w:fill="FFFFFF" w:themeFill="background1"/>
            <w:vAlign w:val="bottom"/>
          </w:tcPr>
          <w:p w14:paraId="2D3A021F" w14:textId="1A94D948" w:rsidR="00FC2019" w:rsidRPr="002E3B38" w:rsidRDefault="00FC2019"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vAlign w:val="bottom"/>
          </w:tcPr>
          <w:p w14:paraId="25702BC4" w14:textId="1C2341F0" w:rsidR="00FC2019" w:rsidRPr="002E3B38" w:rsidRDefault="00FC2019"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879,826,342</w:t>
            </w:r>
          </w:p>
        </w:tc>
      </w:tr>
      <w:tr w:rsidR="00F506E2" w:rsidRPr="002E3B38" w14:paraId="393EECC4" w14:textId="77777777">
        <w:tc>
          <w:tcPr>
            <w:tcW w:w="3994" w:type="dxa"/>
            <w:shd w:val="clear" w:color="auto" w:fill="FFFFFF" w:themeFill="background1"/>
            <w:vAlign w:val="center"/>
          </w:tcPr>
          <w:p w14:paraId="0489F3C1" w14:textId="7FA6D2B2"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ค่าเสื่อมราคาสะสม</w:t>
            </w:r>
          </w:p>
        </w:tc>
        <w:tc>
          <w:tcPr>
            <w:tcW w:w="1889" w:type="dxa"/>
            <w:shd w:val="clear" w:color="auto" w:fill="FFFFFF" w:themeFill="background1"/>
            <w:vAlign w:val="bottom"/>
          </w:tcPr>
          <w:p w14:paraId="3B58E504" w14:textId="52425BDC"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(255,763,344)</w:t>
            </w:r>
          </w:p>
        </w:tc>
        <w:tc>
          <w:tcPr>
            <w:tcW w:w="2702" w:type="dxa"/>
            <w:shd w:val="clear" w:color="auto" w:fill="FFFFFF" w:themeFill="background1"/>
            <w:vAlign w:val="bottom"/>
          </w:tcPr>
          <w:p w14:paraId="5C56A33E" w14:textId="42FD4968"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(266,760,468)</w:t>
            </w:r>
          </w:p>
        </w:tc>
        <w:tc>
          <w:tcPr>
            <w:tcW w:w="1939" w:type="dxa"/>
            <w:shd w:val="clear" w:color="auto" w:fill="FFFFFF" w:themeFill="background1"/>
            <w:vAlign w:val="bottom"/>
          </w:tcPr>
          <w:p w14:paraId="02C164BC" w14:textId="38C52B51"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(29,118,965)</w:t>
            </w:r>
          </w:p>
        </w:tc>
        <w:tc>
          <w:tcPr>
            <w:tcW w:w="1882" w:type="dxa"/>
            <w:shd w:val="clear" w:color="auto" w:fill="FFFFFF" w:themeFill="background1"/>
            <w:vAlign w:val="bottom"/>
          </w:tcPr>
          <w:p w14:paraId="5042204A" w14:textId="77A8C27D"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00020EB6" w:rsidRPr="002E3B38">
              <w:rPr>
                <w:rFonts w:ascii="Browallia New" w:eastAsia="Arial Unicode MS" w:hAnsi="Browallia New" w:cs="Browallia New"/>
                <w:sz w:val="22"/>
                <w:szCs w:val="22"/>
                <w:lang w:val="en-GB"/>
              </w:rPr>
              <w:t xml:space="preserve">               </w:t>
            </w:r>
            <w:r w:rsidRPr="002E3B38">
              <w:rPr>
                <w:rFonts w:ascii="Browallia New" w:eastAsia="Arial Unicode MS" w:hAnsi="Browallia New" w:cs="Browallia New"/>
                <w:sz w:val="22"/>
                <w:szCs w:val="22"/>
                <w:lang w:val="en-GB"/>
              </w:rPr>
              <w:t>-</w:t>
            </w:r>
          </w:p>
        </w:tc>
        <w:tc>
          <w:tcPr>
            <w:tcW w:w="1960" w:type="dxa"/>
            <w:shd w:val="clear" w:color="auto" w:fill="FFFFFF" w:themeFill="background1"/>
            <w:vAlign w:val="bottom"/>
          </w:tcPr>
          <w:p w14:paraId="13DDA63B" w14:textId="40237675"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(551,642,777)</w:t>
            </w:r>
          </w:p>
        </w:tc>
      </w:tr>
      <w:tr w:rsidR="00FC2019" w:rsidRPr="002E3B38" w14:paraId="69C4C003" w14:textId="77777777">
        <w:tc>
          <w:tcPr>
            <w:tcW w:w="3994" w:type="dxa"/>
            <w:shd w:val="clear" w:color="auto" w:fill="FFFFFF" w:themeFill="background1"/>
            <w:vAlign w:val="center"/>
          </w:tcPr>
          <w:p w14:paraId="3E0DF20C" w14:textId="77777777" w:rsidR="00FC2019" w:rsidRPr="002E3B38" w:rsidRDefault="00FC2019" w:rsidP="00F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ราคาตามบัญชีสุทธิ</w:t>
            </w:r>
          </w:p>
        </w:tc>
        <w:tc>
          <w:tcPr>
            <w:tcW w:w="1889" w:type="dxa"/>
            <w:shd w:val="clear" w:color="auto" w:fill="FFFFFF" w:themeFill="background1"/>
            <w:vAlign w:val="bottom"/>
          </w:tcPr>
          <w:p w14:paraId="380B7DD7" w14:textId="0CA7F601" w:rsidR="00FC2019" w:rsidRPr="002E3B38" w:rsidRDefault="00FC2019"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70,507,084</w:t>
            </w:r>
          </w:p>
        </w:tc>
        <w:tc>
          <w:tcPr>
            <w:tcW w:w="2702" w:type="dxa"/>
            <w:shd w:val="clear" w:color="auto" w:fill="FFFFFF" w:themeFill="background1"/>
            <w:vAlign w:val="bottom"/>
          </w:tcPr>
          <w:p w14:paraId="2BE785E3" w14:textId="53636F91" w:rsidR="00FC2019" w:rsidRPr="002E3B38" w:rsidRDefault="00FC2019"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245,838,071</w:t>
            </w:r>
          </w:p>
        </w:tc>
        <w:tc>
          <w:tcPr>
            <w:tcW w:w="1939" w:type="dxa"/>
            <w:shd w:val="clear" w:color="auto" w:fill="FFFFFF" w:themeFill="background1"/>
            <w:vAlign w:val="bottom"/>
          </w:tcPr>
          <w:p w14:paraId="6C0814B4" w14:textId="4DCFAC0D" w:rsidR="00FC2019" w:rsidRPr="002E3B38" w:rsidRDefault="00FC2019"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11,344,491</w:t>
            </w:r>
          </w:p>
        </w:tc>
        <w:tc>
          <w:tcPr>
            <w:tcW w:w="1882" w:type="dxa"/>
            <w:shd w:val="clear" w:color="auto" w:fill="FFFFFF" w:themeFill="background1"/>
            <w:vAlign w:val="bottom"/>
          </w:tcPr>
          <w:p w14:paraId="0D0F22EC" w14:textId="632767B4" w:rsidR="00FC2019" w:rsidRPr="002E3B38" w:rsidRDefault="00FC2019"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vAlign w:val="bottom"/>
          </w:tcPr>
          <w:p w14:paraId="18BB7002" w14:textId="2CF3E26F" w:rsidR="00FC2019" w:rsidRPr="002E3B38" w:rsidRDefault="00FC2019" w:rsidP="0043788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328,183,565</w:t>
            </w:r>
          </w:p>
        </w:tc>
      </w:tr>
      <w:tr w:rsidR="009C4436" w:rsidRPr="002E3B38" w14:paraId="76F0EE89" w14:textId="77777777" w:rsidTr="008416FB">
        <w:tc>
          <w:tcPr>
            <w:tcW w:w="3994" w:type="dxa"/>
            <w:shd w:val="clear" w:color="auto" w:fill="FFFFFF" w:themeFill="background1"/>
            <w:vAlign w:val="center"/>
          </w:tcPr>
          <w:p w14:paraId="3C071146"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762E90A1"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736F6766"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13DE9816"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5D7D4A59"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2A9A27AD"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2DB6F213" w14:textId="77777777" w:rsidTr="008416FB">
        <w:tc>
          <w:tcPr>
            <w:tcW w:w="3994" w:type="dxa"/>
            <w:shd w:val="clear" w:color="auto" w:fill="FFFFFF" w:themeFill="background1"/>
            <w:vAlign w:val="center"/>
          </w:tcPr>
          <w:p w14:paraId="13FC040B" w14:textId="4D8E53D1"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สำหรับปีสิ้นสุดวันที่</w:t>
            </w:r>
            <w:r w:rsidRPr="002E3B38">
              <w:rPr>
                <w:rFonts w:ascii="Browallia New" w:eastAsia="Arial Unicode MS" w:hAnsi="Browallia New" w:cs="Browallia New"/>
                <w:sz w:val="22"/>
                <w:szCs w:val="22"/>
              </w:rPr>
              <w:t xml:space="preserve"> 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2567</w:t>
            </w:r>
          </w:p>
        </w:tc>
        <w:tc>
          <w:tcPr>
            <w:tcW w:w="1889" w:type="dxa"/>
            <w:shd w:val="clear" w:color="auto" w:fill="FFFFFF" w:themeFill="background1"/>
            <w:vAlign w:val="bottom"/>
          </w:tcPr>
          <w:p w14:paraId="4633E0A7"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4F3E4B85"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23E419E4"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00C1FAE0"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2CC21BF3"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717AE9CD" w14:textId="77777777">
        <w:tc>
          <w:tcPr>
            <w:tcW w:w="3994" w:type="dxa"/>
            <w:shd w:val="clear" w:color="auto" w:fill="FFFFFF" w:themeFill="background1"/>
            <w:vAlign w:val="center"/>
          </w:tcPr>
          <w:p w14:paraId="5E719C1A"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ราคาตามบัญชีสุทธิต้นปี</w:t>
            </w:r>
          </w:p>
        </w:tc>
        <w:tc>
          <w:tcPr>
            <w:tcW w:w="1889" w:type="dxa"/>
            <w:shd w:val="clear" w:color="auto" w:fill="FFFFFF" w:themeFill="background1"/>
          </w:tcPr>
          <w:p w14:paraId="477E87CB" w14:textId="36CCA370"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70,507,</w:t>
            </w:r>
            <w:r w:rsidR="00260B74" w:rsidRPr="002E3B38">
              <w:rPr>
                <w:rFonts w:ascii="Browallia New" w:eastAsia="Arial Unicode MS" w:hAnsi="Browallia New" w:cs="Browallia New"/>
                <w:sz w:val="22"/>
                <w:szCs w:val="22"/>
              </w:rPr>
              <w:t>084</w:t>
            </w:r>
          </w:p>
        </w:tc>
        <w:tc>
          <w:tcPr>
            <w:tcW w:w="2702" w:type="dxa"/>
            <w:shd w:val="clear" w:color="auto" w:fill="FFFFFF" w:themeFill="background1"/>
          </w:tcPr>
          <w:p w14:paraId="5C2C5FF2" w14:textId="0EE9104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245,838,</w:t>
            </w:r>
            <w:r w:rsidR="00260B74" w:rsidRPr="002E3B38">
              <w:rPr>
                <w:rFonts w:ascii="Browallia New" w:eastAsia="Arial Unicode MS" w:hAnsi="Browallia New" w:cs="Browallia New"/>
                <w:sz w:val="22"/>
                <w:szCs w:val="22"/>
              </w:rPr>
              <w:t>071</w:t>
            </w:r>
          </w:p>
        </w:tc>
        <w:tc>
          <w:tcPr>
            <w:tcW w:w="1939" w:type="dxa"/>
            <w:shd w:val="clear" w:color="auto" w:fill="FFFFFF" w:themeFill="background1"/>
          </w:tcPr>
          <w:p w14:paraId="2D69A1A7" w14:textId="1D552A3E"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11,344,</w:t>
            </w:r>
            <w:r w:rsidR="00260B74" w:rsidRPr="002E3B38">
              <w:rPr>
                <w:rFonts w:ascii="Browallia New" w:eastAsia="Arial Unicode MS" w:hAnsi="Browallia New" w:cs="Browallia New"/>
                <w:sz w:val="22"/>
                <w:szCs w:val="22"/>
              </w:rPr>
              <w:t>491</w:t>
            </w:r>
          </w:p>
        </w:tc>
        <w:tc>
          <w:tcPr>
            <w:tcW w:w="1882" w:type="dxa"/>
            <w:shd w:val="clear" w:color="auto" w:fill="FFFFFF" w:themeFill="background1"/>
          </w:tcPr>
          <w:p w14:paraId="486B5C3C" w14:textId="778664AA"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tcPr>
          <w:p w14:paraId="59BE3818" w14:textId="5835823D"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328,183,</w:t>
            </w:r>
            <w:r w:rsidR="00260B74" w:rsidRPr="002E3B38">
              <w:rPr>
                <w:rFonts w:ascii="Browallia New" w:eastAsia="Arial Unicode MS" w:hAnsi="Browallia New" w:cs="Browallia New"/>
                <w:sz w:val="22"/>
                <w:szCs w:val="22"/>
              </w:rPr>
              <w:t>565</w:t>
            </w:r>
          </w:p>
        </w:tc>
      </w:tr>
      <w:tr w:rsidR="00F506E2" w:rsidRPr="002E3B38" w14:paraId="4C665446" w14:textId="77777777">
        <w:tc>
          <w:tcPr>
            <w:tcW w:w="3994" w:type="dxa"/>
            <w:shd w:val="clear" w:color="auto" w:fill="FFFFFF" w:themeFill="background1"/>
            <w:vAlign w:val="center"/>
          </w:tcPr>
          <w:p w14:paraId="13684BB2" w14:textId="77777777"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ซื้อสินทรัพย์</w:t>
            </w:r>
          </w:p>
        </w:tc>
        <w:tc>
          <w:tcPr>
            <w:tcW w:w="1889" w:type="dxa"/>
            <w:shd w:val="clear" w:color="auto" w:fill="FFFFFF" w:themeFill="background1"/>
            <w:vAlign w:val="bottom"/>
          </w:tcPr>
          <w:p w14:paraId="232CA6A2" w14:textId="7652BD2E" w:rsidR="00F506E2" w:rsidRPr="002E3B38" w:rsidRDefault="00020EB6"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2702" w:type="dxa"/>
            <w:shd w:val="clear" w:color="auto" w:fill="FFFFFF" w:themeFill="background1"/>
          </w:tcPr>
          <w:p w14:paraId="03016CD2" w14:textId="7FC1C565"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6,400,880</w:t>
            </w:r>
          </w:p>
        </w:tc>
        <w:tc>
          <w:tcPr>
            <w:tcW w:w="1939" w:type="dxa"/>
            <w:shd w:val="clear" w:color="auto" w:fill="FFFFFF" w:themeFill="background1"/>
            <w:vAlign w:val="bottom"/>
          </w:tcPr>
          <w:p w14:paraId="68B87134" w14:textId="44501509" w:rsidR="00F506E2" w:rsidRPr="002E3B38" w:rsidRDefault="00020EB6"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882" w:type="dxa"/>
            <w:shd w:val="clear" w:color="auto" w:fill="FFFFFF" w:themeFill="background1"/>
            <w:vAlign w:val="bottom"/>
          </w:tcPr>
          <w:p w14:paraId="06DBCB96" w14:textId="7B5B7785" w:rsidR="00F506E2" w:rsidRPr="002E3B38" w:rsidRDefault="00020EB6"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960" w:type="dxa"/>
            <w:shd w:val="clear" w:color="auto" w:fill="FFFFFF" w:themeFill="background1"/>
            <w:vAlign w:val="bottom"/>
          </w:tcPr>
          <w:p w14:paraId="391DEEFE" w14:textId="612960D0"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6,400,880</w:t>
            </w:r>
          </w:p>
        </w:tc>
      </w:tr>
      <w:tr w:rsidR="00F506E2" w:rsidRPr="002E3B38" w14:paraId="022C1F01" w14:textId="77777777">
        <w:tc>
          <w:tcPr>
            <w:tcW w:w="3994" w:type="dxa"/>
            <w:shd w:val="clear" w:color="auto" w:fill="FFFFFF" w:themeFill="background1"/>
            <w:vAlign w:val="center"/>
          </w:tcPr>
          <w:p w14:paraId="3F44DA9B" w14:textId="52849514"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889" w:type="dxa"/>
            <w:shd w:val="clear" w:color="auto" w:fill="FFFFFF" w:themeFill="background1"/>
          </w:tcPr>
          <w:p w14:paraId="4F8347B8" w14:textId="4ACE28E4"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(7,420,506)</w:t>
            </w:r>
          </w:p>
        </w:tc>
        <w:tc>
          <w:tcPr>
            <w:tcW w:w="2702" w:type="dxa"/>
            <w:shd w:val="clear" w:color="auto" w:fill="FFFFFF" w:themeFill="background1"/>
          </w:tcPr>
          <w:p w14:paraId="7A634EC2" w14:textId="62039761"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(5,821,029)</w:t>
            </w:r>
          </w:p>
        </w:tc>
        <w:tc>
          <w:tcPr>
            <w:tcW w:w="1939" w:type="dxa"/>
            <w:shd w:val="clear" w:color="auto" w:fill="FFFFFF" w:themeFill="background1"/>
          </w:tcPr>
          <w:p w14:paraId="4ED15E6A" w14:textId="3ED35B4D"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(25,000)</w:t>
            </w:r>
          </w:p>
        </w:tc>
        <w:tc>
          <w:tcPr>
            <w:tcW w:w="1882" w:type="dxa"/>
            <w:shd w:val="clear" w:color="auto" w:fill="FFFFFF" w:themeFill="background1"/>
            <w:vAlign w:val="bottom"/>
          </w:tcPr>
          <w:p w14:paraId="511FDEC0" w14:textId="00900DAD" w:rsidR="00F506E2" w:rsidRPr="002E3B38" w:rsidRDefault="00020EB6"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4EB14836" w14:textId="40A27911"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(13,266,535)</w:t>
            </w:r>
          </w:p>
        </w:tc>
      </w:tr>
      <w:tr w:rsidR="00F506E2" w:rsidRPr="002E3B38" w14:paraId="4056818A" w14:textId="77777777">
        <w:tc>
          <w:tcPr>
            <w:tcW w:w="3994" w:type="dxa"/>
            <w:shd w:val="clear" w:color="auto" w:fill="FFFFFF" w:themeFill="background1"/>
            <w:vAlign w:val="center"/>
          </w:tcPr>
          <w:p w14:paraId="71AE259A" w14:textId="64080170"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ab/>
              <w:t xml:space="preserve">            </w:t>
            </w:r>
            <w:r w:rsidRPr="002E3B38">
              <w:rPr>
                <w:rFonts w:ascii="Browallia New" w:eastAsia="Arial Unicode MS" w:hAnsi="Browallia New" w:cs="Browallia New"/>
                <w:sz w:val="22"/>
                <w:szCs w:val="22"/>
                <w:cs/>
              </w:rPr>
              <w:t>- ค่าเสื่อมราคาสะสม</w:t>
            </w:r>
          </w:p>
        </w:tc>
        <w:tc>
          <w:tcPr>
            <w:tcW w:w="1889" w:type="dxa"/>
            <w:shd w:val="clear" w:color="auto" w:fill="FFFFFF" w:themeFill="background1"/>
          </w:tcPr>
          <w:p w14:paraId="40E586A6" w14:textId="398B4112"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7,420,399 </w:t>
            </w:r>
          </w:p>
        </w:tc>
        <w:tc>
          <w:tcPr>
            <w:tcW w:w="2702" w:type="dxa"/>
            <w:shd w:val="clear" w:color="auto" w:fill="FFFFFF" w:themeFill="background1"/>
          </w:tcPr>
          <w:p w14:paraId="406B68E5" w14:textId="2E4C22F0"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5,640,560 </w:t>
            </w:r>
          </w:p>
        </w:tc>
        <w:tc>
          <w:tcPr>
            <w:tcW w:w="1939" w:type="dxa"/>
            <w:shd w:val="clear" w:color="auto" w:fill="FFFFFF" w:themeFill="background1"/>
          </w:tcPr>
          <w:p w14:paraId="73A3E3D1" w14:textId="39E50B08"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24,999 </w:t>
            </w:r>
          </w:p>
        </w:tc>
        <w:tc>
          <w:tcPr>
            <w:tcW w:w="1882" w:type="dxa"/>
            <w:shd w:val="clear" w:color="auto" w:fill="FFFFFF" w:themeFill="background1"/>
            <w:vAlign w:val="bottom"/>
          </w:tcPr>
          <w:p w14:paraId="7167C5D4" w14:textId="3104DD4B" w:rsidR="00F506E2" w:rsidRPr="002E3B38" w:rsidRDefault="00020EB6"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351D4E6D" w14:textId="494DE10E"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13,085,958 </w:t>
            </w:r>
          </w:p>
        </w:tc>
      </w:tr>
      <w:tr w:rsidR="00F506E2" w:rsidRPr="002E3B38" w14:paraId="3D078F98" w14:textId="77777777">
        <w:tc>
          <w:tcPr>
            <w:tcW w:w="3994" w:type="dxa"/>
            <w:shd w:val="clear" w:color="auto" w:fill="FFFFFF" w:themeFill="background1"/>
            <w:vAlign w:val="center"/>
          </w:tcPr>
          <w:p w14:paraId="51B47215" w14:textId="77777777"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ค่าเสื่อมราคา (หมายเหตุ </w:t>
            </w:r>
            <w:r w:rsidRPr="002E3B38">
              <w:rPr>
                <w:rFonts w:ascii="Browallia New" w:eastAsia="Arial Unicode MS" w:hAnsi="Browallia New" w:cs="Browallia New"/>
                <w:sz w:val="22"/>
                <w:szCs w:val="22"/>
              </w:rPr>
              <w:t>33)</w:t>
            </w:r>
          </w:p>
        </w:tc>
        <w:tc>
          <w:tcPr>
            <w:tcW w:w="1889" w:type="dxa"/>
            <w:shd w:val="clear" w:color="auto" w:fill="FFFFFF" w:themeFill="background1"/>
          </w:tcPr>
          <w:p w14:paraId="12897F80" w14:textId="3B5B3A23"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(21,</w:t>
            </w:r>
            <w:r w:rsidR="00EF0E3F" w:rsidRPr="002E3B38">
              <w:rPr>
                <w:rFonts w:ascii="Browallia New" w:eastAsia="Arial Unicode MS" w:hAnsi="Browallia New" w:cs="Browallia New"/>
                <w:sz w:val="22"/>
                <w:szCs w:val="22"/>
              </w:rPr>
              <w:t>118,614</w:t>
            </w:r>
            <w:r w:rsidRPr="002E3B38">
              <w:rPr>
                <w:rFonts w:ascii="Browallia New" w:eastAsia="Arial Unicode MS" w:hAnsi="Browallia New" w:cs="Browallia New"/>
                <w:sz w:val="22"/>
                <w:szCs w:val="22"/>
              </w:rPr>
              <w:t>)</w:t>
            </w:r>
          </w:p>
        </w:tc>
        <w:tc>
          <w:tcPr>
            <w:tcW w:w="2702" w:type="dxa"/>
            <w:shd w:val="clear" w:color="auto" w:fill="FFFFFF" w:themeFill="background1"/>
          </w:tcPr>
          <w:p w14:paraId="3FED0C3E" w14:textId="7E7AC16F"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(42,</w:t>
            </w:r>
            <w:r w:rsidR="00715921" w:rsidRPr="002E3B38">
              <w:rPr>
                <w:rFonts w:ascii="Browallia New" w:eastAsia="Arial Unicode MS" w:hAnsi="Browallia New" w:cs="Browallia New"/>
                <w:sz w:val="22"/>
                <w:szCs w:val="22"/>
              </w:rPr>
              <w:t>926,623</w:t>
            </w:r>
            <w:r w:rsidRPr="002E3B38">
              <w:rPr>
                <w:rFonts w:ascii="Browallia New" w:eastAsia="Arial Unicode MS" w:hAnsi="Browallia New" w:cs="Browallia New"/>
                <w:sz w:val="22"/>
                <w:szCs w:val="22"/>
              </w:rPr>
              <w:t>)</w:t>
            </w:r>
          </w:p>
        </w:tc>
        <w:tc>
          <w:tcPr>
            <w:tcW w:w="1939" w:type="dxa"/>
            <w:shd w:val="clear" w:color="auto" w:fill="FFFFFF" w:themeFill="background1"/>
          </w:tcPr>
          <w:p w14:paraId="03FB8FF4" w14:textId="70E05C2C"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00254186" w:rsidRPr="002E3B38">
              <w:rPr>
                <w:rFonts w:ascii="Browallia New" w:eastAsia="Arial Unicode MS" w:hAnsi="Browallia New" w:cs="Browallia New"/>
                <w:sz w:val="22"/>
                <w:szCs w:val="22"/>
              </w:rPr>
              <w:t>64,06</w:t>
            </w:r>
            <w:r w:rsidR="00FF6973" w:rsidRPr="002E3B38">
              <w:rPr>
                <w:rFonts w:ascii="Browallia New" w:eastAsia="Arial Unicode MS" w:hAnsi="Browallia New" w:cs="Browallia New"/>
                <w:sz w:val="22"/>
                <w:szCs w:val="22"/>
              </w:rPr>
              <w:t>2</w:t>
            </w:r>
            <w:r w:rsidRPr="002E3B38">
              <w:rPr>
                <w:rFonts w:ascii="Browallia New" w:eastAsia="Arial Unicode MS" w:hAnsi="Browallia New" w:cs="Browallia New"/>
                <w:sz w:val="22"/>
                <w:szCs w:val="22"/>
              </w:rPr>
              <w:t>)</w:t>
            </w:r>
          </w:p>
        </w:tc>
        <w:tc>
          <w:tcPr>
            <w:tcW w:w="1882" w:type="dxa"/>
            <w:shd w:val="clear" w:color="auto" w:fill="FFFFFF" w:themeFill="background1"/>
            <w:vAlign w:val="bottom"/>
          </w:tcPr>
          <w:p w14:paraId="64CE268E" w14:textId="7B3F643A" w:rsidR="00F506E2" w:rsidRPr="002E3B38" w:rsidRDefault="00020EB6"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53AA0827" w14:textId="13B2A80D"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(64,109,</w:t>
            </w:r>
            <w:r w:rsidR="004665F0" w:rsidRPr="002E3B38">
              <w:rPr>
                <w:rFonts w:ascii="Browallia New" w:eastAsia="Arial Unicode MS" w:hAnsi="Browallia New" w:cs="Browallia New"/>
                <w:sz w:val="22"/>
                <w:szCs w:val="22"/>
              </w:rPr>
              <w:t>299</w:t>
            </w:r>
            <w:r w:rsidRPr="002E3B38">
              <w:rPr>
                <w:rFonts w:ascii="Browallia New" w:eastAsia="Arial Unicode MS" w:hAnsi="Browallia New" w:cs="Browallia New"/>
                <w:sz w:val="22"/>
                <w:szCs w:val="22"/>
              </w:rPr>
              <w:t>)</w:t>
            </w:r>
          </w:p>
        </w:tc>
      </w:tr>
      <w:tr w:rsidR="009C4436" w:rsidRPr="002E3B38" w14:paraId="48DFD976" w14:textId="77777777" w:rsidTr="008416FB">
        <w:tc>
          <w:tcPr>
            <w:tcW w:w="3994" w:type="dxa"/>
            <w:shd w:val="clear" w:color="auto" w:fill="FFFFFF" w:themeFill="background1"/>
            <w:vAlign w:val="center"/>
          </w:tcPr>
          <w:p w14:paraId="661C825F"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ราคาตามบัญชีสุทธิปลายปี</w:t>
            </w:r>
          </w:p>
        </w:tc>
        <w:tc>
          <w:tcPr>
            <w:tcW w:w="1889" w:type="dxa"/>
            <w:shd w:val="clear" w:color="auto" w:fill="FFFFFF" w:themeFill="background1"/>
          </w:tcPr>
          <w:p w14:paraId="6EC273A4" w14:textId="724B0C97" w:rsidR="009C4436" w:rsidRPr="002E3B38" w:rsidRDefault="00EF0E3F"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49,388,363</w:t>
            </w:r>
          </w:p>
        </w:tc>
        <w:tc>
          <w:tcPr>
            <w:tcW w:w="2702" w:type="dxa"/>
            <w:shd w:val="clear" w:color="auto" w:fill="FFFFFF" w:themeFill="background1"/>
          </w:tcPr>
          <w:p w14:paraId="34DB4175" w14:textId="1687B565" w:rsidR="009C4436" w:rsidRPr="002E3B38" w:rsidRDefault="00715921"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209,131,859</w:t>
            </w:r>
          </w:p>
        </w:tc>
        <w:tc>
          <w:tcPr>
            <w:tcW w:w="1939" w:type="dxa"/>
            <w:shd w:val="clear" w:color="auto" w:fill="FFFFFF" w:themeFill="background1"/>
          </w:tcPr>
          <w:p w14:paraId="5A6AE81D" w14:textId="4299EE64"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11,</w:t>
            </w:r>
            <w:r w:rsidR="00254186" w:rsidRPr="002E3B38">
              <w:rPr>
                <w:rFonts w:ascii="Browallia New" w:eastAsia="Arial Unicode MS" w:hAnsi="Browallia New" w:cs="Browallia New"/>
                <w:sz w:val="22"/>
                <w:szCs w:val="22"/>
              </w:rPr>
              <w:t>280,42</w:t>
            </w:r>
            <w:r w:rsidR="00FF6973" w:rsidRPr="002E3B38">
              <w:rPr>
                <w:rFonts w:ascii="Browallia New" w:eastAsia="Arial Unicode MS" w:hAnsi="Browallia New" w:cs="Browallia New"/>
                <w:sz w:val="22"/>
                <w:szCs w:val="22"/>
              </w:rPr>
              <w:t>8</w:t>
            </w:r>
          </w:p>
        </w:tc>
        <w:tc>
          <w:tcPr>
            <w:tcW w:w="1882" w:type="dxa"/>
            <w:shd w:val="clear" w:color="auto" w:fill="FFFFFF" w:themeFill="background1"/>
            <w:vAlign w:val="bottom"/>
          </w:tcPr>
          <w:p w14:paraId="52578CBB" w14:textId="5C67BDE3"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tcPr>
          <w:p w14:paraId="03BEC6DE" w14:textId="679AD48B" w:rsidR="009C4436" w:rsidRPr="002E3B38" w:rsidRDefault="009C4436"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270,294,</w:t>
            </w:r>
            <w:r w:rsidR="0091411E" w:rsidRPr="002E3B38">
              <w:rPr>
                <w:rFonts w:ascii="Browallia New" w:eastAsia="Arial Unicode MS" w:hAnsi="Browallia New" w:cs="Browallia New"/>
                <w:sz w:val="22"/>
                <w:szCs w:val="22"/>
              </w:rPr>
              <w:t>569</w:t>
            </w:r>
          </w:p>
        </w:tc>
      </w:tr>
      <w:tr w:rsidR="009C4436" w:rsidRPr="002E3B38" w14:paraId="0EF8C608" w14:textId="77777777" w:rsidTr="008416FB">
        <w:tc>
          <w:tcPr>
            <w:tcW w:w="3994" w:type="dxa"/>
            <w:shd w:val="clear" w:color="auto" w:fill="FFFFFF" w:themeFill="background1"/>
            <w:vAlign w:val="center"/>
          </w:tcPr>
          <w:p w14:paraId="4EA66127"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889" w:type="dxa"/>
            <w:shd w:val="clear" w:color="auto" w:fill="FFFFFF" w:themeFill="background1"/>
            <w:vAlign w:val="bottom"/>
          </w:tcPr>
          <w:p w14:paraId="5FE9F47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2D54C7F6"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2887E177"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7FE15570"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297A745"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0D84A1F4" w14:textId="77777777" w:rsidTr="008416FB">
        <w:tc>
          <w:tcPr>
            <w:tcW w:w="3994" w:type="dxa"/>
            <w:shd w:val="clear" w:color="auto" w:fill="FFFFFF" w:themeFill="background1"/>
            <w:vAlign w:val="center"/>
          </w:tcPr>
          <w:p w14:paraId="78D1CAB7" w14:textId="6F5E66B3"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2567</w:t>
            </w:r>
          </w:p>
        </w:tc>
        <w:tc>
          <w:tcPr>
            <w:tcW w:w="1889" w:type="dxa"/>
            <w:shd w:val="clear" w:color="auto" w:fill="FFFFFF" w:themeFill="background1"/>
            <w:vAlign w:val="bottom"/>
          </w:tcPr>
          <w:p w14:paraId="235ACCF6"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702" w:type="dxa"/>
            <w:shd w:val="clear" w:color="auto" w:fill="FFFFFF" w:themeFill="background1"/>
            <w:vAlign w:val="bottom"/>
          </w:tcPr>
          <w:p w14:paraId="6D75C438"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39" w:type="dxa"/>
            <w:shd w:val="clear" w:color="auto" w:fill="FFFFFF" w:themeFill="background1"/>
            <w:vAlign w:val="bottom"/>
          </w:tcPr>
          <w:p w14:paraId="59F583CA"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82" w:type="dxa"/>
            <w:shd w:val="clear" w:color="auto" w:fill="FFFFFF" w:themeFill="background1"/>
            <w:vAlign w:val="bottom"/>
          </w:tcPr>
          <w:p w14:paraId="3ACDC881"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FFFFFF" w:themeFill="background1"/>
            <w:vAlign w:val="bottom"/>
          </w:tcPr>
          <w:p w14:paraId="0391DAD4"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9C4436" w:rsidRPr="002E3B38" w14:paraId="6D126ABA" w14:textId="77777777" w:rsidTr="008416FB">
        <w:tc>
          <w:tcPr>
            <w:tcW w:w="3994" w:type="dxa"/>
            <w:shd w:val="clear" w:color="auto" w:fill="FFFFFF" w:themeFill="background1"/>
            <w:vAlign w:val="center"/>
          </w:tcPr>
          <w:p w14:paraId="3445C431"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889" w:type="dxa"/>
            <w:shd w:val="clear" w:color="auto" w:fill="FFFFFF" w:themeFill="background1"/>
          </w:tcPr>
          <w:p w14:paraId="73844844" w14:textId="0BC31728"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318,849,</w:t>
            </w:r>
            <w:r w:rsidR="00EF0E3F" w:rsidRPr="002E3B38">
              <w:rPr>
                <w:rFonts w:ascii="Browallia New" w:eastAsia="Arial Unicode MS" w:hAnsi="Browallia New" w:cs="Browallia New"/>
                <w:sz w:val="22"/>
                <w:szCs w:val="22"/>
              </w:rPr>
              <w:t>922</w:t>
            </w:r>
          </w:p>
        </w:tc>
        <w:tc>
          <w:tcPr>
            <w:tcW w:w="2702" w:type="dxa"/>
            <w:shd w:val="clear" w:color="auto" w:fill="FFFFFF" w:themeFill="background1"/>
          </w:tcPr>
          <w:p w14:paraId="34D548F2" w14:textId="102060F9"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513,178,</w:t>
            </w:r>
            <w:r w:rsidR="007E019A" w:rsidRPr="002E3B38">
              <w:rPr>
                <w:rFonts w:ascii="Browallia New" w:eastAsia="Arial Unicode MS" w:hAnsi="Browallia New" w:cs="Browallia New"/>
                <w:sz w:val="22"/>
                <w:szCs w:val="22"/>
              </w:rPr>
              <w:t>390</w:t>
            </w:r>
          </w:p>
        </w:tc>
        <w:tc>
          <w:tcPr>
            <w:tcW w:w="1939" w:type="dxa"/>
            <w:shd w:val="clear" w:color="auto" w:fill="FFFFFF" w:themeFill="background1"/>
          </w:tcPr>
          <w:p w14:paraId="755C49A5" w14:textId="07953AB5"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40,438,</w:t>
            </w:r>
            <w:r w:rsidR="00254186" w:rsidRPr="002E3B38">
              <w:rPr>
                <w:rFonts w:ascii="Browallia New" w:eastAsia="Arial Unicode MS" w:hAnsi="Browallia New" w:cs="Browallia New"/>
                <w:sz w:val="22"/>
                <w:szCs w:val="22"/>
              </w:rPr>
              <w:t>456</w:t>
            </w:r>
          </w:p>
        </w:tc>
        <w:tc>
          <w:tcPr>
            <w:tcW w:w="1882" w:type="dxa"/>
            <w:shd w:val="clear" w:color="auto" w:fill="FFFFFF" w:themeFill="background1"/>
            <w:vAlign w:val="bottom"/>
          </w:tcPr>
          <w:p w14:paraId="7082480F" w14:textId="77777777"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tcPr>
          <w:p w14:paraId="511350DF" w14:textId="3F17A832" w:rsidR="009C4436" w:rsidRPr="002E3B38" w:rsidRDefault="009C4436"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872,960,</w:t>
            </w:r>
            <w:r w:rsidR="004505DB" w:rsidRPr="002E3B38">
              <w:rPr>
                <w:rFonts w:ascii="Browallia New" w:eastAsia="Arial Unicode MS" w:hAnsi="Browallia New" w:cs="Browallia New"/>
                <w:sz w:val="22"/>
                <w:szCs w:val="22"/>
              </w:rPr>
              <w:t>687</w:t>
            </w:r>
          </w:p>
        </w:tc>
      </w:tr>
      <w:tr w:rsidR="00F506E2" w:rsidRPr="002E3B38" w14:paraId="00F1E3E4" w14:textId="77777777" w:rsidTr="008416FB">
        <w:tc>
          <w:tcPr>
            <w:tcW w:w="3994" w:type="dxa"/>
            <w:shd w:val="clear" w:color="auto" w:fill="FFFFFF" w:themeFill="background1"/>
            <w:vAlign w:val="center"/>
          </w:tcPr>
          <w:p w14:paraId="76955B1A" w14:textId="4560FB2D" w:rsidR="00F506E2" w:rsidRPr="002E3B38" w:rsidRDefault="00F506E2" w:rsidP="00F5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cs/>
              </w:rPr>
              <w:t xml:space="preserve"> ค่าเสื่อมราคาสะสม</w:t>
            </w:r>
          </w:p>
        </w:tc>
        <w:tc>
          <w:tcPr>
            <w:tcW w:w="1889" w:type="dxa"/>
            <w:shd w:val="clear" w:color="auto" w:fill="FFFFFF" w:themeFill="background1"/>
          </w:tcPr>
          <w:p w14:paraId="5AD4E643" w14:textId="47FD8619"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00EF0E3F" w:rsidRPr="002E3B38">
              <w:rPr>
                <w:rFonts w:ascii="Browallia New" w:eastAsia="Arial Unicode MS" w:hAnsi="Browallia New" w:cs="Browallia New"/>
                <w:sz w:val="22"/>
                <w:szCs w:val="22"/>
              </w:rPr>
              <w:t>269,461,559</w:t>
            </w:r>
            <w:r w:rsidRPr="002E3B38">
              <w:rPr>
                <w:rFonts w:ascii="Browallia New" w:eastAsia="Arial Unicode MS" w:hAnsi="Browallia New" w:cs="Browallia New"/>
                <w:sz w:val="22"/>
                <w:szCs w:val="22"/>
              </w:rPr>
              <w:t>)</w:t>
            </w:r>
          </w:p>
        </w:tc>
        <w:tc>
          <w:tcPr>
            <w:tcW w:w="2702" w:type="dxa"/>
            <w:shd w:val="clear" w:color="auto" w:fill="FFFFFF" w:themeFill="background1"/>
          </w:tcPr>
          <w:p w14:paraId="34926EE2" w14:textId="71B90F18"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007E019A" w:rsidRPr="002E3B38">
              <w:rPr>
                <w:rFonts w:ascii="Browallia New" w:eastAsia="Arial Unicode MS" w:hAnsi="Browallia New" w:cs="Browallia New"/>
                <w:sz w:val="22"/>
                <w:szCs w:val="22"/>
              </w:rPr>
              <w:t>304,046,531</w:t>
            </w:r>
            <w:r w:rsidRPr="002E3B38">
              <w:rPr>
                <w:rFonts w:ascii="Browallia New" w:eastAsia="Arial Unicode MS" w:hAnsi="Browallia New" w:cs="Browallia New"/>
                <w:sz w:val="22"/>
                <w:szCs w:val="22"/>
              </w:rPr>
              <w:t>)</w:t>
            </w:r>
          </w:p>
        </w:tc>
        <w:tc>
          <w:tcPr>
            <w:tcW w:w="1939" w:type="dxa"/>
            <w:shd w:val="clear" w:color="auto" w:fill="FFFFFF" w:themeFill="background1"/>
          </w:tcPr>
          <w:p w14:paraId="70B4A612" w14:textId="26CEAEE7"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(29,</w:t>
            </w:r>
            <w:r w:rsidR="00254186" w:rsidRPr="002E3B38">
              <w:rPr>
                <w:rFonts w:ascii="Browallia New" w:eastAsia="Arial Unicode MS" w:hAnsi="Browallia New" w:cs="Browallia New"/>
                <w:sz w:val="22"/>
                <w:szCs w:val="22"/>
              </w:rPr>
              <w:t>158,028</w:t>
            </w:r>
            <w:r w:rsidRPr="002E3B38">
              <w:rPr>
                <w:rFonts w:ascii="Browallia New" w:eastAsia="Arial Unicode MS" w:hAnsi="Browallia New" w:cs="Browallia New"/>
                <w:sz w:val="22"/>
                <w:szCs w:val="22"/>
              </w:rPr>
              <w:t>)</w:t>
            </w:r>
          </w:p>
        </w:tc>
        <w:tc>
          <w:tcPr>
            <w:tcW w:w="1882" w:type="dxa"/>
            <w:shd w:val="clear" w:color="auto" w:fill="FFFFFF" w:themeFill="background1"/>
            <w:vAlign w:val="bottom"/>
          </w:tcPr>
          <w:p w14:paraId="5D53F5CD" w14:textId="592FA0C2" w:rsidR="00F506E2" w:rsidRPr="002E3B38" w:rsidRDefault="00020EB6"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F506E2" w:rsidRPr="002E3B38">
              <w:rPr>
                <w:rFonts w:ascii="Browallia New" w:eastAsia="Arial Unicode MS" w:hAnsi="Browallia New" w:cs="Browallia New"/>
                <w:sz w:val="22"/>
                <w:szCs w:val="22"/>
                <w:lang w:val="en-GB"/>
              </w:rPr>
              <w:t>-</w:t>
            </w:r>
          </w:p>
        </w:tc>
        <w:tc>
          <w:tcPr>
            <w:tcW w:w="1960" w:type="dxa"/>
            <w:shd w:val="clear" w:color="auto" w:fill="FFFFFF" w:themeFill="background1"/>
          </w:tcPr>
          <w:p w14:paraId="79099DA6" w14:textId="3DF602EE" w:rsidR="00F506E2" w:rsidRPr="002E3B38" w:rsidRDefault="00F506E2" w:rsidP="00F50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(602,666,</w:t>
            </w:r>
            <w:r w:rsidR="004505DB" w:rsidRPr="002E3B38">
              <w:rPr>
                <w:rFonts w:ascii="Browallia New" w:eastAsia="Arial Unicode MS" w:hAnsi="Browallia New" w:cs="Browallia New"/>
                <w:sz w:val="22"/>
                <w:szCs w:val="22"/>
              </w:rPr>
              <w:t>118</w:t>
            </w:r>
            <w:r w:rsidRPr="002E3B38">
              <w:rPr>
                <w:rFonts w:ascii="Browallia New" w:eastAsia="Arial Unicode MS" w:hAnsi="Browallia New" w:cs="Browallia New"/>
                <w:sz w:val="22"/>
                <w:szCs w:val="22"/>
              </w:rPr>
              <w:t xml:space="preserve">) </w:t>
            </w:r>
          </w:p>
        </w:tc>
      </w:tr>
      <w:tr w:rsidR="009C4436" w:rsidRPr="002E3B38" w14:paraId="0EA9CB0F" w14:textId="77777777" w:rsidTr="008416FB">
        <w:tc>
          <w:tcPr>
            <w:tcW w:w="3994" w:type="dxa"/>
            <w:shd w:val="clear" w:color="auto" w:fill="FFFFFF" w:themeFill="background1"/>
            <w:vAlign w:val="center"/>
          </w:tcPr>
          <w:p w14:paraId="5AC05B99" w14:textId="77777777" w:rsidR="009C4436" w:rsidRPr="002E3B38" w:rsidRDefault="009C4436" w:rsidP="009C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w:t>
            </w:r>
          </w:p>
        </w:tc>
        <w:tc>
          <w:tcPr>
            <w:tcW w:w="1889" w:type="dxa"/>
            <w:shd w:val="clear" w:color="auto" w:fill="FFFFFF" w:themeFill="background1"/>
          </w:tcPr>
          <w:p w14:paraId="2086D826" w14:textId="69AAEE00"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 xml:space="preserve"> </w:t>
            </w:r>
            <w:r w:rsidR="00EF0E3F" w:rsidRPr="002E3B38">
              <w:rPr>
                <w:rFonts w:ascii="Browallia New" w:eastAsia="Arial Unicode MS" w:hAnsi="Browallia New" w:cs="Browallia New"/>
                <w:sz w:val="22"/>
                <w:szCs w:val="22"/>
              </w:rPr>
              <w:t xml:space="preserve"> 49,388,363</w:t>
            </w:r>
          </w:p>
        </w:tc>
        <w:tc>
          <w:tcPr>
            <w:tcW w:w="2702" w:type="dxa"/>
            <w:shd w:val="clear" w:color="auto" w:fill="FFFFFF" w:themeFill="background1"/>
          </w:tcPr>
          <w:p w14:paraId="701EE765" w14:textId="7F51C103" w:rsidR="009C4436" w:rsidRPr="002E3B38" w:rsidRDefault="007E019A"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209,131,859</w:t>
            </w:r>
          </w:p>
        </w:tc>
        <w:tc>
          <w:tcPr>
            <w:tcW w:w="1939" w:type="dxa"/>
            <w:shd w:val="clear" w:color="auto" w:fill="FFFFFF" w:themeFill="background1"/>
          </w:tcPr>
          <w:p w14:paraId="6C9FF35E" w14:textId="56FB6259" w:rsidR="009C4436" w:rsidRPr="002E3B38" w:rsidRDefault="0025418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11,280,428</w:t>
            </w:r>
          </w:p>
        </w:tc>
        <w:tc>
          <w:tcPr>
            <w:tcW w:w="1882" w:type="dxa"/>
            <w:shd w:val="clear" w:color="auto" w:fill="FFFFFF" w:themeFill="background1"/>
            <w:vAlign w:val="bottom"/>
          </w:tcPr>
          <w:p w14:paraId="4F4849B8" w14:textId="77777777"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FFFFFF" w:themeFill="background1"/>
          </w:tcPr>
          <w:p w14:paraId="2340F954" w14:textId="20B5E12C" w:rsidR="009C4436" w:rsidRPr="002E3B38" w:rsidRDefault="009C4436"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270,294,569</w:t>
            </w:r>
          </w:p>
        </w:tc>
      </w:tr>
    </w:tbl>
    <w:p w14:paraId="28576733" w14:textId="77777777" w:rsidR="00034E30" w:rsidRPr="002E3B38" w:rsidRDefault="00034E3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5590B11E" w14:textId="77777777" w:rsidR="00B71BB2" w:rsidRPr="002E3B38" w:rsidRDefault="00B71BB2"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16381988" w14:textId="77777777" w:rsidR="00B71BB2" w:rsidRPr="002E3B38" w:rsidRDefault="00B71BB2"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620D7BE2" w14:textId="77777777" w:rsidR="00B71BB2" w:rsidRPr="002E3B38" w:rsidRDefault="00B71BB2"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1F54A9F8" w14:textId="77777777" w:rsidR="00F41DA7" w:rsidRPr="002E3B38" w:rsidRDefault="00F41DA7"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3F5D331A" w14:textId="77777777" w:rsidR="001C5F5E" w:rsidRPr="002E3B38" w:rsidRDefault="001C5F5E"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tbl>
      <w:tblPr>
        <w:tblW w:w="14366" w:type="dxa"/>
        <w:tblInd w:w="108" w:type="dxa"/>
        <w:tblLayout w:type="fixed"/>
        <w:tblLook w:val="0000" w:firstRow="0" w:lastRow="0" w:firstColumn="0" w:lastColumn="0" w:noHBand="0" w:noVBand="0"/>
      </w:tblPr>
      <w:tblGrid>
        <w:gridCol w:w="3980"/>
        <w:gridCol w:w="1917"/>
        <w:gridCol w:w="2688"/>
        <w:gridCol w:w="1946"/>
        <w:gridCol w:w="1875"/>
        <w:gridCol w:w="1960"/>
      </w:tblGrid>
      <w:tr w:rsidR="00035BC8" w:rsidRPr="002E3B38" w14:paraId="24F27123" w14:textId="77777777" w:rsidTr="000B57FD">
        <w:tc>
          <w:tcPr>
            <w:tcW w:w="3980" w:type="dxa"/>
          </w:tcPr>
          <w:p w14:paraId="2EA4BFCB" w14:textId="77777777" w:rsidR="00035BC8" w:rsidRPr="002E3B38" w:rsidRDefault="00035BC8" w:rsidP="000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86" w:type="dxa"/>
            <w:gridSpan w:val="5"/>
            <w:shd w:val="clear" w:color="auto" w:fill="auto"/>
          </w:tcPr>
          <w:p w14:paraId="015E97CE" w14:textId="3D3968B4" w:rsidR="00035BC8" w:rsidRPr="002E3B38" w:rsidRDefault="002031AF" w:rsidP="00C1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85"/>
                <w:tab w:val="center" w:pos="3888"/>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w:t>
            </w:r>
            <w:proofErr w:type="gramStart"/>
            <w:r w:rsidRPr="002E3B38">
              <w:rPr>
                <w:rFonts w:ascii="Browallia New" w:eastAsia="Arial Unicode MS" w:hAnsi="Browallia New" w:cs="Browallia New"/>
                <w:sz w:val="22"/>
                <w:szCs w:val="22"/>
                <w:cs/>
              </w:rPr>
              <w:t xml:space="preserve">หน่วย </w:t>
            </w:r>
            <w:r w:rsidRPr="002E3B38">
              <w:rPr>
                <w:rFonts w:ascii="Browallia New" w:eastAsia="Arial Unicode MS" w:hAnsi="Browallia New" w:cs="Browallia New"/>
                <w:sz w:val="22"/>
                <w:szCs w:val="22"/>
              </w:rPr>
              <w:t>:</w:t>
            </w:r>
            <w:proofErr w:type="gramEnd"/>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บาท)</w:t>
            </w:r>
          </w:p>
        </w:tc>
      </w:tr>
      <w:tr w:rsidR="00035BC8" w:rsidRPr="002E3B38" w14:paraId="5449E4A8" w14:textId="77777777" w:rsidTr="000B57FD">
        <w:tc>
          <w:tcPr>
            <w:tcW w:w="3980" w:type="dxa"/>
          </w:tcPr>
          <w:p w14:paraId="37C083AC" w14:textId="77777777" w:rsidR="00035BC8" w:rsidRPr="002E3B38" w:rsidRDefault="00035BC8" w:rsidP="000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0386" w:type="dxa"/>
            <w:gridSpan w:val="5"/>
            <w:shd w:val="clear" w:color="auto" w:fill="auto"/>
          </w:tcPr>
          <w:p w14:paraId="6F88203E" w14:textId="559F8016" w:rsidR="00035BC8" w:rsidRPr="002E3B38" w:rsidRDefault="00035BC8" w:rsidP="006C7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85"/>
                <w:tab w:val="center" w:pos="3888"/>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งบการเงินเฉพาะ</w:t>
            </w:r>
            <w:r w:rsidR="00D9382F" w:rsidRPr="002E3B38">
              <w:rPr>
                <w:rFonts w:ascii="Browallia New" w:eastAsia="Arial Unicode MS" w:hAnsi="Browallia New" w:cs="Browallia New"/>
                <w:sz w:val="22"/>
                <w:szCs w:val="22"/>
                <w:cs/>
              </w:rPr>
              <w:t>บริษัท</w:t>
            </w:r>
            <w:r w:rsidRPr="002E3B38">
              <w:rPr>
                <w:rFonts w:ascii="Browallia New" w:eastAsia="Arial Unicode MS" w:hAnsi="Browallia New" w:cs="Browallia New"/>
                <w:sz w:val="22"/>
                <w:szCs w:val="22"/>
                <w:cs/>
              </w:rPr>
              <w:t xml:space="preserve"> </w:t>
            </w:r>
          </w:p>
        </w:tc>
      </w:tr>
      <w:tr w:rsidR="00DB70AB" w:rsidRPr="002E3B38" w14:paraId="0C4BCF99" w14:textId="77777777" w:rsidTr="000B57FD">
        <w:tc>
          <w:tcPr>
            <w:tcW w:w="3980" w:type="dxa"/>
          </w:tcPr>
          <w:p w14:paraId="65501C8B" w14:textId="77777777"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917" w:type="dxa"/>
            <w:shd w:val="clear" w:color="auto" w:fill="auto"/>
          </w:tcPr>
          <w:p w14:paraId="4B8B3BCD" w14:textId="77777777"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4D63E7F9" w14:textId="378200F0"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อุปกรณ์</w:t>
            </w:r>
          </w:p>
        </w:tc>
        <w:tc>
          <w:tcPr>
            <w:tcW w:w="2688" w:type="dxa"/>
            <w:shd w:val="clear" w:color="auto" w:fill="auto"/>
          </w:tcPr>
          <w:p w14:paraId="0CC70F61" w14:textId="116ACC62"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6"/>
              </w:tabs>
              <w:spacing w:line="240" w:lineRule="auto"/>
              <w:ind w:left="12"/>
              <w:jc w:val="center"/>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ส่วนปรับปรุงอาคารเครื่องตกแต่ง ติดตั้งและอุปกรณ์สำนักงาน</w:t>
            </w:r>
          </w:p>
        </w:tc>
        <w:tc>
          <w:tcPr>
            <w:tcW w:w="1946" w:type="dxa"/>
            <w:shd w:val="clear" w:color="auto" w:fill="auto"/>
          </w:tcPr>
          <w:p w14:paraId="41303126" w14:textId="77777777"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4BA5C07F" w14:textId="70DA5C2A"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ยานพาหนะ</w:t>
            </w:r>
          </w:p>
        </w:tc>
        <w:tc>
          <w:tcPr>
            <w:tcW w:w="1875" w:type="dxa"/>
            <w:shd w:val="clear" w:color="auto" w:fill="auto"/>
          </w:tcPr>
          <w:p w14:paraId="30D6B42F" w14:textId="3FBE685C"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งานระหว่างก่อสร้างและอุปกรณ์ระหว่างติดตั้ง</w:t>
            </w:r>
          </w:p>
        </w:tc>
        <w:tc>
          <w:tcPr>
            <w:tcW w:w="1960" w:type="dxa"/>
            <w:shd w:val="clear" w:color="auto" w:fill="auto"/>
          </w:tcPr>
          <w:p w14:paraId="212F04A4" w14:textId="77777777"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p>
          <w:p w14:paraId="37CB4611" w14:textId="23D1CA91" w:rsidR="00DB70AB" w:rsidRPr="002E3B38" w:rsidRDefault="00DB70AB" w:rsidP="00DB7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25"/>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รวม</w:t>
            </w:r>
          </w:p>
        </w:tc>
      </w:tr>
      <w:tr w:rsidR="00DB70AB" w:rsidRPr="002E3B38" w14:paraId="5EAFADC4" w14:textId="77777777" w:rsidTr="000B57FD">
        <w:tc>
          <w:tcPr>
            <w:tcW w:w="3980" w:type="dxa"/>
          </w:tcPr>
          <w:p w14:paraId="2BAD91F1" w14:textId="77777777"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p>
        </w:tc>
        <w:tc>
          <w:tcPr>
            <w:tcW w:w="1917" w:type="dxa"/>
            <w:shd w:val="clear" w:color="auto" w:fill="auto"/>
          </w:tcPr>
          <w:p w14:paraId="3CC48A9D" w14:textId="7672CE8D"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688" w:type="dxa"/>
          </w:tcPr>
          <w:p w14:paraId="5B068E7D" w14:textId="324D13D2"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rPr>
            </w:pPr>
          </w:p>
        </w:tc>
        <w:tc>
          <w:tcPr>
            <w:tcW w:w="1946" w:type="dxa"/>
            <w:shd w:val="clear" w:color="auto" w:fill="auto"/>
          </w:tcPr>
          <w:p w14:paraId="25952901" w14:textId="087C37C9"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75" w:type="dxa"/>
            <w:shd w:val="clear" w:color="auto" w:fill="auto"/>
          </w:tcPr>
          <w:p w14:paraId="6652CBCD" w14:textId="3DF08E68"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auto"/>
          </w:tcPr>
          <w:p w14:paraId="11615968" w14:textId="03C18547" w:rsidR="00DB70AB" w:rsidRPr="002E3B38" w:rsidRDefault="00DB70AB" w:rsidP="00DB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EB40D4" w:rsidRPr="002E3B38" w14:paraId="34DB59E7" w14:textId="77777777" w:rsidTr="000B57FD">
        <w:tc>
          <w:tcPr>
            <w:tcW w:w="3980" w:type="dxa"/>
            <w:vAlign w:val="center"/>
          </w:tcPr>
          <w:p w14:paraId="14AA20E2" w14:textId="1396C3B6"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1</w:t>
            </w:r>
            <w:r w:rsidRPr="002E3B38">
              <w:rPr>
                <w:rFonts w:ascii="Browallia New" w:eastAsia="Arial Unicode MS" w:hAnsi="Browallia New" w:cs="Browallia New"/>
                <w:sz w:val="22"/>
                <w:szCs w:val="22"/>
                <w:cs/>
              </w:rPr>
              <w:t xml:space="preserve"> มกราคม </w:t>
            </w:r>
            <w:r w:rsidRPr="002E3B38">
              <w:rPr>
                <w:rFonts w:ascii="Browallia New" w:eastAsia="Arial Unicode MS" w:hAnsi="Browallia New" w:cs="Browallia New"/>
                <w:sz w:val="22"/>
                <w:szCs w:val="22"/>
              </w:rPr>
              <w:t>256</w:t>
            </w:r>
            <w:r w:rsidR="0029441E" w:rsidRPr="002E3B38">
              <w:rPr>
                <w:rFonts w:ascii="Browallia New" w:eastAsia="Arial Unicode MS" w:hAnsi="Browallia New" w:cs="Browallia New"/>
                <w:sz w:val="22"/>
                <w:szCs w:val="22"/>
              </w:rPr>
              <w:t>6</w:t>
            </w:r>
          </w:p>
        </w:tc>
        <w:tc>
          <w:tcPr>
            <w:tcW w:w="1917" w:type="dxa"/>
            <w:shd w:val="clear" w:color="auto" w:fill="auto"/>
            <w:vAlign w:val="center"/>
          </w:tcPr>
          <w:p w14:paraId="5DBC280F"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rPr>
                <w:rFonts w:ascii="Browallia New" w:eastAsia="Arial Unicode MS" w:hAnsi="Browallia New" w:cs="Browallia New"/>
                <w:sz w:val="22"/>
                <w:szCs w:val="22"/>
              </w:rPr>
            </w:pPr>
          </w:p>
        </w:tc>
        <w:tc>
          <w:tcPr>
            <w:tcW w:w="2688" w:type="dxa"/>
            <w:shd w:val="clear" w:color="auto" w:fill="auto"/>
            <w:vAlign w:val="center"/>
          </w:tcPr>
          <w:p w14:paraId="1659BCDD"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rPr>
                <w:rFonts w:ascii="Browallia New" w:eastAsia="Arial Unicode MS" w:hAnsi="Browallia New" w:cs="Browallia New"/>
                <w:sz w:val="22"/>
                <w:szCs w:val="22"/>
              </w:rPr>
            </w:pPr>
          </w:p>
        </w:tc>
        <w:tc>
          <w:tcPr>
            <w:tcW w:w="1946" w:type="dxa"/>
            <w:shd w:val="clear" w:color="auto" w:fill="auto"/>
            <w:vAlign w:val="center"/>
          </w:tcPr>
          <w:p w14:paraId="0BAF35F7"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875" w:type="dxa"/>
            <w:shd w:val="clear" w:color="auto" w:fill="auto"/>
            <w:vAlign w:val="center"/>
          </w:tcPr>
          <w:p w14:paraId="5BB609BD"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c>
          <w:tcPr>
            <w:tcW w:w="1960" w:type="dxa"/>
            <w:shd w:val="clear" w:color="auto" w:fill="auto"/>
            <w:vAlign w:val="center"/>
          </w:tcPr>
          <w:p w14:paraId="71A07CA9"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rPr>
                <w:rFonts w:ascii="Browallia New" w:eastAsia="Arial Unicode MS" w:hAnsi="Browallia New" w:cs="Browallia New"/>
                <w:sz w:val="22"/>
                <w:szCs w:val="22"/>
              </w:rPr>
            </w:pPr>
          </w:p>
        </w:tc>
      </w:tr>
      <w:tr w:rsidR="00EB40D4" w:rsidRPr="002E3B38" w14:paraId="625CA5F4" w14:textId="77777777" w:rsidTr="000B57FD">
        <w:tc>
          <w:tcPr>
            <w:tcW w:w="3980" w:type="dxa"/>
            <w:vAlign w:val="center"/>
          </w:tcPr>
          <w:p w14:paraId="5E14CC28" w14:textId="2D51BFFE"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917" w:type="dxa"/>
            <w:shd w:val="clear" w:color="auto" w:fill="auto"/>
            <w:vAlign w:val="bottom"/>
          </w:tcPr>
          <w:p w14:paraId="5EE9012E" w14:textId="79EBB54F"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329,633,499</w:t>
            </w:r>
          </w:p>
        </w:tc>
        <w:tc>
          <w:tcPr>
            <w:tcW w:w="2688" w:type="dxa"/>
            <w:shd w:val="clear" w:color="auto" w:fill="auto"/>
            <w:vAlign w:val="bottom"/>
          </w:tcPr>
          <w:p w14:paraId="2BDF3C12" w14:textId="6CD388DA"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508,250,547</w:t>
            </w:r>
          </w:p>
        </w:tc>
        <w:tc>
          <w:tcPr>
            <w:tcW w:w="1946" w:type="dxa"/>
            <w:shd w:val="clear" w:color="auto" w:fill="auto"/>
            <w:vAlign w:val="bottom"/>
          </w:tcPr>
          <w:p w14:paraId="2E1049C5" w14:textId="55A777D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44,828,583</w:t>
            </w:r>
          </w:p>
        </w:tc>
        <w:tc>
          <w:tcPr>
            <w:tcW w:w="1875" w:type="dxa"/>
            <w:shd w:val="clear" w:color="auto" w:fill="auto"/>
            <w:vAlign w:val="bottom"/>
          </w:tcPr>
          <w:p w14:paraId="41EACC21" w14:textId="597BB9EB"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4,065,006</w:t>
            </w:r>
          </w:p>
        </w:tc>
        <w:tc>
          <w:tcPr>
            <w:tcW w:w="1960" w:type="dxa"/>
            <w:shd w:val="clear" w:color="auto" w:fill="auto"/>
            <w:vAlign w:val="bottom"/>
          </w:tcPr>
          <w:p w14:paraId="67A5E55A" w14:textId="40B0216F"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886,777,635</w:t>
            </w:r>
          </w:p>
        </w:tc>
      </w:tr>
      <w:tr w:rsidR="00E45C88" w:rsidRPr="002E3B38" w14:paraId="39B6D16D" w14:textId="77777777" w:rsidTr="000B57FD">
        <w:tc>
          <w:tcPr>
            <w:tcW w:w="3980" w:type="dxa"/>
            <w:vAlign w:val="center"/>
          </w:tcPr>
          <w:p w14:paraId="17576FF0" w14:textId="23DB977F"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ค่าเสื่อมราคาสะสม</w:t>
            </w:r>
          </w:p>
        </w:tc>
        <w:tc>
          <w:tcPr>
            <w:tcW w:w="1917" w:type="dxa"/>
            <w:shd w:val="clear" w:color="auto" w:fill="auto"/>
            <w:vAlign w:val="bottom"/>
          </w:tcPr>
          <w:p w14:paraId="106E0C0D" w14:textId="6D671863"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(236,727,301)</w:t>
            </w:r>
          </w:p>
        </w:tc>
        <w:tc>
          <w:tcPr>
            <w:tcW w:w="2688" w:type="dxa"/>
            <w:shd w:val="clear" w:color="auto" w:fill="auto"/>
            <w:vAlign w:val="bottom"/>
          </w:tcPr>
          <w:p w14:paraId="68D11B99" w14:textId="7CD804D1"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(230,440,805)</w:t>
            </w:r>
          </w:p>
        </w:tc>
        <w:tc>
          <w:tcPr>
            <w:tcW w:w="1946" w:type="dxa"/>
            <w:shd w:val="clear" w:color="auto" w:fill="auto"/>
            <w:vAlign w:val="bottom"/>
          </w:tcPr>
          <w:p w14:paraId="391CA45C" w14:textId="0C6AC05B"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(32,397,925)</w:t>
            </w:r>
          </w:p>
        </w:tc>
        <w:tc>
          <w:tcPr>
            <w:tcW w:w="1875" w:type="dxa"/>
            <w:shd w:val="clear" w:color="auto" w:fill="auto"/>
            <w:vAlign w:val="bottom"/>
          </w:tcPr>
          <w:p w14:paraId="1ADA26DB" w14:textId="71DAC363" w:rsidR="00E45C88" w:rsidRPr="002E3B38" w:rsidRDefault="00020EB6"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960" w:type="dxa"/>
            <w:shd w:val="clear" w:color="auto" w:fill="auto"/>
            <w:vAlign w:val="bottom"/>
          </w:tcPr>
          <w:p w14:paraId="3E115356" w14:textId="48AC7489"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(499,566,031)</w:t>
            </w:r>
          </w:p>
        </w:tc>
      </w:tr>
      <w:tr w:rsidR="00EB40D4" w:rsidRPr="002E3B38" w14:paraId="6EE07C7A" w14:textId="77777777" w:rsidTr="000B57FD">
        <w:tc>
          <w:tcPr>
            <w:tcW w:w="3980" w:type="dxa"/>
            <w:vAlign w:val="center"/>
          </w:tcPr>
          <w:p w14:paraId="358D0B81" w14:textId="555F9E3E"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ราคาตามบัญชีสุทธิ</w:t>
            </w:r>
          </w:p>
        </w:tc>
        <w:tc>
          <w:tcPr>
            <w:tcW w:w="1917" w:type="dxa"/>
            <w:shd w:val="clear" w:color="auto" w:fill="auto"/>
            <w:vAlign w:val="bottom"/>
          </w:tcPr>
          <w:p w14:paraId="7EFF2395" w14:textId="3F1F8D79"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92,906,198</w:t>
            </w:r>
          </w:p>
        </w:tc>
        <w:tc>
          <w:tcPr>
            <w:tcW w:w="2688" w:type="dxa"/>
            <w:shd w:val="clear" w:color="auto" w:fill="auto"/>
            <w:vAlign w:val="bottom"/>
          </w:tcPr>
          <w:p w14:paraId="1D051586" w14:textId="1AFAD9E4"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277,809,742</w:t>
            </w:r>
          </w:p>
        </w:tc>
        <w:tc>
          <w:tcPr>
            <w:tcW w:w="1946" w:type="dxa"/>
            <w:shd w:val="clear" w:color="auto" w:fill="auto"/>
            <w:vAlign w:val="bottom"/>
          </w:tcPr>
          <w:p w14:paraId="67177C09" w14:textId="3864C733"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12,430,658</w:t>
            </w:r>
          </w:p>
        </w:tc>
        <w:tc>
          <w:tcPr>
            <w:tcW w:w="1875" w:type="dxa"/>
            <w:shd w:val="clear" w:color="auto" w:fill="auto"/>
            <w:vAlign w:val="bottom"/>
          </w:tcPr>
          <w:p w14:paraId="0AFE549E" w14:textId="20550EF7"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4,065,006</w:t>
            </w:r>
          </w:p>
        </w:tc>
        <w:tc>
          <w:tcPr>
            <w:tcW w:w="1960" w:type="dxa"/>
            <w:shd w:val="clear" w:color="auto" w:fill="auto"/>
            <w:vAlign w:val="bottom"/>
          </w:tcPr>
          <w:p w14:paraId="5A00E1BA" w14:textId="7F6BE4E7"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387,211,604</w:t>
            </w:r>
          </w:p>
        </w:tc>
      </w:tr>
      <w:tr w:rsidR="00EB40D4" w:rsidRPr="002E3B38" w14:paraId="3306AE97" w14:textId="77777777" w:rsidTr="000B57FD">
        <w:tc>
          <w:tcPr>
            <w:tcW w:w="3980" w:type="dxa"/>
            <w:vAlign w:val="center"/>
          </w:tcPr>
          <w:p w14:paraId="35144158" w14:textId="7777777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auto"/>
            <w:vAlign w:val="bottom"/>
          </w:tcPr>
          <w:p w14:paraId="651B8B88"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jc w:val="right"/>
              <w:rPr>
                <w:rFonts w:ascii="Browallia New" w:eastAsia="Arial Unicode MS" w:hAnsi="Browallia New" w:cs="Browallia New"/>
                <w:sz w:val="22"/>
                <w:szCs w:val="22"/>
              </w:rPr>
            </w:pPr>
          </w:p>
        </w:tc>
        <w:tc>
          <w:tcPr>
            <w:tcW w:w="2688" w:type="dxa"/>
            <w:shd w:val="clear" w:color="auto" w:fill="auto"/>
            <w:vAlign w:val="bottom"/>
          </w:tcPr>
          <w:p w14:paraId="6CC4D3F1"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jc w:val="right"/>
              <w:rPr>
                <w:rFonts w:ascii="Browallia New" w:eastAsia="Arial Unicode MS" w:hAnsi="Browallia New" w:cs="Browallia New"/>
                <w:sz w:val="22"/>
                <w:szCs w:val="22"/>
              </w:rPr>
            </w:pPr>
          </w:p>
        </w:tc>
        <w:tc>
          <w:tcPr>
            <w:tcW w:w="1946" w:type="dxa"/>
            <w:shd w:val="clear" w:color="auto" w:fill="auto"/>
            <w:vAlign w:val="bottom"/>
          </w:tcPr>
          <w:p w14:paraId="5603C833"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c>
          <w:tcPr>
            <w:tcW w:w="1875" w:type="dxa"/>
            <w:shd w:val="clear" w:color="auto" w:fill="auto"/>
            <w:vAlign w:val="bottom"/>
          </w:tcPr>
          <w:p w14:paraId="6A242BE9"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c>
          <w:tcPr>
            <w:tcW w:w="1960" w:type="dxa"/>
            <w:shd w:val="clear" w:color="auto" w:fill="auto"/>
            <w:vAlign w:val="bottom"/>
          </w:tcPr>
          <w:p w14:paraId="08B56C41"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r>
      <w:tr w:rsidR="00EB40D4" w:rsidRPr="002E3B38" w14:paraId="309FFBC2" w14:textId="77777777" w:rsidTr="000B57FD">
        <w:tc>
          <w:tcPr>
            <w:tcW w:w="3980" w:type="dxa"/>
            <w:vAlign w:val="center"/>
          </w:tcPr>
          <w:p w14:paraId="22649A71" w14:textId="19DED923"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สำหรับปีสิ้นสุดวันที่</w:t>
            </w:r>
            <w:r w:rsidRPr="002E3B38">
              <w:rPr>
                <w:rFonts w:ascii="Browallia New" w:eastAsia="Arial Unicode MS" w:hAnsi="Browallia New" w:cs="Browallia New"/>
                <w:sz w:val="22"/>
                <w:szCs w:val="22"/>
              </w:rPr>
              <w:t xml:space="preserve"> 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w:t>
            </w:r>
            <w:r w:rsidR="0029441E" w:rsidRPr="002E3B38">
              <w:rPr>
                <w:rFonts w:ascii="Browallia New" w:eastAsia="Arial Unicode MS" w:hAnsi="Browallia New" w:cs="Browallia New"/>
                <w:sz w:val="22"/>
                <w:szCs w:val="22"/>
              </w:rPr>
              <w:t>6</w:t>
            </w:r>
          </w:p>
        </w:tc>
        <w:tc>
          <w:tcPr>
            <w:tcW w:w="1917" w:type="dxa"/>
            <w:shd w:val="clear" w:color="auto" w:fill="auto"/>
            <w:vAlign w:val="bottom"/>
          </w:tcPr>
          <w:p w14:paraId="0885B4C0"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0"/>
              </w:tabs>
              <w:spacing w:line="240" w:lineRule="auto"/>
              <w:ind w:left="12"/>
              <w:jc w:val="right"/>
              <w:rPr>
                <w:rFonts w:ascii="Browallia New" w:eastAsia="Arial Unicode MS" w:hAnsi="Browallia New" w:cs="Browallia New"/>
                <w:sz w:val="22"/>
                <w:szCs w:val="22"/>
              </w:rPr>
            </w:pPr>
          </w:p>
        </w:tc>
        <w:tc>
          <w:tcPr>
            <w:tcW w:w="2688" w:type="dxa"/>
            <w:shd w:val="clear" w:color="auto" w:fill="auto"/>
            <w:vAlign w:val="bottom"/>
          </w:tcPr>
          <w:p w14:paraId="0C73D91C"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83"/>
              </w:tabs>
              <w:spacing w:line="240" w:lineRule="auto"/>
              <w:ind w:left="12"/>
              <w:jc w:val="right"/>
              <w:rPr>
                <w:rFonts w:ascii="Browallia New" w:eastAsia="Arial Unicode MS" w:hAnsi="Browallia New" w:cs="Browallia New"/>
                <w:sz w:val="22"/>
                <w:szCs w:val="22"/>
              </w:rPr>
            </w:pPr>
          </w:p>
        </w:tc>
        <w:tc>
          <w:tcPr>
            <w:tcW w:w="1946" w:type="dxa"/>
            <w:shd w:val="clear" w:color="auto" w:fill="auto"/>
            <w:vAlign w:val="bottom"/>
          </w:tcPr>
          <w:p w14:paraId="535CB2DB"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c>
          <w:tcPr>
            <w:tcW w:w="1875" w:type="dxa"/>
            <w:shd w:val="clear" w:color="auto" w:fill="auto"/>
            <w:vAlign w:val="bottom"/>
          </w:tcPr>
          <w:p w14:paraId="2646516E"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c>
          <w:tcPr>
            <w:tcW w:w="1960" w:type="dxa"/>
            <w:shd w:val="clear" w:color="auto" w:fill="auto"/>
            <w:vAlign w:val="bottom"/>
          </w:tcPr>
          <w:p w14:paraId="72AEA294"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365"/>
              </w:tabs>
              <w:spacing w:line="240" w:lineRule="auto"/>
              <w:ind w:left="12"/>
              <w:jc w:val="right"/>
              <w:rPr>
                <w:rFonts w:ascii="Browallia New" w:eastAsia="Arial Unicode MS" w:hAnsi="Browallia New" w:cs="Browallia New"/>
                <w:sz w:val="22"/>
                <w:szCs w:val="22"/>
              </w:rPr>
            </w:pPr>
          </w:p>
        </w:tc>
      </w:tr>
      <w:tr w:rsidR="00EB40D4" w:rsidRPr="002E3B38" w14:paraId="228B4249" w14:textId="77777777" w:rsidTr="000B57FD">
        <w:tc>
          <w:tcPr>
            <w:tcW w:w="3980" w:type="dxa"/>
            <w:vAlign w:val="center"/>
          </w:tcPr>
          <w:p w14:paraId="0489FBDA" w14:textId="5702CA4F"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ราคาตามบัญชีสุทธิต้นปี</w:t>
            </w:r>
          </w:p>
        </w:tc>
        <w:tc>
          <w:tcPr>
            <w:tcW w:w="1917" w:type="dxa"/>
            <w:shd w:val="clear" w:color="auto" w:fill="auto"/>
            <w:vAlign w:val="bottom"/>
          </w:tcPr>
          <w:p w14:paraId="3C8F7A6A" w14:textId="32E27170"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92,906,198</w:t>
            </w:r>
          </w:p>
        </w:tc>
        <w:tc>
          <w:tcPr>
            <w:tcW w:w="2688" w:type="dxa"/>
            <w:shd w:val="clear" w:color="auto" w:fill="auto"/>
            <w:vAlign w:val="bottom"/>
          </w:tcPr>
          <w:p w14:paraId="67581264" w14:textId="4748EC55"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277,809,742</w:t>
            </w:r>
          </w:p>
        </w:tc>
        <w:tc>
          <w:tcPr>
            <w:tcW w:w="1946" w:type="dxa"/>
            <w:shd w:val="clear" w:color="auto" w:fill="auto"/>
            <w:vAlign w:val="bottom"/>
          </w:tcPr>
          <w:p w14:paraId="38C67705" w14:textId="227D0B49"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12,430,658</w:t>
            </w:r>
          </w:p>
        </w:tc>
        <w:tc>
          <w:tcPr>
            <w:tcW w:w="1875" w:type="dxa"/>
            <w:shd w:val="clear" w:color="auto" w:fill="auto"/>
            <w:vAlign w:val="bottom"/>
          </w:tcPr>
          <w:p w14:paraId="30D0DBDA" w14:textId="11056E44"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4,065,006</w:t>
            </w:r>
          </w:p>
        </w:tc>
        <w:tc>
          <w:tcPr>
            <w:tcW w:w="1960" w:type="dxa"/>
            <w:shd w:val="clear" w:color="auto" w:fill="auto"/>
            <w:vAlign w:val="bottom"/>
          </w:tcPr>
          <w:p w14:paraId="578EF649" w14:textId="4BA73202"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387,211,604</w:t>
            </w:r>
          </w:p>
        </w:tc>
      </w:tr>
      <w:tr w:rsidR="00E45C88" w:rsidRPr="002E3B38" w14:paraId="7DFE9858" w14:textId="77777777" w:rsidTr="000B57FD">
        <w:tc>
          <w:tcPr>
            <w:tcW w:w="3980" w:type="dxa"/>
            <w:vAlign w:val="center"/>
          </w:tcPr>
          <w:p w14:paraId="537AB659" w14:textId="0910A195"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ซื้อสินทรัพย์</w:t>
            </w:r>
          </w:p>
        </w:tc>
        <w:tc>
          <w:tcPr>
            <w:tcW w:w="1917" w:type="dxa"/>
            <w:shd w:val="clear" w:color="auto" w:fill="auto"/>
            <w:vAlign w:val="bottom"/>
          </w:tcPr>
          <w:p w14:paraId="25B24748" w14:textId="631A8EB0"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2688" w:type="dxa"/>
            <w:shd w:val="clear" w:color="auto" w:fill="auto"/>
          </w:tcPr>
          <w:p w14:paraId="43654B8E" w14:textId="590D20E0"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5,925,029</w:t>
            </w:r>
          </w:p>
        </w:tc>
        <w:tc>
          <w:tcPr>
            <w:tcW w:w="1946" w:type="dxa"/>
            <w:shd w:val="clear" w:color="auto" w:fill="auto"/>
          </w:tcPr>
          <w:p w14:paraId="20105B7B" w14:textId="5C6E5B62"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247,112</w:t>
            </w:r>
          </w:p>
        </w:tc>
        <w:tc>
          <w:tcPr>
            <w:tcW w:w="1875" w:type="dxa"/>
            <w:shd w:val="clear" w:color="auto" w:fill="auto"/>
          </w:tcPr>
          <w:p w14:paraId="2E924FCE" w14:textId="7B2F19E2"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2,743,082</w:t>
            </w:r>
          </w:p>
        </w:tc>
        <w:tc>
          <w:tcPr>
            <w:tcW w:w="1960" w:type="dxa"/>
            <w:shd w:val="clear" w:color="auto" w:fill="auto"/>
            <w:vAlign w:val="bottom"/>
          </w:tcPr>
          <w:p w14:paraId="3E0C6EAC" w14:textId="1440ABFC"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8,915,223</w:t>
            </w:r>
          </w:p>
        </w:tc>
      </w:tr>
      <w:tr w:rsidR="00E45C88" w:rsidRPr="002E3B38" w14:paraId="67C39F0B" w14:textId="77777777" w:rsidTr="000B57FD">
        <w:tc>
          <w:tcPr>
            <w:tcW w:w="3980" w:type="dxa"/>
            <w:vAlign w:val="center"/>
          </w:tcPr>
          <w:p w14:paraId="2B275C56" w14:textId="36B5B776"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cs/>
              </w:rPr>
            </w:pPr>
            <w:r w:rsidRPr="002E3B38">
              <w:rPr>
                <w:rFonts w:ascii="Browallia New" w:eastAsia="Arial Unicode MS" w:hAnsi="Browallia New" w:cs="Browallia New"/>
                <w:sz w:val="22"/>
                <w:szCs w:val="22"/>
                <w:cs/>
              </w:rPr>
              <w:t>รับโอนจากงานระหว่างก่อสร้างและอุปกรณ์ระหว่างติดตั้ง</w:t>
            </w:r>
          </w:p>
        </w:tc>
        <w:tc>
          <w:tcPr>
            <w:tcW w:w="1917" w:type="dxa"/>
            <w:shd w:val="clear" w:color="auto" w:fill="auto"/>
            <w:vAlign w:val="bottom"/>
          </w:tcPr>
          <w:p w14:paraId="200E062B" w14:textId="2C0AC35E"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2688" w:type="dxa"/>
            <w:shd w:val="clear" w:color="auto" w:fill="auto"/>
            <w:vAlign w:val="bottom"/>
          </w:tcPr>
          <w:p w14:paraId="550F5891" w14:textId="58B38B71"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6,314,169</w:t>
            </w:r>
          </w:p>
        </w:tc>
        <w:tc>
          <w:tcPr>
            <w:tcW w:w="1946" w:type="dxa"/>
            <w:shd w:val="clear" w:color="auto" w:fill="auto"/>
            <w:vAlign w:val="bottom"/>
          </w:tcPr>
          <w:p w14:paraId="48C58E50" w14:textId="2C3BEC16"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875" w:type="dxa"/>
            <w:shd w:val="clear" w:color="auto" w:fill="auto"/>
            <w:vAlign w:val="bottom"/>
          </w:tcPr>
          <w:p w14:paraId="5DF17285" w14:textId="10321C3D"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(6,314,169)</w:t>
            </w:r>
          </w:p>
        </w:tc>
        <w:tc>
          <w:tcPr>
            <w:tcW w:w="1960" w:type="dxa"/>
            <w:shd w:val="clear" w:color="auto" w:fill="auto"/>
            <w:vAlign w:val="bottom"/>
          </w:tcPr>
          <w:p w14:paraId="12C341E5" w14:textId="469E583B"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r>
      <w:tr w:rsidR="00E45C88" w:rsidRPr="002E3B38" w14:paraId="313B9147" w14:textId="77777777">
        <w:tc>
          <w:tcPr>
            <w:tcW w:w="3980" w:type="dxa"/>
            <w:vAlign w:val="center"/>
          </w:tcPr>
          <w:p w14:paraId="56B95351" w14:textId="04FBEA42"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จำหน่ายสินทรัพย์</w:t>
            </w:r>
            <w:r w:rsidRPr="002E3B38">
              <w:rPr>
                <w:rFonts w:ascii="Browallia New" w:eastAsia="Arial Unicode MS" w:hAnsi="Browallia New" w:cs="Browallia New"/>
                <w:sz w:val="22"/>
                <w:szCs w:val="22"/>
              </w:rPr>
              <w:t xml:space="preserve"> </w:t>
            </w:r>
            <w:r w:rsidRPr="002E3B38">
              <w:rPr>
                <w:rFonts w:ascii="Browallia New" w:eastAsia="Arial Unicode MS" w:hAnsi="Browallia New" w:cs="Browallia New"/>
                <w:sz w:val="22"/>
                <w:szCs w:val="22"/>
                <w:cs/>
              </w:rPr>
              <w:t>- ราคาทุน</w:t>
            </w:r>
          </w:p>
        </w:tc>
        <w:tc>
          <w:tcPr>
            <w:tcW w:w="1917" w:type="dxa"/>
            <w:shd w:val="clear" w:color="auto" w:fill="auto"/>
          </w:tcPr>
          <w:p w14:paraId="1EBE40F7" w14:textId="19D6334A"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(3,363,071)</w:t>
            </w:r>
          </w:p>
        </w:tc>
        <w:tc>
          <w:tcPr>
            <w:tcW w:w="2688" w:type="dxa"/>
            <w:shd w:val="clear" w:color="auto" w:fill="auto"/>
          </w:tcPr>
          <w:p w14:paraId="03CF04D9" w14:textId="78DFD66E"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(7,891,206)</w:t>
            </w:r>
          </w:p>
        </w:tc>
        <w:tc>
          <w:tcPr>
            <w:tcW w:w="1946" w:type="dxa"/>
            <w:shd w:val="clear" w:color="auto" w:fill="auto"/>
          </w:tcPr>
          <w:p w14:paraId="37F9A664" w14:textId="266D0056"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(4,612,239)</w:t>
            </w:r>
          </w:p>
        </w:tc>
        <w:tc>
          <w:tcPr>
            <w:tcW w:w="1875" w:type="dxa"/>
            <w:shd w:val="clear" w:color="auto" w:fill="auto"/>
            <w:vAlign w:val="bottom"/>
          </w:tcPr>
          <w:p w14:paraId="7F710E96" w14:textId="79B6BC0D"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960" w:type="dxa"/>
            <w:shd w:val="clear" w:color="auto" w:fill="auto"/>
            <w:vAlign w:val="bottom"/>
          </w:tcPr>
          <w:p w14:paraId="2F497C8A" w14:textId="283877CC"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(15,866,516)</w:t>
            </w:r>
          </w:p>
        </w:tc>
      </w:tr>
      <w:tr w:rsidR="00E45C88" w:rsidRPr="002E3B38" w14:paraId="15C8D69A" w14:textId="77777777">
        <w:tc>
          <w:tcPr>
            <w:tcW w:w="3980" w:type="dxa"/>
            <w:vAlign w:val="center"/>
          </w:tcPr>
          <w:p w14:paraId="55410DC9" w14:textId="49A87909"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rPr>
              <w:tab/>
              <w:t xml:space="preserve">            </w:t>
            </w:r>
            <w:r w:rsidRPr="002E3B38">
              <w:rPr>
                <w:rFonts w:ascii="Browallia New" w:eastAsia="Arial Unicode MS" w:hAnsi="Browallia New" w:cs="Browallia New"/>
                <w:sz w:val="22"/>
                <w:szCs w:val="22"/>
                <w:cs/>
              </w:rPr>
              <w:t>- ค่าเสื่อมราคาสะสม</w:t>
            </w:r>
          </w:p>
        </w:tc>
        <w:tc>
          <w:tcPr>
            <w:tcW w:w="1917" w:type="dxa"/>
            <w:shd w:val="clear" w:color="auto" w:fill="auto"/>
            <w:vAlign w:val="bottom"/>
          </w:tcPr>
          <w:p w14:paraId="3BBAAC50" w14:textId="2F17D98E"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3,361,548</w:t>
            </w:r>
          </w:p>
        </w:tc>
        <w:tc>
          <w:tcPr>
            <w:tcW w:w="2688" w:type="dxa"/>
            <w:shd w:val="clear" w:color="auto" w:fill="auto"/>
            <w:vAlign w:val="bottom"/>
          </w:tcPr>
          <w:p w14:paraId="0371602B" w14:textId="0285AEB7"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7,136,189</w:t>
            </w:r>
          </w:p>
        </w:tc>
        <w:tc>
          <w:tcPr>
            <w:tcW w:w="1946" w:type="dxa"/>
            <w:shd w:val="clear" w:color="auto" w:fill="auto"/>
            <w:vAlign w:val="bottom"/>
          </w:tcPr>
          <w:p w14:paraId="2F8302B3" w14:textId="6AD054ED"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3,312,235</w:t>
            </w:r>
          </w:p>
        </w:tc>
        <w:tc>
          <w:tcPr>
            <w:tcW w:w="1875" w:type="dxa"/>
            <w:shd w:val="clear" w:color="auto" w:fill="auto"/>
            <w:vAlign w:val="bottom"/>
          </w:tcPr>
          <w:p w14:paraId="500B65E4" w14:textId="64FDD9C6" w:rsidR="00E45C88" w:rsidRPr="002E3B38" w:rsidRDefault="00020EB6"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960" w:type="dxa"/>
            <w:shd w:val="clear" w:color="auto" w:fill="auto"/>
            <w:vAlign w:val="bottom"/>
          </w:tcPr>
          <w:p w14:paraId="6050C600" w14:textId="70F75019"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13,809,972</w:t>
            </w:r>
          </w:p>
        </w:tc>
      </w:tr>
      <w:tr w:rsidR="00E45C88" w:rsidRPr="002E3B38" w14:paraId="36A3FCE5" w14:textId="77777777">
        <w:tc>
          <w:tcPr>
            <w:tcW w:w="3980" w:type="dxa"/>
            <w:vAlign w:val="center"/>
          </w:tcPr>
          <w:p w14:paraId="54DD9B4D" w14:textId="636924FD"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ค่าเสื่อมราคา (หมายเหตุ </w:t>
            </w:r>
            <w:r w:rsidRPr="002E3B38">
              <w:rPr>
                <w:rFonts w:ascii="Browallia New" w:eastAsia="Arial Unicode MS" w:hAnsi="Browallia New" w:cs="Browallia New"/>
                <w:sz w:val="22"/>
                <w:szCs w:val="22"/>
              </w:rPr>
              <w:t>33)</w:t>
            </w:r>
          </w:p>
        </w:tc>
        <w:tc>
          <w:tcPr>
            <w:tcW w:w="1917" w:type="dxa"/>
            <w:shd w:val="clear" w:color="auto" w:fill="auto"/>
            <w:vAlign w:val="bottom"/>
          </w:tcPr>
          <w:p w14:paraId="549BAC24" w14:textId="10B03B47"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(22,397,591)</w:t>
            </w:r>
          </w:p>
        </w:tc>
        <w:tc>
          <w:tcPr>
            <w:tcW w:w="2688" w:type="dxa"/>
            <w:shd w:val="clear" w:color="auto" w:fill="auto"/>
            <w:vAlign w:val="bottom"/>
          </w:tcPr>
          <w:p w14:paraId="7327D2BE" w14:textId="230786A6"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(43,455,852)</w:t>
            </w:r>
          </w:p>
        </w:tc>
        <w:tc>
          <w:tcPr>
            <w:tcW w:w="1946" w:type="dxa"/>
            <w:shd w:val="clear" w:color="auto" w:fill="auto"/>
            <w:vAlign w:val="bottom"/>
          </w:tcPr>
          <w:p w14:paraId="59CCB1EB" w14:textId="15A17A03"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(33,275)</w:t>
            </w:r>
          </w:p>
        </w:tc>
        <w:tc>
          <w:tcPr>
            <w:tcW w:w="1875" w:type="dxa"/>
            <w:shd w:val="clear" w:color="auto" w:fill="auto"/>
            <w:vAlign w:val="bottom"/>
          </w:tcPr>
          <w:p w14:paraId="1CD2579E" w14:textId="6779EB3C" w:rsidR="00E45C88" w:rsidRPr="002E3B38" w:rsidRDefault="00020EB6"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960" w:type="dxa"/>
            <w:shd w:val="clear" w:color="auto" w:fill="auto"/>
            <w:vAlign w:val="bottom"/>
          </w:tcPr>
          <w:p w14:paraId="4C781AAB" w14:textId="1CA9F6BB"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(65,886,718)</w:t>
            </w:r>
          </w:p>
        </w:tc>
      </w:tr>
      <w:tr w:rsidR="00EB40D4" w:rsidRPr="002E3B38" w14:paraId="16A2BB9E" w14:textId="77777777" w:rsidTr="000B57FD">
        <w:tc>
          <w:tcPr>
            <w:tcW w:w="3980" w:type="dxa"/>
            <w:vAlign w:val="center"/>
          </w:tcPr>
          <w:p w14:paraId="4C29B0D0" w14:textId="0B2020CD"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ราคาตามบัญชีสุทธิปลายปี</w:t>
            </w:r>
          </w:p>
        </w:tc>
        <w:tc>
          <w:tcPr>
            <w:tcW w:w="1917" w:type="dxa"/>
            <w:shd w:val="clear" w:color="auto" w:fill="auto"/>
            <w:vAlign w:val="bottom"/>
          </w:tcPr>
          <w:p w14:paraId="7670EA4F" w14:textId="41952539"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70,507,084</w:t>
            </w:r>
          </w:p>
        </w:tc>
        <w:tc>
          <w:tcPr>
            <w:tcW w:w="2688" w:type="dxa"/>
            <w:shd w:val="clear" w:color="auto" w:fill="auto"/>
            <w:vAlign w:val="bottom"/>
          </w:tcPr>
          <w:p w14:paraId="64D9D53A" w14:textId="53D3F169"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245,838,071</w:t>
            </w:r>
          </w:p>
        </w:tc>
        <w:tc>
          <w:tcPr>
            <w:tcW w:w="1946" w:type="dxa"/>
            <w:shd w:val="clear" w:color="auto" w:fill="auto"/>
            <w:vAlign w:val="bottom"/>
          </w:tcPr>
          <w:p w14:paraId="13D60E14" w14:textId="4D3E6140"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11,344,491</w:t>
            </w:r>
          </w:p>
        </w:tc>
        <w:tc>
          <w:tcPr>
            <w:tcW w:w="1875" w:type="dxa"/>
            <w:shd w:val="clear" w:color="auto" w:fill="auto"/>
            <w:vAlign w:val="bottom"/>
          </w:tcPr>
          <w:p w14:paraId="15E6E059" w14:textId="5BCDA06B"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auto"/>
            <w:vAlign w:val="bottom"/>
          </w:tcPr>
          <w:p w14:paraId="553969F5" w14:textId="05E6A233" w:rsidR="00EB40D4" w:rsidRPr="002E3B38" w:rsidRDefault="00EB40D4" w:rsidP="004378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328,183,565</w:t>
            </w:r>
          </w:p>
        </w:tc>
      </w:tr>
      <w:tr w:rsidR="00EB40D4" w:rsidRPr="002E3B38" w14:paraId="106251D1" w14:textId="77777777" w:rsidTr="000B57FD">
        <w:tc>
          <w:tcPr>
            <w:tcW w:w="3980" w:type="dxa"/>
            <w:vAlign w:val="center"/>
          </w:tcPr>
          <w:p w14:paraId="7C04472E" w14:textId="7BE943AF"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auto"/>
            <w:vAlign w:val="bottom"/>
          </w:tcPr>
          <w:p w14:paraId="4B2BA50C" w14:textId="3ED68384"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688" w:type="dxa"/>
            <w:shd w:val="clear" w:color="auto" w:fill="auto"/>
            <w:vAlign w:val="bottom"/>
          </w:tcPr>
          <w:p w14:paraId="6467A894" w14:textId="46802B01"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46" w:type="dxa"/>
            <w:shd w:val="clear" w:color="auto" w:fill="auto"/>
            <w:vAlign w:val="bottom"/>
          </w:tcPr>
          <w:p w14:paraId="77BB3331" w14:textId="3DFEAD3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75" w:type="dxa"/>
            <w:shd w:val="clear" w:color="auto" w:fill="auto"/>
            <w:vAlign w:val="bottom"/>
          </w:tcPr>
          <w:p w14:paraId="63A7E18C" w14:textId="6E47E760"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auto"/>
            <w:vAlign w:val="bottom"/>
          </w:tcPr>
          <w:p w14:paraId="3A84B6B7" w14:textId="57844A41"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EB40D4" w:rsidRPr="002E3B38" w14:paraId="6DD7DE46" w14:textId="77777777" w:rsidTr="000B57FD">
        <w:tc>
          <w:tcPr>
            <w:tcW w:w="3980" w:type="dxa"/>
            <w:vAlign w:val="center"/>
          </w:tcPr>
          <w:p w14:paraId="26E96F68" w14:textId="153CDA26"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 xml:space="preserve">ณ วันที่ </w:t>
            </w:r>
            <w:r w:rsidRPr="002E3B38">
              <w:rPr>
                <w:rFonts w:ascii="Browallia New" w:eastAsia="Arial Unicode MS" w:hAnsi="Browallia New" w:cs="Browallia New"/>
                <w:sz w:val="22"/>
                <w:szCs w:val="22"/>
              </w:rPr>
              <w:t>31</w:t>
            </w:r>
            <w:r w:rsidRPr="002E3B38">
              <w:rPr>
                <w:rFonts w:ascii="Browallia New" w:eastAsia="Arial Unicode MS" w:hAnsi="Browallia New" w:cs="Browallia New"/>
                <w:sz w:val="22"/>
                <w:szCs w:val="22"/>
                <w:cs/>
              </w:rPr>
              <w:t xml:space="preserve"> ธันวาคม </w:t>
            </w:r>
            <w:r w:rsidRPr="002E3B38">
              <w:rPr>
                <w:rFonts w:ascii="Browallia New" w:eastAsia="Arial Unicode MS" w:hAnsi="Browallia New" w:cs="Browallia New"/>
                <w:sz w:val="22"/>
                <w:szCs w:val="22"/>
              </w:rPr>
              <w:t>256</w:t>
            </w:r>
            <w:r w:rsidR="0029441E" w:rsidRPr="002E3B38">
              <w:rPr>
                <w:rFonts w:ascii="Browallia New" w:eastAsia="Arial Unicode MS" w:hAnsi="Browallia New" w:cs="Browallia New"/>
                <w:sz w:val="22"/>
                <w:szCs w:val="22"/>
              </w:rPr>
              <w:t>6</w:t>
            </w:r>
          </w:p>
        </w:tc>
        <w:tc>
          <w:tcPr>
            <w:tcW w:w="1917" w:type="dxa"/>
            <w:shd w:val="clear" w:color="auto" w:fill="auto"/>
            <w:vAlign w:val="bottom"/>
          </w:tcPr>
          <w:p w14:paraId="6463B043"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688" w:type="dxa"/>
            <w:shd w:val="clear" w:color="auto" w:fill="auto"/>
            <w:vAlign w:val="bottom"/>
          </w:tcPr>
          <w:p w14:paraId="5F6DDF1E"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46" w:type="dxa"/>
            <w:shd w:val="clear" w:color="auto" w:fill="auto"/>
            <w:vAlign w:val="bottom"/>
          </w:tcPr>
          <w:p w14:paraId="15156781"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75" w:type="dxa"/>
            <w:shd w:val="clear" w:color="auto" w:fill="auto"/>
            <w:vAlign w:val="bottom"/>
          </w:tcPr>
          <w:p w14:paraId="71307F06"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auto"/>
            <w:vAlign w:val="bottom"/>
          </w:tcPr>
          <w:p w14:paraId="6C860E1A" w14:textId="77777777"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r w:rsidR="00EB40D4" w:rsidRPr="002E3B38" w14:paraId="3FCA453A" w14:textId="77777777" w:rsidTr="000B57FD">
        <w:tc>
          <w:tcPr>
            <w:tcW w:w="3980" w:type="dxa"/>
            <w:vAlign w:val="center"/>
          </w:tcPr>
          <w:p w14:paraId="0D7713C0" w14:textId="0B0A67A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ราคาทุน</w:t>
            </w:r>
          </w:p>
        </w:tc>
        <w:tc>
          <w:tcPr>
            <w:tcW w:w="1917" w:type="dxa"/>
            <w:shd w:val="clear" w:color="auto" w:fill="auto"/>
            <w:vAlign w:val="bottom"/>
          </w:tcPr>
          <w:p w14:paraId="2C3D6B04" w14:textId="29373135"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326,270,428</w:t>
            </w:r>
          </w:p>
        </w:tc>
        <w:tc>
          <w:tcPr>
            <w:tcW w:w="2688" w:type="dxa"/>
            <w:shd w:val="clear" w:color="auto" w:fill="auto"/>
            <w:vAlign w:val="bottom"/>
          </w:tcPr>
          <w:p w14:paraId="4B3F501E" w14:textId="4567994B"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512,598,539</w:t>
            </w:r>
          </w:p>
        </w:tc>
        <w:tc>
          <w:tcPr>
            <w:tcW w:w="1946" w:type="dxa"/>
            <w:shd w:val="clear" w:color="auto" w:fill="auto"/>
            <w:vAlign w:val="bottom"/>
          </w:tcPr>
          <w:p w14:paraId="56F17CAB" w14:textId="3270A053"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40,463,456</w:t>
            </w:r>
          </w:p>
        </w:tc>
        <w:tc>
          <w:tcPr>
            <w:tcW w:w="1875" w:type="dxa"/>
            <w:shd w:val="clear" w:color="auto" w:fill="auto"/>
            <w:vAlign w:val="bottom"/>
          </w:tcPr>
          <w:p w14:paraId="094889EF" w14:textId="25C34DF8"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auto"/>
            <w:vAlign w:val="bottom"/>
          </w:tcPr>
          <w:p w14:paraId="3EE0592F" w14:textId="5092F750" w:rsidR="00EB40D4" w:rsidRPr="002E3B38" w:rsidRDefault="00EB40D4" w:rsidP="0043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879,826,342</w:t>
            </w:r>
          </w:p>
        </w:tc>
      </w:tr>
      <w:tr w:rsidR="00E45C88" w:rsidRPr="002E3B38" w14:paraId="32A522FE" w14:textId="77777777" w:rsidTr="000B57FD">
        <w:tc>
          <w:tcPr>
            <w:tcW w:w="3980" w:type="dxa"/>
            <w:vAlign w:val="center"/>
          </w:tcPr>
          <w:p w14:paraId="4DCEA427" w14:textId="242112D1" w:rsidR="00E45C88" w:rsidRPr="002E3B38" w:rsidRDefault="00E45C88" w:rsidP="00E4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u w:val="single"/>
                <w:cs/>
              </w:rPr>
              <w:t>หัก</w:t>
            </w:r>
            <w:r w:rsidRPr="002E3B38">
              <w:rPr>
                <w:rFonts w:ascii="Browallia New" w:eastAsia="Arial Unicode MS" w:hAnsi="Browallia New" w:cs="Browallia New"/>
                <w:sz w:val="22"/>
                <w:szCs w:val="22"/>
                <w:cs/>
              </w:rPr>
              <w:t xml:space="preserve"> ค่าเสื่อมราคาสะสม</w:t>
            </w:r>
          </w:p>
        </w:tc>
        <w:tc>
          <w:tcPr>
            <w:tcW w:w="1917" w:type="dxa"/>
            <w:shd w:val="clear" w:color="auto" w:fill="auto"/>
            <w:vAlign w:val="bottom"/>
          </w:tcPr>
          <w:p w14:paraId="0B7C3D18" w14:textId="1859DE26"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(255,763,344)</w:t>
            </w:r>
          </w:p>
        </w:tc>
        <w:tc>
          <w:tcPr>
            <w:tcW w:w="2688" w:type="dxa"/>
            <w:shd w:val="clear" w:color="auto" w:fill="auto"/>
            <w:vAlign w:val="bottom"/>
          </w:tcPr>
          <w:p w14:paraId="38407BCA" w14:textId="44C6A000"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(266,760,468)</w:t>
            </w:r>
          </w:p>
        </w:tc>
        <w:tc>
          <w:tcPr>
            <w:tcW w:w="1946" w:type="dxa"/>
            <w:shd w:val="clear" w:color="auto" w:fill="auto"/>
            <w:vAlign w:val="bottom"/>
          </w:tcPr>
          <w:p w14:paraId="1CD9C575" w14:textId="5CC52BE5"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(29,118,965)</w:t>
            </w:r>
          </w:p>
        </w:tc>
        <w:tc>
          <w:tcPr>
            <w:tcW w:w="1875" w:type="dxa"/>
            <w:shd w:val="clear" w:color="auto" w:fill="auto"/>
            <w:vAlign w:val="bottom"/>
          </w:tcPr>
          <w:p w14:paraId="6978E182" w14:textId="5DF3A68A" w:rsidR="00E45C88" w:rsidRPr="002E3B38" w:rsidRDefault="00020EB6"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2"/>
                <w:szCs w:val="22"/>
              </w:rPr>
            </w:pPr>
            <w:r w:rsidRPr="002E3B38">
              <w:rPr>
                <w:rFonts w:ascii="Browallia New" w:eastAsia="Arial Unicode MS" w:hAnsi="Browallia New" w:cs="Browallia New"/>
                <w:sz w:val="22"/>
                <w:szCs w:val="22"/>
                <w:cs/>
                <w:lang w:val="en-GB"/>
              </w:rPr>
              <w:t xml:space="preserve">      </w:t>
            </w:r>
            <w:r w:rsidRPr="002E3B38">
              <w:rPr>
                <w:rFonts w:ascii="Browallia New" w:eastAsia="Arial Unicode MS" w:hAnsi="Browallia New" w:cs="Browallia New"/>
                <w:sz w:val="22"/>
                <w:szCs w:val="22"/>
                <w:lang w:val="en-GB"/>
              </w:rPr>
              <w:t xml:space="preserve">               </w:t>
            </w:r>
            <w:r w:rsidR="00E45C88" w:rsidRPr="002E3B38">
              <w:rPr>
                <w:rFonts w:ascii="Browallia New" w:eastAsia="Arial Unicode MS" w:hAnsi="Browallia New" w:cs="Browallia New"/>
                <w:sz w:val="22"/>
                <w:szCs w:val="22"/>
                <w:lang w:val="en-GB"/>
              </w:rPr>
              <w:t>-</w:t>
            </w:r>
          </w:p>
        </w:tc>
        <w:tc>
          <w:tcPr>
            <w:tcW w:w="1960" w:type="dxa"/>
            <w:shd w:val="clear" w:color="auto" w:fill="auto"/>
            <w:vAlign w:val="bottom"/>
          </w:tcPr>
          <w:p w14:paraId="5D70276B" w14:textId="03154D78" w:rsidR="00E45C88" w:rsidRPr="002E3B38" w:rsidRDefault="00E45C88" w:rsidP="00E4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(551,642,777)</w:t>
            </w:r>
          </w:p>
        </w:tc>
      </w:tr>
      <w:tr w:rsidR="00EB40D4" w:rsidRPr="002E3B38" w14:paraId="37194D7F" w14:textId="77777777" w:rsidTr="000B57FD">
        <w:tc>
          <w:tcPr>
            <w:tcW w:w="3980" w:type="dxa"/>
            <w:vAlign w:val="center"/>
          </w:tcPr>
          <w:p w14:paraId="043C2C11" w14:textId="18D90DB6"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r w:rsidRPr="002E3B38">
              <w:rPr>
                <w:rFonts w:ascii="Browallia New" w:eastAsia="Arial Unicode MS" w:hAnsi="Browallia New" w:cs="Browallia New"/>
                <w:sz w:val="22"/>
                <w:szCs w:val="22"/>
                <w:cs/>
              </w:rPr>
              <w:t>ราคาตามบัญชีสุทธิ</w:t>
            </w:r>
          </w:p>
        </w:tc>
        <w:tc>
          <w:tcPr>
            <w:tcW w:w="1917" w:type="dxa"/>
            <w:shd w:val="clear" w:color="auto" w:fill="auto"/>
            <w:vAlign w:val="bottom"/>
          </w:tcPr>
          <w:p w14:paraId="137327B9" w14:textId="5DFEE7BB" w:rsidR="00EB40D4" w:rsidRPr="002E3B38" w:rsidRDefault="00EB40D4"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70,507,084</w:t>
            </w:r>
          </w:p>
        </w:tc>
        <w:tc>
          <w:tcPr>
            <w:tcW w:w="2688" w:type="dxa"/>
            <w:shd w:val="clear" w:color="auto" w:fill="auto"/>
            <w:vAlign w:val="bottom"/>
          </w:tcPr>
          <w:p w14:paraId="43C7A9BE" w14:textId="63444326" w:rsidR="00EB40D4" w:rsidRPr="002E3B38" w:rsidRDefault="00EB40D4"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245,838,071</w:t>
            </w:r>
          </w:p>
        </w:tc>
        <w:tc>
          <w:tcPr>
            <w:tcW w:w="1946" w:type="dxa"/>
            <w:shd w:val="clear" w:color="auto" w:fill="auto"/>
            <w:vAlign w:val="bottom"/>
          </w:tcPr>
          <w:p w14:paraId="5DC7A714" w14:textId="069ECE14" w:rsidR="00EB40D4" w:rsidRPr="002E3B38" w:rsidRDefault="00EB40D4"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11,344,491</w:t>
            </w:r>
          </w:p>
        </w:tc>
        <w:tc>
          <w:tcPr>
            <w:tcW w:w="1875" w:type="dxa"/>
            <w:shd w:val="clear" w:color="auto" w:fill="auto"/>
            <w:vAlign w:val="bottom"/>
          </w:tcPr>
          <w:p w14:paraId="4F6187ED" w14:textId="699295B9" w:rsidR="00EB40D4" w:rsidRPr="002E3B38" w:rsidRDefault="00EB40D4"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493,919</w:t>
            </w:r>
          </w:p>
        </w:tc>
        <w:tc>
          <w:tcPr>
            <w:tcW w:w="1960" w:type="dxa"/>
            <w:shd w:val="clear" w:color="auto" w:fill="auto"/>
            <w:vAlign w:val="bottom"/>
          </w:tcPr>
          <w:p w14:paraId="6BA86AE2" w14:textId="4B0884BB" w:rsidR="00EB40D4" w:rsidRPr="002E3B38" w:rsidRDefault="00EB40D4" w:rsidP="004378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r w:rsidRPr="002E3B38">
              <w:rPr>
                <w:rFonts w:ascii="Browallia New" w:eastAsia="Arial Unicode MS" w:hAnsi="Browallia New" w:cs="Browallia New"/>
                <w:sz w:val="22"/>
                <w:szCs w:val="22"/>
              </w:rPr>
              <w:t>328,183,565</w:t>
            </w:r>
          </w:p>
        </w:tc>
      </w:tr>
      <w:tr w:rsidR="00EB40D4" w:rsidRPr="002E3B38" w14:paraId="405E9A1B" w14:textId="77777777" w:rsidTr="000B57FD">
        <w:tc>
          <w:tcPr>
            <w:tcW w:w="3980" w:type="dxa"/>
            <w:vAlign w:val="center"/>
          </w:tcPr>
          <w:p w14:paraId="60BEE278" w14:textId="1AB58013"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2"/>
                <w:szCs w:val="22"/>
              </w:rPr>
            </w:pPr>
          </w:p>
        </w:tc>
        <w:tc>
          <w:tcPr>
            <w:tcW w:w="1917" w:type="dxa"/>
            <w:shd w:val="clear" w:color="auto" w:fill="auto"/>
            <w:vAlign w:val="center"/>
          </w:tcPr>
          <w:p w14:paraId="1602ED90" w14:textId="150CE567"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2688" w:type="dxa"/>
            <w:shd w:val="clear" w:color="auto" w:fill="auto"/>
            <w:vAlign w:val="center"/>
          </w:tcPr>
          <w:p w14:paraId="09606A3C" w14:textId="2AC955C5"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46" w:type="dxa"/>
            <w:shd w:val="clear" w:color="auto" w:fill="auto"/>
            <w:vAlign w:val="center"/>
          </w:tcPr>
          <w:p w14:paraId="52D826C2" w14:textId="08EC26A2"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875" w:type="dxa"/>
            <w:shd w:val="clear" w:color="auto" w:fill="auto"/>
            <w:vAlign w:val="center"/>
          </w:tcPr>
          <w:p w14:paraId="4953CBB3" w14:textId="6692D3F0"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c>
          <w:tcPr>
            <w:tcW w:w="1960" w:type="dxa"/>
            <w:shd w:val="clear" w:color="auto" w:fill="auto"/>
            <w:vAlign w:val="center"/>
          </w:tcPr>
          <w:p w14:paraId="2EBA6918" w14:textId="29D99C25" w:rsidR="00EB40D4" w:rsidRPr="002E3B38" w:rsidRDefault="00EB40D4" w:rsidP="00EB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2"/>
                <w:szCs w:val="22"/>
              </w:rPr>
            </w:pPr>
          </w:p>
        </w:tc>
      </w:tr>
    </w:tbl>
    <w:p w14:paraId="0719E1C6" w14:textId="77777777" w:rsidR="00034E30" w:rsidRPr="002E3B38" w:rsidRDefault="00034E3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245D6C86" w14:textId="77777777" w:rsidR="00034E30" w:rsidRPr="002E3B38" w:rsidRDefault="00034E3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pPr>
    </w:p>
    <w:p w14:paraId="1933EA9F" w14:textId="77777777" w:rsidR="00572600" w:rsidRPr="002E3B38" w:rsidRDefault="0057260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426"/>
        <w:jc w:val="thaiDistribute"/>
        <w:rPr>
          <w:rFonts w:ascii="Browallia New" w:hAnsi="Browallia New" w:cs="Browallia New"/>
          <w:color w:val="000000" w:themeColor="text1"/>
          <w:sz w:val="28"/>
          <w:szCs w:val="28"/>
        </w:rPr>
        <w:sectPr w:rsidR="00572600" w:rsidRPr="002E3B38" w:rsidSect="000648F8">
          <w:headerReference w:type="default" r:id="rId19"/>
          <w:footerReference w:type="default" r:id="rId20"/>
          <w:pgSz w:w="16834" w:h="11909" w:orient="landscape" w:code="9"/>
          <w:pgMar w:top="1440" w:right="2410" w:bottom="1019" w:left="1282" w:header="810" w:footer="302" w:gutter="0"/>
          <w:pgNumType w:start="60"/>
          <w:cols w:space="720"/>
          <w:docGrid w:linePitch="245"/>
        </w:sectPr>
      </w:pPr>
    </w:p>
    <w:p w14:paraId="227D417E" w14:textId="77777777" w:rsidR="00B71BB2" w:rsidRPr="002E3B3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lastRenderedPageBreak/>
        <w:t xml:space="preserve">ในระหว่าง ปี </w:t>
      </w:r>
      <w:r w:rsidRPr="002E3B38">
        <w:rPr>
          <w:rFonts w:ascii="Browallia New" w:hAnsi="Browallia New" w:cs="Browallia New"/>
          <w:color w:val="000000" w:themeColor="text1"/>
          <w:sz w:val="28"/>
          <w:szCs w:val="28"/>
        </w:rPr>
        <w:t>2566</w:t>
      </w:r>
      <w:r w:rsidRPr="002E3B38">
        <w:rPr>
          <w:rFonts w:ascii="Browallia New" w:hAnsi="Browallia New" w:cs="Browallia New"/>
          <w:color w:val="000000" w:themeColor="text1"/>
          <w:sz w:val="28"/>
          <w:szCs w:val="28"/>
          <w:cs/>
        </w:rPr>
        <w:t xml:space="preserve"> ส่วนปรับปรุงอาคาร เครื่องตกแต่งติดตั้งและอุปกรณ์สำนักงานได้เกิดการด้อยค่าจำนวน </w:t>
      </w:r>
      <w:r w:rsidRPr="002E3B38">
        <w:rPr>
          <w:rFonts w:ascii="Browallia New" w:hAnsi="Browallia New" w:cs="Browallia New"/>
          <w:color w:val="000000" w:themeColor="text1"/>
          <w:sz w:val="28"/>
          <w:szCs w:val="28"/>
        </w:rPr>
        <w:t>1,258,717</w:t>
      </w:r>
      <w:r w:rsidRPr="002E3B38">
        <w:rPr>
          <w:rFonts w:ascii="Browallia New" w:hAnsi="Browallia New" w:cs="Browallia New"/>
          <w:color w:val="000000" w:themeColor="text1"/>
          <w:sz w:val="28"/>
          <w:szCs w:val="28"/>
          <w:cs/>
        </w:rPr>
        <w:t xml:space="preserve"> บาท เนื่องจากบริษัท อาร์เอส คอน</w:t>
      </w:r>
      <w:proofErr w:type="spellStart"/>
      <w:r w:rsidRPr="002E3B38">
        <w:rPr>
          <w:rFonts w:ascii="Browallia New" w:hAnsi="Browallia New" w:cs="Browallia New"/>
          <w:color w:val="000000" w:themeColor="text1"/>
          <w:sz w:val="28"/>
          <w:szCs w:val="28"/>
          <w:cs/>
        </w:rPr>
        <w:t>เน็ค</w:t>
      </w:r>
      <w:proofErr w:type="spellEnd"/>
      <w:r w:rsidRPr="002E3B38">
        <w:rPr>
          <w:rFonts w:ascii="Browallia New" w:hAnsi="Browallia New" w:cs="Browallia New"/>
          <w:color w:val="000000" w:themeColor="text1"/>
          <w:sz w:val="28"/>
          <w:szCs w:val="28"/>
          <w:cs/>
        </w:rPr>
        <w:t xml:space="preserve"> จำกัด (บริษัทย่อย) มีแผนที่จะยกเลิกการดำเนินงานของสาขาทุกสาขา มูลค่าที่คาดว่าได้รับคืน (ซึ่งก็คือมูลค่าจากการใช้หรือมูลค่ายุติธรรมหักต้นทุนในการขาย) ได้คำนวณโดยอ้างอิงจากหน่วยที่ก่อให้เกิดเงินสดซึ่งก็คือ หน่วยสินทรัพย์ในแต่ละสาขา โดยกำหนดมูลค่าที่คาดว่าจะได้รับคืนจาก ราคาขายสุทธิพิจารณาจากราคาตลาดของสินทรัพย์เทียบเท่า</w:t>
      </w:r>
    </w:p>
    <w:p w14:paraId="3A463DDD" w14:textId="77777777" w:rsidR="00B71BB2" w:rsidRPr="002E3B3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50C3228" w14:textId="55571F1B" w:rsidR="00B71BB2" w:rsidRPr="002E3B3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 xml:space="preserve">ณ วันที่ </w:t>
      </w:r>
      <w:r w:rsidRPr="002E3B38">
        <w:rPr>
          <w:rFonts w:ascii="Browallia New" w:hAnsi="Browallia New" w:cs="Browallia New"/>
          <w:color w:val="000000" w:themeColor="text1"/>
          <w:sz w:val="28"/>
          <w:szCs w:val="28"/>
        </w:rPr>
        <w:t xml:space="preserve">31 </w:t>
      </w:r>
      <w:r w:rsidRPr="002E3B38">
        <w:rPr>
          <w:rFonts w:ascii="Browallia New" w:hAnsi="Browallia New" w:cs="Browallia New"/>
          <w:color w:val="000000" w:themeColor="text1"/>
          <w:sz w:val="28"/>
          <w:szCs w:val="28"/>
          <w:cs/>
        </w:rPr>
        <w:t xml:space="preserve">ธันวาคม </w:t>
      </w:r>
      <w:r w:rsidRPr="002E3B38">
        <w:rPr>
          <w:rFonts w:ascii="Browallia New" w:hAnsi="Browallia New" w:cs="Browallia New"/>
          <w:color w:val="000000" w:themeColor="text1"/>
          <w:sz w:val="28"/>
          <w:szCs w:val="28"/>
        </w:rPr>
        <w:t xml:space="preserve">2567 </w:t>
      </w:r>
      <w:r w:rsidRPr="002E3B38">
        <w:rPr>
          <w:rFonts w:ascii="Browallia New" w:hAnsi="Browallia New" w:cs="Browallia New"/>
          <w:color w:val="000000" w:themeColor="text1"/>
          <w:sz w:val="28"/>
          <w:szCs w:val="28"/>
          <w:cs/>
        </w:rPr>
        <w:t>ราคาตามบัญชีก่อนหักค่าเสื่อมราคาสะสมของอุปกรณ์ซึ่งหักค่าเสื่อมราคาทั้งจำนวนแล้วแต่ยังคงใช้งานอยู่ในงบการเงินรวมและงบการเงินเฉพาะ</w:t>
      </w:r>
      <w:r w:rsidR="00D9382F" w:rsidRPr="002E3B38">
        <w:rPr>
          <w:rFonts w:ascii="Browallia New" w:hAnsi="Browallia New" w:cs="Browallia New"/>
          <w:color w:val="000000" w:themeColor="text1"/>
          <w:sz w:val="28"/>
          <w:szCs w:val="28"/>
          <w:cs/>
        </w:rPr>
        <w:t>บริษัท</w:t>
      </w:r>
      <w:r w:rsidRPr="002E3B38">
        <w:rPr>
          <w:rFonts w:ascii="Browallia New" w:hAnsi="Browallia New" w:cs="Browallia New"/>
          <w:color w:val="000000" w:themeColor="text1"/>
          <w:sz w:val="28"/>
          <w:szCs w:val="28"/>
          <w:cs/>
        </w:rPr>
        <w:t xml:space="preserve">มีจำนวนเงินทั้งสิ้นจำนวน </w:t>
      </w:r>
      <w:r w:rsidR="007C55A9" w:rsidRPr="002E3B38">
        <w:rPr>
          <w:rFonts w:ascii="Browallia New" w:hAnsi="Browallia New" w:cs="Browallia New"/>
          <w:color w:val="000000" w:themeColor="text1"/>
          <w:sz w:val="28"/>
          <w:szCs w:val="28"/>
        </w:rPr>
        <w:t>305,</w:t>
      </w:r>
      <w:r w:rsidR="00935614" w:rsidRPr="002E3B38">
        <w:rPr>
          <w:rFonts w:ascii="Browallia New" w:hAnsi="Browallia New" w:cs="Browallia New"/>
          <w:color w:val="000000" w:themeColor="text1"/>
          <w:sz w:val="28"/>
          <w:szCs w:val="28"/>
        </w:rPr>
        <w:t>967</w:t>
      </w:r>
      <w:r w:rsidR="000A01F0" w:rsidRPr="002E3B38">
        <w:rPr>
          <w:rFonts w:ascii="Browallia New" w:hAnsi="Browallia New" w:cs="Browallia New"/>
          <w:color w:val="000000" w:themeColor="text1"/>
          <w:sz w:val="28"/>
          <w:szCs w:val="28"/>
        </w:rPr>
        <w:t>,</w:t>
      </w:r>
      <w:r w:rsidR="00935614" w:rsidRPr="002E3B38">
        <w:rPr>
          <w:rFonts w:ascii="Browallia New" w:hAnsi="Browallia New" w:cs="Browallia New"/>
          <w:color w:val="000000" w:themeColor="text1"/>
          <w:sz w:val="28"/>
          <w:szCs w:val="28"/>
        </w:rPr>
        <w:t>488</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 xml:space="preserve">บาท และจำนวน </w:t>
      </w:r>
      <w:r w:rsidR="00935614" w:rsidRPr="002E3B38">
        <w:rPr>
          <w:rFonts w:ascii="Browallia New" w:hAnsi="Browallia New" w:cs="Browallia New"/>
          <w:color w:val="000000" w:themeColor="text1"/>
          <w:sz w:val="28"/>
          <w:szCs w:val="28"/>
        </w:rPr>
        <w:t>255,654,072</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บาท (</w:t>
      </w:r>
      <w:r w:rsidRPr="002E3B38">
        <w:rPr>
          <w:rFonts w:ascii="Browallia New" w:hAnsi="Browallia New" w:cs="Browallia New"/>
          <w:color w:val="000000" w:themeColor="text1"/>
          <w:sz w:val="28"/>
          <w:szCs w:val="28"/>
        </w:rPr>
        <w:t xml:space="preserve">2566 : </w:t>
      </w:r>
      <w:r w:rsidRPr="002E3B38">
        <w:rPr>
          <w:rFonts w:ascii="Browallia New" w:hAnsi="Browallia New" w:cs="Browallia New"/>
          <w:color w:val="000000" w:themeColor="text1"/>
          <w:sz w:val="28"/>
          <w:szCs w:val="28"/>
          <w:cs/>
        </w:rPr>
        <w:t xml:space="preserve">จำนวน </w:t>
      </w:r>
      <w:r w:rsidRPr="002E3B38">
        <w:rPr>
          <w:rFonts w:ascii="Browallia New" w:hAnsi="Browallia New" w:cs="Browallia New"/>
          <w:color w:val="000000" w:themeColor="text1"/>
          <w:sz w:val="28"/>
          <w:szCs w:val="28"/>
        </w:rPr>
        <w:t xml:space="preserve">291,744,820 </w:t>
      </w:r>
      <w:r w:rsidRPr="002E3B38">
        <w:rPr>
          <w:rFonts w:ascii="Browallia New" w:hAnsi="Browallia New" w:cs="Browallia New"/>
          <w:color w:val="000000" w:themeColor="text1"/>
          <w:sz w:val="28"/>
          <w:szCs w:val="28"/>
          <w:cs/>
        </w:rPr>
        <w:t xml:space="preserve">บาท และจำนวน </w:t>
      </w:r>
      <w:r w:rsidRPr="002E3B38">
        <w:rPr>
          <w:rFonts w:ascii="Browallia New" w:hAnsi="Browallia New" w:cs="Browallia New"/>
          <w:color w:val="000000" w:themeColor="text1"/>
          <w:sz w:val="28"/>
          <w:szCs w:val="28"/>
        </w:rPr>
        <w:t xml:space="preserve">247,524,553 </w:t>
      </w:r>
      <w:r w:rsidRPr="002E3B38">
        <w:rPr>
          <w:rFonts w:ascii="Browallia New" w:hAnsi="Browallia New" w:cs="Browallia New"/>
          <w:color w:val="000000" w:themeColor="text1"/>
          <w:sz w:val="28"/>
          <w:szCs w:val="28"/>
          <w:cs/>
        </w:rPr>
        <w:t>บาท) ตามลำดับ</w:t>
      </w:r>
    </w:p>
    <w:p w14:paraId="20E89A8D" w14:textId="77777777" w:rsidR="00B71BB2" w:rsidRPr="002E3B38" w:rsidRDefault="00B71BB2" w:rsidP="00B7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0BA3100" w14:textId="5A6663B6" w:rsidR="00A307B4" w:rsidRPr="002E3B38" w:rsidRDefault="00A307B4"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t xml:space="preserve">สินทรัพย์สิทธิการใช้ </w:t>
      </w:r>
      <w:r w:rsidRPr="002E3B38">
        <w:rPr>
          <w:rFonts w:ascii="Browallia New" w:hAnsi="Browallia New" w:cs="Browallia New"/>
          <w:b/>
          <w:bCs/>
          <w:color w:val="000000" w:themeColor="text1"/>
          <w:sz w:val="28"/>
          <w:szCs w:val="28"/>
        </w:rPr>
        <w:t xml:space="preserve">- </w:t>
      </w:r>
      <w:r w:rsidRPr="002E3B38">
        <w:rPr>
          <w:rFonts w:ascii="Browallia New" w:hAnsi="Browallia New" w:cs="Browallia New"/>
          <w:b/>
          <w:bCs/>
          <w:color w:val="000000" w:themeColor="text1"/>
          <w:sz w:val="28"/>
          <w:szCs w:val="28"/>
          <w:cs/>
        </w:rPr>
        <w:t>สุทธิ</w:t>
      </w:r>
    </w:p>
    <w:p w14:paraId="11F6AD5C" w14:textId="77777777" w:rsidR="00A307B4" w:rsidRPr="002E3B38" w:rsidRDefault="00A307B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rPr>
      </w:pPr>
    </w:p>
    <w:tbl>
      <w:tblPr>
        <w:tblW w:w="9024" w:type="dxa"/>
        <w:tblInd w:w="426" w:type="dxa"/>
        <w:shd w:val="clear" w:color="auto" w:fill="FFFFFF" w:themeFill="background1"/>
        <w:tblLook w:val="04A0" w:firstRow="1" w:lastRow="0" w:firstColumn="1" w:lastColumn="0" w:noHBand="0" w:noVBand="1"/>
      </w:tblPr>
      <w:tblGrid>
        <w:gridCol w:w="2693"/>
        <w:gridCol w:w="1276"/>
        <w:gridCol w:w="1134"/>
        <w:gridCol w:w="1275"/>
        <w:gridCol w:w="1368"/>
        <w:gridCol w:w="1278"/>
      </w:tblGrid>
      <w:tr w:rsidR="0063636F" w:rsidRPr="002E3B38" w14:paraId="1A6565CD" w14:textId="77777777" w:rsidTr="0089189E">
        <w:trPr>
          <w:tblHeader/>
        </w:trPr>
        <w:tc>
          <w:tcPr>
            <w:tcW w:w="2693" w:type="dxa"/>
            <w:shd w:val="clear" w:color="auto" w:fill="FFFFFF" w:themeFill="background1"/>
            <w:vAlign w:val="bottom"/>
          </w:tcPr>
          <w:p w14:paraId="50CA9347"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6331" w:type="dxa"/>
            <w:gridSpan w:val="5"/>
            <w:shd w:val="clear" w:color="auto" w:fill="FFFFFF" w:themeFill="background1"/>
            <w:vAlign w:val="bottom"/>
            <w:hideMark/>
          </w:tcPr>
          <w:p w14:paraId="0680E888" w14:textId="77777777" w:rsidR="0063636F" w:rsidRPr="002E3B38" w:rsidRDefault="0063636F" w:rsidP="00F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w:t>
            </w:r>
            <w:proofErr w:type="gramStart"/>
            <w:r w:rsidRPr="002E3B38">
              <w:rPr>
                <w:rFonts w:ascii="Browallia New" w:eastAsia="Arial Unicode MS" w:hAnsi="Browallia New" w:cs="Browallia New"/>
                <w:sz w:val="24"/>
                <w:szCs w:val="24"/>
                <w:cs/>
              </w:rPr>
              <w:t xml:space="preserve">หน่วย </w:t>
            </w:r>
            <w:r w:rsidRPr="002E3B38">
              <w:rPr>
                <w:rFonts w:ascii="Browallia New" w:eastAsia="Arial Unicode MS" w:hAnsi="Browallia New" w:cs="Browallia New"/>
                <w:sz w:val="24"/>
                <w:szCs w:val="24"/>
              </w:rPr>
              <w:t>:</w:t>
            </w:r>
            <w:proofErr w:type="gramEnd"/>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rPr>
              <w:t>บาท)</w:t>
            </w:r>
          </w:p>
        </w:tc>
      </w:tr>
      <w:tr w:rsidR="0063636F" w:rsidRPr="002E3B38" w14:paraId="3977E425" w14:textId="77777777" w:rsidTr="0089189E">
        <w:trPr>
          <w:tblHeader/>
        </w:trPr>
        <w:tc>
          <w:tcPr>
            <w:tcW w:w="2693" w:type="dxa"/>
            <w:shd w:val="clear" w:color="auto" w:fill="FFFFFF" w:themeFill="background1"/>
            <w:vAlign w:val="bottom"/>
          </w:tcPr>
          <w:p w14:paraId="3EFF2C62"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6331" w:type="dxa"/>
            <w:gridSpan w:val="5"/>
            <w:shd w:val="clear" w:color="auto" w:fill="FFFFFF" w:themeFill="background1"/>
            <w:vAlign w:val="bottom"/>
            <w:hideMark/>
          </w:tcPr>
          <w:p w14:paraId="5E568D4E" w14:textId="77777777" w:rsidR="0063636F" w:rsidRPr="002E3B38" w:rsidRDefault="0063636F" w:rsidP="007A4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งบการเงินรวม</w:t>
            </w:r>
          </w:p>
        </w:tc>
      </w:tr>
      <w:tr w:rsidR="0063636F" w:rsidRPr="002E3B38" w14:paraId="546F4943" w14:textId="77777777" w:rsidTr="00F27DCF">
        <w:tblPrEx>
          <w:shd w:val="clear" w:color="auto" w:fill="auto"/>
        </w:tblPrEx>
        <w:trPr>
          <w:tblHeader/>
        </w:trPr>
        <w:tc>
          <w:tcPr>
            <w:tcW w:w="2693" w:type="dxa"/>
            <w:vAlign w:val="bottom"/>
          </w:tcPr>
          <w:p w14:paraId="47782E1E"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276" w:type="dxa"/>
            <w:vAlign w:val="bottom"/>
            <w:hideMark/>
          </w:tcPr>
          <w:p w14:paraId="688E0418" w14:textId="77777777" w:rsidR="0063636F" w:rsidRPr="002E3B3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อาคาร</w:t>
            </w:r>
          </w:p>
        </w:tc>
        <w:tc>
          <w:tcPr>
            <w:tcW w:w="1134" w:type="dxa"/>
            <w:vAlign w:val="bottom"/>
          </w:tcPr>
          <w:p w14:paraId="2B400CB3" w14:textId="77777777" w:rsidR="0063636F" w:rsidRPr="002E3B3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อุปกรณ์</w:t>
            </w:r>
          </w:p>
        </w:tc>
        <w:tc>
          <w:tcPr>
            <w:tcW w:w="1275" w:type="dxa"/>
            <w:vAlign w:val="bottom"/>
          </w:tcPr>
          <w:p w14:paraId="5333EBCB" w14:textId="77777777" w:rsidR="0063636F" w:rsidRPr="002E3B3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ยานพาหนะ</w:t>
            </w:r>
          </w:p>
        </w:tc>
        <w:tc>
          <w:tcPr>
            <w:tcW w:w="1368" w:type="dxa"/>
            <w:vAlign w:val="bottom"/>
            <w:hideMark/>
          </w:tcPr>
          <w:p w14:paraId="09E9B081" w14:textId="77777777" w:rsidR="0063636F" w:rsidRPr="002E3B3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 w:val="right" w:pos="1305"/>
              </w:tabs>
              <w:spacing w:line="240" w:lineRule="auto"/>
              <w:ind w:left="12"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ซอฟท์แวร์</w:t>
            </w:r>
          </w:p>
        </w:tc>
        <w:tc>
          <w:tcPr>
            <w:tcW w:w="1278" w:type="dxa"/>
            <w:vAlign w:val="bottom"/>
          </w:tcPr>
          <w:p w14:paraId="6524EB99" w14:textId="77777777" w:rsidR="0063636F" w:rsidRPr="002E3B38" w:rsidRDefault="0063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รวม</w:t>
            </w:r>
          </w:p>
        </w:tc>
      </w:tr>
      <w:tr w:rsidR="0063636F" w:rsidRPr="002E3B38" w14:paraId="6D65A160" w14:textId="77777777" w:rsidTr="00F27DCF">
        <w:tblPrEx>
          <w:shd w:val="clear" w:color="auto" w:fill="auto"/>
        </w:tblPrEx>
        <w:trPr>
          <w:tblHeader/>
        </w:trPr>
        <w:tc>
          <w:tcPr>
            <w:tcW w:w="2693" w:type="dxa"/>
            <w:vAlign w:val="bottom"/>
          </w:tcPr>
          <w:p w14:paraId="4C5A72C5"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p>
        </w:tc>
        <w:tc>
          <w:tcPr>
            <w:tcW w:w="1276" w:type="dxa"/>
            <w:shd w:val="clear" w:color="auto" w:fill="auto"/>
            <w:vAlign w:val="bottom"/>
          </w:tcPr>
          <w:p w14:paraId="44F1CAD4"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6"/>
              </w:tabs>
              <w:spacing w:line="240" w:lineRule="auto"/>
              <w:ind w:left="12" w:right="-72"/>
              <w:jc w:val="both"/>
              <w:rPr>
                <w:rFonts w:ascii="Browallia New" w:eastAsia="Arial Unicode MS" w:hAnsi="Browallia New" w:cs="Browallia New"/>
                <w:sz w:val="24"/>
                <w:szCs w:val="24"/>
              </w:rPr>
            </w:pPr>
          </w:p>
        </w:tc>
        <w:tc>
          <w:tcPr>
            <w:tcW w:w="1134" w:type="dxa"/>
            <w:shd w:val="clear" w:color="auto" w:fill="auto"/>
            <w:vAlign w:val="bottom"/>
          </w:tcPr>
          <w:p w14:paraId="0AFF0A00"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7"/>
              </w:tabs>
              <w:spacing w:line="240" w:lineRule="auto"/>
              <w:ind w:left="12" w:right="-72"/>
              <w:jc w:val="both"/>
              <w:rPr>
                <w:rFonts w:ascii="Browallia New" w:eastAsia="Arial Unicode MS" w:hAnsi="Browallia New" w:cs="Browallia New"/>
                <w:sz w:val="24"/>
                <w:szCs w:val="24"/>
              </w:rPr>
            </w:pPr>
          </w:p>
        </w:tc>
        <w:tc>
          <w:tcPr>
            <w:tcW w:w="1275" w:type="dxa"/>
            <w:shd w:val="clear" w:color="auto" w:fill="auto"/>
            <w:vAlign w:val="bottom"/>
          </w:tcPr>
          <w:p w14:paraId="752F5373"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1"/>
              </w:tabs>
              <w:spacing w:line="240" w:lineRule="auto"/>
              <w:ind w:left="12" w:right="-72"/>
              <w:jc w:val="both"/>
              <w:rPr>
                <w:rFonts w:ascii="Browallia New" w:eastAsia="Arial Unicode MS" w:hAnsi="Browallia New" w:cs="Browallia New"/>
                <w:sz w:val="24"/>
                <w:szCs w:val="24"/>
              </w:rPr>
            </w:pPr>
          </w:p>
        </w:tc>
        <w:tc>
          <w:tcPr>
            <w:tcW w:w="1368" w:type="dxa"/>
            <w:shd w:val="clear" w:color="auto" w:fill="auto"/>
            <w:vAlign w:val="bottom"/>
          </w:tcPr>
          <w:p w14:paraId="33A15E7C"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7"/>
              </w:tabs>
              <w:spacing w:line="240" w:lineRule="auto"/>
              <w:ind w:left="12" w:right="-72"/>
              <w:jc w:val="both"/>
              <w:rPr>
                <w:rFonts w:ascii="Browallia New" w:eastAsia="Arial Unicode MS" w:hAnsi="Browallia New" w:cs="Browallia New"/>
                <w:sz w:val="24"/>
                <w:szCs w:val="24"/>
              </w:rPr>
            </w:pPr>
          </w:p>
        </w:tc>
        <w:tc>
          <w:tcPr>
            <w:tcW w:w="1278" w:type="dxa"/>
            <w:shd w:val="clear" w:color="auto" w:fill="auto"/>
            <w:vAlign w:val="bottom"/>
          </w:tcPr>
          <w:p w14:paraId="50B290B0" w14:textId="77777777" w:rsidR="0063636F" w:rsidRPr="002E3B38" w:rsidRDefault="0063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6"/>
              </w:tabs>
              <w:spacing w:line="240" w:lineRule="auto"/>
              <w:ind w:left="12" w:right="-72"/>
              <w:jc w:val="both"/>
              <w:rPr>
                <w:rFonts w:ascii="Browallia New" w:eastAsia="Arial Unicode MS" w:hAnsi="Browallia New" w:cs="Browallia New"/>
                <w:sz w:val="24"/>
                <w:szCs w:val="24"/>
              </w:rPr>
            </w:pPr>
          </w:p>
        </w:tc>
      </w:tr>
      <w:tr w:rsidR="00326009" w:rsidRPr="002E3B38" w14:paraId="1699C4C9" w14:textId="77777777">
        <w:tblPrEx>
          <w:shd w:val="clear" w:color="auto" w:fill="auto"/>
        </w:tblPrEx>
        <w:tc>
          <w:tcPr>
            <w:tcW w:w="2693" w:type="dxa"/>
            <w:vAlign w:val="bottom"/>
            <w:hideMark/>
          </w:tcPr>
          <w:p w14:paraId="6EECE03A" w14:textId="3697BC4B"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ยอดยกมา ณ วันที่ </w:t>
            </w:r>
            <w:r w:rsidRPr="002E3B38">
              <w:rPr>
                <w:rFonts w:ascii="Browallia New" w:eastAsia="Arial Unicode MS" w:hAnsi="Browallia New" w:cs="Browallia New"/>
                <w:sz w:val="24"/>
                <w:szCs w:val="24"/>
              </w:rPr>
              <w:t>1</w:t>
            </w:r>
            <w:r w:rsidRPr="002E3B38">
              <w:rPr>
                <w:rFonts w:ascii="Browallia New" w:eastAsia="Arial Unicode MS" w:hAnsi="Browallia New" w:cs="Browallia New"/>
                <w:sz w:val="24"/>
                <w:szCs w:val="24"/>
                <w:cs/>
              </w:rPr>
              <w:t xml:space="preserve"> มกราคม </w:t>
            </w:r>
            <w:r w:rsidRPr="002E3B38">
              <w:rPr>
                <w:rFonts w:ascii="Browallia New" w:eastAsia="Arial Unicode MS" w:hAnsi="Browallia New" w:cs="Browallia New"/>
                <w:sz w:val="24"/>
                <w:szCs w:val="24"/>
              </w:rPr>
              <w:t>2566</w:t>
            </w:r>
          </w:p>
        </w:tc>
        <w:tc>
          <w:tcPr>
            <w:tcW w:w="1276" w:type="dxa"/>
            <w:shd w:val="clear" w:color="auto" w:fill="auto"/>
            <w:vAlign w:val="center"/>
          </w:tcPr>
          <w:p w14:paraId="1062F0C2" w14:textId="29212318"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336,750,183</w:t>
            </w:r>
          </w:p>
        </w:tc>
        <w:tc>
          <w:tcPr>
            <w:tcW w:w="1134" w:type="dxa"/>
            <w:shd w:val="clear" w:color="auto" w:fill="auto"/>
            <w:vAlign w:val="center"/>
          </w:tcPr>
          <w:p w14:paraId="3EBAF44E" w14:textId="3D53C21C"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4,820,996</w:t>
            </w:r>
          </w:p>
        </w:tc>
        <w:tc>
          <w:tcPr>
            <w:tcW w:w="1275" w:type="dxa"/>
            <w:shd w:val="clear" w:color="auto" w:fill="auto"/>
            <w:vAlign w:val="center"/>
          </w:tcPr>
          <w:p w14:paraId="253B2629" w14:textId="300D14E8"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12,295,898</w:t>
            </w:r>
          </w:p>
        </w:tc>
        <w:tc>
          <w:tcPr>
            <w:tcW w:w="1368" w:type="dxa"/>
            <w:shd w:val="clear" w:color="auto" w:fill="auto"/>
            <w:vAlign w:val="bottom"/>
          </w:tcPr>
          <w:p w14:paraId="6933B3DB" w14:textId="12990F7D"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auto"/>
            <w:vAlign w:val="center"/>
          </w:tcPr>
          <w:p w14:paraId="7F87C4E7" w14:textId="095945F3"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353,867,077</w:t>
            </w:r>
          </w:p>
        </w:tc>
      </w:tr>
      <w:tr w:rsidR="00326009" w:rsidRPr="002E3B38" w14:paraId="7D147ECA" w14:textId="77777777">
        <w:tblPrEx>
          <w:shd w:val="clear" w:color="auto" w:fill="auto"/>
        </w:tblPrEx>
        <w:tc>
          <w:tcPr>
            <w:tcW w:w="2693" w:type="dxa"/>
            <w:vAlign w:val="bottom"/>
          </w:tcPr>
          <w:p w14:paraId="241F1808" w14:textId="7777777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การซื้อกิจการของบริษัทย่อย</w:t>
            </w:r>
          </w:p>
        </w:tc>
        <w:tc>
          <w:tcPr>
            <w:tcW w:w="1276" w:type="dxa"/>
            <w:shd w:val="clear" w:color="auto" w:fill="auto"/>
            <w:vAlign w:val="center"/>
          </w:tcPr>
          <w:p w14:paraId="57E9A98C" w14:textId="3BD588B5"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6,624,996</w:t>
            </w:r>
          </w:p>
        </w:tc>
        <w:tc>
          <w:tcPr>
            <w:tcW w:w="1134" w:type="dxa"/>
            <w:shd w:val="clear" w:color="auto" w:fill="auto"/>
            <w:vAlign w:val="bottom"/>
          </w:tcPr>
          <w:p w14:paraId="3A1A3401" w14:textId="6FCC8DC4"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auto"/>
            <w:vAlign w:val="bottom"/>
          </w:tcPr>
          <w:p w14:paraId="1A49E388" w14:textId="432355F5"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auto"/>
            <w:vAlign w:val="bottom"/>
          </w:tcPr>
          <w:p w14:paraId="1FAA91BB" w14:textId="10520E88"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auto"/>
            <w:vAlign w:val="center"/>
          </w:tcPr>
          <w:p w14:paraId="6DA564AF" w14:textId="623FF902"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6,624,996</w:t>
            </w:r>
          </w:p>
        </w:tc>
      </w:tr>
      <w:tr w:rsidR="00326009" w:rsidRPr="002E3B38" w14:paraId="561C222B" w14:textId="77777777">
        <w:tblPrEx>
          <w:shd w:val="clear" w:color="auto" w:fill="auto"/>
        </w:tblPrEx>
        <w:tc>
          <w:tcPr>
            <w:tcW w:w="2693" w:type="dxa"/>
            <w:vAlign w:val="bottom"/>
            <w:hideMark/>
          </w:tcPr>
          <w:p w14:paraId="1650F6E8" w14:textId="7777777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การเพิ่มขึ้น</w:t>
            </w:r>
          </w:p>
        </w:tc>
        <w:tc>
          <w:tcPr>
            <w:tcW w:w="1276" w:type="dxa"/>
            <w:shd w:val="clear" w:color="auto" w:fill="auto"/>
            <w:vAlign w:val="center"/>
          </w:tcPr>
          <w:p w14:paraId="3B1CEEEF" w14:textId="42979CD3"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44,849,057</w:t>
            </w:r>
          </w:p>
        </w:tc>
        <w:tc>
          <w:tcPr>
            <w:tcW w:w="1134" w:type="dxa"/>
            <w:shd w:val="clear" w:color="auto" w:fill="auto"/>
            <w:vAlign w:val="bottom"/>
          </w:tcPr>
          <w:p w14:paraId="600719B1" w14:textId="01E53A88"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auto"/>
            <w:vAlign w:val="center"/>
          </w:tcPr>
          <w:p w14:paraId="0B719776" w14:textId="2EC5AD86"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10,661,891</w:t>
            </w:r>
          </w:p>
        </w:tc>
        <w:tc>
          <w:tcPr>
            <w:tcW w:w="1368" w:type="dxa"/>
            <w:shd w:val="clear" w:color="auto" w:fill="auto"/>
          </w:tcPr>
          <w:p w14:paraId="1FCC3C85" w14:textId="709EC8F1"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1,175,645</w:t>
            </w:r>
          </w:p>
        </w:tc>
        <w:tc>
          <w:tcPr>
            <w:tcW w:w="1278" w:type="dxa"/>
            <w:shd w:val="clear" w:color="auto" w:fill="auto"/>
            <w:vAlign w:val="center"/>
          </w:tcPr>
          <w:p w14:paraId="793A8C0F" w14:textId="2041414D"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56,686,593</w:t>
            </w:r>
          </w:p>
        </w:tc>
      </w:tr>
      <w:tr w:rsidR="00326009" w:rsidRPr="002E3B38" w14:paraId="21C71F99" w14:textId="77777777">
        <w:tblPrEx>
          <w:shd w:val="clear" w:color="auto" w:fill="auto"/>
        </w:tblPrEx>
        <w:tc>
          <w:tcPr>
            <w:tcW w:w="2693" w:type="dxa"/>
            <w:vAlign w:val="bottom"/>
          </w:tcPr>
          <w:p w14:paraId="1057BC3E" w14:textId="7777777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ปรับปรุงจากการเปลี่ยนแปลงสัญญา</w:t>
            </w:r>
          </w:p>
        </w:tc>
        <w:tc>
          <w:tcPr>
            <w:tcW w:w="1276" w:type="dxa"/>
            <w:shd w:val="clear" w:color="auto" w:fill="auto"/>
            <w:vAlign w:val="center"/>
          </w:tcPr>
          <w:p w14:paraId="10DD4A3A" w14:textId="7AB4C58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290,338,751</w:t>
            </w:r>
          </w:p>
        </w:tc>
        <w:tc>
          <w:tcPr>
            <w:tcW w:w="1134" w:type="dxa"/>
            <w:shd w:val="clear" w:color="auto" w:fill="auto"/>
            <w:vAlign w:val="bottom"/>
          </w:tcPr>
          <w:p w14:paraId="14755349" w14:textId="312D2D9D"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auto"/>
            <w:vAlign w:val="bottom"/>
          </w:tcPr>
          <w:p w14:paraId="7408E48B" w14:textId="67A9F44B"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auto"/>
            <w:vAlign w:val="bottom"/>
          </w:tcPr>
          <w:p w14:paraId="14349E36" w14:textId="74D3F2DA"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auto"/>
            <w:vAlign w:val="center"/>
          </w:tcPr>
          <w:p w14:paraId="41A63EE1" w14:textId="7B32F02A"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290,338,751</w:t>
            </w:r>
          </w:p>
        </w:tc>
      </w:tr>
      <w:tr w:rsidR="00326009" w:rsidRPr="002E3B38" w14:paraId="6D190F51" w14:textId="77777777">
        <w:tblPrEx>
          <w:shd w:val="clear" w:color="auto" w:fill="auto"/>
        </w:tblPrEx>
        <w:tc>
          <w:tcPr>
            <w:tcW w:w="2693" w:type="dxa"/>
            <w:vAlign w:val="bottom"/>
          </w:tcPr>
          <w:p w14:paraId="6F13EC99" w14:textId="7777777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โอนไปสินทรัพย์ถาวร</w:t>
            </w:r>
          </w:p>
        </w:tc>
        <w:tc>
          <w:tcPr>
            <w:tcW w:w="1276" w:type="dxa"/>
            <w:shd w:val="clear" w:color="auto" w:fill="auto"/>
            <w:vAlign w:val="bottom"/>
          </w:tcPr>
          <w:p w14:paraId="6A689660" w14:textId="2C95A7EA" w:rsidR="00326009" w:rsidRPr="002E3B38" w:rsidRDefault="003D3D50" w:rsidP="003D3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134" w:type="dxa"/>
            <w:shd w:val="clear" w:color="auto" w:fill="auto"/>
            <w:vAlign w:val="bottom"/>
          </w:tcPr>
          <w:p w14:paraId="495DD730" w14:textId="368B8132"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auto"/>
            <w:vAlign w:val="center"/>
          </w:tcPr>
          <w:p w14:paraId="30151F03" w14:textId="2188E8AD"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(161,943)</w:t>
            </w:r>
          </w:p>
        </w:tc>
        <w:tc>
          <w:tcPr>
            <w:tcW w:w="1368" w:type="dxa"/>
            <w:shd w:val="clear" w:color="auto" w:fill="auto"/>
            <w:vAlign w:val="bottom"/>
          </w:tcPr>
          <w:p w14:paraId="35537003" w14:textId="6C14FE7B"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auto"/>
            <w:vAlign w:val="center"/>
          </w:tcPr>
          <w:p w14:paraId="5CFCE639" w14:textId="18D2E967" w:rsidR="00326009" w:rsidRPr="002E3B38" w:rsidRDefault="00326009" w:rsidP="003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w:t>
            </w:r>
            <w:r w:rsidR="00B54978" w:rsidRPr="002E3B38">
              <w:rPr>
                <w:rFonts w:ascii="Browallia New" w:eastAsia="Arial Unicode MS" w:hAnsi="Browallia New" w:cs="Browallia New"/>
                <w:sz w:val="24"/>
                <w:szCs w:val="24"/>
              </w:rPr>
              <w:t>1</w:t>
            </w:r>
            <w:r w:rsidR="003D3D50" w:rsidRPr="002E3B38">
              <w:rPr>
                <w:rFonts w:ascii="Browallia New" w:eastAsia="Arial Unicode MS" w:hAnsi="Browallia New" w:cs="Browallia New"/>
                <w:sz w:val="24"/>
                <w:szCs w:val="24"/>
              </w:rPr>
              <w:t>61,943</w:t>
            </w:r>
            <w:r w:rsidRPr="002E3B38">
              <w:rPr>
                <w:rFonts w:ascii="Browallia New" w:eastAsia="Arial Unicode MS" w:hAnsi="Browallia New" w:cs="Browallia New"/>
                <w:sz w:val="24"/>
                <w:szCs w:val="24"/>
              </w:rPr>
              <w:t>)</w:t>
            </w:r>
          </w:p>
        </w:tc>
      </w:tr>
      <w:tr w:rsidR="005B74C0" w:rsidRPr="002E3B38" w14:paraId="5B3F20D8" w14:textId="77777777" w:rsidTr="00DF78FA">
        <w:tblPrEx>
          <w:shd w:val="clear" w:color="auto" w:fill="auto"/>
        </w:tblPrEx>
        <w:tc>
          <w:tcPr>
            <w:tcW w:w="2693" w:type="dxa"/>
            <w:vAlign w:val="bottom"/>
          </w:tcPr>
          <w:p w14:paraId="5F868D9E" w14:textId="74EEA388"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ตัดจำหน่าย</w:t>
            </w:r>
          </w:p>
        </w:tc>
        <w:tc>
          <w:tcPr>
            <w:tcW w:w="1276" w:type="dxa"/>
            <w:shd w:val="clear" w:color="auto" w:fill="auto"/>
            <w:vAlign w:val="bottom"/>
          </w:tcPr>
          <w:p w14:paraId="47F3D631" w14:textId="1E75054E"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(15,557,174)</w:t>
            </w:r>
          </w:p>
        </w:tc>
        <w:tc>
          <w:tcPr>
            <w:tcW w:w="1134" w:type="dxa"/>
            <w:shd w:val="clear" w:color="auto" w:fill="auto"/>
            <w:vAlign w:val="bottom"/>
          </w:tcPr>
          <w:p w14:paraId="706CEFF0" w14:textId="53B31449"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auto"/>
            <w:vAlign w:val="center"/>
          </w:tcPr>
          <w:p w14:paraId="1E3DB7BC" w14:textId="181E10E9"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auto"/>
            <w:vAlign w:val="center"/>
          </w:tcPr>
          <w:p w14:paraId="40BE705A" w14:textId="380FB38A" w:rsidR="005B74C0" w:rsidRPr="002E3B38" w:rsidRDefault="003444B0" w:rsidP="0034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rPr>
              <w:t>-</w:t>
            </w:r>
          </w:p>
        </w:tc>
        <w:tc>
          <w:tcPr>
            <w:tcW w:w="1278" w:type="dxa"/>
            <w:shd w:val="clear" w:color="auto" w:fill="auto"/>
            <w:vAlign w:val="center"/>
          </w:tcPr>
          <w:p w14:paraId="64E90A5B" w14:textId="5649DBC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(15,557,174</w:t>
            </w:r>
          </w:p>
        </w:tc>
      </w:tr>
      <w:tr w:rsidR="005B74C0" w:rsidRPr="002E3B38" w14:paraId="5BE2BC8D" w14:textId="77777777">
        <w:tblPrEx>
          <w:shd w:val="clear" w:color="auto" w:fill="auto"/>
        </w:tblPrEx>
        <w:tc>
          <w:tcPr>
            <w:tcW w:w="2693" w:type="dxa"/>
            <w:vAlign w:val="bottom"/>
          </w:tcPr>
          <w:p w14:paraId="27F5E40E" w14:textId="21D98BB2"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ค่าเสื่อมราคา</w:t>
            </w:r>
          </w:p>
        </w:tc>
        <w:tc>
          <w:tcPr>
            <w:tcW w:w="1276" w:type="dxa"/>
            <w:shd w:val="clear" w:color="auto" w:fill="auto"/>
            <w:vAlign w:val="center"/>
          </w:tcPr>
          <w:p w14:paraId="1F3AB399" w14:textId="696889F9"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(106,608,621)</w:t>
            </w:r>
          </w:p>
        </w:tc>
        <w:tc>
          <w:tcPr>
            <w:tcW w:w="1134" w:type="dxa"/>
            <w:shd w:val="clear" w:color="auto" w:fill="auto"/>
            <w:vAlign w:val="center"/>
          </w:tcPr>
          <w:p w14:paraId="2A08A523" w14:textId="1AFEAC26"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(1,700,158)</w:t>
            </w:r>
          </w:p>
        </w:tc>
        <w:tc>
          <w:tcPr>
            <w:tcW w:w="1275" w:type="dxa"/>
            <w:shd w:val="clear" w:color="auto" w:fill="auto"/>
            <w:vAlign w:val="center"/>
          </w:tcPr>
          <w:p w14:paraId="28B3FE2B" w14:textId="36EBF65F"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(5,621,632)</w:t>
            </w:r>
          </w:p>
        </w:tc>
        <w:tc>
          <w:tcPr>
            <w:tcW w:w="1368" w:type="dxa"/>
            <w:shd w:val="clear" w:color="auto" w:fill="auto"/>
            <w:vAlign w:val="center"/>
          </w:tcPr>
          <w:p w14:paraId="1C2A71EB" w14:textId="3D3CC91E" w:rsidR="005B74C0" w:rsidRPr="002E3B38" w:rsidRDefault="003444B0" w:rsidP="00344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rPr>
              <w:t>(391,881)</w:t>
            </w:r>
          </w:p>
        </w:tc>
        <w:tc>
          <w:tcPr>
            <w:tcW w:w="1278" w:type="dxa"/>
            <w:shd w:val="clear" w:color="auto" w:fill="auto"/>
            <w:vAlign w:val="center"/>
          </w:tcPr>
          <w:p w14:paraId="236103FD" w14:textId="58EA5BE2"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(114,322,292)</w:t>
            </w:r>
          </w:p>
        </w:tc>
      </w:tr>
      <w:tr w:rsidR="005B74C0" w:rsidRPr="002E3B38" w14:paraId="6040C640" w14:textId="77777777" w:rsidTr="00AB6C70">
        <w:tblPrEx>
          <w:shd w:val="clear" w:color="auto" w:fill="auto"/>
        </w:tblPrEx>
        <w:tc>
          <w:tcPr>
            <w:tcW w:w="2693" w:type="dxa"/>
            <w:vAlign w:val="bottom"/>
          </w:tcPr>
          <w:p w14:paraId="754B1E13"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มูลค่าตามบัญชีสุทธิ</w:t>
            </w:r>
            <w:r w:rsidRPr="002E3B38">
              <w:rPr>
                <w:rFonts w:ascii="Browallia New" w:eastAsia="Arial Unicode MS" w:hAnsi="Browallia New" w:cs="Browallia New"/>
                <w:sz w:val="24"/>
                <w:szCs w:val="24"/>
              </w:rPr>
              <w:t xml:space="preserve"> </w:t>
            </w:r>
          </w:p>
          <w:p w14:paraId="12D05665" w14:textId="35A460A0"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ณ วันที่ </w:t>
            </w:r>
            <w:r w:rsidRPr="002E3B38">
              <w:rPr>
                <w:rFonts w:ascii="Browallia New" w:eastAsia="Arial Unicode MS" w:hAnsi="Browallia New" w:cs="Browallia New"/>
                <w:sz w:val="24"/>
                <w:szCs w:val="24"/>
              </w:rPr>
              <w:t>31</w:t>
            </w:r>
            <w:r w:rsidRPr="002E3B38">
              <w:rPr>
                <w:rFonts w:ascii="Browallia New" w:eastAsia="Arial Unicode MS" w:hAnsi="Browallia New" w:cs="Browallia New"/>
                <w:sz w:val="24"/>
                <w:szCs w:val="24"/>
                <w:cs/>
              </w:rPr>
              <w:t xml:space="preserve"> ธันวาคม </w:t>
            </w:r>
            <w:r w:rsidRPr="002E3B38">
              <w:rPr>
                <w:rFonts w:ascii="Browallia New" w:eastAsia="Arial Unicode MS" w:hAnsi="Browallia New" w:cs="Browallia New"/>
                <w:sz w:val="24"/>
                <w:szCs w:val="24"/>
              </w:rPr>
              <w:t>2566</w:t>
            </w:r>
          </w:p>
        </w:tc>
        <w:tc>
          <w:tcPr>
            <w:tcW w:w="1276" w:type="dxa"/>
            <w:shd w:val="clear" w:color="auto" w:fill="auto"/>
            <w:vAlign w:val="bottom"/>
          </w:tcPr>
          <w:p w14:paraId="5D8F149E" w14:textId="22E5EAF2"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556,397,192</w:t>
            </w:r>
          </w:p>
        </w:tc>
        <w:tc>
          <w:tcPr>
            <w:tcW w:w="1134" w:type="dxa"/>
            <w:shd w:val="clear" w:color="auto" w:fill="auto"/>
            <w:vAlign w:val="bottom"/>
          </w:tcPr>
          <w:p w14:paraId="5516C684" w14:textId="55BE09B3"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3,120,838</w:t>
            </w:r>
          </w:p>
        </w:tc>
        <w:tc>
          <w:tcPr>
            <w:tcW w:w="1275" w:type="dxa"/>
            <w:shd w:val="clear" w:color="auto" w:fill="auto"/>
            <w:vAlign w:val="bottom"/>
          </w:tcPr>
          <w:p w14:paraId="65CA9CFA" w14:textId="3501C06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17,174,214</w:t>
            </w:r>
          </w:p>
        </w:tc>
        <w:tc>
          <w:tcPr>
            <w:tcW w:w="1368" w:type="dxa"/>
            <w:shd w:val="clear" w:color="auto" w:fill="auto"/>
            <w:vAlign w:val="bottom"/>
          </w:tcPr>
          <w:p w14:paraId="28F519A9" w14:textId="503BFBAF"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783,764</w:t>
            </w:r>
          </w:p>
        </w:tc>
        <w:tc>
          <w:tcPr>
            <w:tcW w:w="1278" w:type="dxa"/>
            <w:shd w:val="clear" w:color="auto" w:fill="auto"/>
            <w:vAlign w:val="bottom"/>
          </w:tcPr>
          <w:p w14:paraId="5DE61F04" w14:textId="50A77844"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577,476,008</w:t>
            </w:r>
          </w:p>
        </w:tc>
      </w:tr>
      <w:tr w:rsidR="005B74C0" w:rsidRPr="002E3B38" w14:paraId="6DA40A2A" w14:textId="77777777">
        <w:tc>
          <w:tcPr>
            <w:tcW w:w="2693" w:type="dxa"/>
            <w:shd w:val="clear" w:color="auto" w:fill="FFFFFF" w:themeFill="background1"/>
            <w:vAlign w:val="bottom"/>
            <w:hideMark/>
          </w:tcPr>
          <w:p w14:paraId="39A455F7"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การเพิ่มขึ้น</w:t>
            </w:r>
          </w:p>
        </w:tc>
        <w:tc>
          <w:tcPr>
            <w:tcW w:w="1276" w:type="dxa"/>
            <w:shd w:val="clear" w:color="auto" w:fill="FFFFFF" w:themeFill="background1"/>
            <w:vAlign w:val="bottom"/>
          </w:tcPr>
          <w:p w14:paraId="7082C456" w14:textId="3F21AB22" w:rsidR="005B74C0" w:rsidRPr="002E3B38" w:rsidRDefault="004C2B4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16</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740</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856</w:t>
            </w:r>
          </w:p>
        </w:tc>
        <w:tc>
          <w:tcPr>
            <w:tcW w:w="1134" w:type="dxa"/>
            <w:shd w:val="clear" w:color="auto" w:fill="FFFFFF" w:themeFill="background1"/>
            <w:vAlign w:val="bottom"/>
          </w:tcPr>
          <w:p w14:paraId="63B30EC0" w14:textId="7ABC67EB"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FFFFFF" w:themeFill="background1"/>
            <w:vAlign w:val="bottom"/>
          </w:tcPr>
          <w:p w14:paraId="6749D129" w14:textId="71A8A81D"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FFFFFF" w:themeFill="background1"/>
            <w:vAlign w:val="bottom"/>
          </w:tcPr>
          <w:p w14:paraId="15EA03F0" w14:textId="1A1465C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FFFFFF" w:themeFill="background1"/>
            <w:vAlign w:val="bottom"/>
          </w:tcPr>
          <w:p w14:paraId="4DA5D332" w14:textId="30C6E858"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16,740,856</w:t>
            </w:r>
          </w:p>
        </w:tc>
      </w:tr>
      <w:tr w:rsidR="005B74C0" w:rsidRPr="002E3B38" w14:paraId="6AB92C5A" w14:textId="77777777" w:rsidTr="003335F8">
        <w:trPr>
          <w:trHeight w:val="99"/>
        </w:trPr>
        <w:tc>
          <w:tcPr>
            <w:tcW w:w="2693" w:type="dxa"/>
            <w:shd w:val="clear" w:color="auto" w:fill="FFFFFF" w:themeFill="background1"/>
            <w:vAlign w:val="bottom"/>
          </w:tcPr>
          <w:p w14:paraId="7FBF1759" w14:textId="7D0FD618"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การยกเลิกสัญญาเช่า</w:t>
            </w:r>
          </w:p>
        </w:tc>
        <w:tc>
          <w:tcPr>
            <w:tcW w:w="1276" w:type="dxa"/>
            <w:shd w:val="clear" w:color="auto" w:fill="FFFFFF" w:themeFill="background1"/>
            <w:vAlign w:val="bottom"/>
          </w:tcPr>
          <w:p w14:paraId="60EFBA39" w14:textId="3817749D"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(2,581,101)</w:t>
            </w:r>
          </w:p>
        </w:tc>
        <w:tc>
          <w:tcPr>
            <w:tcW w:w="1134" w:type="dxa"/>
            <w:shd w:val="clear" w:color="auto" w:fill="FFFFFF" w:themeFill="background1"/>
            <w:vAlign w:val="bottom"/>
          </w:tcPr>
          <w:p w14:paraId="67C81783" w14:textId="548FBD5A"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FFFFFF" w:themeFill="background1"/>
            <w:vAlign w:val="bottom"/>
          </w:tcPr>
          <w:p w14:paraId="023AF1A2" w14:textId="3692847E"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rPr>
              <w:t>(114,513)</w:t>
            </w:r>
          </w:p>
        </w:tc>
        <w:tc>
          <w:tcPr>
            <w:tcW w:w="1368" w:type="dxa"/>
            <w:shd w:val="clear" w:color="auto" w:fill="FFFFFF" w:themeFill="background1"/>
            <w:vAlign w:val="bottom"/>
          </w:tcPr>
          <w:p w14:paraId="2A547CB0" w14:textId="295FF964"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FFFFFF" w:themeFill="background1"/>
            <w:vAlign w:val="bottom"/>
          </w:tcPr>
          <w:p w14:paraId="0640458F" w14:textId="441B4C3B"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2</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695</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614</w:t>
            </w:r>
            <w:r w:rsidRPr="002E3B38">
              <w:rPr>
                <w:rFonts w:ascii="Browallia New" w:eastAsia="Arial Unicode MS" w:hAnsi="Browallia New" w:cs="Browallia New"/>
                <w:sz w:val="24"/>
                <w:szCs w:val="24"/>
                <w:cs/>
              </w:rPr>
              <w:t>)</w:t>
            </w:r>
          </w:p>
        </w:tc>
      </w:tr>
      <w:tr w:rsidR="005B74C0" w:rsidRPr="002E3B38" w14:paraId="1CB3F058" w14:textId="77777777" w:rsidTr="00AB6C70">
        <w:tc>
          <w:tcPr>
            <w:tcW w:w="2693" w:type="dxa"/>
            <w:shd w:val="clear" w:color="auto" w:fill="FFFFFF" w:themeFill="background1"/>
            <w:vAlign w:val="bottom"/>
          </w:tcPr>
          <w:p w14:paraId="4926E7C4"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ปรับปรุงจากการเปลี่ยนแปลงสัญญา</w:t>
            </w:r>
          </w:p>
        </w:tc>
        <w:tc>
          <w:tcPr>
            <w:tcW w:w="1276" w:type="dxa"/>
            <w:shd w:val="clear" w:color="auto" w:fill="FFFFFF" w:themeFill="background1"/>
            <w:vAlign w:val="bottom"/>
          </w:tcPr>
          <w:p w14:paraId="74962371" w14:textId="34EA11E1" w:rsidR="005B74C0" w:rsidRPr="002E3B38" w:rsidRDefault="004C2B4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3</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547</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021</w:t>
            </w:r>
          </w:p>
        </w:tc>
        <w:tc>
          <w:tcPr>
            <w:tcW w:w="1134" w:type="dxa"/>
            <w:shd w:val="clear" w:color="auto" w:fill="FFFFFF" w:themeFill="background1"/>
            <w:vAlign w:val="bottom"/>
          </w:tcPr>
          <w:p w14:paraId="3EDA8CB4" w14:textId="73539DCC"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FFFFFF" w:themeFill="background1"/>
            <w:vAlign w:val="bottom"/>
          </w:tcPr>
          <w:p w14:paraId="6154A989" w14:textId="490F8A01"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FFFFFF" w:themeFill="background1"/>
            <w:vAlign w:val="bottom"/>
          </w:tcPr>
          <w:p w14:paraId="07F8C5F0" w14:textId="63CB1C8A"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FFFFFF" w:themeFill="background1"/>
            <w:vAlign w:val="bottom"/>
          </w:tcPr>
          <w:p w14:paraId="6DCE4181" w14:textId="0C68BB06"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3,547,021</w:t>
            </w:r>
          </w:p>
        </w:tc>
      </w:tr>
      <w:tr w:rsidR="005B74C0" w:rsidRPr="002E3B38" w14:paraId="5DEA6D56" w14:textId="77777777" w:rsidTr="00AB6C70">
        <w:tc>
          <w:tcPr>
            <w:tcW w:w="2693" w:type="dxa"/>
            <w:shd w:val="clear" w:color="auto" w:fill="FFFFFF" w:themeFill="background1"/>
            <w:vAlign w:val="bottom"/>
          </w:tcPr>
          <w:p w14:paraId="560A7395" w14:textId="5D775D99"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ค่าเสื่อมราคา</w:t>
            </w:r>
          </w:p>
        </w:tc>
        <w:tc>
          <w:tcPr>
            <w:tcW w:w="1276" w:type="dxa"/>
            <w:shd w:val="clear" w:color="auto" w:fill="FFFFFF" w:themeFill="background1"/>
            <w:vAlign w:val="bottom"/>
          </w:tcPr>
          <w:p w14:paraId="6A00F3B1" w14:textId="6AD468DF"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110</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616</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275</w:t>
            </w:r>
            <w:r w:rsidRPr="002E3B38">
              <w:rPr>
                <w:rFonts w:ascii="Browallia New" w:eastAsia="Arial Unicode MS" w:hAnsi="Browallia New" w:cs="Browallia New"/>
                <w:sz w:val="24"/>
                <w:szCs w:val="24"/>
                <w:cs/>
              </w:rPr>
              <w:t>)</w:t>
            </w:r>
          </w:p>
        </w:tc>
        <w:tc>
          <w:tcPr>
            <w:tcW w:w="1134" w:type="dxa"/>
            <w:shd w:val="clear" w:color="auto" w:fill="FFFFFF" w:themeFill="background1"/>
            <w:vAlign w:val="bottom"/>
          </w:tcPr>
          <w:p w14:paraId="4191C1F7" w14:textId="70459BAA"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(1,700,158)</w:t>
            </w:r>
          </w:p>
        </w:tc>
        <w:tc>
          <w:tcPr>
            <w:tcW w:w="1275" w:type="dxa"/>
            <w:shd w:val="clear" w:color="auto" w:fill="FFFFFF" w:themeFill="background1"/>
            <w:vAlign w:val="bottom"/>
          </w:tcPr>
          <w:p w14:paraId="0FCAF374" w14:textId="7C4B59D2"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6</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195</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759</w:t>
            </w:r>
            <w:r w:rsidRPr="002E3B38">
              <w:rPr>
                <w:rFonts w:ascii="Browallia New" w:eastAsia="Arial Unicode MS" w:hAnsi="Browallia New" w:cs="Browallia New"/>
                <w:sz w:val="24"/>
                <w:szCs w:val="24"/>
                <w:cs/>
              </w:rPr>
              <w:t>)</w:t>
            </w:r>
          </w:p>
        </w:tc>
        <w:tc>
          <w:tcPr>
            <w:tcW w:w="1368" w:type="dxa"/>
            <w:shd w:val="clear" w:color="auto" w:fill="FFFFFF" w:themeFill="background1"/>
            <w:vAlign w:val="bottom"/>
          </w:tcPr>
          <w:p w14:paraId="77EA70FE" w14:textId="6FFBD863"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8" w:type="dxa"/>
            <w:shd w:val="clear" w:color="auto" w:fill="FFFFFF" w:themeFill="background1"/>
            <w:vAlign w:val="bottom"/>
          </w:tcPr>
          <w:p w14:paraId="77FDC7E4" w14:textId="0A55785A"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(118,512,192)</w:t>
            </w:r>
          </w:p>
        </w:tc>
      </w:tr>
      <w:tr w:rsidR="005B74C0" w:rsidRPr="002E3B38" w14:paraId="1E25733B" w14:textId="77777777" w:rsidTr="00AB6C70">
        <w:tc>
          <w:tcPr>
            <w:tcW w:w="2693" w:type="dxa"/>
            <w:shd w:val="clear" w:color="auto" w:fill="FFFFFF" w:themeFill="background1"/>
            <w:vAlign w:val="bottom"/>
          </w:tcPr>
          <w:p w14:paraId="057171A9" w14:textId="3A48BD7C"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ค่าตัดจำหน่าย</w:t>
            </w:r>
          </w:p>
        </w:tc>
        <w:tc>
          <w:tcPr>
            <w:tcW w:w="1276" w:type="dxa"/>
            <w:shd w:val="clear" w:color="auto" w:fill="FFFFFF" w:themeFill="background1"/>
            <w:vAlign w:val="bottom"/>
          </w:tcPr>
          <w:p w14:paraId="6C2205B5" w14:textId="33856968"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134" w:type="dxa"/>
            <w:shd w:val="clear" w:color="auto" w:fill="FFFFFF" w:themeFill="background1"/>
            <w:vAlign w:val="bottom"/>
          </w:tcPr>
          <w:p w14:paraId="7041DC20" w14:textId="22106F99"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275" w:type="dxa"/>
            <w:shd w:val="clear" w:color="auto" w:fill="FFFFFF" w:themeFill="background1"/>
            <w:vAlign w:val="bottom"/>
          </w:tcPr>
          <w:p w14:paraId="29A69CB4" w14:textId="759F1049"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val="en-GB"/>
              </w:rPr>
              <w:t xml:space="preserve">       </w:t>
            </w:r>
            <w:r w:rsidRPr="002E3B38">
              <w:rPr>
                <w:rFonts w:ascii="Browallia New" w:eastAsia="Arial Unicode MS" w:hAnsi="Browallia New" w:cs="Browallia New"/>
                <w:sz w:val="24"/>
                <w:szCs w:val="24"/>
                <w:lang w:val="en-GB"/>
              </w:rPr>
              <w:t>-</w:t>
            </w:r>
          </w:p>
        </w:tc>
        <w:tc>
          <w:tcPr>
            <w:tcW w:w="1368" w:type="dxa"/>
            <w:shd w:val="clear" w:color="auto" w:fill="FFFFFF" w:themeFill="background1"/>
            <w:vAlign w:val="bottom"/>
          </w:tcPr>
          <w:p w14:paraId="77D68093" w14:textId="2FADD249"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391</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882</w:t>
            </w:r>
            <w:r w:rsidRPr="002E3B38">
              <w:rPr>
                <w:rFonts w:ascii="Browallia New" w:eastAsia="Arial Unicode MS" w:hAnsi="Browallia New" w:cs="Browallia New"/>
                <w:sz w:val="24"/>
                <w:szCs w:val="24"/>
                <w:cs/>
              </w:rPr>
              <w:t>)</w:t>
            </w:r>
          </w:p>
        </w:tc>
        <w:tc>
          <w:tcPr>
            <w:tcW w:w="1278" w:type="dxa"/>
            <w:shd w:val="clear" w:color="auto" w:fill="FFFFFF" w:themeFill="background1"/>
            <w:vAlign w:val="bottom"/>
          </w:tcPr>
          <w:p w14:paraId="7B0F89C6" w14:textId="69987D9D" w:rsidR="005B74C0" w:rsidRPr="002E3B38" w:rsidRDefault="005B74C0" w:rsidP="005B74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391</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882</w:t>
            </w:r>
            <w:r w:rsidRPr="002E3B38">
              <w:rPr>
                <w:rFonts w:ascii="Browallia New" w:eastAsia="Arial Unicode MS" w:hAnsi="Browallia New" w:cs="Browallia New"/>
                <w:sz w:val="24"/>
                <w:szCs w:val="24"/>
                <w:cs/>
              </w:rPr>
              <w:t>)</w:t>
            </w:r>
          </w:p>
        </w:tc>
      </w:tr>
      <w:tr w:rsidR="005B74C0" w:rsidRPr="002E3B38" w14:paraId="01D05A0A" w14:textId="77777777" w:rsidTr="00F27DCF">
        <w:tc>
          <w:tcPr>
            <w:tcW w:w="2693" w:type="dxa"/>
            <w:shd w:val="clear" w:color="auto" w:fill="FFFFFF" w:themeFill="background1"/>
            <w:vAlign w:val="bottom"/>
          </w:tcPr>
          <w:p w14:paraId="515CD3F6" w14:textId="59A29576"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มูลค่าตามบัญชีสุทธิ </w:t>
            </w:r>
            <w:r w:rsidRPr="002E3B38">
              <w:rPr>
                <w:rFonts w:ascii="Browallia New" w:eastAsia="Arial Unicode MS" w:hAnsi="Browallia New" w:cs="Browallia New"/>
                <w:sz w:val="24"/>
                <w:szCs w:val="24"/>
              </w:rPr>
              <w:br/>
            </w:r>
            <w:r w:rsidRPr="002E3B38">
              <w:rPr>
                <w:rFonts w:ascii="Browallia New" w:eastAsia="Arial Unicode MS" w:hAnsi="Browallia New" w:cs="Browallia New"/>
                <w:sz w:val="24"/>
                <w:szCs w:val="24"/>
                <w:cs/>
              </w:rPr>
              <w:t xml:space="preserve">ณ วันที่ </w:t>
            </w:r>
            <w:r w:rsidRPr="002E3B38">
              <w:rPr>
                <w:rFonts w:ascii="Browallia New" w:eastAsia="Arial Unicode MS" w:hAnsi="Browallia New" w:cs="Browallia New"/>
                <w:sz w:val="24"/>
                <w:szCs w:val="24"/>
              </w:rPr>
              <w:t>31</w:t>
            </w:r>
            <w:r w:rsidRPr="002E3B38">
              <w:rPr>
                <w:rFonts w:ascii="Browallia New" w:eastAsia="Arial Unicode MS" w:hAnsi="Browallia New" w:cs="Browallia New"/>
                <w:sz w:val="24"/>
                <w:szCs w:val="24"/>
                <w:cs/>
              </w:rPr>
              <w:t xml:space="preserve"> ธันวาคม </w:t>
            </w:r>
            <w:r w:rsidRPr="002E3B38">
              <w:rPr>
                <w:rFonts w:ascii="Browallia New" w:eastAsia="Arial Unicode MS" w:hAnsi="Browallia New" w:cs="Browallia New"/>
                <w:sz w:val="24"/>
                <w:szCs w:val="24"/>
              </w:rPr>
              <w:t>2567</w:t>
            </w:r>
          </w:p>
        </w:tc>
        <w:tc>
          <w:tcPr>
            <w:tcW w:w="1276" w:type="dxa"/>
            <w:shd w:val="clear" w:color="auto" w:fill="FFFFFF" w:themeFill="background1"/>
            <w:vAlign w:val="bottom"/>
          </w:tcPr>
          <w:p w14:paraId="713C5596" w14:textId="1F9C918C" w:rsidR="005B74C0" w:rsidRPr="002E3B38" w:rsidRDefault="004C2B40" w:rsidP="005B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4C2B40">
              <w:rPr>
                <w:rFonts w:ascii="Browallia New" w:eastAsia="Arial Unicode MS" w:hAnsi="Browallia New" w:cs="Browallia New"/>
                <w:sz w:val="24"/>
                <w:szCs w:val="24"/>
              </w:rPr>
              <w:t>463</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487</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69</w:t>
            </w:r>
            <w:r w:rsidR="005B74C0" w:rsidRPr="002E3B38">
              <w:rPr>
                <w:rFonts w:ascii="Browallia New" w:eastAsia="Arial Unicode MS" w:hAnsi="Browallia New" w:cs="Browallia New"/>
                <w:sz w:val="24"/>
                <w:szCs w:val="24"/>
              </w:rPr>
              <w:t>3</w:t>
            </w:r>
          </w:p>
        </w:tc>
        <w:tc>
          <w:tcPr>
            <w:tcW w:w="1134" w:type="dxa"/>
            <w:shd w:val="clear" w:color="auto" w:fill="FFFFFF" w:themeFill="background1"/>
            <w:vAlign w:val="bottom"/>
          </w:tcPr>
          <w:p w14:paraId="32AC57CD" w14:textId="180F8025" w:rsidR="005B74C0" w:rsidRPr="002E3B38" w:rsidRDefault="004C2B40" w:rsidP="005B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1</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420</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680</w:t>
            </w:r>
          </w:p>
        </w:tc>
        <w:tc>
          <w:tcPr>
            <w:tcW w:w="1275" w:type="dxa"/>
            <w:shd w:val="clear" w:color="auto" w:fill="FFFFFF" w:themeFill="background1"/>
            <w:vAlign w:val="bottom"/>
          </w:tcPr>
          <w:p w14:paraId="18B11423" w14:textId="7F5EE49F" w:rsidR="005B74C0" w:rsidRPr="002E3B38" w:rsidRDefault="004C2B40" w:rsidP="005B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10</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863</w:t>
            </w:r>
            <w:r w:rsidR="005B74C0" w:rsidRPr="002E3B38">
              <w:rPr>
                <w:rFonts w:ascii="Browallia New" w:eastAsia="Arial Unicode MS" w:hAnsi="Browallia New" w:cs="Browallia New"/>
                <w:sz w:val="24"/>
                <w:szCs w:val="24"/>
              </w:rPr>
              <w:t>,942</w:t>
            </w:r>
          </w:p>
        </w:tc>
        <w:tc>
          <w:tcPr>
            <w:tcW w:w="1368" w:type="dxa"/>
            <w:shd w:val="clear" w:color="auto" w:fill="FFFFFF" w:themeFill="background1"/>
            <w:vAlign w:val="bottom"/>
          </w:tcPr>
          <w:p w14:paraId="5C5E5330" w14:textId="0FD9B042" w:rsidR="005B74C0" w:rsidRPr="002E3B38" w:rsidRDefault="004C2B40" w:rsidP="005B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391</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88</w:t>
            </w:r>
            <w:r w:rsidR="005B74C0" w:rsidRPr="002E3B38">
              <w:rPr>
                <w:rFonts w:ascii="Browallia New" w:eastAsia="Arial Unicode MS" w:hAnsi="Browallia New" w:cs="Browallia New"/>
                <w:sz w:val="24"/>
                <w:szCs w:val="24"/>
              </w:rPr>
              <w:t>2</w:t>
            </w:r>
          </w:p>
        </w:tc>
        <w:tc>
          <w:tcPr>
            <w:tcW w:w="1278" w:type="dxa"/>
            <w:shd w:val="clear" w:color="auto" w:fill="FFFFFF" w:themeFill="background1"/>
            <w:vAlign w:val="bottom"/>
          </w:tcPr>
          <w:p w14:paraId="29AA356D" w14:textId="4963D31A" w:rsidR="005B74C0" w:rsidRPr="002E3B38" w:rsidRDefault="004C2B40" w:rsidP="005B74C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476</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164</w:t>
            </w:r>
            <w:r w:rsidR="005B74C0"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19</w:t>
            </w:r>
            <w:r w:rsidR="005B74C0" w:rsidRPr="002E3B38">
              <w:rPr>
                <w:rFonts w:ascii="Browallia New" w:eastAsia="Arial Unicode MS" w:hAnsi="Browallia New" w:cs="Browallia New"/>
                <w:sz w:val="24"/>
                <w:szCs w:val="24"/>
              </w:rPr>
              <w:t>7</w:t>
            </w:r>
          </w:p>
        </w:tc>
      </w:tr>
      <w:tr w:rsidR="005B74C0" w:rsidRPr="002E3B38" w14:paraId="039D586C" w14:textId="77777777" w:rsidTr="00F27DCF">
        <w:tc>
          <w:tcPr>
            <w:tcW w:w="2693" w:type="dxa"/>
            <w:shd w:val="clear" w:color="auto" w:fill="FFFFFF" w:themeFill="background1"/>
            <w:vAlign w:val="bottom"/>
          </w:tcPr>
          <w:p w14:paraId="282B63BB"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276" w:type="dxa"/>
            <w:shd w:val="clear" w:color="auto" w:fill="FFFFFF" w:themeFill="background1"/>
            <w:vAlign w:val="bottom"/>
          </w:tcPr>
          <w:p w14:paraId="239DD2CE"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p>
        </w:tc>
        <w:tc>
          <w:tcPr>
            <w:tcW w:w="1134" w:type="dxa"/>
            <w:shd w:val="clear" w:color="auto" w:fill="FFFFFF" w:themeFill="background1"/>
            <w:vAlign w:val="bottom"/>
          </w:tcPr>
          <w:p w14:paraId="78ACE274"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p>
        </w:tc>
        <w:tc>
          <w:tcPr>
            <w:tcW w:w="1275" w:type="dxa"/>
            <w:shd w:val="clear" w:color="auto" w:fill="FFFFFF" w:themeFill="background1"/>
            <w:vAlign w:val="bottom"/>
          </w:tcPr>
          <w:p w14:paraId="1B787022"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p>
        </w:tc>
        <w:tc>
          <w:tcPr>
            <w:tcW w:w="1368" w:type="dxa"/>
            <w:shd w:val="clear" w:color="auto" w:fill="FFFFFF" w:themeFill="background1"/>
            <w:vAlign w:val="bottom"/>
          </w:tcPr>
          <w:p w14:paraId="767282B8"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p>
        </w:tc>
        <w:tc>
          <w:tcPr>
            <w:tcW w:w="1278" w:type="dxa"/>
            <w:shd w:val="clear" w:color="auto" w:fill="FFFFFF" w:themeFill="background1"/>
            <w:vAlign w:val="bottom"/>
          </w:tcPr>
          <w:p w14:paraId="220DB9CB" w14:textId="77777777" w:rsidR="005B74C0" w:rsidRPr="002E3B38" w:rsidRDefault="005B74C0" w:rsidP="005B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highlight w:val="yellow"/>
                <w:cs/>
              </w:rPr>
            </w:pPr>
          </w:p>
        </w:tc>
      </w:tr>
    </w:tbl>
    <w:p w14:paraId="3C534338" w14:textId="77777777" w:rsidR="008D5FCB" w:rsidRPr="002E3B38" w:rsidRDefault="008D5FCB" w:rsidP="000D3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cs/>
          <w:lang w:val="en-GB"/>
        </w:rPr>
      </w:pPr>
    </w:p>
    <w:p w14:paraId="0AAB5214" w14:textId="581BFCC6" w:rsidR="00D2214D" w:rsidRPr="002E3B38" w:rsidRDefault="008D5FCB" w:rsidP="008D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lang w:val="en-GB"/>
        </w:rPr>
      </w:pPr>
      <w:r w:rsidRPr="002E3B38">
        <w:rPr>
          <w:rFonts w:ascii="Browallia New" w:hAnsi="Browallia New" w:cs="Browallia New"/>
          <w:b/>
          <w:bCs/>
          <w:color w:val="000000" w:themeColor="text1"/>
          <w:sz w:val="28"/>
          <w:szCs w:val="28"/>
          <w:cs/>
          <w:lang w:val="en-GB"/>
        </w:rPr>
        <w:br w:type="page"/>
      </w:r>
    </w:p>
    <w:tbl>
      <w:tblPr>
        <w:tblW w:w="8930" w:type="dxa"/>
        <w:tblInd w:w="426" w:type="dxa"/>
        <w:shd w:val="clear" w:color="auto" w:fill="FFFFFF" w:themeFill="background1"/>
        <w:tblLayout w:type="fixed"/>
        <w:tblLook w:val="04A0" w:firstRow="1" w:lastRow="0" w:firstColumn="1" w:lastColumn="0" w:noHBand="0" w:noVBand="1"/>
      </w:tblPr>
      <w:tblGrid>
        <w:gridCol w:w="3685"/>
        <w:gridCol w:w="1649"/>
        <w:gridCol w:w="1890"/>
        <w:gridCol w:w="1706"/>
      </w:tblGrid>
      <w:tr w:rsidR="00242323" w:rsidRPr="002E3B38" w14:paraId="150061F3" w14:textId="77777777" w:rsidTr="003E7BBD">
        <w:trPr>
          <w:trHeight w:val="205"/>
          <w:tblHeader/>
        </w:trPr>
        <w:tc>
          <w:tcPr>
            <w:tcW w:w="3685" w:type="dxa"/>
            <w:shd w:val="clear" w:color="auto" w:fill="FFFFFF" w:themeFill="background1"/>
          </w:tcPr>
          <w:p w14:paraId="5721AD6A"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5245" w:type="dxa"/>
            <w:gridSpan w:val="3"/>
            <w:shd w:val="clear" w:color="auto" w:fill="FFFFFF" w:themeFill="background1"/>
            <w:vAlign w:val="bottom"/>
          </w:tcPr>
          <w:p w14:paraId="4206ABFA" w14:textId="62CA434D" w:rsidR="00242323" w:rsidRPr="002E3B38" w:rsidRDefault="001B4A72" w:rsidP="00A2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w:t>
            </w:r>
            <w:proofErr w:type="gramStart"/>
            <w:r w:rsidRPr="002E3B38">
              <w:rPr>
                <w:rFonts w:ascii="Browallia New" w:eastAsia="Arial Unicode MS" w:hAnsi="Browallia New" w:cs="Browallia New"/>
                <w:sz w:val="26"/>
                <w:szCs w:val="26"/>
                <w:cs/>
              </w:rPr>
              <w:t xml:space="preserve">หน่วย </w:t>
            </w:r>
            <w:r w:rsidRPr="002E3B38">
              <w:rPr>
                <w:rFonts w:ascii="Browallia New" w:eastAsia="Arial Unicode MS" w:hAnsi="Browallia New" w:cs="Browallia New"/>
                <w:sz w:val="26"/>
                <w:szCs w:val="26"/>
              </w:rPr>
              <w:t>:</w:t>
            </w:r>
            <w:proofErr w:type="gramEnd"/>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บาท)</w:t>
            </w:r>
          </w:p>
        </w:tc>
      </w:tr>
      <w:tr w:rsidR="001B4A72" w:rsidRPr="002E3B38" w14:paraId="1658B2A1" w14:textId="77777777" w:rsidTr="003E7BBD">
        <w:trPr>
          <w:trHeight w:val="205"/>
          <w:tblHeader/>
        </w:trPr>
        <w:tc>
          <w:tcPr>
            <w:tcW w:w="3685" w:type="dxa"/>
            <w:shd w:val="clear" w:color="auto" w:fill="FFFFFF" w:themeFill="background1"/>
          </w:tcPr>
          <w:p w14:paraId="6842480A" w14:textId="77777777" w:rsidR="001B4A72" w:rsidRPr="002E3B38" w:rsidRDefault="001B4A72"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5245" w:type="dxa"/>
            <w:gridSpan w:val="3"/>
            <w:shd w:val="clear" w:color="auto" w:fill="FFFFFF" w:themeFill="background1"/>
            <w:vAlign w:val="bottom"/>
          </w:tcPr>
          <w:p w14:paraId="51D292DB" w14:textId="66889A5D" w:rsidR="001B4A72" w:rsidRPr="002E3B38" w:rsidRDefault="001B4A72"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งบการเงินเฉพาะ</w:t>
            </w:r>
            <w:r w:rsidR="00D9382F" w:rsidRPr="002E3B38">
              <w:rPr>
                <w:rFonts w:ascii="Browallia New" w:eastAsia="Arial Unicode MS" w:hAnsi="Browallia New" w:cs="Browallia New"/>
                <w:sz w:val="26"/>
                <w:szCs w:val="26"/>
                <w:cs/>
              </w:rPr>
              <w:t>บริษัท</w:t>
            </w:r>
          </w:p>
        </w:tc>
      </w:tr>
      <w:tr w:rsidR="00242323" w:rsidRPr="002E3B38" w14:paraId="2D8A7C75" w14:textId="77777777" w:rsidTr="003E7BBD">
        <w:trPr>
          <w:trHeight w:val="205"/>
          <w:tblHeader/>
        </w:trPr>
        <w:tc>
          <w:tcPr>
            <w:tcW w:w="3685" w:type="dxa"/>
            <w:shd w:val="clear" w:color="auto" w:fill="FFFFFF" w:themeFill="background1"/>
          </w:tcPr>
          <w:p w14:paraId="4ABA6FBC"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649" w:type="dxa"/>
            <w:shd w:val="clear" w:color="auto" w:fill="FFFFFF" w:themeFill="background1"/>
            <w:vAlign w:val="bottom"/>
            <w:hideMark/>
          </w:tcPr>
          <w:p w14:paraId="6D5D4B92" w14:textId="1234300B" w:rsidR="00242323" w:rsidRPr="002E3B3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อาคาร</w:t>
            </w:r>
          </w:p>
        </w:tc>
        <w:tc>
          <w:tcPr>
            <w:tcW w:w="1890" w:type="dxa"/>
            <w:shd w:val="clear" w:color="auto" w:fill="FFFFFF" w:themeFill="background1"/>
            <w:vAlign w:val="bottom"/>
          </w:tcPr>
          <w:p w14:paraId="2F291CCC" w14:textId="7723E066" w:rsidR="00242323" w:rsidRPr="002E3B3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ยานพาหนะ</w:t>
            </w:r>
          </w:p>
        </w:tc>
        <w:tc>
          <w:tcPr>
            <w:tcW w:w="1706" w:type="dxa"/>
            <w:shd w:val="clear" w:color="auto" w:fill="FFFFFF" w:themeFill="background1"/>
            <w:vAlign w:val="bottom"/>
          </w:tcPr>
          <w:p w14:paraId="57428238" w14:textId="3664910E" w:rsidR="00242323" w:rsidRPr="002E3B38" w:rsidRDefault="00242323"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รวม</w:t>
            </w:r>
          </w:p>
        </w:tc>
      </w:tr>
      <w:tr w:rsidR="00242323" w:rsidRPr="002E3B38" w14:paraId="283B14D3" w14:textId="77777777" w:rsidTr="003E7BBD">
        <w:trPr>
          <w:tblHeader/>
        </w:trPr>
        <w:tc>
          <w:tcPr>
            <w:tcW w:w="3685" w:type="dxa"/>
            <w:shd w:val="clear" w:color="auto" w:fill="FFFFFF" w:themeFill="background1"/>
          </w:tcPr>
          <w:p w14:paraId="5A4F2787"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649" w:type="dxa"/>
            <w:shd w:val="clear" w:color="auto" w:fill="FFFFFF" w:themeFill="background1"/>
          </w:tcPr>
          <w:p w14:paraId="29AC5B28"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890" w:type="dxa"/>
            <w:shd w:val="clear" w:color="auto" w:fill="FFFFFF" w:themeFill="background1"/>
          </w:tcPr>
          <w:p w14:paraId="5431E3B3"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c>
          <w:tcPr>
            <w:tcW w:w="1706" w:type="dxa"/>
            <w:shd w:val="clear" w:color="auto" w:fill="FFFFFF" w:themeFill="background1"/>
          </w:tcPr>
          <w:p w14:paraId="18F91F86"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p>
        </w:tc>
      </w:tr>
      <w:tr w:rsidR="00242323" w:rsidRPr="002E3B38" w14:paraId="0D7B33E7" w14:textId="77777777" w:rsidTr="003E7BBD">
        <w:trPr>
          <w:trHeight w:val="205"/>
        </w:trPr>
        <w:tc>
          <w:tcPr>
            <w:tcW w:w="3685" w:type="dxa"/>
            <w:shd w:val="clear" w:color="auto" w:fill="FFFFFF" w:themeFill="background1"/>
            <w:hideMark/>
          </w:tcPr>
          <w:p w14:paraId="7D9A9E84" w14:textId="789AFC89"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 xml:space="preserve">ยอดยกมา ณ วันที่ </w:t>
            </w:r>
            <w:r w:rsidRPr="002E3B38">
              <w:rPr>
                <w:rFonts w:ascii="Browallia New" w:eastAsia="Arial Unicode MS" w:hAnsi="Browallia New" w:cs="Browallia New"/>
                <w:sz w:val="26"/>
                <w:szCs w:val="26"/>
              </w:rPr>
              <w:t>1</w:t>
            </w:r>
            <w:r w:rsidRPr="002E3B38">
              <w:rPr>
                <w:rFonts w:ascii="Browallia New" w:eastAsia="Arial Unicode MS" w:hAnsi="Browallia New" w:cs="Browallia New"/>
                <w:sz w:val="26"/>
                <w:szCs w:val="26"/>
                <w:cs/>
              </w:rPr>
              <w:t xml:space="preserve"> มกราคม</w:t>
            </w:r>
            <w:r w:rsidR="00D95268" w:rsidRPr="002E3B38">
              <w:rPr>
                <w:rFonts w:ascii="Browallia New" w:eastAsia="Arial Unicode MS" w:hAnsi="Browallia New" w:cs="Browallia New"/>
                <w:sz w:val="26"/>
                <w:szCs w:val="26"/>
                <w:cs/>
              </w:rPr>
              <w:t xml:space="preserve"> </w:t>
            </w:r>
            <w:r w:rsidRPr="002E3B38">
              <w:rPr>
                <w:rFonts w:ascii="Browallia New" w:eastAsia="Arial Unicode MS" w:hAnsi="Browallia New" w:cs="Browallia New"/>
                <w:sz w:val="26"/>
                <w:szCs w:val="26"/>
              </w:rPr>
              <w:t>2566</w:t>
            </w:r>
          </w:p>
        </w:tc>
        <w:tc>
          <w:tcPr>
            <w:tcW w:w="1649" w:type="dxa"/>
            <w:shd w:val="clear" w:color="auto" w:fill="FFFFFF" w:themeFill="background1"/>
            <w:vAlign w:val="center"/>
          </w:tcPr>
          <w:p w14:paraId="2FC0332D"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167,877,996</w:t>
            </w:r>
          </w:p>
        </w:tc>
        <w:tc>
          <w:tcPr>
            <w:tcW w:w="1890" w:type="dxa"/>
            <w:shd w:val="clear" w:color="auto" w:fill="FFFFFF" w:themeFill="background1"/>
            <w:vAlign w:val="center"/>
          </w:tcPr>
          <w:p w14:paraId="7B781DAF"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2,612,216</w:t>
            </w:r>
          </w:p>
        </w:tc>
        <w:tc>
          <w:tcPr>
            <w:tcW w:w="1706" w:type="dxa"/>
            <w:shd w:val="clear" w:color="auto" w:fill="FFFFFF" w:themeFill="background1"/>
            <w:vAlign w:val="center"/>
          </w:tcPr>
          <w:p w14:paraId="4A17C8B2"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170,490,212</w:t>
            </w:r>
          </w:p>
        </w:tc>
      </w:tr>
      <w:tr w:rsidR="00242323" w:rsidRPr="002E3B38" w14:paraId="07FD8FB3" w14:textId="77777777" w:rsidTr="003E7BBD">
        <w:trPr>
          <w:trHeight w:val="205"/>
        </w:trPr>
        <w:tc>
          <w:tcPr>
            <w:tcW w:w="3685" w:type="dxa"/>
            <w:shd w:val="clear" w:color="auto" w:fill="FFFFFF" w:themeFill="background1"/>
            <w:hideMark/>
          </w:tcPr>
          <w:p w14:paraId="4A82D339"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การเพิ่มขึ้น</w:t>
            </w:r>
          </w:p>
        </w:tc>
        <w:tc>
          <w:tcPr>
            <w:tcW w:w="1649" w:type="dxa"/>
            <w:shd w:val="clear" w:color="auto" w:fill="FFFFFF" w:themeFill="background1"/>
            <w:vAlign w:val="center"/>
          </w:tcPr>
          <w:p w14:paraId="17EE154A" w14:textId="7621490D"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 xml:space="preserve">           </w:t>
            </w:r>
            <w:r w:rsidRPr="002E3B38">
              <w:rPr>
                <w:rFonts w:ascii="Browallia New" w:eastAsia="Arial Unicode MS" w:hAnsi="Browallia New" w:cs="Browallia New"/>
                <w:sz w:val="26"/>
                <w:szCs w:val="26"/>
              </w:rPr>
              <w:t>-</w:t>
            </w:r>
          </w:p>
        </w:tc>
        <w:tc>
          <w:tcPr>
            <w:tcW w:w="1890" w:type="dxa"/>
            <w:shd w:val="clear" w:color="auto" w:fill="FFFFFF" w:themeFill="background1"/>
            <w:vAlign w:val="center"/>
          </w:tcPr>
          <w:p w14:paraId="23B37AB9"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6,361,487</w:t>
            </w:r>
          </w:p>
        </w:tc>
        <w:tc>
          <w:tcPr>
            <w:tcW w:w="1706" w:type="dxa"/>
            <w:shd w:val="clear" w:color="auto" w:fill="FFFFFF" w:themeFill="background1"/>
            <w:vAlign w:val="center"/>
          </w:tcPr>
          <w:p w14:paraId="3777BF95"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6,361,487</w:t>
            </w:r>
          </w:p>
        </w:tc>
      </w:tr>
      <w:tr w:rsidR="00242323" w:rsidRPr="002E3B38" w14:paraId="2B59B923" w14:textId="77777777" w:rsidTr="003E7BBD">
        <w:trPr>
          <w:trHeight w:val="205"/>
        </w:trPr>
        <w:tc>
          <w:tcPr>
            <w:tcW w:w="3685" w:type="dxa"/>
            <w:shd w:val="clear" w:color="auto" w:fill="FFFFFF" w:themeFill="background1"/>
          </w:tcPr>
          <w:p w14:paraId="257E6DF7"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ปรับปรุงจากการเปลี่ยนแปลงสัญญา</w:t>
            </w:r>
          </w:p>
        </w:tc>
        <w:tc>
          <w:tcPr>
            <w:tcW w:w="1649" w:type="dxa"/>
            <w:shd w:val="clear" w:color="auto" w:fill="FFFFFF" w:themeFill="background1"/>
            <w:vAlign w:val="center"/>
          </w:tcPr>
          <w:p w14:paraId="7E4D6F73"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116,350,439</w:t>
            </w:r>
          </w:p>
        </w:tc>
        <w:tc>
          <w:tcPr>
            <w:tcW w:w="1890" w:type="dxa"/>
            <w:shd w:val="clear" w:color="auto" w:fill="FFFFFF" w:themeFill="background1"/>
            <w:vAlign w:val="center"/>
          </w:tcPr>
          <w:p w14:paraId="7BB97CFE" w14:textId="08308A6C" w:rsidR="00242323" w:rsidRPr="002E3B38" w:rsidRDefault="00AE5764" w:rsidP="00AE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               </w:t>
            </w:r>
            <w:r w:rsidR="00242323" w:rsidRPr="002E3B38">
              <w:rPr>
                <w:rFonts w:ascii="Browallia New" w:eastAsia="Arial Unicode MS" w:hAnsi="Browallia New" w:cs="Browallia New"/>
                <w:sz w:val="26"/>
                <w:szCs w:val="26"/>
              </w:rPr>
              <w:t>-</w:t>
            </w:r>
          </w:p>
        </w:tc>
        <w:tc>
          <w:tcPr>
            <w:tcW w:w="1706" w:type="dxa"/>
            <w:shd w:val="clear" w:color="auto" w:fill="FFFFFF" w:themeFill="background1"/>
            <w:vAlign w:val="center"/>
          </w:tcPr>
          <w:p w14:paraId="15FD23F9" w14:textId="77777777"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116,350,439</w:t>
            </w:r>
          </w:p>
        </w:tc>
      </w:tr>
      <w:tr w:rsidR="00242323" w:rsidRPr="002E3B38" w14:paraId="58914283" w14:textId="77777777" w:rsidTr="003E7BBD">
        <w:trPr>
          <w:trHeight w:val="216"/>
        </w:trPr>
        <w:tc>
          <w:tcPr>
            <w:tcW w:w="3685" w:type="dxa"/>
            <w:shd w:val="clear" w:color="auto" w:fill="FFFFFF" w:themeFill="background1"/>
          </w:tcPr>
          <w:p w14:paraId="2C20379A" w14:textId="495A30EF" w:rsidR="00242323" w:rsidRPr="002E3B38" w:rsidRDefault="00242323"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ค่าเสื่อมราคา</w:t>
            </w:r>
          </w:p>
        </w:tc>
        <w:tc>
          <w:tcPr>
            <w:tcW w:w="1649" w:type="dxa"/>
            <w:shd w:val="clear" w:color="auto" w:fill="FFFFFF" w:themeFill="background1"/>
            <w:vAlign w:val="center"/>
          </w:tcPr>
          <w:p w14:paraId="6B01D826" w14:textId="77777777" w:rsidR="00242323" w:rsidRPr="002E3B38" w:rsidRDefault="00242323"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(47,384,168)</w:t>
            </w:r>
          </w:p>
        </w:tc>
        <w:tc>
          <w:tcPr>
            <w:tcW w:w="1890" w:type="dxa"/>
            <w:shd w:val="clear" w:color="auto" w:fill="FFFFFF" w:themeFill="background1"/>
            <w:vAlign w:val="center"/>
          </w:tcPr>
          <w:p w14:paraId="40CE1567" w14:textId="77777777" w:rsidR="00242323" w:rsidRPr="002E3B38" w:rsidRDefault="00242323"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(1,482,211)</w:t>
            </w:r>
          </w:p>
        </w:tc>
        <w:tc>
          <w:tcPr>
            <w:tcW w:w="1706" w:type="dxa"/>
            <w:shd w:val="clear" w:color="auto" w:fill="FFFFFF" w:themeFill="background1"/>
            <w:vAlign w:val="center"/>
          </w:tcPr>
          <w:p w14:paraId="3D17E3F7" w14:textId="77777777" w:rsidR="00242323" w:rsidRPr="002E3B38" w:rsidRDefault="00242323"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(48,866,379)</w:t>
            </w:r>
          </w:p>
        </w:tc>
      </w:tr>
      <w:tr w:rsidR="00242323" w:rsidRPr="002E3B38" w14:paraId="50E485FB" w14:textId="77777777" w:rsidTr="003E7BBD">
        <w:trPr>
          <w:trHeight w:val="205"/>
        </w:trPr>
        <w:tc>
          <w:tcPr>
            <w:tcW w:w="3685" w:type="dxa"/>
            <w:shd w:val="clear" w:color="auto" w:fill="FFFFFF" w:themeFill="background1"/>
          </w:tcPr>
          <w:p w14:paraId="500C0547" w14:textId="7CF486FD" w:rsidR="00242323" w:rsidRPr="002E3B38" w:rsidRDefault="00F36F5D"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มูลค่าตามบัญชีสุทธิ </w:t>
            </w:r>
            <w:r w:rsidR="00242323" w:rsidRPr="002E3B38">
              <w:rPr>
                <w:rFonts w:ascii="Browallia New" w:eastAsia="Arial Unicode MS" w:hAnsi="Browallia New" w:cs="Browallia New"/>
                <w:sz w:val="26"/>
                <w:szCs w:val="26"/>
                <w:cs/>
              </w:rPr>
              <w:t xml:space="preserve">ณ วันที่ </w:t>
            </w:r>
            <w:r w:rsidR="00242323" w:rsidRPr="002E3B38">
              <w:rPr>
                <w:rFonts w:ascii="Browallia New" w:eastAsia="Arial Unicode MS" w:hAnsi="Browallia New" w:cs="Browallia New"/>
                <w:sz w:val="26"/>
                <w:szCs w:val="26"/>
              </w:rPr>
              <w:t>31</w:t>
            </w:r>
            <w:r w:rsidR="00242323" w:rsidRPr="002E3B38">
              <w:rPr>
                <w:rFonts w:ascii="Browallia New" w:eastAsia="Arial Unicode MS" w:hAnsi="Browallia New" w:cs="Browallia New"/>
                <w:sz w:val="26"/>
                <w:szCs w:val="26"/>
                <w:cs/>
              </w:rPr>
              <w:t xml:space="preserve"> ธันวาคม </w:t>
            </w:r>
            <w:r w:rsidR="00242323" w:rsidRPr="002E3B38">
              <w:rPr>
                <w:rFonts w:ascii="Browallia New" w:eastAsia="Arial Unicode MS" w:hAnsi="Browallia New" w:cs="Browallia New"/>
                <w:sz w:val="26"/>
                <w:szCs w:val="26"/>
              </w:rPr>
              <w:t>2566</w:t>
            </w:r>
          </w:p>
        </w:tc>
        <w:tc>
          <w:tcPr>
            <w:tcW w:w="1649" w:type="dxa"/>
            <w:shd w:val="clear" w:color="auto" w:fill="FFFFFF" w:themeFill="background1"/>
            <w:vAlign w:val="center"/>
          </w:tcPr>
          <w:p w14:paraId="783360E9" w14:textId="77777777" w:rsidR="00242323" w:rsidRPr="002E3B38" w:rsidRDefault="00242323"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236,844,267</w:t>
            </w:r>
          </w:p>
        </w:tc>
        <w:tc>
          <w:tcPr>
            <w:tcW w:w="1890" w:type="dxa"/>
            <w:shd w:val="clear" w:color="auto" w:fill="FFFFFF" w:themeFill="background1"/>
            <w:vAlign w:val="center"/>
          </w:tcPr>
          <w:p w14:paraId="6619CEF7" w14:textId="77777777" w:rsidR="00242323" w:rsidRPr="002E3B38" w:rsidRDefault="00242323"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7,491,492</w:t>
            </w:r>
          </w:p>
        </w:tc>
        <w:tc>
          <w:tcPr>
            <w:tcW w:w="1706" w:type="dxa"/>
            <w:shd w:val="clear" w:color="auto" w:fill="FFFFFF" w:themeFill="background1"/>
            <w:vAlign w:val="center"/>
          </w:tcPr>
          <w:p w14:paraId="0725D18B" w14:textId="77777777" w:rsidR="00242323" w:rsidRPr="002E3B38" w:rsidRDefault="00242323"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244,335,759</w:t>
            </w:r>
          </w:p>
        </w:tc>
      </w:tr>
      <w:tr w:rsidR="00F36F5D" w:rsidRPr="002E3B38" w14:paraId="7D10722D" w14:textId="77777777" w:rsidTr="003E7BBD">
        <w:trPr>
          <w:trHeight w:val="205"/>
        </w:trPr>
        <w:tc>
          <w:tcPr>
            <w:tcW w:w="3685" w:type="dxa"/>
            <w:shd w:val="clear" w:color="auto" w:fill="FFFFFF" w:themeFill="background1"/>
          </w:tcPr>
          <w:p w14:paraId="557E19A3" w14:textId="30B1D00E"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ค่าเสื่อมราคา</w:t>
            </w:r>
          </w:p>
        </w:tc>
        <w:tc>
          <w:tcPr>
            <w:tcW w:w="1649" w:type="dxa"/>
            <w:shd w:val="clear" w:color="auto" w:fill="FFFFFF" w:themeFill="background1"/>
            <w:vAlign w:val="center"/>
          </w:tcPr>
          <w:p w14:paraId="61AA5409" w14:textId="50A2233C" w:rsidR="00F36F5D" w:rsidRPr="002E3B38" w:rsidRDefault="006A74AD"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w:t>
            </w:r>
            <w:r w:rsidR="00B27DA0" w:rsidRPr="002E3B38">
              <w:rPr>
                <w:rFonts w:ascii="Browallia New" w:eastAsia="Arial Unicode MS" w:hAnsi="Browallia New" w:cs="Browallia New"/>
                <w:sz w:val="26"/>
                <w:szCs w:val="26"/>
              </w:rPr>
              <w:t>44,003,</w:t>
            </w:r>
            <w:r w:rsidR="007E1291" w:rsidRPr="002E3B38">
              <w:rPr>
                <w:rFonts w:ascii="Browallia New" w:eastAsia="Arial Unicode MS" w:hAnsi="Browallia New" w:cs="Browallia New"/>
                <w:sz w:val="26"/>
                <w:szCs w:val="26"/>
              </w:rPr>
              <w:t>3</w:t>
            </w:r>
            <w:r w:rsidR="000D685A" w:rsidRPr="002E3B38">
              <w:rPr>
                <w:rFonts w:ascii="Browallia New" w:eastAsia="Arial Unicode MS" w:hAnsi="Browallia New" w:cs="Browallia New"/>
                <w:sz w:val="26"/>
                <w:szCs w:val="26"/>
              </w:rPr>
              <w:t>20)</w:t>
            </w:r>
          </w:p>
        </w:tc>
        <w:tc>
          <w:tcPr>
            <w:tcW w:w="1890" w:type="dxa"/>
            <w:shd w:val="clear" w:color="auto" w:fill="FFFFFF" w:themeFill="background1"/>
            <w:vAlign w:val="center"/>
          </w:tcPr>
          <w:p w14:paraId="5E66C498" w14:textId="78F66C3D" w:rsidR="00F36F5D" w:rsidRPr="002E3B38" w:rsidRDefault="00D93CBF"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(2,008,</w:t>
            </w:r>
            <w:r w:rsidR="00264C88" w:rsidRPr="002E3B38">
              <w:rPr>
                <w:rFonts w:ascii="Browallia New" w:eastAsia="Arial Unicode MS" w:hAnsi="Browallia New" w:cs="Browallia New"/>
                <w:sz w:val="26"/>
                <w:szCs w:val="26"/>
              </w:rPr>
              <w:t>559</w:t>
            </w:r>
            <w:r w:rsidR="00780B81" w:rsidRPr="002E3B38">
              <w:rPr>
                <w:rFonts w:ascii="Browallia New" w:eastAsia="Arial Unicode MS" w:hAnsi="Browallia New" w:cs="Browallia New"/>
                <w:sz w:val="26"/>
                <w:szCs w:val="26"/>
              </w:rPr>
              <w:t>)</w:t>
            </w:r>
          </w:p>
        </w:tc>
        <w:tc>
          <w:tcPr>
            <w:tcW w:w="1706" w:type="dxa"/>
            <w:shd w:val="clear" w:color="auto" w:fill="FFFFFF" w:themeFill="background1"/>
            <w:vAlign w:val="center"/>
          </w:tcPr>
          <w:p w14:paraId="2790E791" w14:textId="7BA083A1" w:rsidR="00F36F5D" w:rsidRPr="002E3B38" w:rsidRDefault="00C30192" w:rsidP="00205C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(46,</w:t>
            </w:r>
            <w:r w:rsidR="00126218" w:rsidRPr="002E3B38">
              <w:rPr>
                <w:rFonts w:ascii="Browallia New" w:eastAsia="Arial Unicode MS" w:hAnsi="Browallia New" w:cs="Browallia New"/>
                <w:sz w:val="26"/>
                <w:szCs w:val="26"/>
              </w:rPr>
              <w:t>011,879)</w:t>
            </w:r>
          </w:p>
        </w:tc>
      </w:tr>
      <w:tr w:rsidR="00F36F5D" w:rsidRPr="002E3B38" w14:paraId="0BE7905E" w14:textId="77777777" w:rsidTr="003E7BBD">
        <w:trPr>
          <w:trHeight w:val="205"/>
        </w:trPr>
        <w:tc>
          <w:tcPr>
            <w:tcW w:w="3685" w:type="dxa"/>
            <w:shd w:val="clear" w:color="auto" w:fill="FFFFFF" w:themeFill="background1"/>
          </w:tcPr>
          <w:p w14:paraId="7B19D645" w14:textId="4BEB98C9"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มูลค่าตามบัญชีสุทธิ ณ วันที่ </w:t>
            </w:r>
            <w:r w:rsidRPr="002E3B38">
              <w:rPr>
                <w:rFonts w:ascii="Browallia New" w:eastAsia="Arial Unicode MS" w:hAnsi="Browallia New" w:cs="Browallia New"/>
                <w:sz w:val="26"/>
                <w:szCs w:val="26"/>
              </w:rPr>
              <w:t>31</w:t>
            </w:r>
            <w:r w:rsidRPr="002E3B38">
              <w:rPr>
                <w:rFonts w:ascii="Browallia New" w:eastAsia="Arial Unicode MS" w:hAnsi="Browallia New" w:cs="Browallia New"/>
                <w:sz w:val="26"/>
                <w:szCs w:val="26"/>
                <w:cs/>
              </w:rPr>
              <w:t xml:space="preserve"> ธันวาคม </w:t>
            </w:r>
            <w:r w:rsidRPr="002E3B38">
              <w:rPr>
                <w:rFonts w:ascii="Browallia New" w:eastAsia="Arial Unicode MS" w:hAnsi="Browallia New" w:cs="Browallia New"/>
                <w:sz w:val="26"/>
                <w:szCs w:val="26"/>
              </w:rPr>
              <w:t>2567</w:t>
            </w:r>
          </w:p>
        </w:tc>
        <w:tc>
          <w:tcPr>
            <w:tcW w:w="1649" w:type="dxa"/>
            <w:shd w:val="clear" w:color="auto" w:fill="FFFFFF" w:themeFill="background1"/>
            <w:vAlign w:val="center"/>
          </w:tcPr>
          <w:p w14:paraId="293E1040" w14:textId="025AA909" w:rsidR="00F36F5D" w:rsidRPr="002E3B38" w:rsidRDefault="00624F9B" w:rsidP="00A578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192,</w:t>
            </w:r>
            <w:r w:rsidR="00A574B8" w:rsidRPr="002E3B38">
              <w:rPr>
                <w:rFonts w:ascii="Browallia New" w:eastAsia="Arial Unicode MS" w:hAnsi="Browallia New" w:cs="Browallia New"/>
                <w:sz w:val="26"/>
                <w:szCs w:val="26"/>
              </w:rPr>
              <w:t>840</w:t>
            </w:r>
            <w:r w:rsidR="00975F89" w:rsidRPr="002E3B38">
              <w:rPr>
                <w:rFonts w:ascii="Browallia New" w:eastAsia="Arial Unicode MS" w:hAnsi="Browallia New" w:cs="Browallia New"/>
                <w:sz w:val="26"/>
                <w:szCs w:val="26"/>
              </w:rPr>
              <w:t>,947</w:t>
            </w:r>
          </w:p>
        </w:tc>
        <w:tc>
          <w:tcPr>
            <w:tcW w:w="1890" w:type="dxa"/>
            <w:shd w:val="clear" w:color="auto" w:fill="FFFFFF" w:themeFill="background1"/>
            <w:vAlign w:val="center"/>
          </w:tcPr>
          <w:p w14:paraId="4D023267" w14:textId="46C4667F" w:rsidR="00F36F5D" w:rsidRPr="002E3B38" w:rsidRDefault="008D1FE0" w:rsidP="00A578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5,482,</w:t>
            </w:r>
            <w:r w:rsidR="00A16C5C" w:rsidRPr="002E3B38">
              <w:rPr>
                <w:rFonts w:ascii="Browallia New" w:eastAsia="Arial Unicode MS" w:hAnsi="Browallia New" w:cs="Browallia New"/>
                <w:sz w:val="26"/>
                <w:szCs w:val="26"/>
              </w:rPr>
              <w:t>933</w:t>
            </w:r>
          </w:p>
        </w:tc>
        <w:tc>
          <w:tcPr>
            <w:tcW w:w="1706" w:type="dxa"/>
            <w:shd w:val="clear" w:color="auto" w:fill="FFFFFF" w:themeFill="background1"/>
            <w:vAlign w:val="center"/>
          </w:tcPr>
          <w:p w14:paraId="68547A5F" w14:textId="01D7AAD4" w:rsidR="00F36F5D" w:rsidRPr="002E3B38" w:rsidRDefault="00A86179" w:rsidP="00A578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198,</w:t>
            </w:r>
            <w:r w:rsidR="006A4B3D" w:rsidRPr="002E3B38">
              <w:rPr>
                <w:rFonts w:ascii="Browallia New" w:eastAsia="Arial Unicode MS" w:hAnsi="Browallia New" w:cs="Browallia New"/>
                <w:sz w:val="26"/>
                <w:szCs w:val="26"/>
              </w:rPr>
              <w:t>323,880</w:t>
            </w:r>
          </w:p>
        </w:tc>
      </w:tr>
    </w:tbl>
    <w:p w14:paraId="504081B1" w14:textId="77777777" w:rsidR="00D450A9" w:rsidRPr="002E3B38" w:rsidRDefault="00D450A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lang w:val="en-GB"/>
        </w:rPr>
      </w:pPr>
    </w:p>
    <w:p w14:paraId="25AE796A" w14:textId="55B86F6A" w:rsidR="00CD4E43" w:rsidRPr="002E3B38" w:rsidRDefault="00CD4E43" w:rsidP="00D536D8">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ค่าใช้จ่ายทีเกี่ยวข้องกับสัญญาเช่าที่ไม่ได้รวมรับรู้ในหนี้สินตามสัญญาเช่า</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 xml:space="preserve">สินทรัพย์สิทธิการใช้และกระแสเงินสดของสัญญาเช่าสำหรับปีสิ้นสุดวันที่ </w:t>
      </w:r>
      <w:r w:rsidRPr="002E3B38">
        <w:rPr>
          <w:rFonts w:ascii="Browallia New" w:hAnsi="Browallia New" w:cs="Browallia New"/>
          <w:sz w:val="28"/>
          <w:szCs w:val="28"/>
          <w:lang w:val="en-GB"/>
        </w:rPr>
        <w:t>31</w:t>
      </w:r>
      <w:r w:rsidRPr="002E3B38">
        <w:rPr>
          <w:rFonts w:ascii="Browallia New" w:hAnsi="Browallia New" w:cs="Browallia New"/>
          <w:sz w:val="28"/>
          <w:szCs w:val="28"/>
          <w:cs/>
          <w:lang w:val="en-GB"/>
        </w:rPr>
        <w:t xml:space="preserve"> ธันวาคม </w:t>
      </w:r>
      <w:r w:rsidRPr="002E3B38">
        <w:rPr>
          <w:rFonts w:ascii="Browallia New" w:hAnsi="Browallia New" w:cs="Browallia New"/>
          <w:sz w:val="28"/>
          <w:szCs w:val="28"/>
          <w:lang w:val="en-GB"/>
        </w:rPr>
        <w:t>256</w:t>
      </w:r>
      <w:r w:rsidR="004F3AEE" w:rsidRPr="002E3B38">
        <w:rPr>
          <w:rFonts w:ascii="Browallia New" w:hAnsi="Browallia New" w:cs="Browallia New"/>
          <w:sz w:val="28"/>
          <w:szCs w:val="28"/>
          <w:lang w:val="en-GB"/>
        </w:rPr>
        <w:t>7</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 xml:space="preserve">และ </w:t>
      </w:r>
      <w:r w:rsidRPr="002E3B38">
        <w:rPr>
          <w:rFonts w:ascii="Browallia New" w:hAnsi="Browallia New" w:cs="Browallia New"/>
          <w:sz w:val="28"/>
          <w:szCs w:val="28"/>
          <w:lang w:val="en-GB"/>
        </w:rPr>
        <w:t>256</w:t>
      </w:r>
      <w:r w:rsidR="004F3AEE" w:rsidRPr="002E3B38">
        <w:rPr>
          <w:rFonts w:ascii="Browallia New" w:hAnsi="Browallia New" w:cs="Browallia New"/>
          <w:sz w:val="28"/>
          <w:szCs w:val="28"/>
          <w:lang w:val="en-GB"/>
        </w:rPr>
        <w:t>6</w:t>
      </w:r>
      <w:r w:rsidRPr="002E3B38">
        <w:rPr>
          <w:rFonts w:ascii="Browallia New" w:hAnsi="Browallia New" w:cs="Browallia New"/>
          <w:sz w:val="28"/>
          <w:szCs w:val="28"/>
          <w:cs/>
          <w:lang w:val="en-GB"/>
        </w:rPr>
        <w:t xml:space="preserve"> มีรายละเอียดดังนี้</w:t>
      </w:r>
    </w:p>
    <w:p w14:paraId="1727FD1C" w14:textId="77777777" w:rsidR="00F82D04" w:rsidRPr="002E3B38" w:rsidRDefault="00F82D04" w:rsidP="00D536D8">
      <w:pPr>
        <w:spacing w:line="240" w:lineRule="auto"/>
        <w:ind w:left="426"/>
        <w:jc w:val="thaiDistribute"/>
        <w:rPr>
          <w:rFonts w:ascii="Browallia New" w:hAnsi="Browallia New" w:cs="Browallia New"/>
          <w:sz w:val="28"/>
          <w:szCs w:val="28"/>
          <w:lang w:val="en-GB"/>
        </w:rPr>
      </w:pPr>
    </w:p>
    <w:tbl>
      <w:tblPr>
        <w:tblW w:w="9257" w:type="dxa"/>
        <w:tblInd w:w="297" w:type="dxa"/>
        <w:tblLayout w:type="fixed"/>
        <w:tblLook w:val="0000" w:firstRow="0" w:lastRow="0" w:firstColumn="0" w:lastColumn="0" w:noHBand="0" w:noVBand="0"/>
      </w:tblPr>
      <w:tblGrid>
        <w:gridCol w:w="4073"/>
        <w:gridCol w:w="1296"/>
        <w:gridCol w:w="1296"/>
        <w:gridCol w:w="1296"/>
        <w:gridCol w:w="1296"/>
      </w:tblGrid>
      <w:tr w:rsidR="00F82D04" w:rsidRPr="002E3B38" w14:paraId="1B296476" w14:textId="77777777" w:rsidTr="00885BBF">
        <w:tc>
          <w:tcPr>
            <w:tcW w:w="4073" w:type="dxa"/>
            <w:vAlign w:val="bottom"/>
          </w:tcPr>
          <w:p w14:paraId="5B07774B"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5184" w:type="dxa"/>
            <w:gridSpan w:val="4"/>
            <w:shd w:val="clear" w:color="auto" w:fill="auto"/>
            <w:vAlign w:val="bottom"/>
          </w:tcPr>
          <w:p w14:paraId="4F0558B8" w14:textId="32657CA1" w:rsidR="00F82D04" w:rsidRPr="002E3B38" w:rsidRDefault="00F82D04" w:rsidP="0074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w:t>
            </w:r>
            <w:proofErr w:type="gramStart"/>
            <w:r w:rsidRPr="002E3B38">
              <w:rPr>
                <w:rFonts w:ascii="Browallia New" w:eastAsia="Arial Unicode MS" w:hAnsi="Browallia New" w:cs="Browallia New"/>
                <w:sz w:val="26"/>
                <w:szCs w:val="26"/>
                <w:cs/>
              </w:rPr>
              <w:t>หน่วย :</w:t>
            </w:r>
            <w:proofErr w:type="gramEnd"/>
            <w:r w:rsidRPr="002E3B38">
              <w:rPr>
                <w:rFonts w:ascii="Browallia New" w:eastAsia="Arial Unicode MS" w:hAnsi="Browallia New" w:cs="Browallia New"/>
                <w:sz w:val="26"/>
                <w:szCs w:val="26"/>
                <w:cs/>
              </w:rPr>
              <w:t xml:space="preserve"> บาท)</w:t>
            </w:r>
          </w:p>
        </w:tc>
      </w:tr>
      <w:tr w:rsidR="00F82D04" w:rsidRPr="002E3B38" w14:paraId="5820422B" w14:textId="77777777" w:rsidTr="00885BBF">
        <w:tc>
          <w:tcPr>
            <w:tcW w:w="4073" w:type="dxa"/>
            <w:vAlign w:val="bottom"/>
          </w:tcPr>
          <w:p w14:paraId="50267C42"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592" w:type="dxa"/>
            <w:gridSpan w:val="2"/>
            <w:shd w:val="clear" w:color="auto" w:fill="auto"/>
            <w:vAlign w:val="bottom"/>
          </w:tcPr>
          <w:p w14:paraId="6F79E1B7" w14:textId="5F294E2E"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งบการเงินรวม</w:t>
            </w:r>
          </w:p>
        </w:tc>
        <w:tc>
          <w:tcPr>
            <w:tcW w:w="2592" w:type="dxa"/>
            <w:gridSpan w:val="2"/>
            <w:shd w:val="clear" w:color="auto" w:fill="auto"/>
            <w:vAlign w:val="bottom"/>
          </w:tcPr>
          <w:p w14:paraId="31D51F58" w14:textId="3071C63C"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0"/>
              </w:tabs>
              <w:spacing w:line="240" w:lineRule="auto"/>
              <w:ind w:left="12" w:right="-72"/>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งบการเงินเฉพาะ</w:t>
            </w:r>
            <w:r w:rsidR="00D9382F" w:rsidRPr="002E3B38">
              <w:rPr>
                <w:rFonts w:ascii="Browallia New" w:eastAsia="Arial Unicode MS" w:hAnsi="Browallia New" w:cs="Browallia New"/>
                <w:sz w:val="26"/>
                <w:szCs w:val="26"/>
                <w:cs/>
              </w:rPr>
              <w:t>บริษัท</w:t>
            </w:r>
          </w:p>
        </w:tc>
      </w:tr>
      <w:tr w:rsidR="00F82D04" w:rsidRPr="002E3B38" w14:paraId="349F36C4" w14:textId="77777777" w:rsidTr="00885BBF">
        <w:tc>
          <w:tcPr>
            <w:tcW w:w="4073" w:type="dxa"/>
            <w:vAlign w:val="bottom"/>
          </w:tcPr>
          <w:p w14:paraId="1DFFBFA3"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1296" w:type="dxa"/>
            <w:vAlign w:val="bottom"/>
          </w:tcPr>
          <w:p w14:paraId="77678F9A" w14:textId="39D53C2E"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256</w:t>
            </w:r>
            <w:r w:rsidR="00F36F5D" w:rsidRPr="002E3B38">
              <w:rPr>
                <w:rFonts w:ascii="Browallia New" w:eastAsia="Arial Unicode MS" w:hAnsi="Browallia New" w:cs="Browallia New"/>
                <w:sz w:val="26"/>
                <w:szCs w:val="26"/>
              </w:rPr>
              <w:t>7</w:t>
            </w:r>
          </w:p>
        </w:tc>
        <w:tc>
          <w:tcPr>
            <w:tcW w:w="1296" w:type="dxa"/>
          </w:tcPr>
          <w:p w14:paraId="5AFCFA69" w14:textId="79C12ED0"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256</w:t>
            </w:r>
            <w:r w:rsidR="00F36F5D" w:rsidRPr="002E3B38">
              <w:rPr>
                <w:rFonts w:ascii="Browallia New" w:eastAsia="Arial Unicode MS" w:hAnsi="Browallia New" w:cs="Browallia New"/>
                <w:sz w:val="26"/>
                <w:szCs w:val="26"/>
              </w:rPr>
              <w:t>6</w:t>
            </w:r>
          </w:p>
        </w:tc>
        <w:tc>
          <w:tcPr>
            <w:tcW w:w="1296" w:type="dxa"/>
            <w:vAlign w:val="bottom"/>
          </w:tcPr>
          <w:p w14:paraId="361F648A" w14:textId="11E1D1E3"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F36F5D" w:rsidRPr="002E3B38">
              <w:rPr>
                <w:rFonts w:ascii="Browallia New" w:eastAsia="Arial Unicode MS" w:hAnsi="Browallia New" w:cs="Browallia New"/>
                <w:sz w:val="26"/>
                <w:szCs w:val="26"/>
              </w:rPr>
              <w:t>7</w:t>
            </w:r>
          </w:p>
        </w:tc>
        <w:tc>
          <w:tcPr>
            <w:tcW w:w="1296" w:type="dxa"/>
          </w:tcPr>
          <w:p w14:paraId="6D60C62A" w14:textId="1CC22526" w:rsidR="00F82D04" w:rsidRPr="002E3B38" w:rsidRDefault="00F82D04" w:rsidP="00D53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80"/>
              </w:tabs>
              <w:spacing w:line="240" w:lineRule="auto"/>
              <w:ind w:left="12" w:right="-72"/>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F36F5D" w:rsidRPr="002E3B38">
              <w:rPr>
                <w:rFonts w:ascii="Browallia New" w:eastAsia="Arial Unicode MS" w:hAnsi="Browallia New" w:cs="Browallia New"/>
                <w:sz w:val="26"/>
                <w:szCs w:val="26"/>
              </w:rPr>
              <w:t>6</w:t>
            </w:r>
          </w:p>
        </w:tc>
      </w:tr>
      <w:tr w:rsidR="00F82D04" w:rsidRPr="002E3B38" w14:paraId="52B6DB52" w14:textId="77777777" w:rsidTr="00885BBF">
        <w:tc>
          <w:tcPr>
            <w:tcW w:w="4073" w:type="dxa"/>
            <w:vAlign w:val="bottom"/>
          </w:tcPr>
          <w:p w14:paraId="5B9BBD02"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1296" w:type="dxa"/>
            <w:shd w:val="clear" w:color="auto" w:fill="auto"/>
          </w:tcPr>
          <w:p w14:paraId="00AED3D7"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6"/>
              </w:tabs>
              <w:spacing w:line="240" w:lineRule="auto"/>
              <w:ind w:left="12" w:right="-72"/>
              <w:rPr>
                <w:rFonts w:ascii="Browallia New" w:eastAsia="Arial Unicode MS" w:hAnsi="Browallia New" w:cs="Browallia New"/>
                <w:sz w:val="26"/>
                <w:szCs w:val="26"/>
              </w:rPr>
            </w:pPr>
          </w:p>
        </w:tc>
        <w:tc>
          <w:tcPr>
            <w:tcW w:w="1296" w:type="dxa"/>
            <w:shd w:val="clear" w:color="auto" w:fill="auto"/>
          </w:tcPr>
          <w:p w14:paraId="4E0197FA"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4"/>
              </w:tabs>
              <w:spacing w:line="240" w:lineRule="auto"/>
              <w:ind w:left="12" w:right="-72"/>
              <w:rPr>
                <w:rFonts w:ascii="Browallia New" w:eastAsia="Arial Unicode MS" w:hAnsi="Browallia New" w:cs="Browallia New"/>
                <w:sz w:val="26"/>
                <w:szCs w:val="26"/>
              </w:rPr>
            </w:pPr>
          </w:p>
        </w:tc>
        <w:tc>
          <w:tcPr>
            <w:tcW w:w="1296" w:type="dxa"/>
            <w:shd w:val="clear" w:color="auto" w:fill="auto"/>
            <w:vAlign w:val="bottom"/>
          </w:tcPr>
          <w:p w14:paraId="2E30267E"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6"/>
              </w:tabs>
              <w:spacing w:line="240" w:lineRule="auto"/>
              <w:ind w:left="12" w:right="-72"/>
              <w:rPr>
                <w:rFonts w:ascii="Browallia New" w:eastAsia="Arial Unicode MS" w:hAnsi="Browallia New" w:cs="Browallia New"/>
                <w:sz w:val="26"/>
                <w:szCs w:val="26"/>
              </w:rPr>
            </w:pPr>
          </w:p>
        </w:tc>
        <w:tc>
          <w:tcPr>
            <w:tcW w:w="1296" w:type="dxa"/>
          </w:tcPr>
          <w:p w14:paraId="08417875" w14:textId="77777777" w:rsidR="00F82D04" w:rsidRPr="002E3B38" w:rsidRDefault="00F82D04"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84"/>
              </w:tabs>
              <w:spacing w:line="240" w:lineRule="auto"/>
              <w:ind w:left="12" w:right="-72"/>
              <w:rPr>
                <w:rFonts w:ascii="Browallia New" w:eastAsia="Arial Unicode MS" w:hAnsi="Browallia New" w:cs="Browallia New"/>
                <w:sz w:val="26"/>
                <w:szCs w:val="26"/>
              </w:rPr>
            </w:pPr>
          </w:p>
        </w:tc>
      </w:tr>
      <w:tr w:rsidR="00F36F5D" w:rsidRPr="002E3B38" w14:paraId="0F423AE6" w14:textId="77777777" w:rsidTr="00885BBF">
        <w:tc>
          <w:tcPr>
            <w:tcW w:w="4073" w:type="dxa"/>
            <w:vAlign w:val="bottom"/>
          </w:tcPr>
          <w:p w14:paraId="4C08C92E" w14:textId="77777777"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ดอกเบี้ยจ่าย (รวมอยู่ในต้นทุนทางการเงิน)</w:t>
            </w:r>
          </w:p>
        </w:tc>
        <w:tc>
          <w:tcPr>
            <w:tcW w:w="1296" w:type="dxa"/>
            <w:shd w:val="clear" w:color="auto" w:fill="auto"/>
          </w:tcPr>
          <w:p w14:paraId="081AD53D" w14:textId="5F9DE1C5" w:rsidR="00F36F5D" w:rsidRPr="002E3B38" w:rsidRDefault="004C2B40"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4C2B40">
              <w:rPr>
                <w:rFonts w:ascii="Browallia New" w:eastAsia="Arial Unicode MS" w:hAnsi="Browallia New" w:cs="Browallia New"/>
                <w:sz w:val="26"/>
                <w:szCs w:val="26"/>
              </w:rPr>
              <w:t>26</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489</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629</w:t>
            </w:r>
          </w:p>
        </w:tc>
        <w:tc>
          <w:tcPr>
            <w:tcW w:w="1296" w:type="dxa"/>
            <w:shd w:val="clear" w:color="auto" w:fill="auto"/>
          </w:tcPr>
          <w:p w14:paraId="08732B61" w14:textId="5B8F529C"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28,150,570</w:t>
            </w:r>
          </w:p>
        </w:tc>
        <w:tc>
          <w:tcPr>
            <w:tcW w:w="1296" w:type="dxa"/>
            <w:shd w:val="clear" w:color="auto" w:fill="auto"/>
          </w:tcPr>
          <w:p w14:paraId="4553CDC7" w14:textId="399C5102" w:rsidR="00F36F5D" w:rsidRPr="002E3B38" w:rsidRDefault="004C2B40"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4C2B40">
              <w:rPr>
                <w:rFonts w:ascii="Browallia New" w:eastAsia="Arial Unicode MS" w:hAnsi="Browallia New" w:cs="Browallia New"/>
                <w:sz w:val="26"/>
                <w:szCs w:val="26"/>
              </w:rPr>
              <w:t>12</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289</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229</w:t>
            </w:r>
          </w:p>
        </w:tc>
        <w:tc>
          <w:tcPr>
            <w:tcW w:w="1296" w:type="dxa"/>
          </w:tcPr>
          <w:p w14:paraId="3B0A2535" w14:textId="0638803C"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13,208,150</w:t>
            </w:r>
          </w:p>
        </w:tc>
      </w:tr>
      <w:tr w:rsidR="00F36F5D" w:rsidRPr="002E3B38" w14:paraId="2496B453" w14:textId="77777777" w:rsidTr="00885BBF">
        <w:tc>
          <w:tcPr>
            <w:tcW w:w="4073" w:type="dxa"/>
            <w:vAlign w:val="bottom"/>
          </w:tcPr>
          <w:p w14:paraId="7ADA3875" w14:textId="77777777"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ค่าใช้จ่ายที่เกี่ยวกับสัญญาเช่าซึ่งสินทรัพย์มีระยะสั้น</w:t>
            </w:r>
          </w:p>
        </w:tc>
        <w:tc>
          <w:tcPr>
            <w:tcW w:w="1296" w:type="dxa"/>
            <w:shd w:val="clear" w:color="auto" w:fill="auto"/>
          </w:tcPr>
          <w:p w14:paraId="20B4D578" w14:textId="712DA05A" w:rsidR="00F36F5D" w:rsidRPr="002E3B38" w:rsidRDefault="004C2B40"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4C2B40">
              <w:rPr>
                <w:rFonts w:ascii="Browallia New" w:eastAsia="Arial Unicode MS" w:hAnsi="Browallia New" w:cs="Browallia New"/>
                <w:sz w:val="26"/>
                <w:szCs w:val="26"/>
              </w:rPr>
              <w:t>1</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790</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120</w:t>
            </w:r>
          </w:p>
        </w:tc>
        <w:tc>
          <w:tcPr>
            <w:tcW w:w="1296" w:type="dxa"/>
            <w:shd w:val="clear" w:color="auto" w:fill="auto"/>
          </w:tcPr>
          <w:p w14:paraId="546E24E6" w14:textId="3AC2D292"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2,927,660</w:t>
            </w:r>
          </w:p>
        </w:tc>
        <w:tc>
          <w:tcPr>
            <w:tcW w:w="1296" w:type="dxa"/>
            <w:shd w:val="clear" w:color="auto" w:fill="auto"/>
          </w:tcPr>
          <w:p w14:paraId="208A7043" w14:textId="705BE1D3" w:rsidR="00F36F5D" w:rsidRPr="002E3B38" w:rsidRDefault="00E00889" w:rsidP="00E0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     </w:t>
            </w:r>
            <w:r w:rsidR="005F40BF" w:rsidRPr="002E3B38">
              <w:rPr>
                <w:rFonts w:ascii="Browallia New" w:eastAsia="Arial Unicode MS" w:hAnsi="Browallia New" w:cs="Browallia New"/>
                <w:sz w:val="26"/>
                <w:szCs w:val="26"/>
              </w:rPr>
              <w:t>-</w:t>
            </w:r>
          </w:p>
        </w:tc>
        <w:tc>
          <w:tcPr>
            <w:tcW w:w="1296" w:type="dxa"/>
          </w:tcPr>
          <w:p w14:paraId="7A01729C" w14:textId="26B7298E" w:rsidR="00F36F5D" w:rsidRPr="002E3B38" w:rsidRDefault="00E00889" w:rsidP="00E0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     -</w:t>
            </w:r>
          </w:p>
        </w:tc>
      </w:tr>
      <w:tr w:rsidR="00F36F5D" w:rsidRPr="002E3B38" w14:paraId="716FD954" w14:textId="77777777" w:rsidTr="00885BBF">
        <w:tc>
          <w:tcPr>
            <w:tcW w:w="4073" w:type="dxa"/>
            <w:vAlign w:val="bottom"/>
          </w:tcPr>
          <w:p w14:paraId="44908C20" w14:textId="77777777"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ค่าใช้จ่ายที่เกี่ยวกับสัญญาเช่าซึ่งสินทรัพย์มีมูลค่าต่ำ</w:t>
            </w:r>
          </w:p>
        </w:tc>
        <w:tc>
          <w:tcPr>
            <w:tcW w:w="1296" w:type="dxa"/>
            <w:shd w:val="clear" w:color="auto" w:fill="auto"/>
          </w:tcPr>
          <w:p w14:paraId="785C7566" w14:textId="6BB01DA1" w:rsidR="00F36F5D" w:rsidRPr="002E3B38" w:rsidRDefault="004C2B40"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4C2B40">
              <w:rPr>
                <w:rFonts w:ascii="Browallia New" w:eastAsia="Arial Unicode MS" w:hAnsi="Browallia New" w:cs="Browallia New"/>
                <w:sz w:val="26"/>
                <w:szCs w:val="26"/>
              </w:rPr>
              <w:t>599</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980</w:t>
            </w:r>
          </w:p>
        </w:tc>
        <w:tc>
          <w:tcPr>
            <w:tcW w:w="1296" w:type="dxa"/>
            <w:shd w:val="clear" w:color="auto" w:fill="auto"/>
          </w:tcPr>
          <w:p w14:paraId="0E10B8BA" w14:textId="4343CA9A"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191,100</w:t>
            </w:r>
          </w:p>
        </w:tc>
        <w:tc>
          <w:tcPr>
            <w:tcW w:w="1296" w:type="dxa"/>
            <w:shd w:val="clear" w:color="auto" w:fill="auto"/>
            <w:vAlign w:val="bottom"/>
          </w:tcPr>
          <w:p w14:paraId="328B75FD" w14:textId="66C7FEF5" w:rsidR="00F36F5D" w:rsidRPr="002E3B38" w:rsidRDefault="004C2B40"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cs/>
              </w:rPr>
            </w:pPr>
            <w:r w:rsidRPr="004C2B40">
              <w:rPr>
                <w:rFonts w:ascii="Browallia New" w:eastAsia="Arial Unicode MS" w:hAnsi="Browallia New" w:cs="Browallia New"/>
                <w:sz w:val="26"/>
                <w:szCs w:val="26"/>
              </w:rPr>
              <w:t>211</w:t>
            </w:r>
            <w:r w:rsidR="005F40BF" w:rsidRPr="002E3B38">
              <w:rPr>
                <w:rFonts w:ascii="Browallia New" w:eastAsia="Arial Unicode MS" w:hAnsi="Browallia New" w:cs="Browallia New"/>
                <w:sz w:val="26"/>
                <w:szCs w:val="26"/>
              </w:rPr>
              <w:t>,</w:t>
            </w:r>
            <w:r w:rsidRPr="004C2B40">
              <w:rPr>
                <w:rFonts w:ascii="Browallia New" w:eastAsia="Arial Unicode MS" w:hAnsi="Browallia New" w:cs="Browallia New"/>
                <w:sz w:val="26"/>
                <w:szCs w:val="26"/>
              </w:rPr>
              <w:t>500</w:t>
            </w:r>
          </w:p>
        </w:tc>
        <w:tc>
          <w:tcPr>
            <w:tcW w:w="1296" w:type="dxa"/>
            <w:vAlign w:val="bottom"/>
          </w:tcPr>
          <w:p w14:paraId="2B3A2A27" w14:textId="766E3095"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105,600</w:t>
            </w:r>
          </w:p>
        </w:tc>
      </w:tr>
      <w:tr w:rsidR="00F36F5D" w:rsidRPr="002E3B38" w14:paraId="7AC04464" w14:textId="77777777" w:rsidTr="00885BBF">
        <w:tc>
          <w:tcPr>
            <w:tcW w:w="4073" w:type="dxa"/>
            <w:vAlign w:val="bottom"/>
          </w:tcPr>
          <w:p w14:paraId="6AF17070" w14:textId="77777777"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กระแสเงินสดจ่ายทั้งหมดของสัญญาเช่า</w:t>
            </w:r>
          </w:p>
        </w:tc>
        <w:tc>
          <w:tcPr>
            <w:tcW w:w="1296" w:type="dxa"/>
            <w:shd w:val="clear" w:color="auto" w:fill="auto"/>
          </w:tcPr>
          <w:p w14:paraId="4B735B84" w14:textId="32AE638A" w:rsidR="00F36F5D" w:rsidRPr="002E3B38" w:rsidRDefault="0090300C" w:rsidP="0090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138,262,973         </w:t>
            </w:r>
          </w:p>
        </w:tc>
        <w:tc>
          <w:tcPr>
            <w:tcW w:w="1296" w:type="dxa"/>
            <w:shd w:val="clear" w:color="auto" w:fill="auto"/>
          </w:tcPr>
          <w:p w14:paraId="238AC746" w14:textId="5E712750"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129,456,116</w:t>
            </w:r>
          </w:p>
        </w:tc>
        <w:tc>
          <w:tcPr>
            <w:tcW w:w="1296" w:type="dxa"/>
            <w:shd w:val="clear" w:color="auto" w:fill="auto"/>
            <w:vAlign w:val="bottom"/>
          </w:tcPr>
          <w:p w14:paraId="1E0B869F" w14:textId="2900FF61" w:rsidR="00F36F5D" w:rsidRPr="002E3B38" w:rsidRDefault="00E82C47" w:rsidP="00E8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55,064,864</w:t>
            </w:r>
          </w:p>
        </w:tc>
        <w:tc>
          <w:tcPr>
            <w:tcW w:w="1296" w:type="dxa"/>
            <w:vAlign w:val="bottom"/>
          </w:tcPr>
          <w:p w14:paraId="3B385276" w14:textId="5A0A71D5" w:rsidR="00F36F5D" w:rsidRPr="002E3B38" w:rsidRDefault="00F36F5D" w:rsidP="00F3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57,154,137</w:t>
            </w:r>
          </w:p>
        </w:tc>
      </w:tr>
    </w:tbl>
    <w:p w14:paraId="64682708" w14:textId="77777777" w:rsidR="003E7BBD" w:rsidRPr="002E3B38" w:rsidRDefault="003E7BBD" w:rsidP="004E7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lang w:val="en-GB"/>
        </w:rPr>
      </w:pPr>
    </w:p>
    <w:p w14:paraId="64DAF290" w14:textId="13532228" w:rsidR="000E6C17" w:rsidRPr="002E3B38" w:rsidRDefault="000E6C17"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2E3B38">
        <w:rPr>
          <w:rFonts w:ascii="Browallia New" w:eastAsia="Arial Unicode MS" w:hAnsi="Browallia New" w:cs="Browallia New"/>
          <w:b/>
          <w:bCs/>
          <w:color w:val="000000" w:themeColor="text1"/>
          <w:sz w:val="28"/>
          <w:szCs w:val="28"/>
          <w:cs/>
          <w:lang w:val="en-GB"/>
        </w:rPr>
        <w:t>ค่าความนิยม</w:t>
      </w:r>
    </w:p>
    <w:p w14:paraId="10E19EC0" w14:textId="77777777" w:rsidR="006C79BE" w:rsidRPr="002E3B38" w:rsidRDefault="006C79BE"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5165C92F" w14:textId="643ED258" w:rsidR="00B66A75" w:rsidRPr="002E3B38" w:rsidRDefault="00B66A75" w:rsidP="00D536D8">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cs/>
        </w:rPr>
        <w:t xml:space="preserve"> ธันวาคม </w:t>
      </w:r>
      <w:r w:rsidRPr="002E3B38">
        <w:rPr>
          <w:rFonts w:ascii="Browallia New" w:eastAsia="Arial Unicode MS" w:hAnsi="Browallia New" w:cs="Browallia New"/>
          <w:sz w:val="28"/>
          <w:szCs w:val="28"/>
          <w:lang w:val="en-GB"/>
        </w:rPr>
        <w:t>256</w:t>
      </w:r>
      <w:r w:rsidR="001130A8"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และ </w:t>
      </w:r>
      <w:r w:rsidRPr="002E3B38">
        <w:rPr>
          <w:rFonts w:ascii="Browallia New" w:eastAsia="Arial Unicode MS" w:hAnsi="Browallia New" w:cs="Browallia New"/>
          <w:sz w:val="28"/>
          <w:szCs w:val="28"/>
          <w:lang w:val="en-GB"/>
        </w:rPr>
        <w:t>256</w:t>
      </w:r>
      <w:r w:rsidR="001130A8"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ค่าความนิยมของกลุ่มบริษัท มีดังนี้</w:t>
      </w:r>
    </w:p>
    <w:p w14:paraId="6C08D13F" w14:textId="77777777" w:rsidR="00503094" w:rsidRPr="002E3B38" w:rsidRDefault="00503094" w:rsidP="00D536D8">
      <w:pPr>
        <w:spacing w:line="240" w:lineRule="auto"/>
        <w:ind w:left="426"/>
        <w:jc w:val="thaiDistribute"/>
        <w:rPr>
          <w:rFonts w:ascii="Browallia New" w:eastAsia="Arial Unicode MS" w:hAnsi="Browallia New" w:cs="Browallia New"/>
          <w:sz w:val="28"/>
          <w:szCs w:val="28"/>
        </w:rPr>
      </w:pPr>
    </w:p>
    <w:tbl>
      <w:tblPr>
        <w:tblW w:w="9126" w:type="dxa"/>
        <w:tblInd w:w="426" w:type="dxa"/>
        <w:shd w:val="clear" w:color="auto" w:fill="FFFFFF" w:themeFill="background1"/>
        <w:tblLayout w:type="fixed"/>
        <w:tblLook w:val="0000" w:firstRow="0" w:lastRow="0" w:firstColumn="0" w:lastColumn="0" w:noHBand="0" w:noVBand="0"/>
      </w:tblPr>
      <w:tblGrid>
        <w:gridCol w:w="3836"/>
        <w:gridCol w:w="2335"/>
        <w:gridCol w:w="1515"/>
        <w:gridCol w:w="1440"/>
      </w:tblGrid>
      <w:tr w:rsidR="00F26279" w:rsidRPr="002E3B38" w14:paraId="3F96ACAA" w14:textId="77777777" w:rsidTr="002B4500">
        <w:tc>
          <w:tcPr>
            <w:tcW w:w="3836" w:type="dxa"/>
            <w:shd w:val="clear" w:color="auto" w:fill="FFFFFF" w:themeFill="background1"/>
          </w:tcPr>
          <w:p w14:paraId="6BD89B47"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5290" w:type="dxa"/>
            <w:gridSpan w:val="3"/>
            <w:shd w:val="clear" w:color="auto" w:fill="FFFFFF" w:themeFill="background1"/>
            <w:vAlign w:val="bottom"/>
          </w:tcPr>
          <w:p w14:paraId="2CAE8E52" w14:textId="48F4E790" w:rsidR="00F26279" w:rsidRPr="002E3B38" w:rsidRDefault="00F26279" w:rsidP="001A7F45">
            <w:pPr>
              <w:pStyle w:val="a9"/>
              <w:tabs>
                <w:tab w:val="left" w:pos="540"/>
                <w:tab w:val="right" w:pos="1227"/>
              </w:tabs>
              <w:ind w:left="12" w:right="0"/>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w:t>
            </w:r>
            <w:proofErr w:type="gramStart"/>
            <w:r w:rsidRPr="002E3B38">
              <w:rPr>
                <w:rFonts w:ascii="Browallia New" w:eastAsia="Arial Unicode MS" w:hAnsi="Browallia New" w:cs="Browallia New"/>
                <w:sz w:val="26"/>
                <w:szCs w:val="26"/>
                <w:cs/>
              </w:rPr>
              <w:t>หน่วย :</w:t>
            </w:r>
            <w:proofErr w:type="gramEnd"/>
            <w:r w:rsidRPr="002E3B38">
              <w:rPr>
                <w:rFonts w:ascii="Browallia New" w:eastAsia="Arial Unicode MS" w:hAnsi="Browallia New" w:cs="Browallia New"/>
                <w:sz w:val="26"/>
                <w:szCs w:val="26"/>
                <w:cs/>
              </w:rPr>
              <w:t xml:space="preserve"> บาท)</w:t>
            </w:r>
          </w:p>
        </w:tc>
      </w:tr>
      <w:tr w:rsidR="00F26279" w:rsidRPr="002E3B38" w14:paraId="43F33826" w14:textId="77777777" w:rsidTr="00CF76C5">
        <w:tc>
          <w:tcPr>
            <w:tcW w:w="3836" w:type="dxa"/>
            <w:shd w:val="clear" w:color="auto" w:fill="FFFFFF" w:themeFill="background1"/>
          </w:tcPr>
          <w:p w14:paraId="7781393B"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335" w:type="dxa"/>
            <w:shd w:val="clear" w:color="auto" w:fill="FFFFFF" w:themeFill="background1"/>
          </w:tcPr>
          <w:p w14:paraId="337D7CD4" w14:textId="12FCA64E" w:rsidR="00F26279" w:rsidRPr="002E3B38" w:rsidRDefault="00F26279" w:rsidP="00D536D8">
            <w:pPr>
              <w:pStyle w:val="a9"/>
              <w:pBdr>
                <w:bottom w:val="single" w:sz="4" w:space="1" w:color="auto"/>
              </w:pBdr>
              <w:tabs>
                <w:tab w:val="left" w:pos="540"/>
              </w:tabs>
              <w:ind w:left="12"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วันที่ซื้อกิจการ</w:t>
            </w:r>
          </w:p>
        </w:tc>
        <w:tc>
          <w:tcPr>
            <w:tcW w:w="1515" w:type="dxa"/>
            <w:shd w:val="clear" w:color="auto" w:fill="FFFFFF" w:themeFill="background1"/>
          </w:tcPr>
          <w:p w14:paraId="702A962C" w14:textId="7B508C0C" w:rsidR="00F26279" w:rsidRPr="002E3B38" w:rsidRDefault="004D73E5" w:rsidP="00D536D8">
            <w:pPr>
              <w:pStyle w:val="a9"/>
              <w:pBdr>
                <w:bottom w:val="single" w:sz="4" w:space="1" w:color="auto"/>
              </w:pBdr>
              <w:tabs>
                <w:tab w:val="left" w:pos="540"/>
                <w:tab w:val="right" w:pos="1227"/>
              </w:tabs>
              <w:ind w:left="12"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5A3C75" w:rsidRPr="002E3B38">
              <w:rPr>
                <w:rFonts w:ascii="Browallia New" w:eastAsia="Arial Unicode MS" w:hAnsi="Browallia New" w:cs="Browallia New"/>
                <w:sz w:val="26"/>
                <w:szCs w:val="26"/>
              </w:rPr>
              <w:t>7</w:t>
            </w:r>
          </w:p>
        </w:tc>
        <w:tc>
          <w:tcPr>
            <w:tcW w:w="1440" w:type="dxa"/>
            <w:shd w:val="clear" w:color="auto" w:fill="FFFFFF" w:themeFill="background1"/>
          </w:tcPr>
          <w:p w14:paraId="2CD008ED" w14:textId="5E8FB7A1" w:rsidR="00F26279" w:rsidRPr="002E3B38" w:rsidRDefault="004D73E5" w:rsidP="00D536D8">
            <w:pPr>
              <w:pStyle w:val="a9"/>
              <w:pBdr>
                <w:bottom w:val="single" w:sz="4" w:space="1" w:color="auto"/>
              </w:pBdr>
              <w:tabs>
                <w:tab w:val="left" w:pos="540"/>
                <w:tab w:val="right" w:pos="1227"/>
              </w:tabs>
              <w:ind w:left="12"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5A3C75" w:rsidRPr="002E3B38">
              <w:rPr>
                <w:rFonts w:ascii="Browallia New" w:eastAsia="Arial Unicode MS" w:hAnsi="Browallia New" w:cs="Browallia New"/>
                <w:sz w:val="26"/>
                <w:szCs w:val="26"/>
              </w:rPr>
              <w:t>6</w:t>
            </w:r>
          </w:p>
        </w:tc>
      </w:tr>
      <w:tr w:rsidR="00F26279" w:rsidRPr="002E3B38" w14:paraId="5493DA8D" w14:textId="77777777" w:rsidTr="00CF76C5">
        <w:tc>
          <w:tcPr>
            <w:tcW w:w="3836" w:type="dxa"/>
            <w:shd w:val="clear" w:color="auto" w:fill="FFFFFF" w:themeFill="background1"/>
          </w:tcPr>
          <w:p w14:paraId="67FD1E3F"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p>
        </w:tc>
        <w:tc>
          <w:tcPr>
            <w:tcW w:w="2335" w:type="dxa"/>
            <w:shd w:val="clear" w:color="auto" w:fill="FFFFFF" w:themeFill="background1"/>
          </w:tcPr>
          <w:p w14:paraId="747E3AEA" w14:textId="77777777" w:rsidR="00F26279" w:rsidRPr="002E3B38" w:rsidRDefault="00F26279" w:rsidP="00D536D8">
            <w:pPr>
              <w:pStyle w:val="a9"/>
              <w:tabs>
                <w:tab w:val="left" w:pos="540"/>
              </w:tabs>
              <w:ind w:left="12" w:right="0"/>
              <w:jc w:val="both"/>
              <w:rPr>
                <w:rFonts w:ascii="Browallia New" w:eastAsia="Arial Unicode MS" w:hAnsi="Browallia New" w:cs="Browallia New"/>
                <w:sz w:val="26"/>
                <w:szCs w:val="26"/>
              </w:rPr>
            </w:pPr>
          </w:p>
        </w:tc>
        <w:tc>
          <w:tcPr>
            <w:tcW w:w="1515" w:type="dxa"/>
            <w:shd w:val="clear" w:color="auto" w:fill="FFFFFF" w:themeFill="background1"/>
            <w:vAlign w:val="bottom"/>
          </w:tcPr>
          <w:p w14:paraId="29A70FA8" w14:textId="77777777" w:rsidR="00F26279" w:rsidRPr="002E3B38" w:rsidRDefault="00F26279" w:rsidP="00D536D8">
            <w:pPr>
              <w:pStyle w:val="a9"/>
              <w:tabs>
                <w:tab w:val="left" w:pos="540"/>
                <w:tab w:val="decimal" w:pos="1227"/>
              </w:tabs>
              <w:ind w:left="12" w:right="0"/>
              <w:jc w:val="both"/>
              <w:rPr>
                <w:rFonts w:ascii="Browallia New" w:eastAsia="Arial Unicode MS" w:hAnsi="Browallia New" w:cs="Browallia New"/>
                <w:sz w:val="26"/>
                <w:szCs w:val="26"/>
              </w:rPr>
            </w:pPr>
          </w:p>
        </w:tc>
        <w:tc>
          <w:tcPr>
            <w:tcW w:w="1440" w:type="dxa"/>
            <w:shd w:val="clear" w:color="auto" w:fill="FFFFFF" w:themeFill="background1"/>
            <w:vAlign w:val="bottom"/>
          </w:tcPr>
          <w:p w14:paraId="09106232" w14:textId="77777777" w:rsidR="00F26279" w:rsidRPr="002E3B38" w:rsidRDefault="00F26279" w:rsidP="00D536D8">
            <w:pPr>
              <w:pStyle w:val="a9"/>
              <w:tabs>
                <w:tab w:val="left" w:pos="540"/>
                <w:tab w:val="decimal" w:pos="1227"/>
              </w:tabs>
              <w:ind w:left="12" w:right="0"/>
              <w:jc w:val="both"/>
              <w:rPr>
                <w:rFonts w:ascii="Browallia New" w:eastAsia="Arial Unicode MS" w:hAnsi="Browallia New" w:cs="Browallia New"/>
                <w:sz w:val="26"/>
                <w:szCs w:val="26"/>
              </w:rPr>
            </w:pPr>
          </w:p>
        </w:tc>
      </w:tr>
      <w:tr w:rsidR="00F26279" w:rsidRPr="002E3B38" w14:paraId="08B1EE38" w14:textId="77777777" w:rsidTr="00DE3889">
        <w:tc>
          <w:tcPr>
            <w:tcW w:w="3836" w:type="dxa"/>
            <w:shd w:val="clear" w:color="auto" w:fill="FFFFFF" w:themeFill="background1"/>
            <w:vAlign w:val="bottom"/>
          </w:tcPr>
          <w:p w14:paraId="47342A84" w14:textId="67BD64C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 xml:space="preserve">การซื้อธุรกิจ </w:t>
            </w:r>
            <w:r w:rsidRPr="002E3B38">
              <w:rPr>
                <w:rFonts w:ascii="Browallia New" w:eastAsia="Arial Unicode MS" w:hAnsi="Browallia New" w:cs="Browallia New"/>
                <w:sz w:val="26"/>
                <w:szCs w:val="26"/>
              </w:rPr>
              <w:t xml:space="preserve">- </w:t>
            </w:r>
            <w:r w:rsidR="00811871" w:rsidRPr="002E3B38">
              <w:rPr>
                <w:rFonts w:ascii="Browallia New" w:eastAsia="Arial Unicode MS" w:hAnsi="Browallia New" w:cs="Browallia New"/>
                <w:sz w:val="26"/>
                <w:szCs w:val="26"/>
                <w:cs/>
              </w:rPr>
              <w:t xml:space="preserve">บริษัท </w:t>
            </w:r>
            <w:proofErr w:type="spellStart"/>
            <w:r w:rsidR="00811871" w:rsidRPr="002E3B38">
              <w:rPr>
                <w:rFonts w:ascii="Browallia New" w:eastAsia="Arial Unicode MS" w:hAnsi="Browallia New" w:cs="Browallia New"/>
                <w:sz w:val="26"/>
                <w:szCs w:val="26"/>
                <w:cs/>
              </w:rPr>
              <w:t>ป๊</w:t>
            </w:r>
            <w:proofErr w:type="spellEnd"/>
            <w:r w:rsidR="00811871" w:rsidRPr="002E3B38">
              <w:rPr>
                <w:rFonts w:ascii="Browallia New" w:eastAsia="Arial Unicode MS" w:hAnsi="Browallia New" w:cs="Browallia New"/>
                <w:sz w:val="26"/>
                <w:szCs w:val="26"/>
                <w:cs/>
              </w:rPr>
              <w:t>อบคอยน์ คลับ จำกัด</w:t>
            </w:r>
          </w:p>
        </w:tc>
        <w:tc>
          <w:tcPr>
            <w:tcW w:w="2335" w:type="dxa"/>
            <w:shd w:val="clear" w:color="auto" w:fill="FFFFFF" w:themeFill="background1"/>
          </w:tcPr>
          <w:p w14:paraId="374FD4E2" w14:textId="045FD903"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right="-7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30 </w:t>
            </w:r>
            <w:r w:rsidRPr="002E3B38">
              <w:rPr>
                <w:rFonts w:ascii="Browallia New" w:eastAsia="Arial Unicode MS" w:hAnsi="Browallia New" w:cs="Browallia New"/>
                <w:sz w:val="26"/>
                <w:szCs w:val="26"/>
                <w:cs/>
              </w:rPr>
              <w:t xml:space="preserve">เมษายน </w:t>
            </w:r>
            <w:r w:rsidR="004C2B40" w:rsidRPr="004C2B40">
              <w:rPr>
                <w:rFonts w:ascii="Browallia New" w:eastAsia="Arial Unicode MS" w:hAnsi="Browallia New" w:cs="Browallia New"/>
                <w:sz w:val="26"/>
                <w:szCs w:val="26"/>
              </w:rPr>
              <w:t>2564</w:t>
            </w:r>
          </w:p>
        </w:tc>
        <w:tc>
          <w:tcPr>
            <w:tcW w:w="1515" w:type="dxa"/>
            <w:shd w:val="clear" w:color="auto" w:fill="auto"/>
          </w:tcPr>
          <w:p w14:paraId="0CA6AE28" w14:textId="45C1CA2B" w:rsidR="00F26279" w:rsidRPr="002E3B38" w:rsidRDefault="00F614D5" w:rsidP="00F6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     -</w:t>
            </w:r>
          </w:p>
        </w:tc>
        <w:tc>
          <w:tcPr>
            <w:tcW w:w="1440" w:type="dxa"/>
            <w:shd w:val="clear" w:color="auto" w:fill="FFFFFF" w:themeFill="background1"/>
          </w:tcPr>
          <w:p w14:paraId="7173F604"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11,233,358</w:t>
            </w:r>
          </w:p>
        </w:tc>
      </w:tr>
      <w:tr w:rsidR="00F26279" w:rsidRPr="002E3B38" w14:paraId="5CE46718" w14:textId="77777777" w:rsidTr="00DE3889">
        <w:tc>
          <w:tcPr>
            <w:tcW w:w="3836" w:type="dxa"/>
            <w:shd w:val="clear" w:color="auto" w:fill="FFFFFF" w:themeFill="background1"/>
            <w:vAlign w:val="bottom"/>
          </w:tcPr>
          <w:p w14:paraId="2D0C8A13"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การซื้อสินทรัพย์ซึ่งถือเป็นการซื้อธุรกิจ</w:t>
            </w:r>
            <w:r w:rsidRPr="002E3B38">
              <w:rPr>
                <w:rFonts w:ascii="Browallia New" w:eastAsia="Arial Unicode MS" w:hAnsi="Browallia New" w:cs="Browallia New"/>
                <w:sz w:val="26"/>
                <w:szCs w:val="26"/>
              </w:rPr>
              <w:t xml:space="preserve"> </w:t>
            </w:r>
          </w:p>
          <w:p w14:paraId="5519C96D"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 บริษัท อาร์เอส คอน</w:t>
            </w:r>
            <w:proofErr w:type="spellStart"/>
            <w:r w:rsidRPr="002E3B38">
              <w:rPr>
                <w:rFonts w:ascii="Browallia New" w:eastAsia="Arial Unicode MS" w:hAnsi="Browallia New" w:cs="Browallia New"/>
                <w:sz w:val="26"/>
                <w:szCs w:val="26"/>
                <w:cs/>
              </w:rPr>
              <w:t>เน็ค</w:t>
            </w:r>
            <w:proofErr w:type="spellEnd"/>
            <w:r w:rsidRPr="002E3B38">
              <w:rPr>
                <w:rFonts w:ascii="Browallia New" w:eastAsia="Arial Unicode MS" w:hAnsi="Browallia New" w:cs="Browallia New"/>
                <w:sz w:val="26"/>
                <w:szCs w:val="26"/>
                <w:cs/>
              </w:rPr>
              <w:t xml:space="preserve"> จำกัด</w:t>
            </w:r>
          </w:p>
        </w:tc>
        <w:tc>
          <w:tcPr>
            <w:tcW w:w="2335" w:type="dxa"/>
            <w:shd w:val="clear" w:color="auto" w:fill="FFFFFF" w:themeFill="background1"/>
          </w:tcPr>
          <w:p w14:paraId="59514239" w14:textId="7991178A"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left="12" w:right="-72"/>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br/>
              <w:t xml:space="preserve"> 1 </w:t>
            </w:r>
            <w:r w:rsidRPr="002E3B38">
              <w:rPr>
                <w:rFonts w:ascii="Browallia New" w:eastAsia="Arial Unicode MS" w:hAnsi="Browallia New" w:cs="Browallia New"/>
                <w:sz w:val="26"/>
                <w:szCs w:val="26"/>
                <w:cs/>
              </w:rPr>
              <w:t xml:space="preserve">พฤษภาคม </w:t>
            </w:r>
            <w:r w:rsidR="004C2B40" w:rsidRPr="004C2B40">
              <w:rPr>
                <w:rFonts w:ascii="Browallia New" w:eastAsia="Arial Unicode MS" w:hAnsi="Browallia New" w:cs="Browallia New"/>
                <w:sz w:val="26"/>
                <w:szCs w:val="26"/>
              </w:rPr>
              <w:t>2565</w:t>
            </w:r>
          </w:p>
        </w:tc>
        <w:tc>
          <w:tcPr>
            <w:tcW w:w="1515" w:type="dxa"/>
            <w:shd w:val="clear" w:color="auto" w:fill="auto"/>
          </w:tcPr>
          <w:p w14:paraId="1D666691"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br/>
              <w:t>686,384,745</w:t>
            </w:r>
          </w:p>
        </w:tc>
        <w:tc>
          <w:tcPr>
            <w:tcW w:w="1440" w:type="dxa"/>
            <w:shd w:val="clear" w:color="auto" w:fill="FFFFFF" w:themeFill="background1"/>
          </w:tcPr>
          <w:p w14:paraId="7C7984B1" w14:textId="77777777" w:rsidR="00F26279" w:rsidRPr="002E3B38" w:rsidRDefault="00F26279"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br/>
              <w:t>686,384,745</w:t>
            </w:r>
          </w:p>
        </w:tc>
      </w:tr>
      <w:tr w:rsidR="0089171C" w:rsidRPr="002E3B38" w14:paraId="6C1069A9" w14:textId="77777777" w:rsidTr="00DE3889">
        <w:tc>
          <w:tcPr>
            <w:tcW w:w="3836" w:type="dxa"/>
            <w:shd w:val="clear" w:color="auto" w:fill="FFFFFF" w:themeFill="background1"/>
            <w:vAlign w:val="bottom"/>
          </w:tcPr>
          <w:p w14:paraId="4153FA08" w14:textId="77777777"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การซื้อธุรกิจ </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บริษัท </w:t>
            </w:r>
            <w:proofErr w:type="spellStart"/>
            <w:r w:rsidRPr="002E3B38">
              <w:rPr>
                <w:rFonts w:ascii="Browallia New" w:eastAsia="Arial Unicode MS" w:hAnsi="Browallia New" w:cs="Browallia New"/>
                <w:sz w:val="26"/>
                <w:szCs w:val="26"/>
                <w:cs/>
              </w:rPr>
              <w:t>เพ็ท</w:t>
            </w:r>
            <w:proofErr w:type="spellEnd"/>
            <w:r w:rsidRPr="002E3B38">
              <w:rPr>
                <w:rFonts w:ascii="Browallia New" w:eastAsia="Arial Unicode MS" w:hAnsi="Browallia New" w:cs="Browallia New"/>
                <w:sz w:val="26"/>
                <w:szCs w:val="26"/>
                <w:cs/>
              </w:rPr>
              <w:t xml:space="preserve"> เมด</w:t>
            </w:r>
            <w:proofErr w:type="spellStart"/>
            <w:r w:rsidRPr="002E3B38">
              <w:rPr>
                <w:rFonts w:ascii="Browallia New" w:eastAsia="Arial Unicode MS" w:hAnsi="Browallia New" w:cs="Browallia New"/>
                <w:sz w:val="26"/>
                <w:szCs w:val="26"/>
                <w:cs/>
              </w:rPr>
              <w:t>ดิ</w:t>
            </w:r>
            <w:proofErr w:type="spellEnd"/>
            <w:r w:rsidRPr="002E3B38">
              <w:rPr>
                <w:rFonts w:ascii="Browallia New" w:eastAsia="Arial Unicode MS" w:hAnsi="Browallia New" w:cs="Browallia New"/>
                <w:sz w:val="26"/>
                <w:szCs w:val="26"/>
                <w:cs/>
              </w:rPr>
              <w:t>เค</w:t>
            </w:r>
            <w:proofErr w:type="spellStart"/>
            <w:r w:rsidRPr="002E3B38">
              <w:rPr>
                <w:rFonts w:ascii="Browallia New" w:eastAsia="Arial Unicode MS" w:hAnsi="Browallia New" w:cs="Browallia New"/>
                <w:sz w:val="26"/>
                <w:szCs w:val="26"/>
                <w:cs/>
              </w:rPr>
              <w:t>ิล</w:t>
            </w:r>
            <w:proofErr w:type="spellEnd"/>
            <w:r w:rsidRPr="002E3B38">
              <w:rPr>
                <w:rFonts w:ascii="Browallia New" w:eastAsia="Arial Unicode MS" w:hAnsi="Browallia New" w:cs="Browallia New"/>
                <w:sz w:val="26"/>
                <w:szCs w:val="26"/>
                <w:cs/>
              </w:rPr>
              <w:t xml:space="preserve"> กรุ๊ป จํากัด</w:t>
            </w:r>
          </w:p>
        </w:tc>
        <w:tc>
          <w:tcPr>
            <w:tcW w:w="2335" w:type="dxa"/>
            <w:shd w:val="clear" w:color="auto" w:fill="FFFFFF" w:themeFill="background1"/>
          </w:tcPr>
          <w:p w14:paraId="4DABD77A" w14:textId="6A46C687"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left="12" w:right="-72" w:hanging="141"/>
              <w:jc w:val="center"/>
              <w:rPr>
                <w:rFonts w:ascii="Browallia New" w:eastAsia="Arial Unicode MS" w:hAnsi="Browallia New" w:cs="Browallia New"/>
                <w:sz w:val="26"/>
                <w:szCs w:val="26"/>
              </w:rPr>
            </w:pPr>
            <w:r w:rsidRPr="002E3B38">
              <w:rPr>
                <w:rFonts w:ascii="Browallia New" w:eastAsia="Arial Unicode MS" w:hAnsi="Browallia New" w:cs="Browallia New"/>
                <w:sz w:val="26"/>
                <w:szCs w:val="26"/>
              </w:rPr>
              <w:t xml:space="preserve">14 </w:t>
            </w:r>
            <w:r w:rsidRPr="002E3B38">
              <w:rPr>
                <w:rFonts w:ascii="Browallia New" w:eastAsia="Arial Unicode MS" w:hAnsi="Browallia New" w:cs="Browallia New"/>
                <w:sz w:val="26"/>
                <w:szCs w:val="26"/>
                <w:cs/>
              </w:rPr>
              <w:t xml:space="preserve">กรกฎาคม </w:t>
            </w:r>
            <w:r w:rsidR="004C2B40" w:rsidRPr="004C2B40">
              <w:rPr>
                <w:rFonts w:ascii="Browallia New" w:eastAsia="Arial Unicode MS" w:hAnsi="Browallia New" w:cs="Browallia New"/>
                <w:sz w:val="26"/>
                <w:szCs w:val="26"/>
              </w:rPr>
              <w:t>2566</w:t>
            </w:r>
          </w:p>
        </w:tc>
        <w:tc>
          <w:tcPr>
            <w:tcW w:w="1515" w:type="dxa"/>
            <w:shd w:val="clear" w:color="auto" w:fill="auto"/>
          </w:tcPr>
          <w:p w14:paraId="5476439A" w14:textId="77777777"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52,992,456</w:t>
            </w:r>
          </w:p>
        </w:tc>
        <w:tc>
          <w:tcPr>
            <w:tcW w:w="1440" w:type="dxa"/>
            <w:shd w:val="clear" w:color="auto" w:fill="FFFFFF" w:themeFill="background1"/>
          </w:tcPr>
          <w:p w14:paraId="580C5471" w14:textId="136D89ED"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52,992,456</w:t>
            </w:r>
          </w:p>
        </w:tc>
      </w:tr>
      <w:tr w:rsidR="00E34CE2" w:rsidRPr="002E3B38" w14:paraId="618CAA81" w14:textId="77777777" w:rsidTr="00DE3889">
        <w:tc>
          <w:tcPr>
            <w:tcW w:w="3836" w:type="dxa"/>
            <w:shd w:val="clear" w:color="auto" w:fill="FFFFFF" w:themeFill="background1"/>
            <w:vAlign w:val="bottom"/>
          </w:tcPr>
          <w:p w14:paraId="6FD266DF" w14:textId="6A573FC8" w:rsidR="00E34CE2" w:rsidRPr="002E3B38" w:rsidRDefault="00E34CE2" w:rsidP="00E3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highlight w:val="yellow"/>
              </w:rPr>
            </w:pPr>
            <w:r w:rsidRPr="002E3B38">
              <w:rPr>
                <w:rFonts w:ascii="Browallia New" w:eastAsia="Arial Unicode MS" w:hAnsi="Browallia New" w:cs="Browallia New"/>
                <w:sz w:val="26"/>
                <w:szCs w:val="26"/>
                <w:cs/>
              </w:rPr>
              <w:t xml:space="preserve">การซื้อธุรกิจ </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บริษัท เอิบ เวล</w:t>
            </w:r>
            <w:proofErr w:type="spellStart"/>
            <w:r w:rsidRPr="002E3B38">
              <w:rPr>
                <w:rFonts w:ascii="Browallia New" w:eastAsia="Arial Unicode MS" w:hAnsi="Browallia New" w:cs="Browallia New"/>
                <w:sz w:val="26"/>
                <w:szCs w:val="26"/>
                <w:cs/>
              </w:rPr>
              <w:t>เนส</w:t>
            </w:r>
            <w:proofErr w:type="spellEnd"/>
            <w:r w:rsidRPr="002E3B38">
              <w:rPr>
                <w:rFonts w:ascii="Browallia New" w:eastAsia="Arial Unicode MS" w:hAnsi="Browallia New" w:cs="Browallia New"/>
                <w:sz w:val="26"/>
                <w:szCs w:val="26"/>
                <w:cs/>
              </w:rPr>
              <w:t xml:space="preserve"> จำกัด</w:t>
            </w:r>
          </w:p>
        </w:tc>
        <w:tc>
          <w:tcPr>
            <w:tcW w:w="2335" w:type="dxa"/>
            <w:shd w:val="clear" w:color="auto" w:fill="FFFFFF" w:themeFill="background1"/>
          </w:tcPr>
          <w:p w14:paraId="75C15D90" w14:textId="4E15054E" w:rsidR="00E34CE2" w:rsidRPr="002E3B38" w:rsidRDefault="00E34CE2" w:rsidP="00E3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017"/>
              </w:tabs>
              <w:spacing w:line="240" w:lineRule="auto"/>
              <w:ind w:left="12" w:right="-72" w:hanging="141"/>
              <w:jc w:val="center"/>
              <w:rPr>
                <w:rFonts w:ascii="Browallia New" w:eastAsia="Arial Unicode MS" w:hAnsi="Browallia New" w:cs="Browallia New"/>
                <w:sz w:val="26"/>
                <w:szCs w:val="26"/>
                <w:highlight w:val="yellow"/>
              </w:rPr>
            </w:pPr>
            <w:r w:rsidRPr="002E3B38">
              <w:rPr>
                <w:rFonts w:ascii="Browallia New" w:eastAsia="Arial Unicode MS" w:hAnsi="Browallia New" w:cs="Browallia New"/>
                <w:sz w:val="26"/>
                <w:szCs w:val="26"/>
              </w:rPr>
              <w:t>1</w:t>
            </w:r>
            <w:r w:rsidRPr="002E3B38">
              <w:rPr>
                <w:rFonts w:ascii="Browallia New" w:eastAsia="Arial Unicode MS" w:hAnsi="Browallia New" w:cs="Browallia New"/>
                <w:sz w:val="26"/>
                <w:szCs w:val="26"/>
                <w:cs/>
              </w:rPr>
              <w:t xml:space="preserve"> เมษายน </w:t>
            </w:r>
            <w:r w:rsidR="004C2B40" w:rsidRPr="004C2B40">
              <w:rPr>
                <w:rFonts w:ascii="Browallia New" w:eastAsia="Arial Unicode MS" w:hAnsi="Browallia New" w:cs="Browallia New"/>
                <w:sz w:val="26"/>
                <w:szCs w:val="26"/>
              </w:rPr>
              <w:t>256</w:t>
            </w:r>
            <w:r w:rsidRPr="002E3B38">
              <w:rPr>
                <w:rFonts w:ascii="Browallia New" w:eastAsia="Arial Unicode MS" w:hAnsi="Browallia New" w:cs="Browallia New"/>
                <w:sz w:val="26"/>
                <w:szCs w:val="26"/>
              </w:rPr>
              <w:t>7</w:t>
            </w:r>
          </w:p>
        </w:tc>
        <w:tc>
          <w:tcPr>
            <w:tcW w:w="1515" w:type="dxa"/>
            <w:shd w:val="clear" w:color="auto" w:fill="auto"/>
          </w:tcPr>
          <w:p w14:paraId="162F5487" w14:textId="262073D1" w:rsidR="00E34CE2" w:rsidRPr="002E3B38" w:rsidRDefault="00E34CE2" w:rsidP="00E34C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25,573,986</w:t>
            </w:r>
          </w:p>
        </w:tc>
        <w:tc>
          <w:tcPr>
            <w:tcW w:w="1440" w:type="dxa"/>
            <w:shd w:val="clear" w:color="auto" w:fill="FFFFFF" w:themeFill="background1"/>
            <w:vAlign w:val="bottom"/>
          </w:tcPr>
          <w:p w14:paraId="30CA7238" w14:textId="52F2F3E7" w:rsidR="00E34CE2" w:rsidRPr="002E3B38" w:rsidRDefault="00E34CE2" w:rsidP="00E34C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6"/>
                <w:szCs w:val="26"/>
                <w:highlight w:val="yellow"/>
              </w:rPr>
            </w:pPr>
            <w:r w:rsidRPr="002E3B38">
              <w:rPr>
                <w:rFonts w:ascii="Browallia New" w:eastAsia="Arial Unicode MS" w:hAnsi="Browallia New" w:cs="Browallia New"/>
                <w:sz w:val="26"/>
                <w:szCs w:val="26"/>
              </w:rPr>
              <w:t xml:space="preserve">     -</w:t>
            </w:r>
          </w:p>
        </w:tc>
      </w:tr>
      <w:tr w:rsidR="0089171C" w:rsidRPr="002E3B38" w14:paraId="27E5504E" w14:textId="77777777" w:rsidTr="00DE3889">
        <w:tc>
          <w:tcPr>
            <w:tcW w:w="3836" w:type="dxa"/>
            <w:shd w:val="clear" w:color="auto" w:fill="FFFFFF" w:themeFill="background1"/>
            <w:vAlign w:val="bottom"/>
          </w:tcPr>
          <w:p w14:paraId="4CB266D7" w14:textId="77777777"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6"/>
                <w:szCs w:val="26"/>
              </w:rPr>
            </w:pPr>
          </w:p>
        </w:tc>
        <w:tc>
          <w:tcPr>
            <w:tcW w:w="2335" w:type="dxa"/>
            <w:shd w:val="clear" w:color="auto" w:fill="FFFFFF" w:themeFill="background1"/>
          </w:tcPr>
          <w:p w14:paraId="7320160D" w14:textId="77777777" w:rsidR="0089171C" w:rsidRPr="002E3B38" w:rsidRDefault="0089171C" w:rsidP="008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rPr>
                <w:rFonts w:ascii="Browallia New" w:eastAsia="Arial Unicode MS" w:hAnsi="Browallia New" w:cs="Browallia New"/>
                <w:sz w:val="26"/>
                <w:szCs w:val="26"/>
                <w:cs/>
              </w:rPr>
            </w:pPr>
          </w:p>
        </w:tc>
        <w:tc>
          <w:tcPr>
            <w:tcW w:w="1515" w:type="dxa"/>
            <w:shd w:val="clear" w:color="auto" w:fill="auto"/>
          </w:tcPr>
          <w:p w14:paraId="30FAE9A8" w14:textId="1956EB07" w:rsidR="0089171C" w:rsidRPr="002E3B38" w:rsidRDefault="00003656" w:rsidP="00E029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764,951,187</w:t>
            </w:r>
          </w:p>
        </w:tc>
        <w:tc>
          <w:tcPr>
            <w:tcW w:w="1440" w:type="dxa"/>
            <w:shd w:val="clear" w:color="auto" w:fill="FFFFFF" w:themeFill="background1"/>
          </w:tcPr>
          <w:p w14:paraId="24E2B277" w14:textId="79C58745" w:rsidR="0089171C" w:rsidRPr="002E3B38" w:rsidRDefault="0089171C" w:rsidP="00F31A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750,610,559</w:t>
            </w:r>
          </w:p>
        </w:tc>
      </w:tr>
    </w:tbl>
    <w:p w14:paraId="02FD3707" w14:textId="77777777" w:rsidR="002D3801" w:rsidRPr="002E3B38" w:rsidRDefault="002D3801" w:rsidP="00D536D8">
      <w:pPr>
        <w:spacing w:line="240" w:lineRule="auto"/>
        <w:ind w:left="426"/>
        <w:jc w:val="thaiDistribute"/>
        <w:rPr>
          <w:rFonts w:ascii="Browallia New" w:eastAsia="Arial Unicode MS" w:hAnsi="Browallia New" w:cs="Browallia New"/>
          <w:sz w:val="28"/>
          <w:szCs w:val="28"/>
        </w:rPr>
      </w:pPr>
    </w:p>
    <w:p w14:paraId="49AD6017" w14:textId="482D0A9E" w:rsidR="00472F8E" w:rsidRPr="002E3B38" w:rsidRDefault="00472F8E" w:rsidP="00D536D8">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lastRenderedPageBreak/>
        <w:t xml:space="preserve">การเปลี่ยนแปลงในค่าความนิยม สำหรับปีสิ้นสุดวันที่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และ</w:t>
      </w:r>
      <w:r w:rsidR="00DE2267"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มีดังนี้</w:t>
      </w:r>
    </w:p>
    <w:p w14:paraId="24FD4E4A" w14:textId="77777777" w:rsidR="002B4500" w:rsidRPr="002E3B38" w:rsidRDefault="002B4500" w:rsidP="00D536D8">
      <w:pPr>
        <w:spacing w:line="240" w:lineRule="auto"/>
        <w:ind w:left="426"/>
        <w:jc w:val="thaiDistribute"/>
        <w:rPr>
          <w:rFonts w:ascii="Browallia New" w:eastAsia="Arial Unicode MS" w:hAnsi="Browallia New" w:cs="Browallia New"/>
          <w:sz w:val="26"/>
          <w:szCs w:val="26"/>
          <w:lang w:val="en-GB"/>
        </w:rPr>
      </w:pPr>
    </w:p>
    <w:tbl>
      <w:tblPr>
        <w:tblW w:w="9033" w:type="dxa"/>
        <w:tblInd w:w="360" w:type="dxa"/>
        <w:shd w:val="clear" w:color="auto" w:fill="FFFFFF" w:themeFill="background1"/>
        <w:tblLayout w:type="fixed"/>
        <w:tblLook w:val="0000" w:firstRow="0" w:lastRow="0" w:firstColumn="0" w:lastColumn="0" w:noHBand="0" w:noVBand="0"/>
      </w:tblPr>
      <w:tblGrid>
        <w:gridCol w:w="7153"/>
        <w:gridCol w:w="1880"/>
      </w:tblGrid>
      <w:tr w:rsidR="002B4500" w:rsidRPr="002E3B38" w14:paraId="64C52B6E" w14:textId="77777777" w:rsidTr="00A745E4">
        <w:tc>
          <w:tcPr>
            <w:tcW w:w="7153" w:type="dxa"/>
            <w:shd w:val="clear" w:color="auto" w:fill="FFFFFF" w:themeFill="background1"/>
          </w:tcPr>
          <w:p w14:paraId="3697DB78" w14:textId="77777777" w:rsidR="002B4500" w:rsidRPr="002E3B38" w:rsidRDefault="002B4500" w:rsidP="00D536D8">
            <w:pPr>
              <w:spacing w:line="240" w:lineRule="auto"/>
              <w:rPr>
                <w:rFonts w:ascii="Browallia New" w:eastAsia="Arial Unicode MS" w:hAnsi="Browallia New" w:cs="Browallia New"/>
                <w:sz w:val="28"/>
                <w:szCs w:val="28"/>
              </w:rPr>
            </w:pPr>
          </w:p>
        </w:tc>
        <w:tc>
          <w:tcPr>
            <w:tcW w:w="1880" w:type="dxa"/>
            <w:shd w:val="clear" w:color="auto" w:fill="FFFFFF" w:themeFill="background1"/>
            <w:vAlign w:val="bottom"/>
          </w:tcPr>
          <w:p w14:paraId="7ACB4FE6" w14:textId="615931EB" w:rsidR="002B4500" w:rsidRPr="002E3B38" w:rsidRDefault="002B4500" w:rsidP="00D536D8">
            <w:pPr>
              <w:tabs>
                <w:tab w:val="right" w:pos="1224"/>
              </w:tabs>
              <w:spacing w:line="240" w:lineRule="auto"/>
              <w:ind w:right="-72"/>
              <w:jc w:val="right"/>
              <w:rPr>
                <w:rFonts w:ascii="Browallia New" w:eastAsia="Arial Unicode MS" w:hAnsi="Browallia New" w:cs="Browallia New"/>
                <w:noProof/>
                <w:snapToGrid w:val="0"/>
                <w:sz w:val="28"/>
                <w:szCs w:val="28"/>
                <w:cs/>
                <w:lang w:eastAsia="th-TH"/>
              </w:rPr>
            </w:pPr>
            <w:r w:rsidRPr="002E3B38">
              <w:rPr>
                <w:rFonts w:ascii="Browallia New" w:eastAsia="Arial Unicode MS" w:hAnsi="Browallia New" w:cs="Browallia New"/>
                <w:noProof/>
                <w:snapToGrid w:val="0"/>
                <w:sz w:val="28"/>
                <w:szCs w:val="28"/>
                <w:cs/>
                <w:lang w:eastAsia="th-TH"/>
              </w:rPr>
              <w:tab/>
              <w:t xml:space="preserve">(หน่วย </w:t>
            </w:r>
            <w:r w:rsidRPr="002E3B38">
              <w:rPr>
                <w:rFonts w:ascii="Browallia New" w:eastAsia="Arial Unicode MS" w:hAnsi="Browallia New" w:cs="Browallia New"/>
                <w:noProof/>
                <w:snapToGrid w:val="0"/>
                <w:sz w:val="28"/>
                <w:szCs w:val="28"/>
                <w:lang w:eastAsia="th-TH"/>
              </w:rPr>
              <w:t xml:space="preserve">: </w:t>
            </w:r>
            <w:r w:rsidRPr="002E3B38">
              <w:rPr>
                <w:rFonts w:ascii="Browallia New" w:eastAsia="Arial Unicode MS" w:hAnsi="Browallia New" w:cs="Browallia New"/>
                <w:noProof/>
                <w:snapToGrid w:val="0"/>
                <w:sz w:val="28"/>
                <w:szCs w:val="28"/>
                <w:cs/>
                <w:lang w:eastAsia="th-TH"/>
              </w:rPr>
              <w:t>บาท)</w:t>
            </w:r>
          </w:p>
        </w:tc>
      </w:tr>
      <w:tr w:rsidR="002B4500" w:rsidRPr="002E3B38" w14:paraId="6CA6EC3A" w14:textId="77777777" w:rsidTr="00A745E4">
        <w:tc>
          <w:tcPr>
            <w:tcW w:w="7153" w:type="dxa"/>
            <w:shd w:val="clear" w:color="auto" w:fill="FFFFFF" w:themeFill="background1"/>
          </w:tcPr>
          <w:p w14:paraId="06238BAB" w14:textId="77777777" w:rsidR="002B4500" w:rsidRPr="002E3B38" w:rsidRDefault="002B4500" w:rsidP="00D536D8">
            <w:pPr>
              <w:spacing w:line="240" w:lineRule="auto"/>
              <w:rPr>
                <w:rFonts w:ascii="Browallia New" w:eastAsia="Arial Unicode MS" w:hAnsi="Browallia New" w:cs="Browallia New"/>
                <w:sz w:val="28"/>
                <w:szCs w:val="28"/>
              </w:rPr>
            </w:pPr>
          </w:p>
        </w:tc>
        <w:tc>
          <w:tcPr>
            <w:tcW w:w="1880" w:type="dxa"/>
            <w:tcBorders>
              <w:bottom w:val="single" w:sz="4" w:space="0" w:color="auto"/>
            </w:tcBorders>
            <w:shd w:val="clear" w:color="auto" w:fill="FFFFFF" w:themeFill="background1"/>
            <w:vAlign w:val="bottom"/>
          </w:tcPr>
          <w:p w14:paraId="1CB1D0E0" w14:textId="00B0937B" w:rsidR="002B4500" w:rsidRPr="002E3B38" w:rsidRDefault="002B4500" w:rsidP="00D536D8">
            <w:pPr>
              <w:tabs>
                <w:tab w:val="right" w:pos="1224"/>
              </w:tabs>
              <w:spacing w:line="240" w:lineRule="auto"/>
              <w:ind w:right="-72"/>
              <w:jc w:val="center"/>
              <w:rPr>
                <w:rFonts w:ascii="Browallia New" w:eastAsia="Arial Unicode MS" w:hAnsi="Browallia New" w:cs="Browallia New"/>
                <w:noProof/>
                <w:snapToGrid w:val="0"/>
                <w:sz w:val="28"/>
                <w:szCs w:val="28"/>
                <w:cs/>
                <w:lang w:eastAsia="th-TH"/>
              </w:rPr>
            </w:pPr>
            <w:r w:rsidRPr="002E3B38">
              <w:rPr>
                <w:rFonts w:ascii="Browallia New" w:eastAsia="Arial Unicode MS" w:hAnsi="Browallia New" w:cs="Browallia New"/>
                <w:noProof/>
                <w:snapToGrid w:val="0"/>
                <w:sz w:val="28"/>
                <w:szCs w:val="28"/>
                <w:cs/>
                <w:lang w:eastAsia="th-TH"/>
              </w:rPr>
              <w:t>งบการเงินรวม</w:t>
            </w:r>
          </w:p>
        </w:tc>
      </w:tr>
      <w:tr w:rsidR="002B4500" w:rsidRPr="002E3B38" w14:paraId="5EEF36FC" w14:textId="77777777" w:rsidTr="00A745E4">
        <w:tc>
          <w:tcPr>
            <w:tcW w:w="7153" w:type="dxa"/>
            <w:shd w:val="clear" w:color="auto" w:fill="FFFFFF" w:themeFill="background1"/>
          </w:tcPr>
          <w:p w14:paraId="5E6D9724" w14:textId="77777777" w:rsidR="002B4500" w:rsidRPr="002E3B38" w:rsidRDefault="002B4500" w:rsidP="00D536D8">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2D4C308C" w14:textId="77777777" w:rsidR="002B4500" w:rsidRPr="002E3B38" w:rsidRDefault="002B4500" w:rsidP="00D536D8">
            <w:pPr>
              <w:tabs>
                <w:tab w:val="decimal" w:pos="1224"/>
              </w:tabs>
              <w:spacing w:line="240" w:lineRule="auto"/>
              <w:ind w:right="-72"/>
              <w:jc w:val="both"/>
              <w:rPr>
                <w:rFonts w:ascii="Browallia New" w:eastAsia="Arial Unicode MS" w:hAnsi="Browallia New" w:cs="Browallia New"/>
                <w:noProof/>
                <w:snapToGrid w:val="0"/>
                <w:sz w:val="28"/>
                <w:szCs w:val="28"/>
                <w:lang w:eastAsia="th-TH"/>
              </w:rPr>
            </w:pPr>
          </w:p>
        </w:tc>
      </w:tr>
      <w:tr w:rsidR="002B4500" w:rsidRPr="002E3B38" w14:paraId="468115FD" w14:textId="77777777" w:rsidTr="00A745E4">
        <w:tc>
          <w:tcPr>
            <w:tcW w:w="7153" w:type="dxa"/>
            <w:shd w:val="clear" w:color="auto" w:fill="FFFFFF" w:themeFill="background1"/>
          </w:tcPr>
          <w:p w14:paraId="1A1D505E" w14:textId="715EBC8D" w:rsidR="002B4500" w:rsidRPr="002E3B38" w:rsidRDefault="002B4500" w:rsidP="00D536D8">
            <w:pPr>
              <w:spacing w:line="240" w:lineRule="auto"/>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t xml:space="preserve">สำหรับปีสิ้นสุดวันที่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ธันวาคม </w:t>
            </w:r>
            <w:r w:rsidRPr="002E3B38">
              <w:rPr>
                <w:rFonts w:ascii="Browallia New" w:eastAsia="Arial Unicode MS" w:hAnsi="Browallia New" w:cs="Browallia New"/>
                <w:sz w:val="28"/>
                <w:szCs w:val="28"/>
                <w:lang w:val="en-GB"/>
              </w:rPr>
              <w:t>256</w:t>
            </w:r>
            <w:r w:rsidR="003A591C" w:rsidRPr="002E3B38">
              <w:rPr>
                <w:rFonts w:ascii="Browallia New" w:eastAsia="Arial Unicode MS" w:hAnsi="Browallia New" w:cs="Browallia New"/>
                <w:sz w:val="28"/>
                <w:szCs w:val="28"/>
                <w:lang w:val="en-GB"/>
              </w:rPr>
              <w:t>6</w:t>
            </w:r>
          </w:p>
        </w:tc>
        <w:tc>
          <w:tcPr>
            <w:tcW w:w="1880" w:type="dxa"/>
            <w:shd w:val="clear" w:color="auto" w:fill="FFFFFF" w:themeFill="background1"/>
            <w:vAlign w:val="bottom"/>
          </w:tcPr>
          <w:p w14:paraId="71A0F26C" w14:textId="77777777" w:rsidR="002B4500" w:rsidRPr="002E3B38" w:rsidRDefault="002B4500" w:rsidP="00D536D8">
            <w:pPr>
              <w:tabs>
                <w:tab w:val="decimal" w:pos="1224"/>
              </w:tabs>
              <w:spacing w:line="240" w:lineRule="auto"/>
              <w:ind w:right="-72"/>
              <w:jc w:val="both"/>
              <w:rPr>
                <w:rFonts w:ascii="Browallia New" w:eastAsia="Arial Unicode MS" w:hAnsi="Browallia New" w:cs="Browallia New"/>
                <w:noProof/>
                <w:snapToGrid w:val="0"/>
                <w:sz w:val="28"/>
                <w:szCs w:val="28"/>
                <w:lang w:eastAsia="th-TH"/>
              </w:rPr>
            </w:pPr>
          </w:p>
        </w:tc>
      </w:tr>
      <w:tr w:rsidR="003A591C" w:rsidRPr="002E3B38" w14:paraId="20723B5A" w14:textId="77777777" w:rsidTr="00A745E4">
        <w:tc>
          <w:tcPr>
            <w:tcW w:w="7153" w:type="dxa"/>
            <w:shd w:val="clear" w:color="auto" w:fill="FFFFFF" w:themeFill="background1"/>
          </w:tcPr>
          <w:p w14:paraId="61357562" w14:textId="77777777"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ราคาตามบัญชีสุทธิต้นปี</w:t>
            </w:r>
          </w:p>
        </w:tc>
        <w:tc>
          <w:tcPr>
            <w:tcW w:w="1880" w:type="dxa"/>
            <w:shd w:val="clear" w:color="auto" w:fill="FFFFFF" w:themeFill="background1"/>
            <w:vAlign w:val="bottom"/>
          </w:tcPr>
          <w:p w14:paraId="5AE50EB6" w14:textId="6B9F6A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697,618,103</w:t>
            </w:r>
          </w:p>
        </w:tc>
      </w:tr>
      <w:tr w:rsidR="003A591C" w:rsidRPr="002E3B38" w14:paraId="14F53FFD" w14:textId="77777777" w:rsidTr="00A745E4">
        <w:tc>
          <w:tcPr>
            <w:tcW w:w="7153" w:type="dxa"/>
            <w:shd w:val="clear" w:color="auto" w:fill="FFFFFF" w:themeFill="background1"/>
          </w:tcPr>
          <w:p w14:paraId="595BC05D" w14:textId="77777777"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การเพิ่มขึ้น </w:t>
            </w:r>
            <w:r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cs/>
              </w:rPr>
              <w:t xml:space="preserve">หมายเหตุ </w:t>
            </w:r>
            <w:r w:rsidRPr="002E3B38">
              <w:rPr>
                <w:rFonts w:ascii="Browallia New" w:eastAsia="Arial Unicode MS" w:hAnsi="Browallia New" w:cs="Browallia New"/>
                <w:sz w:val="28"/>
                <w:szCs w:val="28"/>
                <w:lang w:val="en-GB"/>
              </w:rPr>
              <w:t>37</w:t>
            </w:r>
            <w:r w:rsidRPr="002E3B38">
              <w:rPr>
                <w:rFonts w:ascii="Browallia New" w:eastAsia="Arial Unicode MS" w:hAnsi="Browallia New" w:cs="Browallia New"/>
                <w:sz w:val="28"/>
                <w:szCs w:val="28"/>
              </w:rPr>
              <w:t>)</w:t>
            </w:r>
          </w:p>
        </w:tc>
        <w:tc>
          <w:tcPr>
            <w:tcW w:w="1880" w:type="dxa"/>
            <w:tcBorders>
              <w:bottom w:val="single" w:sz="4" w:space="0" w:color="auto"/>
            </w:tcBorders>
            <w:shd w:val="clear" w:color="auto" w:fill="FFFFFF" w:themeFill="background1"/>
            <w:vAlign w:val="bottom"/>
          </w:tcPr>
          <w:p w14:paraId="2FEF935E" w14:textId="50AB8B73"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52,992,456</w:t>
            </w:r>
          </w:p>
        </w:tc>
      </w:tr>
      <w:tr w:rsidR="003A591C" w:rsidRPr="002E3B38" w14:paraId="04F0684C" w14:textId="77777777" w:rsidTr="00A745E4">
        <w:tc>
          <w:tcPr>
            <w:tcW w:w="7153" w:type="dxa"/>
            <w:shd w:val="clear" w:color="auto" w:fill="FFFFFF" w:themeFill="background1"/>
          </w:tcPr>
          <w:p w14:paraId="1FA4814A" w14:textId="39CFAD68"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ราคาตามบัญชีปลายปี</w:t>
            </w:r>
          </w:p>
        </w:tc>
        <w:tc>
          <w:tcPr>
            <w:tcW w:w="1880" w:type="dxa"/>
            <w:tcBorders>
              <w:top w:val="single" w:sz="4" w:space="0" w:color="auto"/>
              <w:bottom w:val="single" w:sz="4" w:space="0" w:color="auto"/>
            </w:tcBorders>
            <w:shd w:val="clear" w:color="auto" w:fill="FFFFFF" w:themeFill="background1"/>
            <w:vAlign w:val="bottom"/>
          </w:tcPr>
          <w:p w14:paraId="0500A617" w14:textId="1E6DD85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750,610,559</w:t>
            </w:r>
          </w:p>
        </w:tc>
      </w:tr>
      <w:tr w:rsidR="003A591C" w:rsidRPr="002E3B38" w14:paraId="4204A789" w14:textId="77777777" w:rsidTr="00A745E4">
        <w:tc>
          <w:tcPr>
            <w:tcW w:w="7153" w:type="dxa"/>
            <w:shd w:val="clear" w:color="auto" w:fill="FFFFFF" w:themeFill="background1"/>
          </w:tcPr>
          <w:p w14:paraId="15DDD7F8" w14:textId="77777777" w:rsidR="003A591C" w:rsidRPr="002E3B38" w:rsidRDefault="003A591C" w:rsidP="003A591C">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7AB30CF2"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4125A40B" w14:textId="77777777" w:rsidTr="00A745E4">
        <w:tc>
          <w:tcPr>
            <w:tcW w:w="7153" w:type="dxa"/>
            <w:shd w:val="clear" w:color="auto" w:fill="FFFFFF" w:themeFill="background1"/>
          </w:tcPr>
          <w:p w14:paraId="479C03EB" w14:textId="20D876EC"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ธันวาคม </w:t>
            </w:r>
            <w:r w:rsidRPr="002E3B38">
              <w:rPr>
                <w:rFonts w:ascii="Browallia New" w:eastAsia="Arial Unicode MS" w:hAnsi="Browallia New" w:cs="Browallia New"/>
                <w:sz w:val="28"/>
                <w:szCs w:val="28"/>
                <w:lang w:val="en-GB"/>
              </w:rPr>
              <w:t>2566</w:t>
            </w:r>
          </w:p>
        </w:tc>
        <w:tc>
          <w:tcPr>
            <w:tcW w:w="1880" w:type="dxa"/>
            <w:shd w:val="clear" w:color="auto" w:fill="FFFFFF" w:themeFill="background1"/>
            <w:vAlign w:val="bottom"/>
          </w:tcPr>
          <w:p w14:paraId="474F1D58"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21C7E048" w14:textId="77777777" w:rsidTr="00A745E4">
        <w:tc>
          <w:tcPr>
            <w:tcW w:w="7153" w:type="dxa"/>
            <w:shd w:val="clear" w:color="auto" w:fill="FFFFFF" w:themeFill="background1"/>
          </w:tcPr>
          <w:p w14:paraId="5C130320" w14:textId="77777777"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ราคาทุน</w:t>
            </w:r>
          </w:p>
        </w:tc>
        <w:tc>
          <w:tcPr>
            <w:tcW w:w="1880" w:type="dxa"/>
            <w:shd w:val="clear" w:color="auto" w:fill="FFFFFF" w:themeFill="background1"/>
            <w:vAlign w:val="bottom"/>
          </w:tcPr>
          <w:p w14:paraId="606BC741" w14:textId="6A989383"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750,610,559</w:t>
            </w:r>
          </w:p>
        </w:tc>
      </w:tr>
      <w:tr w:rsidR="005B7465" w:rsidRPr="002E3B38" w14:paraId="5DF631FC" w14:textId="77777777" w:rsidTr="00A745E4">
        <w:tc>
          <w:tcPr>
            <w:tcW w:w="7153" w:type="dxa"/>
            <w:shd w:val="clear" w:color="auto" w:fill="FFFFFF" w:themeFill="background1"/>
          </w:tcPr>
          <w:p w14:paraId="0BF3F191" w14:textId="27B2F7F9" w:rsidR="005B7465" w:rsidRPr="002E3B38" w:rsidRDefault="005B7465" w:rsidP="005B7465">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ค่าเผื่อการด้อยค่าสะสม</w:t>
            </w:r>
          </w:p>
        </w:tc>
        <w:tc>
          <w:tcPr>
            <w:tcW w:w="1880" w:type="dxa"/>
            <w:tcBorders>
              <w:bottom w:val="single" w:sz="4" w:space="0" w:color="auto"/>
            </w:tcBorders>
            <w:shd w:val="clear" w:color="auto" w:fill="FFFFFF" w:themeFill="background1"/>
            <w:vAlign w:val="bottom"/>
          </w:tcPr>
          <w:p w14:paraId="2886FF20" w14:textId="78688764" w:rsidR="005B7465" w:rsidRPr="002E3B38" w:rsidRDefault="005B7465" w:rsidP="005B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r w:rsidR="00227929"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rPr>
              <w:t>-</w:t>
            </w:r>
          </w:p>
        </w:tc>
      </w:tr>
      <w:tr w:rsidR="003A591C" w:rsidRPr="002E3B38" w14:paraId="0540A119" w14:textId="77777777" w:rsidTr="00A745E4">
        <w:tc>
          <w:tcPr>
            <w:tcW w:w="7153" w:type="dxa"/>
            <w:shd w:val="clear" w:color="auto" w:fill="FFFFFF" w:themeFill="background1"/>
          </w:tcPr>
          <w:p w14:paraId="48E875B3" w14:textId="77777777"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ราคาตามบัญชีสุทธิ</w:t>
            </w:r>
          </w:p>
        </w:tc>
        <w:tc>
          <w:tcPr>
            <w:tcW w:w="1880" w:type="dxa"/>
            <w:tcBorders>
              <w:top w:val="single" w:sz="4" w:space="0" w:color="auto"/>
              <w:bottom w:val="single" w:sz="4" w:space="0" w:color="auto"/>
            </w:tcBorders>
            <w:shd w:val="clear" w:color="auto" w:fill="FFFFFF" w:themeFill="background1"/>
            <w:vAlign w:val="bottom"/>
          </w:tcPr>
          <w:p w14:paraId="18F8361C" w14:textId="1EA540EE"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750,610,559</w:t>
            </w:r>
          </w:p>
        </w:tc>
      </w:tr>
      <w:tr w:rsidR="003A591C" w:rsidRPr="002E3B38" w14:paraId="31429D88" w14:textId="77777777" w:rsidTr="00A745E4">
        <w:tc>
          <w:tcPr>
            <w:tcW w:w="7153" w:type="dxa"/>
            <w:shd w:val="clear" w:color="auto" w:fill="FFFFFF" w:themeFill="background1"/>
          </w:tcPr>
          <w:p w14:paraId="1B70F627" w14:textId="77777777" w:rsidR="003A591C" w:rsidRPr="002E3B38" w:rsidRDefault="003A591C" w:rsidP="003A591C">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FFFFFF" w:themeFill="background1"/>
            <w:vAlign w:val="bottom"/>
          </w:tcPr>
          <w:p w14:paraId="57A0073D"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3A2FC029" w14:textId="77777777" w:rsidTr="00A745E4">
        <w:tc>
          <w:tcPr>
            <w:tcW w:w="7153" w:type="dxa"/>
            <w:shd w:val="clear" w:color="auto" w:fill="FFFFFF" w:themeFill="background1"/>
          </w:tcPr>
          <w:p w14:paraId="63A2333C" w14:textId="5A7454FF"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สำหรับปีสิ้นสุดวันที่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ธันวาคม </w:t>
            </w:r>
            <w:r w:rsidRPr="002E3B38">
              <w:rPr>
                <w:rFonts w:ascii="Browallia New" w:eastAsia="Arial Unicode MS" w:hAnsi="Browallia New" w:cs="Browallia New"/>
                <w:sz w:val="28"/>
                <w:szCs w:val="28"/>
                <w:lang w:val="en-GB"/>
              </w:rPr>
              <w:t>2567</w:t>
            </w:r>
          </w:p>
        </w:tc>
        <w:tc>
          <w:tcPr>
            <w:tcW w:w="1880" w:type="dxa"/>
            <w:shd w:val="clear" w:color="auto" w:fill="FFFFFF" w:themeFill="background1"/>
            <w:vAlign w:val="bottom"/>
          </w:tcPr>
          <w:p w14:paraId="609473EA"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73D81390" w14:textId="77777777" w:rsidTr="00A745E4">
        <w:tc>
          <w:tcPr>
            <w:tcW w:w="7153" w:type="dxa"/>
            <w:shd w:val="clear" w:color="auto" w:fill="FFFFFF" w:themeFill="background1"/>
          </w:tcPr>
          <w:p w14:paraId="54EBAACD" w14:textId="77777777"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ราคาตามบัญชีสุทธิต้นปี</w:t>
            </w:r>
          </w:p>
        </w:tc>
        <w:tc>
          <w:tcPr>
            <w:tcW w:w="1880" w:type="dxa"/>
            <w:shd w:val="clear" w:color="auto" w:fill="FFFFFF" w:themeFill="background1"/>
            <w:vAlign w:val="bottom"/>
          </w:tcPr>
          <w:p w14:paraId="7004665E" w14:textId="347E0805" w:rsidR="003A591C" w:rsidRPr="002E3B38" w:rsidRDefault="00B64237"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750,610,559</w:t>
            </w:r>
          </w:p>
        </w:tc>
      </w:tr>
      <w:tr w:rsidR="003A591C" w:rsidRPr="002E3B38" w14:paraId="2F7D5DB3" w14:textId="77777777" w:rsidTr="005552A4">
        <w:tc>
          <w:tcPr>
            <w:tcW w:w="7153" w:type="dxa"/>
            <w:shd w:val="clear" w:color="auto" w:fill="FFFFFF" w:themeFill="background1"/>
          </w:tcPr>
          <w:p w14:paraId="43737F69" w14:textId="77777777"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การเพิ่มขึ้น </w:t>
            </w:r>
            <w:r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cs/>
              </w:rPr>
              <w:t xml:space="preserve">หมายเหตุ </w:t>
            </w:r>
            <w:r w:rsidRPr="002E3B38">
              <w:rPr>
                <w:rFonts w:ascii="Browallia New" w:eastAsia="Arial Unicode MS" w:hAnsi="Browallia New" w:cs="Browallia New"/>
                <w:sz w:val="28"/>
                <w:szCs w:val="28"/>
                <w:lang w:val="en-GB"/>
              </w:rPr>
              <w:t>37</w:t>
            </w:r>
            <w:r w:rsidRPr="002E3B38">
              <w:rPr>
                <w:rFonts w:ascii="Browallia New" w:eastAsia="Arial Unicode MS" w:hAnsi="Browallia New" w:cs="Browallia New"/>
                <w:sz w:val="28"/>
                <w:szCs w:val="28"/>
              </w:rPr>
              <w:t>)</w:t>
            </w:r>
          </w:p>
        </w:tc>
        <w:tc>
          <w:tcPr>
            <w:tcW w:w="1880" w:type="dxa"/>
            <w:shd w:val="clear" w:color="auto" w:fill="auto"/>
            <w:vAlign w:val="bottom"/>
          </w:tcPr>
          <w:p w14:paraId="40EBC1FA" w14:textId="45659A0D" w:rsidR="003A591C" w:rsidRPr="002E3B38" w:rsidRDefault="004F6DD4"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w:t>
            </w:r>
            <w:r w:rsidR="001F5ED0" w:rsidRPr="002E3B38">
              <w:rPr>
                <w:rFonts w:ascii="Browallia New" w:eastAsia="Arial Unicode MS" w:hAnsi="Browallia New" w:cs="Browallia New"/>
                <w:sz w:val="28"/>
                <w:szCs w:val="28"/>
              </w:rPr>
              <w:t>5</w:t>
            </w:r>
            <w:r w:rsidRPr="002E3B38">
              <w:rPr>
                <w:rFonts w:ascii="Browallia New" w:eastAsia="Arial Unicode MS" w:hAnsi="Browallia New" w:cs="Browallia New"/>
                <w:sz w:val="28"/>
                <w:szCs w:val="28"/>
              </w:rPr>
              <w:t>,</w:t>
            </w:r>
            <w:r w:rsidR="001F5ED0" w:rsidRPr="002E3B38">
              <w:rPr>
                <w:rFonts w:ascii="Browallia New" w:eastAsia="Arial Unicode MS" w:hAnsi="Browallia New" w:cs="Browallia New"/>
                <w:sz w:val="28"/>
                <w:szCs w:val="28"/>
              </w:rPr>
              <w:t>573</w:t>
            </w:r>
            <w:r w:rsidRPr="002E3B38">
              <w:rPr>
                <w:rFonts w:ascii="Browallia New" w:eastAsia="Arial Unicode MS" w:hAnsi="Browallia New" w:cs="Browallia New"/>
                <w:sz w:val="28"/>
                <w:szCs w:val="28"/>
              </w:rPr>
              <w:t>,</w:t>
            </w:r>
            <w:r w:rsidR="001F5ED0" w:rsidRPr="002E3B38">
              <w:rPr>
                <w:rFonts w:ascii="Browallia New" w:eastAsia="Arial Unicode MS" w:hAnsi="Browallia New" w:cs="Browallia New"/>
                <w:sz w:val="28"/>
                <w:szCs w:val="28"/>
              </w:rPr>
              <w:t>986</w:t>
            </w:r>
          </w:p>
        </w:tc>
      </w:tr>
      <w:tr w:rsidR="003A591C" w:rsidRPr="002E3B38" w14:paraId="5118ACB6" w14:textId="77777777" w:rsidTr="005552A4">
        <w:tc>
          <w:tcPr>
            <w:tcW w:w="7153" w:type="dxa"/>
            <w:shd w:val="clear" w:color="auto" w:fill="FFFFFF" w:themeFill="background1"/>
          </w:tcPr>
          <w:p w14:paraId="7780799C" w14:textId="26161FD3"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ราคาตามบัญชีปลายปี</w:t>
            </w:r>
          </w:p>
        </w:tc>
        <w:tc>
          <w:tcPr>
            <w:tcW w:w="1880" w:type="dxa"/>
            <w:tcBorders>
              <w:top w:val="single" w:sz="4" w:space="0" w:color="auto"/>
              <w:bottom w:val="single" w:sz="4" w:space="0" w:color="auto"/>
            </w:tcBorders>
            <w:shd w:val="clear" w:color="auto" w:fill="auto"/>
            <w:vAlign w:val="bottom"/>
          </w:tcPr>
          <w:p w14:paraId="16C650DB" w14:textId="2D1DB676" w:rsidR="003A591C" w:rsidRPr="002E3B38" w:rsidRDefault="00021396"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776</w:t>
            </w:r>
            <w:r w:rsidR="006A3581"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rPr>
              <w:t>184</w:t>
            </w:r>
            <w:r w:rsidR="006A3581"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rPr>
              <w:t>545</w:t>
            </w:r>
          </w:p>
        </w:tc>
      </w:tr>
      <w:tr w:rsidR="003A591C" w:rsidRPr="002E3B38" w14:paraId="74B52CD9" w14:textId="77777777" w:rsidTr="005552A4">
        <w:tc>
          <w:tcPr>
            <w:tcW w:w="7153" w:type="dxa"/>
            <w:shd w:val="clear" w:color="auto" w:fill="FFFFFF" w:themeFill="background1"/>
          </w:tcPr>
          <w:p w14:paraId="3AA6A313" w14:textId="77777777" w:rsidR="003A591C" w:rsidRPr="002E3B38" w:rsidRDefault="003A591C" w:rsidP="003A591C">
            <w:pPr>
              <w:spacing w:line="240" w:lineRule="auto"/>
              <w:rPr>
                <w:rFonts w:ascii="Browallia New" w:eastAsia="Arial Unicode MS" w:hAnsi="Browallia New" w:cs="Browallia New"/>
                <w:sz w:val="28"/>
                <w:szCs w:val="28"/>
              </w:rPr>
            </w:pPr>
          </w:p>
        </w:tc>
        <w:tc>
          <w:tcPr>
            <w:tcW w:w="1880" w:type="dxa"/>
            <w:tcBorders>
              <w:top w:val="single" w:sz="4" w:space="0" w:color="auto"/>
            </w:tcBorders>
            <w:shd w:val="clear" w:color="auto" w:fill="auto"/>
            <w:vAlign w:val="bottom"/>
          </w:tcPr>
          <w:p w14:paraId="25CAEB64"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179DF6CE" w14:textId="77777777" w:rsidTr="005552A4">
        <w:tc>
          <w:tcPr>
            <w:tcW w:w="7153" w:type="dxa"/>
            <w:shd w:val="clear" w:color="auto" w:fill="FFFFFF" w:themeFill="background1"/>
          </w:tcPr>
          <w:p w14:paraId="658672A5" w14:textId="3EB30EC1"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cs/>
              </w:rPr>
              <w:t xml:space="preserve"> ธันวาคม </w:t>
            </w:r>
            <w:r w:rsidRPr="002E3B38">
              <w:rPr>
                <w:rFonts w:ascii="Browallia New" w:eastAsia="Arial Unicode MS" w:hAnsi="Browallia New" w:cs="Browallia New"/>
                <w:sz w:val="28"/>
                <w:szCs w:val="28"/>
                <w:lang w:val="en-GB"/>
              </w:rPr>
              <w:t>2567</w:t>
            </w:r>
          </w:p>
        </w:tc>
        <w:tc>
          <w:tcPr>
            <w:tcW w:w="1880" w:type="dxa"/>
            <w:shd w:val="clear" w:color="auto" w:fill="auto"/>
            <w:vAlign w:val="bottom"/>
          </w:tcPr>
          <w:p w14:paraId="71E920D8" w14:textId="77777777" w:rsidR="003A591C" w:rsidRPr="002E3B38" w:rsidRDefault="003A591C"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3A591C" w:rsidRPr="002E3B38" w14:paraId="353D8374" w14:textId="77777777" w:rsidTr="005552A4">
        <w:tc>
          <w:tcPr>
            <w:tcW w:w="7153" w:type="dxa"/>
            <w:shd w:val="clear" w:color="auto" w:fill="FFFFFF" w:themeFill="background1"/>
          </w:tcPr>
          <w:p w14:paraId="22120BE3" w14:textId="77777777" w:rsidR="003A591C" w:rsidRPr="002E3B38" w:rsidRDefault="003A591C" w:rsidP="003A591C">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ราคาทุน</w:t>
            </w:r>
          </w:p>
        </w:tc>
        <w:tc>
          <w:tcPr>
            <w:tcW w:w="1880" w:type="dxa"/>
            <w:shd w:val="clear" w:color="auto" w:fill="auto"/>
            <w:vAlign w:val="bottom"/>
          </w:tcPr>
          <w:p w14:paraId="295ECF25" w14:textId="22DA3957" w:rsidR="003A591C" w:rsidRPr="002E3B38" w:rsidRDefault="00021396"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776,184,545</w:t>
            </w:r>
          </w:p>
        </w:tc>
      </w:tr>
      <w:tr w:rsidR="003A591C" w:rsidRPr="002E3B38" w14:paraId="4DD25CA3" w14:textId="77777777" w:rsidTr="005552A4">
        <w:tc>
          <w:tcPr>
            <w:tcW w:w="7153" w:type="dxa"/>
            <w:shd w:val="clear" w:color="auto" w:fill="FFFFFF" w:themeFill="background1"/>
          </w:tcPr>
          <w:p w14:paraId="13E8B7C9" w14:textId="3BEDAA81"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ค่าเผื่อการด้อยค่าสะสม</w:t>
            </w:r>
          </w:p>
        </w:tc>
        <w:tc>
          <w:tcPr>
            <w:tcW w:w="1880" w:type="dxa"/>
            <w:tcBorders>
              <w:bottom w:val="single" w:sz="4" w:space="0" w:color="auto"/>
            </w:tcBorders>
            <w:shd w:val="clear" w:color="auto" w:fill="auto"/>
            <w:vAlign w:val="bottom"/>
          </w:tcPr>
          <w:p w14:paraId="61DF47CD" w14:textId="000AF12F" w:rsidR="003A591C" w:rsidRPr="002E3B38" w:rsidRDefault="00416951"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w:t>
            </w:r>
            <w:r w:rsidR="006A3581" w:rsidRPr="002E3B38">
              <w:rPr>
                <w:rFonts w:ascii="Browallia New" w:eastAsia="Arial Unicode MS" w:hAnsi="Browallia New" w:cs="Browallia New"/>
                <w:sz w:val="28"/>
                <w:szCs w:val="28"/>
              </w:rPr>
              <w:t>11,233,358)</w:t>
            </w:r>
          </w:p>
        </w:tc>
      </w:tr>
      <w:tr w:rsidR="003A591C" w:rsidRPr="002E3B38" w14:paraId="3F70BC57" w14:textId="77777777" w:rsidTr="005552A4">
        <w:tc>
          <w:tcPr>
            <w:tcW w:w="7153" w:type="dxa"/>
            <w:shd w:val="clear" w:color="auto" w:fill="FFFFFF" w:themeFill="background1"/>
          </w:tcPr>
          <w:p w14:paraId="1A38B8E7" w14:textId="77777777" w:rsidR="003A591C" w:rsidRPr="002E3B38" w:rsidRDefault="003A591C" w:rsidP="003A591C">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ราคาตามบัญชีสุทธิ</w:t>
            </w:r>
          </w:p>
        </w:tc>
        <w:tc>
          <w:tcPr>
            <w:tcW w:w="1880" w:type="dxa"/>
            <w:tcBorders>
              <w:top w:val="single" w:sz="4" w:space="0" w:color="auto"/>
              <w:bottom w:val="single" w:sz="4" w:space="0" w:color="auto"/>
            </w:tcBorders>
            <w:shd w:val="clear" w:color="auto" w:fill="auto"/>
            <w:vAlign w:val="bottom"/>
          </w:tcPr>
          <w:p w14:paraId="0D1A27AC" w14:textId="642D2487" w:rsidR="003A591C" w:rsidRPr="002E3B38" w:rsidRDefault="004C2B40" w:rsidP="003A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7</w:t>
            </w:r>
            <w:r w:rsidR="0004260E" w:rsidRPr="002E3B38">
              <w:rPr>
                <w:rFonts w:ascii="Browallia New" w:eastAsia="Arial Unicode MS" w:hAnsi="Browallia New" w:cs="Browallia New"/>
                <w:sz w:val="28"/>
                <w:szCs w:val="28"/>
              </w:rPr>
              <w:t>64</w:t>
            </w:r>
            <w:r w:rsidR="00376827" w:rsidRPr="002E3B38">
              <w:rPr>
                <w:rFonts w:ascii="Browallia New" w:eastAsia="Arial Unicode MS" w:hAnsi="Browallia New" w:cs="Browallia New"/>
                <w:sz w:val="28"/>
                <w:szCs w:val="28"/>
              </w:rPr>
              <w:t>,</w:t>
            </w:r>
            <w:r w:rsidR="0004260E" w:rsidRPr="002E3B38">
              <w:rPr>
                <w:rFonts w:ascii="Browallia New" w:eastAsia="Arial Unicode MS" w:hAnsi="Browallia New" w:cs="Browallia New"/>
                <w:sz w:val="28"/>
                <w:szCs w:val="28"/>
              </w:rPr>
              <w:t>951</w:t>
            </w:r>
            <w:r w:rsidR="00376827" w:rsidRPr="002E3B38">
              <w:rPr>
                <w:rFonts w:ascii="Browallia New" w:eastAsia="Arial Unicode MS" w:hAnsi="Browallia New" w:cs="Browallia New"/>
                <w:sz w:val="28"/>
                <w:szCs w:val="28"/>
              </w:rPr>
              <w:t>,</w:t>
            </w:r>
            <w:r w:rsidR="0004260E" w:rsidRPr="002E3B38">
              <w:rPr>
                <w:rFonts w:ascii="Browallia New" w:eastAsia="Arial Unicode MS" w:hAnsi="Browallia New" w:cs="Browallia New"/>
                <w:sz w:val="28"/>
                <w:szCs w:val="28"/>
              </w:rPr>
              <w:t>187</w:t>
            </w:r>
          </w:p>
        </w:tc>
      </w:tr>
    </w:tbl>
    <w:p w14:paraId="488E8088" w14:textId="77777777" w:rsidR="00131E83" w:rsidRPr="002E3B38" w:rsidRDefault="00131E83" w:rsidP="00D536D8">
      <w:pPr>
        <w:spacing w:line="240" w:lineRule="auto"/>
        <w:ind w:left="426"/>
        <w:jc w:val="thaiDistribute"/>
        <w:rPr>
          <w:rFonts w:ascii="Browallia New" w:eastAsia="Arial Unicode MS" w:hAnsi="Browallia New" w:cs="Browallia New"/>
          <w:sz w:val="28"/>
          <w:szCs w:val="28"/>
        </w:rPr>
      </w:pPr>
    </w:p>
    <w:p w14:paraId="1B4612F0" w14:textId="3B678B2D" w:rsidR="007B4DFD" w:rsidRPr="002E3B38" w:rsidRDefault="007B4DFD" w:rsidP="00333C05">
      <w:pPr>
        <w:spacing w:line="240" w:lineRule="auto"/>
        <w:ind w:left="426" w:right="92"/>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AF1E9D"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ค่าความนิยมมีมูลค่า </w:t>
      </w:r>
      <w:r w:rsidR="00063CCD" w:rsidRPr="002E3B38">
        <w:rPr>
          <w:rFonts w:ascii="Browallia New" w:eastAsia="Arial Unicode MS" w:hAnsi="Browallia New" w:cs="Browallia New"/>
          <w:sz w:val="28"/>
          <w:szCs w:val="28"/>
          <w:lang w:val="en-GB"/>
        </w:rPr>
        <w:t>764,951,187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บาท </w:t>
      </w:r>
      <w:r w:rsidRPr="002E3B38">
        <w:rPr>
          <w:rFonts w:ascii="Browallia New" w:eastAsia="Arial Unicode MS" w:hAnsi="Browallia New" w:cs="Browallia New"/>
          <w:sz w:val="28"/>
          <w:szCs w:val="28"/>
          <w:cs/>
        </w:rPr>
        <w:t>ได้ถูกปันส่วนให้แก่หน่วยสินทรัพย์ที่ก่อให้เกิดเงินสด (</w:t>
      </w:r>
      <w:r w:rsidRPr="002E3B38">
        <w:rPr>
          <w:rFonts w:ascii="Browallia New" w:eastAsia="Arial Unicode MS" w:hAnsi="Browallia New" w:cs="Browallia New"/>
          <w:sz w:val="28"/>
          <w:szCs w:val="28"/>
        </w:rPr>
        <w:t xml:space="preserve">CGU) </w:t>
      </w:r>
      <w:r w:rsidRPr="002E3B38">
        <w:rPr>
          <w:rFonts w:ascii="Browallia New" w:eastAsia="Arial Unicode MS" w:hAnsi="Browallia New" w:cs="Browallia New"/>
          <w:sz w:val="28"/>
          <w:szCs w:val="28"/>
          <w:cs/>
        </w:rPr>
        <w:t>ที่ถูกกำหนดตามส่วนงานธุรกิจ</w:t>
      </w:r>
    </w:p>
    <w:p w14:paraId="6A513DCD" w14:textId="77777777" w:rsidR="007B4DFD" w:rsidRPr="002E3B38" w:rsidRDefault="007B4DFD" w:rsidP="00333C05">
      <w:pPr>
        <w:spacing w:line="240" w:lineRule="auto"/>
        <w:ind w:right="92"/>
        <w:jc w:val="thaiDistribute"/>
        <w:rPr>
          <w:rFonts w:ascii="Browallia New" w:eastAsia="Arial Unicode MS" w:hAnsi="Browallia New" w:cs="Browallia New"/>
          <w:sz w:val="24"/>
          <w:szCs w:val="24"/>
        </w:rPr>
      </w:pPr>
    </w:p>
    <w:p w14:paraId="49BCDFA7" w14:textId="77777777" w:rsidR="007B4DFD" w:rsidRPr="002E3B38" w:rsidRDefault="007B4DFD" w:rsidP="00333C05">
      <w:pPr>
        <w:spacing w:line="240" w:lineRule="auto"/>
        <w:ind w:left="426" w:right="92"/>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กลุ่มบริษัทปันส่วนค่าความนิยมให้แก่หน่วยสินทรัพย์ที่ก่อให้เกิดเงินสดคือส่วนงานการทำการตลาดออนไลน์และการรับออกแบบงานโฆษณา ส่วนงานธุรกิจขายตรงสินค้าประเภทผลิตภัณฑ์เสริมอาหารและเครื่องดื่ม และส่วนงานการให้บริการรักษาและดูแลสัตว์เลี้ยง</w:t>
      </w:r>
    </w:p>
    <w:p w14:paraId="78552363" w14:textId="10C8262D" w:rsidR="00C4005B" w:rsidRPr="002E3B38" w:rsidRDefault="00C4005B" w:rsidP="009905A4">
      <w:pPr>
        <w:spacing w:line="240" w:lineRule="auto"/>
        <w:ind w:right="92"/>
        <w:jc w:val="thaiDistribute"/>
        <w:rPr>
          <w:rFonts w:ascii="Browallia New" w:eastAsia="Arial Unicode MS" w:hAnsi="Browallia New" w:cs="Browallia New"/>
          <w:sz w:val="24"/>
          <w:szCs w:val="24"/>
          <w:lang w:val="en-GB"/>
        </w:rPr>
      </w:pPr>
    </w:p>
    <w:p w14:paraId="5E7FB61E" w14:textId="36A74AD9" w:rsidR="00285E28" w:rsidRPr="002E3B38" w:rsidRDefault="00285E28" w:rsidP="00333C05">
      <w:pPr>
        <w:spacing w:line="240" w:lineRule="auto"/>
        <w:ind w:left="426" w:right="92"/>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มูลค่าที่คาดว่าจะได้รับคืนของหน่วยสินทรัพย์ที่ก่อให้เกิดเงินสด พิจารณาจากการคำนวณมูลค่าจากการใช้และมูลค่ายุติธรรมหักต้นทุนในการขาย อ้างอิงจากงบประมาณทางการเงินครอบคลุมระยะเวลา </w:t>
      </w:r>
      <w:r w:rsidRPr="002E3B38">
        <w:rPr>
          <w:rFonts w:ascii="Browallia New" w:eastAsia="Arial Unicode MS" w:hAnsi="Browallia New" w:cs="Browallia New"/>
          <w:sz w:val="28"/>
          <w:szCs w:val="28"/>
        </w:rPr>
        <w:t xml:space="preserve">5 </w:t>
      </w:r>
      <w:r w:rsidRPr="002E3B38">
        <w:rPr>
          <w:rFonts w:ascii="Browallia New" w:eastAsia="Arial Unicode MS" w:hAnsi="Browallia New" w:cs="Browallia New"/>
          <w:sz w:val="28"/>
          <w:szCs w:val="28"/>
          <w:cs/>
        </w:rPr>
        <w:t xml:space="preserve">ปี ซึ่งได้รับอนุมัติจากผู้บริหาร กระแสเงินสดหลังจากปีที่ </w:t>
      </w:r>
      <w:r w:rsidRPr="002E3B38">
        <w:rPr>
          <w:rFonts w:ascii="Browallia New" w:eastAsia="Arial Unicode MS" w:hAnsi="Browallia New" w:cs="Browallia New"/>
          <w:sz w:val="28"/>
          <w:szCs w:val="28"/>
        </w:rPr>
        <w:t>5</w:t>
      </w:r>
      <w:r w:rsidR="00DD50B3"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cs/>
        </w:rPr>
        <w:t>ใช้ข้อสมมติฐานที่สำคัญ ดังนี้</w:t>
      </w:r>
    </w:p>
    <w:p w14:paraId="6DDCDF02" w14:textId="6F400B0E" w:rsidR="007B4DFD" w:rsidRPr="002E3B38" w:rsidRDefault="007B4DFD" w:rsidP="00D536D8">
      <w:pPr>
        <w:spacing w:line="240" w:lineRule="auto"/>
        <w:jc w:val="thaiDistribute"/>
        <w:rPr>
          <w:rFonts w:ascii="Browallia New" w:eastAsia="Arial Unicode MS" w:hAnsi="Browallia New" w:cs="Browallia New"/>
          <w:sz w:val="28"/>
          <w:szCs w:val="28"/>
        </w:rPr>
      </w:pPr>
    </w:p>
    <w:tbl>
      <w:tblPr>
        <w:tblW w:w="9126" w:type="dxa"/>
        <w:tblInd w:w="434" w:type="dxa"/>
        <w:shd w:val="clear" w:color="auto" w:fill="FFFFFF" w:themeFill="background1"/>
        <w:tblLayout w:type="fixed"/>
        <w:tblLook w:val="04A0" w:firstRow="1" w:lastRow="0" w:firstColumn="1" w:lastColumn="0" w:noHBand="0" w:noVBand="1"/>
      </w:tblPr>
      <w:tblGrid>
        <w:gridCol w:w="1820"/>
        <w:gridCol w:w="1120"/>
        <w:gridCol w:w="1288"/>
        <w:gridCol w:w="1231"/>
        <w:gridCol w:w="1302"/>
        <w:gridCol w:w="1112"/>
        <w:gridCol w:w="1253"/>
      </w:tblGrid>
      <w:tr w:rsidR="00994CAC" w:rsidRPr="002E3B38" w14:paraId="0D6965C5" w14:textId="77777777" w:rsidTr="009645AC">
        <w:tc>
          <w:tcPr>
            <w:tcW w:w="1820" w:type="dxa"/>
            <w:shd w:val="clear" w:color="auto" w:fill="FFFFFF" w:themeFill="background1"/>
          </w:tcPr>
          <w:p w14:paraId="2F4E5219" w14:textId="77777777" w:rsidR="00994CAC" w:rsidRPr="002E3B38" w:rsidRDefault="00994CAC" w:rsidP="00D536D8">
            <w:pPr>
              <w:spacing w:line="240" w:lineRule="auto"/>
              <w:rPr>
                <w:rFonts w:ascii="Browallia New" w:eastAsia="Arial Unicode MS" w:hAnsi="Browallia New" w:cs="Browallia New"/>
                <w:sz w:val="24"/>
                <w:szCs w:val="24"/>
              </w:rPr>
            </w:pPr>
          </w:p>
        </w:tc>
        <w:tc>
          <w:tcPr>
            <w:tcW w:w="2408" w:type="dxa"/>
            <w:gridSpan w:val="2"/>
            <w:shd w:val="clear" w:color="auto" w:fill="FFFFFF" w:themeFill="background1"/>
          </w:tcPr>
          <w:p w14:paraId="4CB171E0" w14:textId="77777777" w:rsidR="002F3F02" w:rsidRPr="002E3B3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ส่วนงาน</w:t>
            </w:r>
            <w:r w:rsidR="002F3F02" w:rsidRPr="002E3B38">
              <w:rPr>
                <w:rFonts w:ascii="Browallia New" w:eastAsia="Arial Unicode MS" w:hAnsi="Browallia New" w:cs="Browallia New"/>
                <w:sz w:val="24"/>
                <w:szCs w:val="24"/>
                <w:cs/>
              </w:rPr>
              <w:t>จำหน่ายผลิตภัณฑ์</w:t>
            </w:r>
          </w:p>
          <w:p w14:paraId="6AB06731" w14:textId="09BDAD63" w:rsidR="00994CAC" w:rsidRPr="002E3B38" w:rsidRDefault="002F3F02"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และให้บริการสปา</w:t>
            </w:r>
          </w:p>
        </w:tc>
        <w:tc>
          <w:tcPr>
            <w:tcW w:w="2533" w:type="dxa"/>
            <w:gridSpan w:val="2"/>
            <w:shd w:val="clear" w:color="auto" w:fill="FFFFFF" w:themeFill="background1"/>
          </w:tcPr>
          <w:p w14:paraId="0C73A20A" w14:textId="77777777" w:rsidR="00994CAC" w:rsidRPr="002E3B3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ส่วนงานธุรกิจขายตรงสินค้าประเภทผลิตภัณฑ์เสริมอาหารและเครื่องดื่ม</w:t>
            </w:r>
          </w:p>
        </w:tc>
        <w:tc>
          <w:tcPr>
            <w:tcW w:w="2365" w:type="dxa"/>
            <w:gridSpan w:val="2"/>
            <w:shd w:val="clear" w:color="auto" w:fill="FFFFFF" w:themeFill="background1"/>
          </w:tcPr>
          <w:p w14:paraId="4B1C07F0" w14:textId="77777777" w:rsidR="00994CAC" w:rsidRPr="002E3B3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ส่วนงานการให้บริการรักษา</w:t>
            </w:r>
            <w:r w:rsidRPr="002E3B38">
              <w:rPr>
                <w:rFonts w:ascii="Browallia New" w:eastAsia="Arial Unicode MS" w:hAnsi="Browallia New" w:cs="Browallia New"/>
                <w:sz w:val="24"/>
                <w:szCs w:val="24"/>
              </w:rPr>
              <w:br/>
            </w:r>
            <w:r w:rsidRPr="002E3B38">
              <w:rPr>
                <w:rFonts w:ascii="Browallia New" w:eastAsia="Arial Unicode MS" w:hAnsi="Browallia New" w:cs="Browallia New"/>
                <w:sz w:val="24"/>
                <w:szCs w:val="24"/>
                <w:cs/>
              </w:rPr>
              <w:t>และดูแลสัตว์เลี้ยง</w:t>
            </w:r>
          </w:p>
        </w:tc>
      </w:tr>
      <w:tr w:rsidR="00994CAC" w:rsidRPr="002E3B38" w14:paraId="3F310510" w14:textId="77777777" w:rsidTr="009645AC">
        <w:tc>
          <w:tcPr>
            <w:tcW w:w="1820" w:type="dxa"/>
            <w:shd w:val="clear" w:color="auto" w:fill="FFFFFF" w:themeFill="background1"/>
          </w:tcPr>
          <w:p w14:paraId="1F71F968" w14:textId="77777777" w:rsidR="00994CAC" w:rsidRPr="002E3B38" w:rsidRDefault="00994CAC" w:rsidP="00D536D8">
            <w:pPr>
              <w:spacing w:line="240" w:lineRule="auto"/>
              <w:rPr>
                <w:rFonts w:ascii="Browallia New" w:eastAsia="Arial Unicode MS" w:hAnsi="Browallia New" w:cs="Browallia New"/>
                <w:sz w:val="24"/>
                <w:szCs w:val="24"/>
              </w:rPr>
            </w:pPr>
          </w:p>
        </w:tc>
        <w:tc>
          <w:tcPr>
            <w:tcW w:w="2408" w:type="dxa"/>
            <w:gridSpan w:val="2"/>
            <w:shd w:val="clear" w:color="auto" w:fill="FFFFFF" w:themeFill="background1"/>
          </w:tcPr>
          <w:p w14:paraId="7279BF27" w14:textId="514C1D42" w:rsidR="00994CAC" w:rsidRPr="002E3B38" w:rsidRDefault="004C38E0"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บริษัท </w:t>
            </w:r>
            <w:r w:rsidR="002F3F02" w:rsidRPr="002E3B38">
              <w:rPr>
                <w:rFonts w:ascii="Browallia New" w:eastAsia="Arial Unicode MS" w:hAnsi="Browallia New" w:cs="Browallia New"/>
                <w:sz w:val="24"/>
                <w:szCs w:val="24"/>
                <w:cs/>
              </w:rPr>
              <w:t>เอิบ เวล</w:t>
            </w:r>
            <w:proofErr w:type="spellStart"/>
            <w:r w:rsidR="002F3F02" w:rsidRPr="002E3B38">
              <w:rPr>
                <w:rFonts w:ascii="Browallia New" w:eastAsia="Arial Unicode MS" w:hAnsi="Browallia New" w:cs="Browallia New"/>
                <w:sz w:val="24"/>
                <w:szCs w:val="24"/>
                <w:cs/>
              </w:rPr>
              <w:t>เนส</w:t>
            </w:r>
            <w:proofErr w:type="spellEnd"/>
            <w:r w:rsidRPr="002E3B38">
              <w:rPr>
                <w:rFonts w:ascii="Browallia New" w:eastAsia="Arial Unicode MS" w:hAnsi="Browallia New" w:cs="Browallia New"/>
                <w:sz w:val="24"/>
                <w:szCs w:val="24"/>
                <w:cs/>
              </w:rPr>
              <w:t xml:space="preserve"> จำกัด</w:t>
            </w:r>
          </w:p>
        </w:tc>
        <w:tc>
          <w:tcPr>
            <w:tcW w:w="2533" w:type="dxa"/>
            <w:gridSpan w:val="2"/>
            <w:shd w:val="clear" w:color="auto" w:fill="FFFFFF" w:themeFill="background1"/>
          </w:tcPr>
          <w:p w14:paraId="43A73A19" w14:textId="77777777" w:rsidR="00994CAC" w:rsidRPr="002E3B3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บริษัท อาร์เอส คอน</w:t>
            </w:r>
            <w:proofErr w:type="spellStart"/>
            <w:r w:rsidRPr="002E3B38">
              <w:rPr>
                <w:rFonts w:ascii="Browallia New" w:eastAsia="Arial Unicode MS" w:hAnsi="Browallia New" w:cs="Browallia New"/>
                <w:sz w:val="24"/>
                <w:szCs w:val="24"/>
                <w:cs/>
              </w:rPr>
              <w:t>เน็ค</w:t>
            </w:r>
            <w:proofErr w:type="spellEnd"/>
            <w:r w:rsidRPr="002E3B38">
              <w:rPr>
                <w:rFonts w:ascii="Browallia New" w:eastAsia="Arial Unicode MS" w:hAnsi="Browallia New" w:cs="Browallia New"/>
                <w:sz w:val="24"/>
                <w:szCs w:val="24"/>
                <w:cs/>
              </w:rPr>
              <w:t xml:space="preserve"> จำกัด</w:t>
            </w:r>
          </w:p>
        </w:tc>
        <w:tc>
          <w:tcPr>
            <w:tcW w:w="2365" w:type="dxa"/>
            <w:gridSpan w:val="2"/>
            <w:shd w:val="clear" w:color="auto" w:fill="FFFFFF" w:themeFill="background1"/>
          </w:tcPr>
          <w:p w14:paraId="016C9F89" w14:textId="77777777" w:rsidR="00994CAC" w:rsidRPr="002E3B38" w:rsidRDefault="00994CAC" w:rsidP="00DE2267">
            <w:pPr>
              <w:pBdr>
                <w:bottom w:val="single" w:sz="4" w:space="1" w:color="auto"/>
              </w:pBdr>
              <w:tabs>
                <w:tab w:val="right" w:pos="1224"/>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บริษัท </w:t>
            </w:r>
            <w:proofErr w:type="spellStart"/>
            <w:r w:rsidRPr="002E3B38">
              <w:rPr>
                <w:rFonts w:ascii="Browallia New" w:eastAsia="Arial Unicode MS" w:hAnsi="Browallia New" w:cs="Browallia New"/>
                <w:sz w:val="24"/>
                <w:szCs w:val="24"/>
                <w:cs/>
              </w:rPr>
              <w:t>เพ็ท</w:t>
            </w:r>
            <w:proofErr w:type="spellEnd"/>
            <w:r w:rsidRPr="002E3B38">
              <w:rPr>
                <w:rFonts w:ascii="Browallia New" w:eastAsia="Arial Unicode MS" w:hAnsi="Browallia New" w:cs="Browallia New"/>
                <w:sz w:val="24"/>
                <w:szCs w:val="24"/>
                <w:cs/>
              </w:rPr>
              <w:t xml:space="preserve"> เมด</w:t>
            </w:r>
            <w:proofErr w:type="spellStart"/>
            <w:r w:rsidRPr="002E3B38">
              <w:rPr>
                <w:rFonts w:ascii="Browallia New" w:eastAsia="Arial Unicode MS" w:hAnsi="Browallia New" w:cs="Browallia New"/>
                <w:sz w:val="24"/>
                <w:szCs w:val="24"/>
                <w:cs/>
              </w:rPr>
              <w:t>ดิ</w:t>
            </w:r>
            <w:proofErr w:type="spellEnd"/>
            <w:r w:rsidRPr="002E3B38">
              <w:rPr>
                <w:rFonts w:ascii="Browallia New" w:eastAsia="Arial Unicode MS" w:hAnsi="Browallia New" w:cs="Browallia New"/>
                <w:sz w:val="24"/>
                <w:szCs w:val="24"/>
                <w:cs/>
              </w:rPr>
              <w:t>เค</w:t>
            </w:r>
            <w:proofErr w:type="spellStart"/>
            <w:r w:rsidRPr="002E3B38">
              <w:rPr>
                <w:rFonts w:ascii="Browallia New" w:eastAsia="Arial Unicode MS" w:hAnsi="Browallia New" w:cs="Browallia New"/>
                <w:sz w:val="24"/>
                <w:szCs w:val="24"/>
                <w:cs/>
              </w:rPr>
              <w:t>ิล</w:t>
            </w:r>
            <w:proofErr w:type="spellEnd"/>
            <w:r w:rsidRPr="002E3B38">
              <w:rPr>
                <w:rFonts w:ascii="Browallia New" w:eastAsia="Arial Unicode MS" w:hAnsi="Browallia New" w:cs="Browallia New"/>
                <w:sz w:val="24"/>
                <w:szCs w:val="24"/>
                <w:cs/>
              </w:rPr>
              <w:t xml:space="preserve"> กรุ๊ป จํากัด</w:t>
            </w:r>
          </w:p>
        </w:tc>
      </w:tr>
      <w:tr w:rsidR="00994CAC" w:rsidRPr="002E3B38" w14:paraId="41DB4073" w14:textId="77777777" w:rsidTr="009645AC">
        <w:tc>
          <w:tcPr>
            <w:tcW w:w="1820" w:type="dxa"/>
            <w:shd w:val="clear" w:color="auto" w:fill="FFFFFF" w:themeFill="background1"/>
          </w:tcPr>
          <w:p w14:paraId="569C1CCA" w14:textId="77777777" w:rsidR="00994CAC" w:rsidRPr="002E3B38" w:rsidRDefault="00994CAC" w:rsidP="00D536D8">
            <w:pPr>
              <w:spacing w:line="240" w:lineRule="auto"/>
              <w:rPr>
                <w:rFonts w:ascii="Browallia New" w:eastAsia="Arial Unicode MS" w:hAnsi="Browallia New" w:cs="Browallia New"/>
                <w:sz w:val="24"/>
                <w:szCs w:val="24"/>
              </w:rPr>
            </w:pPr>
          </w:p>
        </w:tc>
        <w:tc>
          <w:tcPr>
            <w:tcW w:w="1120" w:type="dxa"/>
            <w:shd w:val="clear" w:color="auto" w:fill="FFFFFF" w:themeFill="background1"/>
            <w:hideMark/>
          </w:tcPr>
          <w:p w14:paraId="3E095EDA" w14:textId="790441D0" w:rsidR="00994CAC" w:rsidRPr="002E3B38" w:rsidRDefault="00994CAC" w:rsidP="00DE2267">
            <w:pPr>
              <w:pBdr>
                <w:bottom w:val="single" w:sz="4" w:space="1" w:color="auto"/>
              </w:pBdr>
              <w:tabs>
                <w:tab w:val="right" w:pos="1029"/>
              </w:tabs>
              <w:spacing w:line="240" w:lineRule="auto"/>
              <w:ind w:right="11"/>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7</w:t>
            </w:r>
          </w:p>
        </w:tc>
        <w:tc>
          <w:tcPr>
            <w:tcW w:w="1288" w:type="dxa"/>
            <w:shd w:val="clear" w:color="auto" w:fill="FFFFFF" w:themeFill="background1"/>
            <w:hideMark/>
          </w:tcPr>
          <w:p w14:paraId="0888B980" w14:textId="73A5B068" w:rsidR="00994CAC" w:rsidRPr="002E3B38" w:rsidRDefault="00994CAC" w:rsidP="00DE2267">
            <w:pPr>
              <w:pBdr>
                <w:bottom w:val="single" w:sz="4" w:space="1" w:color="auto"/>
              </w:pBdr>
              <w:tabs>
                <w:tab w:val="right" w:pos="1045"/>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6</w:t>
            </w:r>
          </w:p>
        </w:tc>
        <w:tc>
          <w:tcPr>
            <w:tcW w:w="1231" w:type="dxa"/>
            <w:shd w:val="clear" w:color="auto" w:fill="FFFFFF" w:themeFill="background1"/>
          </w:tcPr>
          <w:p w14:paraId="004110FC" w14:textId="6872B490" w:rsidR="00994CAC" w:rsidRPr="002E3B38" w:rsidRDefault="00994CAC" w:rsidP="00DE2267">
            <w:pPr>
              <w:pBdr>
                <w:bottom w:val="single" w:sz="4" w:space="1" w:color="auto"/>
              </w:pBdr>
              <w:tabs>
                <w:tab w:val="right" w:pos="1070"/>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7</w:t>
            </w:r>
          </w:p>
        </w:tc>
        <w:tc>
          <w:tcPr>
            <w:tcW w:w="1302" w:type="dxa"/>
            <w:shd w:val="clear" w:color="auto" w:fill="FFFFFF" w:themeFill="background1"/>
            <w:hideMark/>
          </w:tcPr>
          <w:p w14:paraId="5B3550D6" w14:textId="10DBC855" w:rsidR="00994CAC" w:rsidRPr="002E3B38" w:rsidRDefault="00994CAC" w:rsidP="00DE2267">
            <w:pPr>
              <w:pBdr>
                <w:bottom w:val="single" w:sz="4" w:space="1" w:color="auto"/>
              </w:pBdr>
              <w:tabs>
                <w:tab w:val="right" w:pos="1096"/>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6</w:t>
            </w:r>
          </w:p>
        </w:tc>
        <w:tc>
          <w:tcPr>
            <w:tcW w:w="1112" w:type="dxa"/>
            <w:shd w:val="clear" w:color="auto" w:fill="FFFFFF" w:themeFill="background1"/>
          </w:tcPr>
          <w:p w14:paraId="276B11EA" w14:textId="1FA369C9" w:rsidR="00994CAC" w:rsidRPr="002E3B38" w:rsidRDefault="00994CAC" w:rsidP="00DE2267">
            <w:pPr>
              <w:pBdr>
                <w:bottom w:val="single" w:sz="4" w:space="1" w:color="auto"/>
              </w:pBdr>
              <w:tabs>
                <w:tab w:val="right" w:pos="1115"/>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7</w:t>
            </w:r>
          </w:p>
        </w:tc>
        <w:tc>
          <w:tcPr>
            <w:tcW w:w="1253" w:type="dxa"/>
            <w:shd w:val="clear" w:color="auto" w:fill="FFFFFF" w:themeFill="background1"/>
            <w:hideMark/>
          </w:tcPr>
          <w:p w14:paraId="519AFCA6" w14:textId="2AB791C3" w:rsidR="00994CAC" w:rsidRPr="002E3B38" w:rsidRDefault="00994CAC" w:rsidP="00DE2267">
            <w:pPr>
              <w:pBdr>
                <w:bottom w:val="single" w:sz="4" w:space="1" w:color="auto"/>
              </w:pBdr>
              <w:tabs>
                <w:tab w:val="right" w:pos="1032"/>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 </w:t>
            </w:r>
            <w:r w:rsidRPr="002E3B38">
              <w:rPr>
                <w:rFonts w:ascii="Browallia New" w:eastAsia="Arial Unicode MS" w:hAnsi="Browallia New" w:cs="Browallia New"/>
                <w:sz w:val="24"/>
                <w:szCs w:val="24"/>
              </w:rPr>
              <w:t>256</w:t>
            </w:r>
            <w:r w:rsidR="00D47141" w:rsidRPr="002E3B38">
              <w:rPr>
                <w:rFonts w:ascii="Browallia New" w:eastAsia="Arial Unicode MS" w:hAnsi="Browallia New" w:cs="Browallia New"/>
                <w:sz w:val="24"/>
                <w:szCs w:val="24"/>
              </w:rPr>
              <w:t>6</w:t>
            </w:r>
          </w:p>
        </w:tc>
      </w:tr>
      <w:tr w:rsidR="00994CAC" w:rsidRPr="002E3B38" w14:paraId="4108DCD0" w14:textId="77777777" w:rsidTr="009645AC">
        <w:tc>
          <w:tcPr>
            <w:tcW w:w="1820" w:type="dxa"/>
            <w:shd w:val="clear" w:color="auto" w:fill="FFFFFF" w:themeFill="background1"/>
          </w:tcPr>
          <w:p w14:paraId="134454F2" w14:textId="77777777" w:rsidR="00994CAC" w:rsidRPr="002E3B38" w:rsidRDefault="00994CAC" w:rsidP="00D536D8">
            <w:pPr>
              <w:spacing w:line="240" w:lineRule="auto"/>
              <w:rPr>
                <w:rFonts w:ascii="Browallia New" w:eastAsia="Arial Unicode MS" w:hAnsi="Browallia New" w:cs="Browallia New"/>
                <w:sz w:val="24"/>
                <w:szCs w:val="24"/>
                <w:cs/>
              </w:rPr>
            </w:pPr>
          </w:p>
        </w:tc>
        <w:tc>
          <w:tcPr>
            <w:tcW w:w="1120" w:type="dxa"/>
            <w:shd w:val="clear" w:color="auto" w:fill="FFFFFF" w:themeFill="background1"/>
            <w:vAlign w:val="bottom"/>
          </w:tcPr>
          <w:p w14:paraId="3F7B813C" w14:textId="77777777" w:rsidR="00994CAC" w:rsidRPr="002E3B3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88" w:type="dxa"/>
            <w:shd w:val="clear" w:color="auto" w:fill="FFFFFF" w:themeFill="background1"/>
            <w:vAlign w:val="bottom"/>
          </w:tcPr>
          <w:p w14:paraId="0019B2EB" w14:textId="77777777" w:rsidR="00994CAC" w:rsidRPr="002E3B3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31" w:type="dxa"/>
            <w:shd w:val="clear" w:color="auto" w:fill="FFFFFF" w:themeFill="background1"/>
          </w:tcPr>
          <w:p w14:paraId="74F185DC" w14:textId="77777777" w:rsidR="00994CAC" w:rsidRPr="002E3B38" w:rsidRDefault="00994CAC" w:rsidP="00D536D8">
            <w:pPr>
              <w:tabs>
                <w:tab w:val="decimal" w:pos="1227"/>
              </w:tabs>
              <w:spacing w:line="240" w:lineRule="auto"/>
              <w:ind w:right="-72"/>
              <w:jc w:val="both"/>
              <w:rPr>
                <w:rFonts w:ascii="Browallia New" w:eastAsia="Arial Unicode MS" w:hAnsi="Browallia New" w:cs="Browallia New"/>
                <w:sz w:val="24"/>
                <w:szCs w:val="24"/>
                <w:cs/>
              </w:rPr>
            </w:pPr>
          </w:p>
        </w:tc>
        <w:tc>
          <w:tcPr>
            <w:tcW w:w="1302" w:type="dxa"/>
            <w:shd w:val="clear" w:color="auto" w:fill="FFFFFF" w:themeFill="background1"/>
            <w:vAlign w:val="bottom"/>
          </w:tcPr>
          <w:p w14:paraId="70A9345E" w14:textId="77777777" w:rsidR="00994CAC" w:rsidRPr="002E3B38" w:rsidRDefault="00994CAC" w:rsidP="00D536D8">
            <w:pPr>
              <w:tabs>
                <w:tab w:val="decimal" w:pos="1227"/>
              </w:tabs>
              <w:spacing w:line="240" w:lineRule="auto"/>
              <w:ind w:right="-72"/>
              <w:jc w:val="both"/>
              <w:rPr>
                <w:rFonts w:ascii="Browallia New" w:eastAsia="Arial Unicode MS" w:hAnsi="Browallia New" w:cs="Browallia New"/>
                <w:sz w:val="24"/>
                <w:szCs w:val="24"/>
                <w:cs/>
              </w:rPr>
            </w:pPr>
          </w:p>
        </w:tc>
        <w:tc>
          <w:tcPr>
            <w:tcW w:w="1112" w:type="dxa"/>
            <w:shd w:val="clear" w:color="auto" w:fill="FFFFFF" w:themeFill="background1"/>
          </w:tcPr>
          <w:p w14:paraId="264AF3E9" w14:textId="77777777" w:rsidR="00994CAC" w:rsidRPr="002E3B38" w:rsidRDefault="00994CAC" w:rsidP="00D536D8">
            <w:pPr>
              <w:tabs>
                <w:tab w:val="decimal" w:pos="1227"/>
              </w:tabs>
              <w:spacing w:line="240" w:lineRule="auto"/>
              <w:ind w:right="-72"/>
              <w:jc w:val="both"/>
              <w:rPr>
                <w:rFonts w:ascii="Browallia New" w:eastAsia="Arial Unicode MS" w:hAnsi="Browallia New" w:cs="Browallia New"/>
                <w:sz w:val="24"/>
                <w:szCs w:val="24"/>
              </w:rPr>
            </w:pPr>
          </w:p>
        </w:tc>
        <w:tc>
          <w:tcPr>
            <w:tcW w:w="1253" w:type="dxa"/>
            <w:shd w:val="clear" w:color="auto" w:fill="FFFFFF" w:themeFill="background1"/>
            <w:vAlign w:val="bottom"/>
          </w:tcPr>
          <w:p w14:paraId="247BEB91" w14:textId="77777777" w:rsidR="00994CAC" w:rsidRPr="002E3B38" w:rsidRDefault="00994CAC" w:rsidP="00D536D8">
            <w:pPr>
              <w:spacing w:line="240" w:lineRule="auto"/>
              <w:ind w:right="-72"/>
              <w:jc w:val="center"/>
              <w:rPr>
                <w:rFonts w:ascii="Browallia New" w:eastAsia="Arial Unicode MS" w:hAnsi="Browallia New" w:cs="Browallia New"/>
                <w:sz w:val="24"/>
                <w:szCs w:val="24"/>
              </w:rPr>
            </w:pPr>
          </w:p>
        </w:tc>
      </w:tr>
      <w:tr w:rsidR="00994CAC" w:rsidRPr="002E3B38" w14:paraId="1BA7CB07" w14:textId="77777777" w:rsidTr="001246FB">
        <w:trPr>
          <w:trHeight w:val="74"/>
        </w:trPr>
        <w:tc>
          <w:tcPr>
            <w:tcW w:w="1820" w:type="dxa"/>
            <w:shd w:val="clear" w:color="auto" w:fill="FFFFFF" w:themeFill="background1"/>
          </w:tcPr>
          <w:p w14:paraId="3FC8DEA5" w14:textId="5DD96078" w:rsidR="00994CAC" w:rsidRPr="002E3B38" w:rsidRDefault="00994CAC" w:rsidP="00C4005B">
            <w:pPr>
              <w:spacing w:line="240" w:lineRule="auto"/>
              <w:ind w:left="169" w:hanging="169"/>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อัตราการเติบโตของรายได้</w:t>
            </w:r>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rPr>
              <w:t>ร้อยละ</w:t>
            </w:r>
            <w:r w:rsidRPr="002E3B38">
              <w:rPr>
                <w:rFonts w:ascii="Browallia New" w:eastAsia="Arial Unicode MS" w:hAnsi="Browallia New" w:cs="Browallia New"/>
                <w:sz w:val="24"/>
                <w:szCs w:val="24"/>
              </w:rPr>
              <w:t>)</w:t>
            </w:r>
          </w:p>
        </w:tc>
        <w:tc>
          <w:tcPr>
            <w:tcW w:w="1120" w:type="dxa"/>
            <w:shd w:val="clear" w:color="auto" w:fill="auto"/>
            <w:vAlign w:val="bottom"/>
          </w:tcPr>
          <w:p w14:paraId="18122FBE" w14:textId="061197EB"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95.78</w:t>
            </w:r>
          </w:p>
        </w:tc>
        <w:tc>
          <w:tcPr>
            <w:tcW w:w="1288" w:type="dxa"/>
            <w:shd w:val="clear" w:color="auto" w:fill="FFFFFF" w:themeFill="background1"/>
            <w:vAlign w:val="bottom"/>
          </w:tcPr>
          <w:p w14:paraId="0CBE50A9" w14:textId="05BB2A06"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37"/>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w:t>
            </w:r>
          </w:p>
        </w:tc>
        <w:tc>
          <w:tcPr>
            <w:tcW w:w="1231" w:type="dxa"/>
            <w:shd w:val="clear" w:color="auto" w:fill="auto"/>
            <w:vAlign w:val="bottom"/>
          </w:tcPr>
          <w:p w14:paraId="7C29258E" w14:textId="51FF895C"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16.05</w:t>
            </w:r>
          </w:p>
        </w:tc>
        <w:tc>
          <w:tcPr>
            <w:tcW w:w="1302" w:type="dxa"/>
            <w:shd w:val="clear" w:color="auto" w:fill="auto"/>
            <w:vAlign w:val="bottom"/>
          </w:tcPr>
          <w:p w14:paraId="5192A156" w14:textId="2FA3EC54" w:rsidR="00994CAC" w:rsidRPr="002E3B38" w:rsidRDefault="00C60D9E"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16"/>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0.50</w:t>
            </w:r>
          </w:p>
        </w:tc>
        <w:tc>
          <w:tcPr>
            <w:tcW w:w="1112" w:type="dxa"/>
            <w:shd w:val="clear" w:color="auto" w:fill="auto"/>
            <w:vAlign w:val="bottom"/>
          </w:tcPr>
          <w:p w14:paraId="014437B0" w14:textId="672F8AE5"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47.42</w:t>
            </w:r>
          </w:p>
        </w:tc>
        <w:tc>
          <w:tcPr>
            <w:tcW w:w="1253" w:type="dxa"/>
            <w:shd w:val="clear" w:color="auto" w:fill="FFFFFF" w:themeFill="background1"/>
            <w:vAlign w:val="bottom"/>
          </w:tcPr>
          <w:p w14:paraId="31190D71" w14:textId="77777777" w:rsidR="00994CAC" w:rsidRPr="002E3B38" w:rsidRDefault="00994CAC" w:rsidP="0064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p>
          <w:p w14:paraId="29256BDD" w14:textId="1E5994D0" w:rsidR="00994CAC" w:rsidRPr="002E3B38" w:rsidRDefault="00C60D9E" w:rsidP="0064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0.50</w:t>
            </w:r>
          </w:p>
        </w:tc>
      </w:tr>
      <w:tr w:rsidR="00994CAC" w:rsidRPr="002E3B38" w14:paraId="7EFF0B83" w14:textId="77777777" w:rsidTr="001246FB">
        <w:tc>
          <w:tcPr>
            <w:tcW w:w="1820" w:type="dxa"/>
            <w:shd w:val="clear" w:color="auto" w:fill="FFFFFF" w:themeFill="background1"/>
          </w:tcPr>
          <w:p w14:paraId="0F247D30" w14:textId="5374F13A" w:rsidR="00994CAC" w:rsidRPr="002E3B38" w:rsidRDefault="00994CAC" w:rsidP="0096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4" w:hanging="169"/>
              <w:rPr>
                <w:rFonts w:ascii="Browallia New" w:eastAsia="Arial Unicode MS" w:hAnsi="Browallia New" w:cs="Browallia New"/>
                <w:spacing w:val="-4"/>
                <w:sz w:val="24"/>
                <w:szCs w:val="24"/>
                <w:cs/>
              </w:rPr>
            </w:pPr>
            <w:r w:rsidRPr="002E3B38">
              <w:rPr>
                <w:rFonts w:ascii="Browallia New" w:eastAsia="Arial Unicode MS" w:hAnsi="Browallia New" w:cs="Browallia New"/>
                <w:spacing w:val="-4"/>
                <w:sz w:val="24"/>
                <w:szCs w:val="24"/>
                <w:cs/>
              </w:rPr>
              <w:t>อัตรากำไรขั้นต้น</w:t>
            </w:r>
            <w:r w:rsidR="009645AC" w:rsidRPr="002E3B38">
              <w:rPr>
                <w:rFonts w:ascii="Browallia New" w:eastAsia="Arial Unicode MS" w:hAnsi="Browallia New" w:cs="Browallia New"/>
                <w:spacing w:val="-4"/>
                <w:sz w:val="24"/>
                <w:szCs w:val="24"/>
              </w:rPr>
              <w:t xml:space="preserve"> </w:t>
            </w:r>
            <w:r w:rsidRPr="002E3B38">
              <w:rPr>
                <w:rFonts w:ascii="Browallia New" w:eastAsia="Arial Unicode MS" w:hAnsi="Browallia New" w:cs="Browallia New"/>
                <w:spacing w:val="-4"/>
                <w:sz w:val="24"/>
                <w:szCs w:val="24"/>
              </w:rPr>
              <w:t>(</w:t>
            </w:r>
            <w:r w:rsidRPr="002E3B38">
              <w:rPr>
                <w:rFonts w:ascii="Browallia New" w:eastAsia="Arial Unicode MS" w:hAnsi="Browallia New" w:cs="Browallia New"/>
                <w:spacing w:val="-4"/>
                <w:sz w:val="24"/>
                <w:szCs w:val="24"/>
                <w:cs/>
              </w:rPr>
              <w:t>ร้อยละ</w:t>
            </w:r>
            <w:r w:rsidRPr="002E3B38">
              <w:rPr>
                <w:rFonts w:ascii="Browallia New" w:eastAsia="Arial Unicode MS" w:hAnsi="Browallia New" w:cs="Browallia New"/>
                <w:spacing w:val="-4"/>
                <w:sz w:val="24"/>
                <w:szCs w:val="24"/>
              </w:rPr>
              <w:t>)</w:t>
            </w:r>
          </w:p>
        </w:tc>
        <w:tc>
          <w:tcPr>
            <w:tcW w:w="1120" w:type="dxa"/>
            <w:shd w:val="clear" w:color="auto" w:fill="auto"/>
            <w:vAlign w:val="bottom"/>
          </w:tcPr>
          <w:p w14:paraId="05E347A9" w14:textId="0155EDEA"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7</w:t>
            </w:r>
            <w:r w:rsidR="003F212A" w:rsidRPr="002E3B38">
              <w:rPr>
                <w:rFonts w:ascii="Browallia New" w:eastAsia="Arial Unicode MS" w:hAnsi="Browallia New" w:cs="Browallia New"/>
                <w:sz w:val="24"/>
                <w:szCs w:val="24"/>
              </w:rPr>
              <w:t>3</w:t>
            </w:r>
            <w:r w:rsidRPr="002E3B38">
              <w:rPr>
                <w:rFonts w:ascii="Browallia New" w:eastAsia="Arial Unicode MS" w:hAnsi="Browallia New" w:cs="Browallia New"/>
                <w:sz w:val="24"/>
                <w:szCs w:val="24"/>
              </w:rPr>
              <w:t>.</w:t>
            </w:r>
            <w:r w:rsidR="003F212A" w:rsidRPr="002E3B38">
              <w:rPr>
                <w:rFonts w:ascii="Browallia New" w:eastAsia="Arial Unicode MS" w:hAnsi="Browallia New" w:cs="Browallia New"/>
                <w:sz w:val="24"/>
                <w:szCs w:val="24"/>
              </w:rPr>
              <w:t>7</w:t>
            </w:r>
            <w:r w:rsidRPr="002E3B38">
              <w:rPr>
                <w:rFonts w:ascii="Browallia New" w:eastAsia="Arial Unicode MS" w:hAnsi="Browallia New" w:cs="Browallia New"/>
                <w:sz w:val="24"/>
                <w:szCs w:val="24"/>
              </w:rPr>
              <w:t>0</w:t>
            </w:r>
          </w:p>
        </w:tc>
        <w:tc>
          <w:tcPr>
            <w:tcW w:w="1288" w:type="dxa"/>
            <w:shd w:val="clear" w:color="auto" w:fill="FFFFFF" w:themeFill="background1"/>
            <w:vAlign w:val="bottom"/>
          </w:tcPr>
          <w:p w14:paraId="7B40D67A" w14:textId="7847D612"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w:t>
            </w:r>
          </w:p>
        </w:tc>
        <w:tc>
          <w:tcPr>
            <w:tcW w:w="1231" w:type="dxa"/>
            <w:shd w:val="clear" w:color="auto" w:fill="auto"/>
            <w:vAlign w:val="bottom"/>
          </w:tcPr>
          <w:p w14:paraId="0170F1BC" w14:textId="12628B76"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21.34</w:t>
            </w:r>
          </w:p>
        </w:tc>
        <w:tc>
          <w:tcPr>
            <w:tcW w:w="1302" w:type="dxa"/>
            <w:shd w:val="clear" w:color="auto" w:fill="auto"/>
            <w:vAlign w:val="bottom"/>
          </w:tcPr>
          <w:p w14:paraId="64F66846" w14:textId="70ADD692" w:rsidR="00994CAC" w:rsidRPr="002E3B38" w:rsidRDefault="00C60D9E"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57"/>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75.04</w:t>
            </w:r>
          </w:p>
        </w:tc>
        <w:tc>
          <w:tcPr>
            <w:tcW w:w="1112" w:type="dxa"/>
            <w:shd w:val="clear" w:color="auto" w:fill="auto"/>
            <w:vAlign w:val="bottom"/>
          </w:tcPr>
          <w:p w14:paraId="5C0B415C" w14:textId="50A075DC"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41.48</w:t>
            </w:r>
          </w:p>
        </w:tc>
        <w:tc>
          <w:tcPr>
            <w:tcW w:w="1253" w:type="dxa"/>
            <w:shd w:val="clear" w:color="auto" w:fill="FFFFFF" w:themeFill="background1"/>
            <w:vAlign w:val="bottom"/>
          </w:tcPr>
          <w:p w14:paraId="36D75C5C" w14:textId="33FB7D8C" w:rsidR="00994CAC" w:rsidRPr="002E3B38" w:rsidRDefault="00C60D9E" w:rsidP="0064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54.57</w:t>
            </w:r>
          </w:p>
        </w:tc>
      </w:tr>
      <w:tr w:rsidR="00994CAC" w:rsidRPr="002E3B38" w14:paraId="0D477BAF" w14:textId="77777777" w:rsidTr="001246FB">
        <w:tc>
          <w:tcPr>
            <w:tcW w:w="1820" w:type="dxa"/>
            <w:shd w:val="clear" w:color="auto" w:fill="FFFFFF" w:themeFill="background1"/>
          </w:tcPr>
          <w:p w14:paraId="1969957B" w14:textId="48571A02" w:rsidR="00994CAC" w:rsidRPr="002E3B38" w:rsidRDefault="00994CAC" w:rsidP="00641202">
            <w:pPr>
              <w:spacing w:line="240" w:lineRule="auto"/>
              <w:ind w:left="169" w:hanging="169"/>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อัตราคิดลด</w:t>
            </w:r>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rPr>
              <w:t>ร้อยละ</w:t>
            </w:r>
            <w:r w:rsidRPr="002E3B38">
              <w:rPr>
                <w:rFonts w:ascii="Browallia New" w:eastAsia="Arial Unicode MS" w:hAnsi="Browallia New" w:cs="Browallia New"/>
                <w:sz w:val="24"/>
                <w:szCs w:val="24"/>
              </w:rPr>
              <w:t>)</w:t>
            </w:r>
          </w:p>
        </w:tc>
        <w:tc>
          <w:tcPr>
            <w:tcW w:w="1120" w:type="dxa"/>
            <w:shd w:val="clear" w:color="auto" w:fill="auto"/>
            <w:vAlign w:val="bottom"/>
          </w:tcPr>
          <w:p w14:paraId="029850F3" w14:textId="5AFDF668"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7.57</w:t>
            </w:r>
          </w:p>
        </w:tc>
        <w:tc>
          <w:tcPr>
            <w:tcW w:w="1288" w:type="dxa"/>
            <w:shd w:val="clear" w:color="auto" w:fill="FFFFFF" w:themeFill="background1"/>
            <w:vAlign w:val="bottom"/>
          </w:tcPr>
          <w:p w14:paraId="286635C6" w14:textId="76EC6756"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w:t>
            </w:r>
          </w:p>
        </w:tc>
        <w:tc>
          <w:tcPr>
            <w:tcW w:w="1231" w:type="dxa"/>
            <w:shd w:val="clear" w:color="auto" w:fill="auto"/>
            <w:vAlign w:val="bottom"/>
          </w:tcPr>
          <w:p w14:paraId="7429A8F2" w14:textId="5562C60C" w:rsidR="00994CAC" w:rsidRPr="002E3B38" w:rsidRDefault="001246FB"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7.50</w:t>
            </w:r>
          </w:p>
        </w:tc>
        <w:tc>
          <w:tcPr>
            <w:tcW w:w="1302" w:type="dxa"/>
            <w:shd w:val="clear" w:color="auto" w:fill="auto"/>
            <w:vAlign w:val="bottom"/>
          </w:tcPr>
          <w:p w14:paraId="7D434FB6" w14:textId="6E70B71A" w:rsidR="00994CAC" w:rsidRPr="002E3B38" w:rsidRDefault="00C60D9E"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10.00</w:t>
            </w:r>
          </w:p>
        </w:tc>
        <w:tc>
          <w:tcPr>
            <w:tcW w:w="1112" w:type="dxa"/>
            <w:shd w:val="clear" w:color="auto" w:fill="auto"/>
            <w:vAlign w:val="bottom"/>
          </w:tcPr>
          <w:p w14:paraId="1A55E671" w14:textId="13F1F700" w:rsidR="00994CAC" w:rsidRPr="002E3B38" w:rsidRDefault="007F336F" w:rsidP="00D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09"/>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5.69</w:t>
            </w:r>
          </w:p>
        </w:tc>
        <w:tc>
          <w:tcPr>
            <w:tcW w:w="1253" w:type="dxa"/>
            <w:shd w:val="clear" w:color="auto" w:fill="FFFFFF" w:themeFill="background1"/>
            <w:vAlign w:val="bottom"/>
          </w:tcPr>
          <w:p w14:paraId="6C763120" w14:textId="4DA4D2B1" w:rsidR="00994CAC" w:rsidRPr="002E3B38" w:rsidRDefault="00C60D9E" w:rsidP="0064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8"/>
              </w:tabs>
              <w:spacing w:line="240" w:lineRule="auto"/>
              <w:ind w:left="1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8.50</w:t>
            </w:r>
          </w:p>
        </w:tc>
      </w:tr>
    </w:tbl>
    <w:p w14:paraId="7230E0E8" w14:textId="77777777" w:rsidR="00BF5865" w:rsidRPr="002E3B38" w:rsidRDefault="00BF5865" w:rsidP="00D536D8">
      <w:pPr>
        <w:spacing w:line="240" w:lineRule="auto"/>
        <w:jc w:val="both"/>
        <w:rPr>
          <w:rFonts w:ascii="Browallia New" w:eastAsia="Arial Unicode MS" w:hAnsi="Browallia New" w:cs="Browallia New"/>
          <w:sz w:val="26"/>
          <w:szCs w:val="26"/>
        </w:rPr>
      </w:pPr>
    </w:p>
    <w:p w14:paraId="35429F86" w14:textId="04A565D1" w:rsidR="00BF5865" w:rsidRPr="002E3B38" w:rsidRDefault="00BF5865" w:rsidP="00D536D8">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ข้อสมมติฐานเหล่านี้ได้ถูกใช้</w:t>
      </w:r>
      <w:r w:rsidR="00385181" w:rsidRPr="002E3B38">
        <w:rPr>
          <w:rFonts w:ascii="Browallia New" w:eastAsia="Arial Unicode MS" w:hAnsi="Browallia New" w:cs="Browallia New"/>
          <w:sz w:val="28"/>
          <w:szCs w:val="28"/>
          <w:cs/>
        </w:rPr>
        <w:t>ในแต่ละ</w:t>
      </w:r>
      <w:r w:rsidRPr="002E3B38">
        <w:rPr>
          <w:rFonts w:ascii="Browallia New" w:eastAsia="Arial Unicode MS" w:hAnsi="Browallia New" w:cs="Browallia New"/>
          <w:sz w:val="28"/>
          <w:szCs w:val="28"/>
          <w:cs/>
        </w:rPr>
        <w:t>หน่วยสินทรัพย์ที่ก่อให้เกิดเงินสดภายในส่วนงานธุรกิจ</w:t>
      </w:r>
      <w:r w:rsidR="00271DC4" w:rsidRPr="002E3B38">
        <w:rPr>
          <w:rFonts w:ascii="Browallia New" w:eastAsia="Arial Unicode MS" w:hAnsi="Browallia New" w:cs="Browallia New"/>
          <w:sz w:val="28"/>
          <w:szCs w:val="28"/>
          <w:cs/>
        </w:rPr>
        <w:t xml:space="preserve"> ตามแผนการดำเนินธุรกิจของกลุ่มบริษัท</w:t>
      </w:r>
    </w:p>
    <w:p w14:paraId="57EEBA5C" w14:textId="77777777" w:rsidR="00BF5865" w:rsidRPr="002E3B38" w:rsidRDefault="00BF5865" w:rsidP="00D536D8">
      <w:pPr>
        <w:spacing w:line="240" w:lineRule="auto"/>
        <w:rPr>
          <w:rFonts w:ascii="Browallia New" w:eastAsia="Arial Unicode MS" w:hAnsi="Browallia New" w:cs="Browallia New"/>
          <w:sz w:val="24"/>
          <w:szCs w:val="24"/>
        </w:rPr>
      </w:pPr>
    </w:p>
    <w:p w14:paraId="7C703DB9" w14:textId="01405039" w:rsidR="00BF5865" w:rsidRPr="002E3B38" w:rsidRDefault="00BF5865" w:rsidP="00D536D8">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t xml:space="preserve">นอกจากนั้น ผู้บริหารพิจารณาแล้วว่าไม่มีเหตุผลที่ทำให้เชื่อว่าอาจเกิดการเปลี่ยนแปลงในข้อสมมติฐานที่สำคัญอื่นที่จะส่งผลให้มูลค่าตามบัญชีของ </w:t>
      </w:r>
      <w:r w:rsidRPr="002E3B38">
        <w:rPr>
          <w:rFonts w:ascii="Browallia New" w:eastAsia="Arial Unicode MS" w:hAnsi="Browallia New" w:cs="Browallia New"/>
          <w:sz w:val="28"/>
          <w:szCs w:val="28"/>
          <w:lang w:val="en-GB"/>
        </w:rPr>
        <w:t xml:space="preserve">CGU </w:t>
      </w:r>
      <w:r w:rsidRPr="002E3B38">
        <w:rPr>
          <w:rFonts w:ascii="Browallia New" w:eastAsia="Arial Unicode MS" w:hAnsi="Browallia New" w:cs="Browallia New"/>
          <w:sz w:val="28"/>
          <w:szCs w:val="28"/>
          <w:cs/>
          <w:lang w:val="en-GB"/>
        </w:rPr>
        <w:t>สูงกว่ามูลค่าที่คาดว่าจะได้รับคืน</w:t>
      </w:r>
      <w:r w:rsidR="003430A4" w:rsidRPr="002E3B38">
        <w:rPr>
          <w:rFonts w:ascii="Browallia New" w:eastAsia="Arial Unicode MS" w:hAnsi="Browallia New" w:cs="Browallia New"/>
          <w:sz w:val="28"/>
          <w:szCs w:val="28"/>
          <w:cs/>
          <w:lang w:val="en-GB"/>
        </w:rPr>
        <w:t xml:space="preserve"> ยกเว้นในส่วนของบริษัท </w:t>
      </w:r>
      <w:proofErr w:type="spellStart"/>
      <w:r w:rsidR="004C38E0" w:rsidRPr="002E3B38">
        <w:rPr>
          <w:rFonts w:ascii="Browallia New" w:eastAsia="Arial Unicode MS" w:hAnsi="Browallia New" w:cs="Browallia New"/>
          <w:sz w:val="28"/>
          <w:szCs w:val="28"/>
          <w:cs/>
          <w:lang w:val="en-GB"/>
        </w:rPr>
        <w:t>ป๊</w:t>
      </w:r>
      <w:proofErr w:type="spellEnd"/>
      <w:r w:rsidR="004C38E0" w:rsidRPr="002E3B38">
        <w:rPr>
          <w:rFonts w:ascii="Browallia New" w:eastAsia="Arial Unicode MS" w:hAnsi="Browallia New" w:cs="Browallia New"/>
          <w:sz w:val="28"/>
          <w:szCs w:val="28"/>
          <w:cs/>
          <w:lang w:val="en-GB"/>
        </w:rPr>
        <w:t>อบคอยน์ คลับ</w:t>
      </w:r>
      <w:r w:rsidR="003430A4" w:rsidRPr="002E3B38">
        <w:rPr>
          <w:rFonts w:ascii="Browallia New" w:eastAsia="Arial Unicode MS" w:hAnsi="Browallia New" w:cs="Browallia New"/>
          <w:sz w:val="28"/>
          <w:szCs w:val="28"/>
          <w:cs/>
          <w:lang w:val="en-GB"/>
        </w:rPr>
        <w:t xml:space="preserve"> จำกัด ที่ได้ตั้งค่าเผื่อการด้อยค่าไว้เต็มจำนวนแล้ว</w:t>
      </w:r>
    </w:p>
    <w:p w14:paraId="5D442563" w14:textId="77777777" w:rsidR="00800D41" w:rsidRPr="002E3B38" w:rsidRDefault="00800D41" w:rsidP="00D536D8">
      <w:pPr>
        <w:spacing w:line="240" w:lineRule="auto"/>
        <w:ind w:left="426"/>
        <w:jc w:val="thaiDistribute"/>
        <w:rPr>
          <w:rFonts w:ascii="Browallia New" w:eastAsia="Arial Unicode MS" w:hAnsi="Browallia New" w:cs="Browallia New"/>
          <w:sz w:val="28"/>
          <w:szCs w:val="28"/>
          <w:lang w:val="en-GB"/>
        </w:rPr>
      </w:pPr>
    </w:p>
    <w:p w14:paraId="35178FBC" w14:textId="22BA38D1" w:rsidR="00800D41" w:rsidRPr="002E3B38" w:rsidRDefault="0058627E" w:rsidP="00D536D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val="en-GB"/>
        </w:rPr>
      </w:pPr>
      <w:r w:rsidRPr="002E3B38">
        <w:rPr>
          <w:rFonts w:ascii="Browallia New" w:hAnsi="Browallia New" w:cs="Browallia New"/>
          <w:b/>
          <w:bCs/>
          <w:color w:val="000000" w:themeColor="text1"/>
          <w:sz w:val="28"/>
          <w:szCs w:val="28"/>
          <w:cs/>
        </w:rPr>
        <w:t>ใบอนุญาต</w:t>
      </w:r>
      <w:r w:rsidRPr="002E3B38">
        <w:rPr>
          <w:rFonts w:ascii="Browallia New" w:eastAsia="Arial Unicode MS" w:hAnsi="Browallia New" w:cs="Browallia New"/>
          <w:b/>
          <w:bCs/>
          <w:sz w:val="28"/>
          <w:szCs w:val="28"/>
          <w:cs/>
          <w:lang w:val="en-GB"/>
        </w:rPr>
        <w:t xml:space="preserve">ให้ใช้คลื่นความถี่และประกอบกิจการโทรทัศน์ </w:t>
      </w:r>
      <w:r w:rsidR="00A84E53" w:rsidRPr="002E3B38">
        <w:rPr>
          <w:rFonts w:ascii="Browallia New" w:eastAsia="Arial Unicode MS" w:hAnsi="Browallia New" w:cs="Browallia New"/>
          <w:b/>
          <w:bCs/>
          <w:sz w:val="28"/>
          <w:szCs w:val="28"/>
        </w:rPr>
        <w:t xml:space="preserve">- </w:t>
      </w:r>
      <w:r w:rsidRPr="002E3B38">
        <w:rPr>
          <w:rFonts w:ascii="Browallia New" w:eastAsia="Arial Unicode MS" w:hAnsi="Browallia New" w:cs="Browallia New"/>
          <w:b/>
          <w:bCs/>
          <w:sz w:val="28"/>
          <w:szCs w:val="28"/>
          <w:cs/>
          <w:lang w:val="en-GB"/>
        </w:rPr>
        <w:t>สุทธิ</w:t>
      </w:r>
    </w:p>
    <w:p w14:paraId="182EC0FF" w14:textId="77777777" w:rsidR="00B037AB" w:rsidRPr="002E3B38" w:rsidRDefault="00B037AB" w:rsidP="00B0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val="en-GB"/>
        </w:rPr>
      </w:pPr>
    </w:p>
    <w:p w14:paraId="6ADCA66E" w14:textId="14C4D53A" w:rsidR="00B037AB" w:rsidRPr="002E3B38" w:rsidRDefault="00B037AB" w:rsidP="00B037AB">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ณ 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ใบอนุญาตให้ใช้คลื่นความถี่และประกอบกิจการโทรทัศน์มียอดคงเหลือดังนี้</w:t>
      </w:r>
    </w:p>
    <w:p w14:paraId="1D5454D8" w14:textId="77777777" w:rsidR="000507B5" w:rsidRPr="002E3B38" w:rsidRDefault="000507B5" w:rsidP="00B037AB">
      <w:pPr>
        <w:spacing w:line="240" w:lineRule="auto"/>
        <w:ind w:left="426"/>
        <w:jc w:val="thaiDistribute"/>
        <w:rPr>
          <w:rFonts w:ascii="Browallia New" w:eastAsia="Arial Unicode MS" w:hAnsi="Browallia New" w:cs="Browallia New"/>
          <w:sz w:val="28"/>
          <w:szCs w:val="28"/>
          <w:lang w:val="en-GB"/>
        </w:rPr>
      </w:pPr>
    </w:p>
    <w:tbl>
      <w:tblPr>
        <w:tblW w:w="9132" w:type="dxa"/>
        <w:tblInd w:w="426" w:type="dxa"/>
        <w:shd w:val="clear" w:color="auto" w:fill="FFFFFF" w:themeFill="background1"/>
        <w:tblLayout w:type="fixed"/>
        <w:tblLook w:val="0000" w:firstRow="0" w:lastRow="0" w:firstColumn="0" w:lastColumn="0" w:noHBand="0" w:noVBand="0"/>
      </w:tblPr>
      <w:tblGrid>
        <w:gridCol w:w="5532"/>
        <w:gridCol w:w="1800"/>
        <w:gridCol w:w="1800"/>
      </w:tblGrid>
      <w:tr w:rsidR="000507B5" w:rsidRPr="002E3B38" w14:paraId="3C7AF510" w14:textId="77777777" w:rsidTr="00A26DFF">
        <w:tc>
          <w:tcPr>
            <w:tcW w:w="5532" w:type="dxa"/>
            <w:shd w:val="clear" w:color="auto" w:fill="FFFFFF" w:themeFill="background1"/>
          </w:tcPr>
          <w:p w14:paraId="1ABE2713" w14:textId="77777777" w:rsidR="000507B5" w:rsidRPr="002E3B38" w:rsidRDefault="000507B5" w:rsidP="00031DC9">
            <w:pPr>
              <w:rPr>
                <w:rFonts w:ascii="Browallia New" w:eastAsia="Arial Unicode MS" w:hAnsi="Browallia New" w:cs="Browallia New"/>
                <w:sz w:val="28"/>
                <w:szCs w:val="28"/>
                <w:cs/>
              </w:rPr>
            </w:pPr>
          </w:p>
        </w:tc>
        <w:tc>
          <w:tcPr>
            <w:tcW w:w="3600" w:type="dxa"/>
            <w:gridSpan w:val="2"/>
            <w:shd w:val="clear" w:color="auto" w:fill="FFFFFF" w:themeFill="background1"/>
          </w:tcPr>
          <w:p w14:paraId="0BEDCA6A" w14:textId="69FC2884" w:rsidR="000507B5" w:rsidRPr="002E3B38" w:rsidRDefault="00031DC9" w:rsidP="00C8549C">
            <w:pPr>
              <w:ind w:right="-7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CF6E3D" w:rsidRPr="002E3B38" w14:paraId="1D377827" w14:textId="77777777" w:rsidTr="00A26DFF">
        <w:tc>
          <w:tcPr>
            <w:tcW w:w="5532" w:type="dxa"/>
            <w:shd w:val="clear" w:color="auto" w:fill="FFFFFF" w:themeFill="background1"/>
          </w:tcPr>
          <w:p w14:paraId="2732D451" w14:textId="77777777" w:rsidR="00CF6E3D" w:rsidRPr="002E3B38" w:rsidRDefault="00CF6E3D" w:rsidP="00031DC9">
            <w:pPr>
              <w:rPr>
                <w:rFonts w:ascii="Browallia New" w:eastAsia="Arial Unicode MS" w:hAnsi="Browallia New" w:cs="Browallia New"/>
                <w:sz w:val="28"/>
                <w:szCs w:val="28"/>
                <w:cs/>
              </w:rPr>
            </w:pPr>
          </w:p>
        </w:tc>
        <w:tc>
          <w:tcPr>
            <w:tcW w:w="3600" w:type="dxa"/>
            <w:gridSpan w:val="2"/>
            <w:shd w:val="clear" w:color="auto" w:fill="FFFFFF" w:themeFill="background1"/>
          </w:tcPr>
          <w:p w14:paraId="6407E05F" w14:textId="182C5AEE" w:rsidR="00CF6E3D" w:rsidRPr="002E3B38" w:rsidRDefault="00CF6E3D" w:rsidP="00A26DFF">
            <w:pPr>
              <w:pBdr>
                <w:bottom w:val="single" w:sz="4" w:space="1" w:color="auto"/>
              </w:pBdr>
              <w:ind w:right="-7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r>
      <w:tr w:rsidR="000507B5" w:rsidRPr="002E3B38" w14:paraId="157E580B" w14:textId="77777777" w:rsidTr="00A26DFF">
        <w:tc>
          <w:tcPr>
            <w:tcW w:w="5532" w:type="dxa"/>
            <w:shd w:val="clear" w:color="auto" w:fill="FFFFFF" w:themeFill="background1"/>
          </w:tcPr>
          <w:p w14:paraId="54183543" w14:textId="77777777" w:rsidR="000507B5" w:rsidRPr="002E3B38" w:rsidRDefault="000507B5" w:rsidP="00031DC9">
            <w:pPr>
              <w:rPr>
                <w:rFonts w:ascii="Browallia New" w:eastAsia="Arial Unicode MS" w:hAnsi="Browallia New" w:cs="Browallia New"/>
                <w:sz w:val="28"/>
                <w:szCs w:val="28"/>
                <w:cs/>
              </w:rPr>
            </w:pPr>
          </w:p>
        </w:tc>
        <w:tc>
          <w:tcPr>
            <w:tcW w:w="1800" w:type="dxa"/>
            <w:shd w:val="clear" w:color="auto" w:fill="FFFFFF" w:themeFill="background1"/>
            <w:vAlign w:val="bottom"/>
          </w:tcPr>
          <w:p w14:paraId="3FC02BFF" w14:textId="6E4D551A" w:rsidR="000507B5" w:rsidRPr="002E3B38" w:rsidRDefault="000507B5" w:rsidP="00406AD7">
            <w:pPr>
              <w:pBdr>
                <w:bottom w:val="single" w:sz="4" w:space="1" w:color="auto"/>
              </w:pBdr>
              <w:tabs>
                <w:tab w:val="right" w:pos="1584"/>
              </w:tabs>
              <w:ind w:right="-7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DE2267" w:rsidRPr="002E3B38">
              <w:rPr>
                <w:rFonts w:ascii="Browallia New" w:eastAsia="Arial Unicode MS" w:hAnsi="Browallia New" w:cs="Browallia New"/>
                <w:sz w:val="28"/>
                <w:szCs w:val="28"/>
              </w:rPr>
              <w:t>7</w:t>
            </w:r>
          </w:p>
        </w:tc>
        <w:tc>
          <w:tcPr>
            <w:tcW w:w="1800" w:type="dxa"/>
            <w:shd w:val="clear" w:color="auto" w:fill="FFFFFF" w:themeFill="background1"/>
            <w:vAlign w:val="bottom"/>
          </w:tcPr>
          <w:p w14:paraId="4A64BB9D" w14:textId="23EB3332" w:rsidR="000507B5" w:rsidRPr="002E3B38" w:rsidRDefault="004C2B40" w:rsidP="00406AD7">
            <w:pPr>
              <w:pBdr>
                <w:bottom w:val="single" w:sz="4" w:space="1" w:color="auto"/>
              </w:pBdr>
              <w:tabs>
                <w:tab w:val="right" w:pos="1584"/>
              </w:tabs>
              <w:ind w:right="-72"/>
              <w:jc w:val="center"/>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256</w:t>
            </w:r>
            <w:r w:rsidR="00DE2267" w:rsidRPr="002E3B38">
              <w:rPr>
                <w:rFonts w:ascii="Browallia New" w:eastAsia="Arial Unicode MS" w:hAnsi="Browallia New" w:cs="Browallia New"/>
                <w:sz w:val="28"/>
                <w:szCs w:val="28"/>
              </w:rPr>
              <w:t>6</w:t>
            </w:r>
          </w:p>
        </w:tc>
      </w:tr>
      <w:tr w:rsidR="000507B5" w:rsidRPr="002E3B38" w14:paraId="4A4DD843" w14:textId="77777777" w:rsidTr="00A26DFF">
        <w:tc>
          <w:tcPr>
            <w:tcW w:w="5532" w:type="dxa"/>
            <w:shd w:val="clear" w:color="auto" w:fill="FFFFFF" w:themeFill="background1"/>
          </w:tcPr>
          <w:p w14:paraId="03BEE430" w14:textId="77777777" w:rsidR="000507B5" w:rsidRPr="002E3B38" w:rsidRDefault="000507B5" w:rsidP="00031DC9">
            <w:pPr>
              <w:rPr>
                <w:rFonts w:ascii="Browallia New" w:eastAsia="Arial Unicode MS" w:hAnsi="Browallia New" w:cs="Browallia New"/>
                <w:sz w:val="28"/>
                <w:szCs w:val="28"/>
                <w:cs/>
              </w:rPr>
            </w:pPr>
          </w:p>
        </w:tc>
        <w:tc>
          <w:tcPr>
            <w:tcW w:w="1800" w:type="dxa"/>
            <w:shd w:val="clear" w:color="auto" w:fill="FFFFFF" w:themeFill="background1"/>
          </w:tcPr>
          <w:p w14:paraId="4D44A5F5" w14:textId="77777777" w:rsidR="000507B5" w:rsidRPr="002E3B38" w:rsidRDefault="000507B5" w:rsidP="00031DC9">
            <w:pPr>
              <w:tabs>
                <w:tab w:val="decimal" w:pos="1584"/>
              </w:tabs>
              <w:ind w:right="-72"/>
              <w:rPr>
                <w:rFonts w:ascii="Browallia New" w:eastAsia="Arial Unicode MS" w:hAnsi="Browallia New" w:cs="Browallia New"/>
                <w:sz w:val="28"/>
                <w:szCs w:val="28"/>
              </w:rPr>
            </w:pPr>
          </w:p>
        </w:tc>
        <w:tc>
          <w:tcPr>
            <w:tcW w:w="1800" w:type="dxa"/>
            <w:shd w:val="clear" w:color="auto" w:fill="FFFFFF" w:themeFill="background1"/>
          </w:tcPr>
          <w:p w14:paraId="5D9F7B66" w14:textId="77777777" w:rsidR="000507B5" w:rsidRPr="002E3B38" w:rsidRDefault="000507B5" w:rsidP="00031DC9">
            <w:pPr>
              <w:tabs>
                <w:tab w:val="decimal" w:pos="1584"/>
              </w:tabs>
              <w:ind w:right="-72"/>
              <w:rPr>
                <w:rFonts w:ascii="Browallia New" w:eastAsia="Arial Unicode MS" w:hAnsi="Browallia New" w:cs="Browallia New"/>
                <w:sz w:val="28"/>
                <w:szCs w:val="28"/>
                <w:cs/>
              </w:rPr>
            </w:pPr>
          </w:p>
        </w:tc>
      </w:tr>
      <w:tr w:rsidR="00DE2267" w:rsidRPr="002E3B38" w14:paraId="73D75004" w14:textId="77777777" w:rsidTr="00031DC9">
        <w:tc>
          <w:tcPr>
            <w:tcW w:w="5532" w:type="dxa"/>
            <w:shd w:val="clear" w:color="auto" w:fill="FFFFFF" w:themeFill="background1"/>
          </w:tcPr>
          <w:p w14:paraId="276E64DF" w14:textId="77777777" w:rsidR="00DE2267" w:rsidRPr="002E3B38" w:rsidRDefault="00DE2267" w:rsidP="00DE2267">
            <w:pP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ราคาทุน</w:t>
            </w:r>
          </w:p>
        </w:tc>
        <w:tc>
          <w:tcPr>
            <w:tcW w:w="1800" w:type="dxa"/>
            <w:shd w:val="clear" w:color="auto" w:fill="FFFFFF" w:themeFill="background1"/>
            <w:vAlign w:val="bottom"/>
          </w:tcPr>
          <w:p w14:paraId="51209361" w14:textId="2B9539D4" w:rsidR="00DE2267" w:rsidRPr="002E3B38" w:rsidRDefault="005F40BF" w:rsidP="00DE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1,394,710,008</w:t>
            </w:r>
          </w:p>
        </w:tc>
        <w:tc>
          <w:tcPr>
            <w:tcW w:w="1800" w:type="dxa"/>
            <w:shd w:val="clear" w:color="auto" w:fill="FFFFFF" w:themeFill="background1"/>
            <w:vAlign w:val="bottom"/>
          </w:tcPr>
          <w:p w14:paraId="69C2DE4E" w14:textId="2DE45849" w:rsidR="00DE2267" w:rsidRPr="002E3B38" w:rsidRDefault="00DE2267" w:rsidP="00B3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1,394,710,008</w:t>
            </w:r>
          </w:p>
        </w:tc>
      </w:tr>
      <w:tr w:rsidR="00DE2267" w:rsidRPr="002E3B38" w14:paraId="0AD0B427" w14:textId="77777777" w:rsidTr="00A26DFF">
        <w:tc>
          <w:tcPr>
            <w:tcW w:w="5532" w:type="dxa"/>
            <w:shd w:val="clear" w:color="auto" w:fill="FFFFFF" w:themeFill="background1"/>
          </w:tcPr>
          <w:p w14:paraId="2625A90F" w14:textId="77777777" w:rsidR="00DE2267" w:rsidRPr="002E3B38" w:rsidRDefault="00DE2267" w:rsidP="00DE2267">
            <w:pPr>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ค่าตัดจำหน่ายสะสม</w:t>
            </w:r>
          </w:p>
        </w:tc>
        <w:tc>
          <w:tcPr>
            <w:tcW w:w="1800" w:type="dxa"/>
            <w:shd w:val="clear" w:color="auto" w:fill="FFFFFF" w:themeFill="background1"/>
            <w:vAlign w:val="bottom"/>
          </w:tcPr>
          <w:p w14:paraId="0DD364D1" w14:textId="4FB99944" w:rsidR="00DE2267" w:rsidRPr="002E3B38" w:rsidRDefault="005F40BF" w:rsidP="00DE22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(1,084,101,</w:t>
            </w:r>
            <w:r w:rsidR="00474700" w:rsidRPr="002E3B38">
              <w:rPr>
                <w:rFonts w:ascii="Browallia New" w:eastAsia="Arial Unicode MS" w:hAnsi="Browallia New" w:cs="Browallia New"/>
                <w:sz w:val="28"/>
                <w:szCs w:val="28"/>
              </w:rPr>
              <w:t>500</w:t>
            </w:r>
            <w:r w:rsidRPr="002E3B38">
              <w:rPr>
                <w:rFonts w:ascii="Browallia New" w:eastAsia="Arial Unicode MS" w:hAnsi="Browallia New" w:cs="Browallia New"/>
                <w:sz w:val="28"/>
                <w:szCs w:val="28"/>
              </w:rPr>
              <w:t>)</w:t>
            </w:r>
          </w:p>
        </w:tc>
        <w:tc>
          <w:tcPr>
            <w:tcW w:w="1800" w:type="dxa"/>
            <w:shd w:val="clear" w:color="auto" w:fill="FFFFFF" w:themeFill="background1"/>
            <w:vAlign w:val="bottom"/>
          </w:tcPr>
          <w:p w14:paraId="01CF5A88" w14:textId="2C1BBE17" w:rsidR="00DE2267" w:rsidRPr="002E3B38" w:rsidRDefault="00DE2267" w:rsidP="00DE22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w:t>
            </w:r>
            <w:r w:rsidRPr="002E3B38">
              <w:rPr>
                <w:rFonts w:ascii="Browallia New" w:eastAsia="Arial Unicode MS" w:hAnsi="Browallia New" w:cs="Browallia New"/>
                <w:sz w:val="28"/>
                <w:szCs w:val="28"/>
              </w:rPr>
              <w:t>1,012,073,477</w:t>
            </w:r>
            <w:r w:rsidRPr="002E3B38">
              <w:rPr>
                <w:rFonts w:ascii="Browallia New" w:eastAsia="Arial Unicode MS" w:hAnsi="Browallia New" w:cs="Browallia New"/>
                <w:sz w:val="28"/>
                <w:szCs w:val="28"/>
                <w:cs/>
              </w:rPr>
              <w:t>)</w:t>
            </w:r>
          </w:p>
        </w:tc>
      </w:tr>
      <w:tr w:rsidR="00DE2267" w:rsidRPr="002E3B38" w14:paraId="29A1782A" w14:textId="77777777" w:rsidTr="00A26DFF">
        <w:tc>
          <w:tcPr>
            <w:tcW w:w="5532" w:type="dxa"/>
            <w:shd w:val="clear" w:color="auto" w:fill="FFFFFF" w:themeFill="background1"/>
          </w:tcPr>
          <w:p w14:paraId="039BFE1C" w14:textId="38A733DB" w:rsidR="00DE2267" w:rsidRPr="002E3B38" w:rsidRDefault="00CC178A" w:rsidP="00DE2267">
            <w:pP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สุทธิ</w:t>
            </w:r>
          </w:p>
        </w:tc>
        <w:tc>
          <w:tcPr>
            <w:tcW w:w="1800" w:type="dxa"/>
            <w:shd w:val="clear" w:color="auto" w:fill="FFFFFF" w:themeFill="background1"/>
            <w:vAlign w:val="bottom"/>
          </w:tcPr>
          <w:p w14:paraId="12703CA6" w14:textId="13846FB5" w:rsidR="00DE2267" w:rsidRPr="002E3B38" w:rsidRDefault="005F40BF" w:rsidP="008145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310,608,50</w:t>
            </w:r>
            <w:r w:rsidR="00AF550B" w:rsidRPr="002E3B38">
              <w:rPr>
                <w:rFonts w:ascii="Browallia New" w:eastAsia="Arial Unicode MS" w:hAnsi="Browallia New" w:cs="Browallia New"/>
                <w:sz w:val="28"/>
                <w:szCs w:val="28"/>
              </w:rPr>
              <w:t>8</w:t>
            </w:r>
          </w:p>
        </w:tc>
        <w:tc>
          <w:tcPr>
            <w:tcW w:w="1800" w:type="dxa"/>
            <w:shd w:val="clear" w:color="auto" w:fill="FFFFFF" w:themeFill="background1"/>
            <w:vAlign w:val="bottom"/>
          </w:tcPr>
          <w:p w14:paraId="76D377A2" w14:textId="3F583C77" w:rsidR="00DE2267" w:rsidRPr="002E3B38" w:rsidRDefault="00DE2267" w:rsidP="008145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382,636,531</w:t>
            </w:r>
          </w:p>
        </w:tc>
      </w:tr>
    </w:tbl>
    <w:p w14:paraId="659E000E" w14:textId="77777777" w:rsidR="00186148" w:rsidRPr="002E3B38" w:rsidRDefault="00186148" w:rsidP="007E0EA8">
      <w:pPr>
        <w:spacing w:line="240" w:lineRule="auto"/>
        <w:ind w:left="426"/>
        <w:jc w:val="thaiDistribute"/>
        <w:rPr>
          <w:rFonts w:ascii="Browallia New" w:eastAsia="Arial Unicode MS" w:hAnsi="Browallia New" w:cs="Browallia New"/>
          <w:sz w:val="28"/>
          <w:szCs w:val="28"/>
          <w:lang w:val="en-GB"/>
        </w:rPr>
      </w:pPr>
    </w:p>
    <w:p w14:paraId="73AD8663" w14:textId="674C90AC" w:rsidR="007E0EA8" w:rsidRPr="002E3B38" w:rsidRDefault="007E0EA8" w:rsidP="007E0EA8">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ค่าตัดจำหน่ายในงบการเงินรวม จำนวน </w:t>
      </w:r>
      <w:r w:rsidR="00737FAE" w:rsidRPr="002E3B38">
        <w:rPr>
          <w:rFonts w:ascii="Browallia New" w:eastAsia="Arial Unicode MS" w:hAnsi="Browallia New" w:cs="Browallia New"/>
          <w:sz w:val="28"/>
          <w:szCs w:val="28"/>
          <w:lang w:val="en-GB"/>
        </w:rPr>
        <w:t>72,028,02</w:t>
      </w:r>
      <w:r w:rsidR="005F1591" w:rsidRPr="002E3B38">
        <w:rPr>
          <w:rFonts w:ascii="Browallia New" w:eastAsia="Arial Unicode MS" w:hAnsi="Browallia New" w:cs="Browallia New"/>
          <w:sz w:val="28"/>
          <w:szCs w:val="28"/>
          <w:lang w:val="en-GB"/>
        </w:rPr>
        <w:t>3</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บาท ได้รับรู้ในงบกำไรขาดทุนเบ็ดเสร็จ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lang w:val="en-GB"/>
        </w:rPr>
        <w:t xml:space="preserve"> : </w:t>
      </w:r>
      <w:r w:rsidRPr="002E3B38">
        <w:rPr>
          <w:rFonts w:ascii="Browallia New" w:eastAsia="Arial Unicode MS" w:hAnsi="Browallia New" w:cs="Browallia New"/>
          <w:sz w:val="28"/>
          <w:szCs w:val="28"/>
          <w:cs/>
          <w:lang w:val="en-GB"/>
        </w:rPr>
        <w:t xml:space="preserve">จำนวน </w:t>
      </w:r>
      <w:r w:rsidR="00DE2267" w:rsidRPr="002E3B38">
        <w:rPr>
          <w:rFonts w:ascii="Browallia New" w:eastAsia="Arial Unicode MS" w:hAnsi="Browallia New" w:cs="Browallia New"/>
          <w:sz w:val="28"/>
          <w:szCs w:val="28"/>
          <w:lang w:val="en-GB"/>
        </w:rPr>
        <w:t xml:space="preserve">72,028,021 </w:t>
      </w:r>
      <w:r w:rsidRPr="002E3B38">
        <w:rPr>
          <w:rFonts w:ascii="Browallia New" w:eastAsia="Arial Unicode MS" w:hAnsi="Browallia New" w:cs="Browallia New"/>
          <w:sz w:val="28"/>
          <w:szCs w:val="28"/>
          <w:cs/>
          <w:lang w:val="en-GB"/>
        </w:rPr>
        <w:t>บาท)</w:t>
      </w:r>
    </w:p>
    <w:p w14:paraId="630966DE" w14:textId="77777777" w:rsidR="007E0EA8" w:rsidRPr="002E3B38" w:rsidRDefault="007E0EA8" w:rsidP="007E0EA8">
      <w:pPr>
        <w:jc w:val="thaiDistribute"/>
        <w:rPr>
          <w:rFonts w:ascii="Browallia New" w:eastAsia="Arial Unicode MS" w:hAnsi="Browallia New" w:cs="Browallia New"/>
          <w:spacing w:val="-6"/>
          <w:sz w:val="28"/>
          <w:szCs w:val="28"/>
          <w:cs/>
          <w:lang w:val="en-GB"/>
        </w:rPr>
      </w:pPr>
    </w:p>
    <w:p w14:paraId="7ABC49DB" w14:textId="70BF7C6A" w:rsidR="007E0EA8" w:rsidRPr="002E3B38" w:rsidRDefault="007E0EA8" w:rsidP="007E0EA8">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 xml:space="preserve">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DE226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บริษัทย่อยไม่มีภาระผูกพันที่จะต้องจ่ายค่าใบอนุญาตให้ใช้คลื่นความถี่และประกอบกิจการโทรทัศน์</w:t>
      </w:r>
    </w:p>
    <w:p w14:paraId="66C2F63F" w14:textId="77777777" w:rsidR="008F1586" w:rsidRPr="002E3B38" w:rsidRDefault="008F1586" w:rsidP="007E0EA8">
      <w:pPr>
        <w:spacing w:line="240" w:lineRule="auto"/>
        <w:ind w:left="426"/>
        <w:jc w:val="thaiDistribute"/>
        <w:rPr>
          <w:rFonts w:ascii="Browallia New" w:eastAsia="Arial Unicode MS" w:hAnsi="Browallia New" w:cs="Browallia New"/>
          <w:sz w:val="28"/>
          <w:szCs w:val="28"/>
        </w:rPr>
      </w:pPr>
    </w:p>
    <w:p w14:paraId="20BD20B4" w14:textId="77777777" w:rsidR="009E6ADE" w:rsidRPr="002E3B38" w:rsidRDefault="009E6ADE" w:rsidP="007E0EA8">
      <w:pPr>
        <w:spacing w:line="240" w:lineRule="auto"/>
        <w:ind w:left="426"/>
        <w:jc w:val="thaiDistribute"/>
        <w:rPr>
          <w:rFonts w:ascii="Browallia New" w:eastAsia="Arial Unicode MS" w:hAnsi="Browallia New" w:cs="Browallia New"/>
          <w:sz w:val="28"/>
          <w:szCs w:val="28"/>
        </w:rPr>
      </w:pPr>
    </w:p>
    <w:p w14:paraId="16879569" w14:textId="77777777" w:rsidR="009E6ADE" w:rsidRPr="002E3B38" w:rsidRDefault="009E6ADE" w:rsidP="007E0EA8">
      <w:pPr>
        <w:spacing w:line="240" w:lineRule="auto"/>
        <w:ind w:left="426"/>
        <w:jc w:val="thaiDistribute"/>
        <w:rPr>
          <w:rFonts w:ascii="Browallia New" w:eastAsia="Arial Unicode MS" w:hAnsi="Browallia New" w:cs="Browallia New"/>
          <w:sz w:val="28"/>
          <w:szCs w:val="28"/>
        </w:rPr>
      </w:pPr>
    </w:p>
    <w:p w14:paraId="318B3F76" w14:textId="77777777" w:rsidR="009E6ADE" w:rsidRPr="002E3B38" w:rsidRDefault="009E6ADE" w:rsidP="00BA58B0">
      <w:pPr>
        <w:spacing w:line="240" w:lineRule="auto"/>
        <w:jc w:val="thaiDistribute"/>
        <w:rPr>
          <w:rFonts w:ascii="Browallia New" w:eastAsia="Arial Unicode MS" w:hAnsi="Browallia New" w:cs="Browallia New"/>
          <w:sz w:val="28"/>
          <w:szCs w:val="28"/>
        </w:rPr>
      </w:pPr>
    </w:p>
    <w:p w14:paraId="3B78439F" w14:textId="77777777" w:rsidR="00313CB1" w:rsidRPr="002E3B38" w:rsidRDefault="00313CB1" w:rsidP="00313C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 xml:space="preserve">สินทรัพย์ไม่มีตัวตน </w:t>
      </w:r>
      <w:r w:rsidRPr="002E3B38">
        <w:rPr>
          <w:rFonts w:ascii="Browallia New" w:hAnsi="Browallia New" w:cs="Browallia New"/>
          <w:b/>
          <w:bCs/>
          <w:color w:val="000000" w:themeColor="text1"/>
          <w:sz w:val="28"/>
          <w:szCs w:val="28"/>
        </w:rPr>
        <w:t>-</w:t>
      </w:r>
      <w:r w:rsidRPr="002E3B38">
        <w:rPr>
          <w:rFonts w:ascii="Browallia New" w:hAnsi="Browallia New" w:cs="Browallia New"/>
          <w:b/>
          <w:bCs/>
          <w:color w:val="000000" w:themeColor="text1"/>
          <w:sz w:val="28"/>
          <w:szCs w:val="28"/>
          <w:cs/>
        </w:rPr>
        <w:t xml:space="preserve"> สุทธิ</w:t>
      </w:r>
    </w:p>
    <w:p w14:paraId="6FAD3E59" w14:textId="77777777" w:rsidR="0034479B" w:rsidRPr="002E3B38" w:rsidRDefault="0034479B" w:rsidP="0034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6"/>
          <w:szCs w:val="16"/>
        </w:rPr>
      </w:pPr>
    </w:p>
    <w:tbl>
      <w:tblPr>
        <w:tblW w:w="9072" w:type="dxa"/>
        <w:tblInd w:w="426" w:type="dxa"/>
        <w:shd w:val="clear" w:color="auto" w:fill="FFFFFF" w:themeFill="background1"/>
        <w:tblLayout w:type="fixed"/>
        <w:tblLook w:val="0000" w:firstRow="0" w:lastRow="0" w:firstColumn="0" w:lastColumn="0" w:noHBand="0" w:noVBand="0"/>
      </w:tblPr>
      <w:tblGrid>
        <w:gridCol w:w="2268"/>
        <w:gridCol w:w="1275"/>
        <w:gridCol w:w="1418"/>
        <w:gridCol w:w="1559"/>
        <w:gridCol w:w="1276"/>
        <w:gridCol w:w="1276"/>
      </w:tblGrid>
      <w:tr w:rsidR="002D1FC4" w:rsidRPr="002E3B38" w14:paraId="395BEEEC" w14:textId="77777777" w:rsidTr="005E172F">
        <w:trPr>
          <w:trHeight w:val="21"/>
        </w:trPr>
        <w:tc>
          <w:tcPr>
            <w:tcW w:w="2268" w:type="dxa"/>
            <w:shd w:val="clear" w:color="auto" w:fill="FFFFFF" w:themeFill="background1"/>
          </w:tcPr>
          <w:p w14:paraId="38F6B681" w14:textId="77777777" w:rsidR="002D1FC4" w:rsidRPr="002E3B38" w:rsidRDefault="002D1FC4" w:rsidP="00264420">
            <w:pPr>
              <w:rPr>
                <w:rFonts w:ascii="Browallia New" w:eastAsia="Arial Unicode MS" w:hAnsi="Browallia New" w:cs="Browallia New"/>
                <w:sz w:val="20"/>
                <w:szCs w:val="20"/>
                <w:cs/>
              </w:rPr>
            </w:pPr>
          </w:p>
        </w:tc>
        <w:tc>
          <w:tcPr>
            <w:tcW w:w="6804" w:type="dxa"/>
            <w:gridSpan w:val="5"/>
            <w:shd w:val="clear" w:color="auto" w:fill="FFFFFF" w:themeFill="background1"/>
          </w:tcPr>
          <w:p w14:paraId="6BC4505F" w14:textId="61486DEB" w:rsidR="002D1FC4" w:rsidRPr="002E3B38" w:rsidRDefault="002D1FC4" w:rsidP="001A097F">
            <w:pPr>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2D1FC4" w:rsidRPr="002E3B38" w14:paraId="7E9550C0" w14:textId="77777777" w:rsidTr="005E172F">
        <w:trPr>
          <w:trHeight w:val="21"/>
        </w:trPr>
        <w:tc>
          <w:tcPr>
            <w:tcW w:w="2268" w:type="dxa"/>
            <w:shd w:val="clear" w:color="auto" w:fill="FFFFFF" w:themeFill="background1"/>
          </w:tcPr>
          <w:p w14:paraId="06D107BF" w14:textId="77777777" w:rsidR="002D1FC4" w:rsidRPr="002E3B38" w:rsidRDefault="002D1FC4" w:rsidP="00264420">
            <w:pPr>
              <w:rPr>
                <w:rFonts w:ascii="Browallia New" w:eastAsia="Arial Unicode MS" w:hAnsi="Browallia New" w:cs="Browallia New"/>
                <w:sz w:val="20"/>
                <w:szCs w:val="20"/>
                <w:cs/>
              </w:rPr>
            </w:pPr>
          </w:p>
        </w:tc>
        <w:tc>
          <w:tcPr>
            <w:tcW w:w="6804" w:type="dxa"/>
            <w:gridSpan w:val="5"/>
            <w:shd w:val="clear" w:color="auto" w:fill="FFFFFF" w:themeFill="background1"/>
          </w:tcPr>
          <w:p w14:paraId="1C22D014" w14:textId="635ACD5A" w:rsidR="002D1FC4" w:rsidRPr="002E3B38" w:rsidRDefault="002D1FC4" w:rsidP="00A63055">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r>
      <w:tr w:rsidR="002D1FC4" w:rsidRPr="002E3B38" w14:paraId="47706582" w14:textId="77777777" w:rsidTr="005E172F">
        <w:trPr>
          <w:trHeight w:val="21"/>
        </w:trPr>
        <w:tc>
          <w:tcPr>
            <w:tcW w:w="2268" w:type="dxa"/>
            <w:shd w:val="clear" w:color="auto" w:fill="FFFFFF" w:themeFill="background1"/>
          </w:tcPr>
          <w:p w14:paraId="16E994ED" w14:textId="77777777" w:rsidR="002D1FC4" w:rsidRPr="002E3B38" w:rsidRDefault="002D1FC4" w:rsidP="00264420">
            <w:pPr>
              <w:rPr>
                <w:rFonts w:ascii="Browallia New" w:eastAsia="Arial Unicode MS" w:hAnsi="Browallia New" w:cs="Browallia New"/>
                <w:sz w:val="20"/>
                <w:szCs w:val="20"/>
                <w:cs/>
              </w:rPr>
            </w:pPr>
          </w:p>
        </w:tc>
        <w:tc>
          <w:tcPr>
            <w:tcW w:w="1275" w:type="dxa"/>
            <w:shd w:val="clear" w:color="auto" w:fill="FFFFFF" w:themeFill="background1"/>
          </w:tcPr>
          <w:p w14:paraId="1A02FCA0" w14:textId="496CB558" w:rsidR="002D1FC4" w:rsidRPr="002E3B38" w:rsidRDefault="002D1FC4" w:rsidP="00A63055">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7FA24643" w14:textId="34427BC1" w:rsidR="002D1FC4" w:rsidRPr="002E3B38" w:rsidRDefault="002D1FC4" w:rsidP="00A63055">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0F6E64C4" w14:textId="2231317B" w:rsidR="002D1FC4" w:rsidRPr="002E3B38" w:rsidRDefault="002D1FC4" w:rsidP="00A63055">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55EC9EB9" w14:textId="77777777" w:rsidR="002874CE" w:rsidRPr="002E3B38" w:rsidRDefault="002874CE" w:rsidP="00A63055">
            <w:pPr>
              <w:pBdr>
                <w:bottom w:val="single" w:sz="4" w:space="1" w:color="auto"/>
              </w:pBdr>
              <w:jc w:val="center"/>
              <w:rPr>
                <w:rFonts w:ascii="Browallia New" w:eastAsia="Arial Unicode MS" w:hAnsi="Browallia New" w:cs="Browallia New"/>
                <w:sz w:val="20"/>
                <w:szCs w:val="20"/>
              </w:rPr>
            </w:pPr>
          </w:p>
          <w:p w14:paraId="191C6063" w14:textId="700DA129" w:rsidR="002D1FC4" w:rsidRPr="002E3B38" w:rsidRDefault="002D1FC4" w:rsidP="00A63055">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4386EBE2" w14:textId="77777777" w:rsidR="002874CE" w:rsidRPr="002E3B38" w:rsidRDefault="002874CE" w:rsidP="00A63055">
            <w:pPr>
              <w:pBdr>
                <w:bottom w:val="single" w:sz="4" w:space="1" w:color="auto"/>
              </w:pBdr>
              <w:jc w:val="center"/>
              <w:rPr>
                <w:rFonts w:ascii="Browallia New" w:eastAsia="Arial Unicode MS" w:hAnsi="Browallia New" w:cs="Browallia New"/>
                <w:sz w:val="20"/>
                <w:szCs w:val="20"/>
              </w:rPr>
            </w:pPr>
          </w:p>
          <w:p w14:paraId="70AA7DBE" w14:textId="1A40D061" w:rsidR="002D1FC4" w:rsidRPr="002E3B38" w:rsidRDefault="002D1FC4" w:rsidP="00A63055">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r>
      <w:tr w:rsidR="002D1FC4" w:rsidRPr="002E3B38" w14:paraId="68771A16" w14:textId="77777777" w:rsidTr="005E172F">
        <w:trPr>
          <w:trHeight w:val="21"/>
        </w:trPr>
        <w:tc>
          <w:tcPr>
            <w:tcW w:w="2268" w:type="dxa"/>
            <w:shd w:val="clear" w:color="auto" w:fill="FFFFFF" w:themeFill="background1"/>
          </w:tcPr>
          <w:p w14:paraId="2621D7EA"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275" w:type="dxa"/>
            <w:shd w:val="clear" w:color="auto" w:fill="FFFFFF" w:themeFill="background1"/>
          </w:tcPr>
          <w:p w14:paraId="7B64FD9A" w14:textId="226CF7D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6C61F5BA" w14:textId="5FCB3128" w:rsidR="002D1FC4" w:rsidRPr="002E3B3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051CD949" w14:textId="72CC499E"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EC86A9C" w14:textId="7E962AA3" w:rsidR="002D1FC4" w:rsidRPr="002E3B38" w:rsidRDefault="002D1FC4" w:rsidP="002D1FC4">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29AEB924" w14:textId="2B7A923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r>
      <w:tr w:rsidR="002D1FC4" w:rsidRPr="002E3B38" w14:paraId="7FBD1D27" w14:textId="77777777" w:rsidTr="005E172F">
        <w:trPr>
          <w:trHeight w:val="21"/>
        </w:trPr>
        <w:tc>
          <w:tcPr>
            <w:tcW w:w="2268" w:type="dxa"/>
            <w:shd w:val="clear" w:color="auto" w:fill="FFFFFF" w:themeFill="background1"/>
            <w:vAlign w:val="center"/>
          </w:tcPr>
          <w:p w14:paraId="3C30AB9D" w14:textId="3289E57F" w:rsidR="002D1FC4" w:rsidRPr="002E3B38" w:rsidRDefault="002D1FC4" w:rsidP="00264420">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  </w:t>
            </w:r>
            <w:r w:rsidRPr="002E3B38">
              <w:rPr>
                <w:rFonts w:ascii="Browallia New" w:eastAsia="Arial Unicode MS" w:hAnsi="Browallia New" w:cs="Browallia New"/>
                <w:sz w:val="20"/>
                <w:szCs w:val="20"/>
              </w:rPr>
              <w:t>256</w:t>
            </w:r>
            <w:r w:rsidR="00065CC2" w:rsidRPr="002E3B38">
              <w:rPr>
                <w:rFonts w:ascii="Browallia New" w:eastAsia="Arial Unicode MS" w:hAnsi="Browallia New" w:cs="Browallia New"/>
                <w:sz w:val="20"/>
                <w:szCs w:val="20"/>
              </w:rPr>
              <w:t>7</w:t>
            </w:r>
          </w:p>
        </w:tc>
        <w:tc>
          <w:tcPr>
            <w:tcW w:w="1275" w:type="dxa"/>
            <w:shd w:val="clear" w:color="auto" w:fill="FFFFFF" w:themeFill="background1"/>
          </w:tcPr>
          <w:p w14:paraId="323475E9"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219C3740"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0100504B"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04151003"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713F080" w14:textId="77777777" w:rsidR="002D1FC4" w:rsidRPr="002E3B38" w:rsidRDefault="002D1FC4" w:rsidP="002D1FC4">
            <w:pPr>
              <w:spacing w:line="240" w:lineRule="auto"/>
              <w:ind w:left="-109"/>
              <w:jc w:val="thaiDistribute"/>
              <w:rPr>
                <w:rFonts w:ascii="Browallia New" w:eastAsia="Arial Unicode MS" w:hAnsi="Browallia New" w:cs="Browallia New"/>
                <w:sz w:val="20"/>
                <w:szCs w:val="20"/>
                <w:lang w:eastAsia="ja-JP"/>
              </w:rPr>
            </w:pPr>
          </w:p>
        </w:tc>
      </w:tr>
      <w:tr w:rsidR="00E65C8F" w:rsidRPr="002E3B38" w14:paraId="0EC1CD1E" w14:textId="77777777">
        <w:trPr>
          <w:trHeight w:val="21"/>
        </w:trPr>
        <w:tc>
          <w:tcPr>
            <w:tcW w:w="2268" w:type="dxa"/>
            <w:shd w:val="clear" w:color="auto" w:fill="FFFFFF" w:themeFill="background1"/>
            <w:vAlign w:val="center"/>
          </w:tcPr>
          <w:p w14:paraId="15145024" w14:textId="77777777" w:rsidR="00E65C8F" w:rsidRPr="002E3B38" w:rsidRDefault="00E65C8F" w:rsidP="00E65C8F">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47532901" w14:textId="48DBE377"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31,653,878</w:t>
            </w:r>
          </w:p>
        </w:tc>
        <w:tc>
          <w:tcPr>
            <w:tcW w:w="1418" w:type="dxa"/>
            <w:shd w:val="clear" w:color="auto" w:fill="FFFFFF" w:themeFill="background1"/>
          </w:tcPr>
          <w:p w14:paraId="5C58E07B" w14:textId="6C908504"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3,961,707,457</w:t>
            </w:r>
          </w:p>
        </w:tc>
        <w:tc>
          <w:tcPr>
            <w:tcW w:w="1559" w:type="dxa"/>
            <w:shd w:val="clear" w:color="auto" w:fill="FFFFFF" w:themeFill="background1"/>
          </w:tcPr>
          <w:p w14:paraId="58A8B5B5" w14:textId="1EA3FEB6"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625,393,124</w:t>
            </w:r>
          </w:p>
        </w:tc>
        <w:tc>
          <w:tcPr>
            <w:tcW w:w="1276" w:type="dxa"/>
            <w:shd w:val="clear" w:color="auto" w:fill="FFFFFF" w:themeFill="background1"/>
          </w:tcPr>
          <w:p w14:paraId="5B4FD797" w14:textId="0D825DE4"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1,981,546,342</w:t>
            </w:r>
          </w:p>
        </w:tc>
        <w:tc>
          <w:tcPr>
            <w:tcW w:w="1276" w:type="dxa"/>
            <w:shd w:val="clear" w:color="auto" w:fill="FFFFFF" w:themeFill="background1"/>
          </w:tcPr>
          <w:p w14:paraId="210E98D8" w14:textId="2D78E89D"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6,600,300,801</w:t>
            </w:r>
          </w:p>
        </w:tc>
      </w:tr>
      <w:tr w:rsidR="005334EF" w:rsidRPr="002E3B38" w14:paraId="1EDDBAA6" w14:textId="77777777">
        <w:trPr>
          <w:trHeight w:val="21"/>
        </w:trPr>
        <w:tc>
          <w:tcPr>
            <w:tcW w:w="2268" w:type="dxa"/>
            <w:shd w:val="clear" w:color="auto" w:fill="FFFFFF" w:themeFill="background1"/>
            <w:vAlign w:val="center"/>
          </w:tcPr>
          <w:p w14:paraId="3BE6C1DA" w14:textId="77777777" w:rsidR="005334EF" w:rsidRPr="002E3B38" w:rsidRDefault="005334EF" w:rsidP="005334EF">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1EA7ACC0" w14:textId="690A1704" w:rsidR="005334EF" w:rsidRPr="002E3B38" w:rsidRDefault="005334EF" w:rsidP="00533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(365,329)</w:t>
            </w:r>
          </w:p>
        </w:tc>
        <w:tc>
          <w:tcPr>
            <w:tcW w:w="1418" w:type="dxa"/>
            <w:shd w:val="clear" w:color="auto" w:fill="FFFFFF" w:themeFill="background1"/>
          </w:tcPr>
          <w:p w14:paraId="219B1273" w14:textId="05E5030A" w:rsidR="005334EF" w:rsidRPr="002E3B38" w:rsidRDefault="005334EF" w:rsidP="00533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(2,722,806,595)</w:t>
            </w:r>
          </w:p>
        </w:tc>
        <w:tc>
          <w:tcPr>
            <w:tcW w:w="1559" w:type="dxa"/>
            <w:shd w:val="clear" w:color="auto" w:fill="FFFFFF" w:themeFill="background1"/>
          </w:tcPr>
          <w:p w14:paraId="551F914E" w14:textId="7AEBF030" w:rsidR="005334EF" w:rsidRPr="002E3B38" w:rsidRDefault="005334EF" w:rsidP="00533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(257,366,165)</w:t>
            </w:r>
          </w:p>
        </w:tc>
        <w:tc>
          <w:tcPr>
            <w:tcW w:w="1276" w:type="dxa"/>
            <w:shd w:val="clear" w:color="auto" w:fill="FFFFFF" w:themeFill="background1"/>
            <w:vAlign w:val="bottom"/>
          </w:tcPr>
          <w:p w14:paraId="37163AC6" w14:textId="3F02B3F0" w:rsidR="005334EF" w:rsidRPr="002E3B38" w:rsidRDefault="005334EF" w:rsidP="00533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6AD984CF" w14:textId="3330A24E" w:rsidR="005334EF" w:rsidRPr="002E3B38" w:rsidRDefault="005334EF" w:rsidP="00533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(2,980,538,089)</w:t>
            </w:r>
          </w:p>
        </w:tc>
      </w:tr>
      <w:tr w:rsidR="00E65C8F" w:rsidRPr="002E3B38" w14:paraId="0FE06677" w14:textId="77777777">
        <w:trPr>
          <w:trHeight w:val="21"/>
        </w:trPr>
        <w:tc>
          <w:tcPr>
            <w:tcW w:w="2268" w:type="dxa"/>
            <w:shd w:val="clear" w:color="auto" w:fill="FFFFFF" w:themeFill="background1"/>
            <w:vAlign w:val="center"/>
          </w:tcPr>
          <w:p w14:paraId="3B4E32D2" w14:textId="77777777" w:rsidR="00E65C8F" w:rsidRPr="002E3B38" w:rsidRDefault="00E65C8F" w:rsidP="00E65C8F">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 </w:t>
            </w:r>
          </w:p>
        </w:tc>
        <w:tc>
          <w:tcPr>
            <w:tcW w:w="1275" w:type="dxa"/>
            <w:shd w:val="clear" w:color="auto" w:fill="FFFFFF" w:themeFill="background1"/>
          </w:tcPr>
          <w:p w14:paraId="420064D3" w14:textId="0A29B33A" w:rsidR="00E65C8F" w:rsidRPr="002E3B38" w:rsidRDefault="00E65C8F" w:rsidP="002B0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31,288,549</w:t>
            </w:r>
          </w:p>
        </w:tc>
        <w:tc>
          <w:tcPr>
            <w:tcW w:w="1418" w:type="dxa"/>
            <w:shd w:val="clear" w:color="auto" w:fill="FFFFFF" w:themeFill="background1"/>
          </w:tcPr>
          <w:p w14:paraId="2428D7E2" w14:textId="70C8DE56" w:rsidR="00E65C8F" w:rsidRPr="002E3B38" w:rsidRDefault="00E65C8F" w:rsidP="002B0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1,238,900,862</w:t>
            </w:r>
          </w:p>
        </w:tc>
        <w:tc>
          <w:tcPr>
            <w:tcW w:w="1559" w:type="dxa"/>
            <w:shd w:val="clear" w:color="auto" w:fill="FFFFFF" w:themeFill="background1"/>
          </w:tcPr>
          <w:p w14:paraId="4DEEBBCA" w14:textId="4701AA17" w:rsidR="00E65C8F" w:rsidRPr="002E3B38" w:rsidRDefault="00E65C8F" w:rsidP="002B0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368,026,959</w:t>
            </w:r>
          </w:p>
        </w:tc>
        <w:tc>
          <w:tcPr>
            <w:tcW w:w="1276" w:type="dxa"/>
            <w:shd w:val="clear" w:color="auto" w:fill="FFFFFF" w:themeFill="background1"/>
          </w:tcPr>
          <w:p w14:paraId="5AA7012F" w14:textId="2EB067F7" w:rsidR="00E65C8F" w:rsidRPr="002E3B38" w:rsidRDefault="00E65C8F" w:rsidP="002B0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1,981,546,342</w:t>
            </w:r>
          </w:p>
        </w:tc>
        <w:tc>
          <w:tcPr>
            <w:tcW w:w="1276" w:type="dxa"/>
            <w:shd w:val="clear" w:color="auto" w:fill="FFFFFF" w:themeFill="background1"/>
          </w:tcPr>
          <w:p w14:paraId="53E548E1" w14:textId="1BD9F16B" w:rsidR="00E65C8F" w:rsidRPr="002E3B38" w:rsidRDefault="00E65C8F" w:rsidP="002B0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3,619,762,712</w:t>
            </w:r>
          </w:p>
        </w:tc>
      </w:tr>
      <w:tr w:rsidR="002D1FC4" w:rsidRPr="002E3B38" w14:paraId="2A494983" w14:textId="77777777">
        <w:trPr>
          <w:trHeight w:val="21"/>
        </w:trPr>
        <w:tc>
          <w:tcPr>
            <w:tcW w:w="2268" w:type="dxa"/>
            <w:shd w:val="clear" w:color="auto" w:fill="FFFFFF" w:themeFill="background1"/>
            <w:vAlign w:val="center"/>
          </w:tcPr>
          <w:p w14:paraId="2EC79D73" w14:textId="77777777" w:rsidR="002D1FC4" w:rsidRPr="002E3B38" w:rsidRDefault="002D1FC4" w:rsidP="00264420">
            <w:pPr>
              <w:rPr>
                <w:rFonts w:ascii="Browallia New" w:eastAsia="Arial Unicode MS" w:hAnsi="Browallia New" w:cs="Browallia New"/>
                <w:sz w:val="20"/>
                <w:szCs w:val="20"/>
              </w:rPr>
            </w:pPr>
          </w:p>
        </w:tc>
        <w:tc>
          <w:tcPr>
            <w:tcW w:w="1275" w:type="dxa"/>
            <w:shd w:val="clear" w:color="auto" w:fill="FFFFFF" w:themeFill="background1"/>
          </w:tcPr>
          <w:p w14:paraId="3AF023C9"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999BC26"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9D3C763"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94E2AE"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6C8EC27"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D1FC4" w:rsidRPr="002E3B38" w14:paraId="09B83F86" w14:textId="77777777">
        <w:trPr>
          <w:trHeight w:val="21"/>
        </w:trPr>
        <w:tc>
          <w:tcPr>
            <w:tcW w:w="2268" w:type="dxa"/>
            <w:shd w:val="clear" w:color="auto" w:fill="FFFFFF" w:themeFill="background1"/>
            <w:vAlign w:val="center"/>
          </w:tcPr>
          <w:p w14:paraId="58960140" w14:textId="094C0971" w:rsidR="002D1FC4" w:rsidRPr="002E3B38" w:rsidRDefault="002D1FC4" w:rsidP="00264420">
            <w:pP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cs/>
              </w:rPr>
              <w:t xml:space="preserve">สำหรับปีสิ้นสุดวันที่ </w:t>
            </w:r>
            <w:r w:rsidRPr="002E3B38">
              <w:rPr>
                <w:rFonts w:ascii="Browallia New" w:eastAsia="Arial Unicode MS" w:hAnsi="Browallia New" w:cs="Browallia New"/>
                <w:spacing w:val="-4"/>
                <w:sz w:val="20"/>
                <w:szCs w:val="20"/>
              </w:rPr>
              <w:t>31</w:t>
            </w:r>
            <w:r w:rsidRPr="002E3B38">
              <w:rPr>
                <w:rFonts w:ascii="Browallia New" w:eastAsia="Arial Unicode MS" w:hAnsi="Browallia New" w:cs="Browallia New"/>
                <w:spacing w:val="-4"/>
                <w:sz w:val="20"/>
                <w:szCs w:val="20"/>
                <w:cs/>
              </w:rPr>
              <w:t xml:space="preserve"> ธันวาคม </w:t>
            </w:r>
            <w:r w:rsidRPr="002E3B38">
              <w:rPr>
                <w:rFonts w:ascii="Browallia New" w:eastAsia="Arial Unicode MS" w:hAnsi="Browallia New" w:cs="Browallia New"/>
                <w:spacing w:val="-4"/>
                <w:sz w:val="20"/>
                <w:szCs w:val="20"/>
              </w:rPr>
              <w:t>256</w:t>
            </w:r>
            <w:r w:rsidR="00065CC2" w:rsidRPr="002E3B38">
              <w:rPr>
                <w:rFonts w:ascii="Browallia New" w:eastAsia="Arial Unicode MS" w:hAnsi="Browallia New" w:cs="Browallia New"/>
                <w:spacing w:val="-4"/>
                <w:sz w:val="20"/>
                <w:szCs w:val="20"/>
              </w:rPr>
              <w:t>7</w:t>
            </w:r>
          </w:p>
        </w:tc>
        <w:tc>
          <w:tcPr>
            <w:tcW w:w="1275" w:type="dxa"/>
            <w:shd w:val="clear" w:color="auto" w:fill="FFFFFF" w:themeFill="background1"/>
          </w:tcPr>
          <w:p w14:paraId="0DBAEC37"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5704A60A"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68629FFA"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2AA02B90"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DB402CF" w14:textId="77777777" w:rsidR="002D1FC4" w:rsidRPr="002E3B38" w:rsidRDefault="002D1FC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65C8F" w:rsidRPr="002E3B38" w14:paraId="6397DF41" w14:textId="77777777">
        <w:trPr>
          <w:trHeight w:val="21"/>
        </w:trPr>
        <w:tc>
          <w:tcPr>
            <w:tcW w:w="2268" w:type="dxa"/>
            <w:shd w:val="clear" w:color="auto" w:fill="FFFFFF" w:themeFill="background1"/>
            <w:vAlign w:val="center"/>
          </w:tcPr>
          <w:p w14:paraId="7C69B39E" w14:textId="77777777" w:rsidR="00E65C8F" w:rsidRPr="002E3B38" w:rsidRDefault="00E65C8F" w:rsidP="00E65C8F">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ราคาตามบัญชีสุทธิต้นงวด </w:t>
            </w:r>
          </w:p>
        </w:tc>
        <w:tc>
          <w:tcPr>
            <w:tcW w:w="1275" w:type="dxa"/>
            <w:shd w:val="clear" w:color="auto" w:fill="FFFFFF" w:themeFill="background1"/>
          </w:tcPr>
          <w:p w14:paraId="7E1CC096" w14:textId="0E42BD46"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31,288,549</w:t>
            </w:r>
          </w:p>
        </w:tc>
        <w:tc>
          <w:tcPr>
            <w:tcW w:w="1418" w:type="dxa"/>
            <w:shd w:val="clear" w:color="auto" w:fill="FFFFFF" w:themeFill="background1"/>
          </w:tcPr>
          <w:p w14:paraId="30153500" w14:textId="3163E958"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1,238,900,862</w:t>
            </w:r>
          </w:p>
        </w:tc>
        <w:tc>
          <w:tcPr>
            <w:tcW w:w="1559" w:type="dxa"/>
            <w:shd w:val="clear" w:color="auto" w:fill="FFFFFF" w:themeFill="background1"/>
          </w:tcPr>
          <w:p w14:paraId="389F1A3E" w14:textId="60FB904F"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368,026,959</w:t>
            </w:r>
          </w:p>
        </w:tc>
        <w:tc>
          <w:tcPr>
            <w:tcW w:w="1276" w:type="dxa"/>
            <w:shd w:val="clear" w:color="auto" w:fill="FFFFFF" w:themeFill="background1"/>
          </w:tcPr>
          <w:p w14:paraId="4ABE7CD0" w14:textId="2DDC2182"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1,981,546,342</w:t>
            </w:r>
          </w:p>
        </w:tc>
        <w:tc>
          <w:tcPr>
            <w:tcW w:w="1276" w:type="dxa"/>
            <w:shd w:val="clear" w:color="auto" w:fill="FFFFFF" w:themeFill="background1"/>
          </w:tcPr>
          <w:p w14:paraId="08C70B90" w14:textId="70FE46E6" w:rsidR="00E65C8F" w:rsidRPr="002E3B38" w:rsidRDefault="00E65C8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hAnsi="Browallia New" w:cs="Browallia New"/>
                <w:sz w:val="20"/>
                <w:szCs w:val="20"/>
              </w:rPr>
              <w:t>3,619,762,712</w:t>
            </w:r>
          </w:p>
        </w:tc>
      </w:tr>
      <w:tr w:rsidR="003E7368" w:rsidRPr="002E3B38" w14:paraId="598D0A8B" w14:textId="77777777">
        <w:trPr>
          <w:trHeight w:val="21"/>
        </w:trPr>
        <w:tc>
          <w:tcPr>
            <w:tcW w:w="2268" w:type="dxa"/>
            <w:shd w:val="clear" w:color="auto" w:fill="FFFFFF" w:themeFill="background1"/>
            <w:vAlign w:val="center"/>
          </w:tcPr>
          <w:p w14:paraId="545CB3DA" w14:textId="77777777" w:rsidR="003E7368" w:rsidRPr="002E3B38" w:rsidRDefault="003E7368" w:rsidP="003E73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การซื้อกิจการของบริษัทย่อย</w:t>
            </w:r>
          </w:p>
        </w:tc>
        <w:tc>
          <w:tcPr>
            <w:tcW w:w="1275" w:type="dxa"/>
            <w:shd w:val="clear" w:color="auto" w:fill="FFFFFF" w:themeFill="background1"/>
            <w:vAlign w:val="bottom"/>
          </w:tcPr>
          <w:p w14:paraId="036C99FA" w14:textId="0F6EE3EB"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785BAEE2" w14:textId="70F2D3C3"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7051149A" w14:textId="5571E4DB"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w:t>
            </w:r>
            <w:r w:rsidR="00D37C98" w:rsidRPr="002E3B38">
              <w:rPr>
                <w:rFonts w:ascii="Browallia New" w:eastAsia="Arial Unicode MS" w:hAnsi="Browallia New" w:cs="Browallia New"/>
                <w:sz w:val="20"/>
                <w:szCs w:val="20"/>
              </w:rPr>
              <w:t>7,616,109</w:t>
            </w:r>
          </w:p>
        </w:tc>
        <w:tc>
          <w:tcPr>
            <w:tcW w:w="1276" w:type="dxa"/>
            <w:shd w:val="clear" w:color="auto" w:fill="FFFFFF" w:themeFill="background1"/>
            <w:vAlign w:val="bottom"/>
          </w:tcPr>
          <w:p w14:paraId="71904590" w14:textId="3651528D"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46C99BA0" w14:textId="05A8F82F" w:rsidR="003E7368" w:rsidRPr="002E3B38" w:rsidRDefault="002118C1"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27,616,109</w:t>
            </w:r>
          </w:p>
        </w:tc>
      </w:tr>
      <w:tr w:rsidR="002D1FC4" w:rsidRPr="002E3B38" w14:paraId="26FF2F7E" w14:textId="77777777" w:rsidTr="005E172F">
        <w:trPr>
          <w:trHeight w:val="21"/>
        </w:trPr>
        <w:tc>
          <w:tcPr>
            <w:tcW w:w="2268" w:type="dxa"/>
            <w:shd w:val="clear" w:color="auto" w:fill="FFFFFF" w:themeFill="background1"/>
            <w:vAlign w:val="center"/>
          </w:tcPr>
          <w:p w14:paraId="12DA63BF" w14:textId="77777777" w:rsidR="002D1FC4" w:rsidRPr="002E3B38" w:rsidRDefault="002D1FC4" w:rsidP="00264420">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ซื้อสินทรัพย์</w:t>
            </w:r>
          </w:p>
        </w:tc>
        <w:tc>
          <w:tcPr>
            <w:tcW w:w="1275" w:type="dxa"/>
            <w:shd w:val="clear" w:color="auto" w:fill="FFFFFF" w:themeFill="background1"/>
          </w:tcPr>
          <w:p w14:paraId="5F31436B" w14:textId="14F3BCC4" w:rsidR="002D1FC4" w:rsidRPr="002E3B38" w:rsidRDefault="0085698A"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24,085,875</w:t>
            </w:r>
          </w:p>
        </w:tc>
        <w:tc>
          <w:tcPr>
            <w:tcW w:w="1418" w:type="dxa"/>
            <w:shd w:val="clear" w:color="auto" w:fill="FFFFFF" w:themeFill="background1"/>
          </w:tcPr>
          <w:p w14:paraId="7FF44013" w14:textId="24112DC1" w:rsidR="002D1FC4" w:rsidRPr="002E3B38" w:rsidRDefault="00CD2A8A"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7,304,013</w:t>
            </w:r>
          </w:p>
        </w:tc>
        <w:tc>
          <w:tcPr>
            <w:tcW w:w="1559" w:type="dxa"/>
            <w:shd w:val="clear" w:color="auto" w:fill="FFFFFF" w:themeFill="background1"/>
          </w:tcPr>
          <w:p w14:paraId="584B21CC" w14:textId="0A96CE82" w:rsidR="002D1FC4" w:rsidRPr="002E3B38" w:rsidRDefault="00411E92"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11,993,958</w:t>
            </w:r>
          </w:p>
        </w:tc>
        <w:tc>
          <w:tcPr>
            <w:tcW w:w="1276" w:type="dxa"/>
            <w:shd w:val="clear" w:color="auto" w:fill="FFFFFF" w:themeFill="background1"/>
          </w:tcPr>
          <w:p w14:paraId="555C638D" w14:textId="60B2B9CC" w:rsidR="002D1FC4" w:rsidRPr="002E3B38" w:rsidRDefault="004F6A2A"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458,738,760</w:t>
            </w:r>
          </w:p>
        </w:tc>
        <w:tc>
          <w:tcPr>
            <w:tcW w:w="1276" w:type="dxa"/>
            <w:shd w:val="clear" w:color="auto" w:fill="FFFFFF" w:themeFill="background1"/>
          </w:tcPr>
          <w:p w14:paraId="54640D42" w14:textId="79D1821B" w:rsidR="002D1FC4" w:rsidRPr="002E3B38" w:rsidRDefault="008F09FF"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502,122,606</w:t>
            </w:r>
          </w:p>
        </w:tc>
      </w:tr>
      <w:tr w:rsidR="003E7368" w:rsidRPr="002E3B38" w14:paraId="1B21B57B" w14:textId="77777777">
        <w:trPr>
          <w:trHeight w:val="21"/>
        </w:trPr>
        <w:tc>
          <w:tcPr>
            <w:tcW w:w="2268" w:type="dxa"/>
            <w:shd w:val="clear" w:color="auto" w:fill="FFFFFF" w:themeFill="background1"/>
            <w:vAlign w:val="center"/>
          </w:tcPr>
          <w:p w14:paraId="26CDB7C3" w14:textId="77777777" w:rsidR="003E7368" w:rsidRPr="002E3B38" w:rsidRDefault="003E7368" w:rsidP="003E73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โอนงานระหว่างติดตั้ง</w:t>
            </w:r>
          </w:p>
        </w:tc>
        <w:tc>
          <w:tcPr>
            <w:tcW w:w="1275" w:type="dxa"/>
            <w:shd w:val="clear" w:color="auto" w:fill="FFFFFF" w:themeFill="background1"/>
            <w:vAlign w:val="bottom"/>
          </w:tcPr>
          <w:p w14:paraId="3D0F7627" w14:textId="5E62E5DA"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1534867E" w14:textId="4EEFC94E" w:rsidR="003E7368" w:rsidRPr="002E3B38" w:rsidRDefault="004D407C" w:rsidP="004D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419,069,749</w:t>
            </w:r>
          </w:p>
        </w:tc>
        <w:tc>
          <w:tcPr>
            <w:tcW w:w="1559" w:type="dxa"/>
            <w:shd w:val="clear" w:color="auto" w:fill="FFFFFF" w:themeFill="background1"/>
          </w:tcPr>
          <w:p w14:paraId="1B185ED3" w14:textId="1137769B" w:rsidR="003E7368" w:rsidRPr="002E3B38" w:rsidRDefault="004D407C" w:rsidP="004D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1,339,133</w:t>
            </w:r>
          </w:p>
        </w:tc>
        <w:tc>
          <w:tcPr>
            <w:tcW w:w="1276" w:type="dxa"/>
            <w:shd w:val="clear" w:color="auto" w:fill="FFFFFF" w:themeFill="background1"/>
          </w:tcPr>
          <w:p w14:paraId="10FA9055" w14:textId="50F242F2" w:rsidR="003E7368" w:rsidRPr="002E3B38" w:rsidRDefault="004D407C" w:rsidP="004D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(420,408,882)</w:t>
            </w:r>
          </w:p>
        </w:tc>
        <w:tc>
          <w:tcPr>
            <w:tcW w:w="1276" w:type="dxa"/>
            <w:shd w:val="clear" w:color="auto" w:fill="FFFFFF" w:themeFill="background1"/>
            <w:vAlign w:val="bottom"/>
          </w:tcPr>
          <w:p w14:paraId="777FD1E3" w14:textId="61722667"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624ACE" w:rsidRPr="002E3B38" w14:paraId="3622379D" w14:textId="77777777">
        <w:trPr>
          <w:trHeight w:val="21"/>
        </w:trPr>
        <w:tc>
          <w:tcPr>
            <w:tcW w:w="2268" w:type="dxa"/>
            <w:shd w:val="clear" w:color="auto" w:fill="FFFFFF" w:themeFill="background1"/>
            <w:vAlign w:val="center"/>
          </w:tcPr>
          <w:p w14:paraId="773BF13E" w14:textId="6CF791E9" w:rsidR="00624ACE" w:rsidRPr="002E3B38" w:rsidRDefault="00624ACE" w:rsidP="00624ACE">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ตัดจำหน่ายสินทรัพย์</w:t>
            </w:r>
            <w:r w:rsidRPr="002E3B38">
              <w:rPr>
                <w:rFonts w:ascii="Browallia New" w:eastAsia="Arial Unicode MS" w:hAnsi="Browallia New" w:cs="Browallia New"/>
                <w:sz w:val="20"/>
                <w:szCs w:val="20"/>
              </w:rPr>
              <w:t xml:space="preserve"> </w:t>
            </w:r>
          </w:p>
        </w:tc>
        <w:tc>
          <w:tcPr>
            <w:tcW w:w="1275" w:type="dxa"/>
            <w:shd w:val="clear" w:color="auto" w:fill="FFFFFF" w:themeFill="background1"/>
          </w:tcPr>
          <w:p w14:paraId="51A2D541" w14:textId="65D0FA1E" w:rsidR="00624ACE" w:rsidRPr="002E3B3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6EDBF0A8" w14:textId="778FE1A9" w:rsidR="00624ACE" w:rsidRPr="002E3B3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6AC5944" w14:textId="6DFBFFC4" w:rsidR="00624ACE" w:rsidRPr="002E3B3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E93F7A" w14:textId="450F1095" w:rsidR="00624ACE" w:rsidRPr="002E3B3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B34E085" w14:textId="192895FF" w:rsidR="00624ACE" w:rsidRPr="002E3B38" w:rsidRDefault="00624A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E7368" w:rsidRPr="002E3B38" w14:paraId="3DA34F6E" w14:textId="77777777">
        <w:trPr>
          <w:trHeight w:val="21"/>
        </w:trPr>
        <w:tc>
          <w:tcPr>
            <w:tcW w:w="2268" w:type="dxa"/>
            <w:shd w:val="clear" w:color="auto" w:fill="FFFFFF" w:themeFill="background1"/>
            <w:vAlign w:val="center"/>
          </w:tcPr>
          <w:p w14:paraId="736CC804" w14:textId="38571A9C" w:rsidR="003E7368" w:rsidRPr="002E3B38" w:rsidRDefault="003E7368" w:rsidP="003E7368">
            <w:pPr>
              <w:tabs>
                <w:tab w:val="clear" w:pos="1644"/>
                <w:tab w:val="left" w:pos="63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 ราคาทุน</w:t>
            </w:r>
          </w:p>
        </w:tc>
        <w:tc>
          <w:tcPr>
            <w:tcW w:w="1275" w:type="dxa"/>
            <w:shd w:val="clear" w:color="auto" w:fill="FFFFFF" w:themeFill="background1"/>
            <w:vAlign w:val="bottom"/>
          </w:tcPr>
          <w:p w14:paraId="2F423452" w14:textId="3ACDECF8"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19DDF2CD" w14:textId="4DE59C8F"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72B8611C" w14:textId="70FAE1ED"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267269AE" w14:textId="2F594924"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(515,990)</w:t>
            </w:r>
          </w:p>
        </w:tc>
        <w:tc>
          <w:tcPr>
            <w:tcW w:w="1276" w:type="dxa"/>
            <w:shd w:val="clear" w:color="auto" w:fill="FFFFFF" w:themeFill="background1"/>
          </w:tcPr>
          <w:p w14:paraId="0E4D1174" w14:textId="07E8BC81"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(515,990)</w:t>
            </w:r>
          </w:p>
        </w:tc>
      </w:tr>
      <w:tr w:rsidR="003E7368" w:rsidRPr="002E3B38" w14:paraId="3A3A6F2F" w14:textId="77777777">
        <w:trPr>
          <w:trHeight w:val="21"/>
        </w:trPr>
        <w:tc>
          <w:tcPr>
            <w:tcW w:w="2268" w:type="dxa"/>
            <w:shd w:val="clear" w:color="auto" w:fill="FFFFFF" w:themeFill="background1"/>
            <w:vAlign w:val="center"/>
          </w:tcPr>
          <w:p w14:paraId="01456099" w14:textId="77777777" w:rsidR="003E7368" w:rsidRPr="002E3B38" w:rsidRDefault="003E7368" w:rsidP="003E73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ค่าตัดจำหน่าย (หมายเหตุ </w:t>
            </w:r>
            <w:r w:rsidRPr="002E3B38">
              <w:rPr>
                <w:rFonts w:ascii="Browallia New" w:eastAsia="Arial Unicode MS" w:hAnsi="Browallia New" w:cs="Browallia New"/>
                <w:sz w:val="20"/>
                <w:szCs w:val="20"/>
              </w:rPr>
              <w:t>33</w:t>
            </w:r>
            <w:r w:rsidRPr="002E3B38">
              <w:rPr>
                <w:rFonts w:ascii="Browallia New" w:eastAsia="Arial Unicode MS" w:hAnsi="Browallia New" w:cs="Browallia New"/>
                <w:sz w:val="20"/>
                <w:szCs w:val="20"/>
                <w:cs/>
              </w:rPr>
              <w:t>)</w:t>
            </w:r>
          </w:p>
        </w:tc>
        <w:tc>
          <w:tcPr>
            <w:tcW w:w="1275" w:type="dxa"/>
            <w:shd w:val="clear" w:color="auto" w:fill="FFFFFF" w:themeFill="background1"/>
          </w:tcPr>
          <w:p w14:paraId="5D97766B" w14:textId="33667782" w:rsidR="003E7368" w:rsidRPr="002E3B38" w:rsidRDefault="00BF661C"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(2,099,253)</w:t>
            </w:r>
          </w:p>
        </w:tc>
        <w:tc>
          <w:tcPr>
            <w:tcW w:w="1418" w:type="dxa"/>
            <w:shd w:val="clear" w:color="auto" w:fill="FFFFFF" w:themeFill="background1"/>
          </w:tcPr>
          <w:p w14:paraId="16A6C07D" w14:textId="1EC2EB30"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(200,969,092)</w:t>
            </w:r>
          </w:p>
        </w:tc>
        <w:tc>
          <w:tcPr>
            <w:tcW w:w="1559" w:type="dxa"/>
            <w:shd w:val="clear" w:color="auto" w:fill="FFFFFF" w:themeFill="background1"/>
          </w:tcPr>
          <w:p w14:paraId="163343A5" w14:textId="4576FDC1" w:rsidR="003E7368" w:rsidRPr="002E3B38" w:rsidRDefault="0023325C"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(60,066,657)</w:t>
            </w:r>
          </w:p>
        </w:tc>
        <w:tc>
          <w:tcPr>
            <w:tcW w:w="1276" w:type="dxa"/>
            <w:shd w:val="clear" w:color="auto" w:fill="FFFFFF" w:themeFill="background1"/>
            <w:vAlign w:val="bottom"/>
          </w:tcPr>
          <w:p w14:paraId="47B6C850" w14:textId="3A22E7C1"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4A2F87D1" w14:textId="463D00C4" w:rsidR="003E7368" w:rsidRPr="002E3B38" w:rsidRDefault="003E7368" w:rsidP="003E7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(263,135,002)</w:t>
            </w:r>
          </w:p>
        </w:tc>
      </w:tr>
      <w:tr w:rsidR="003E7368" w:rsidRPr="002E3B38" w14:paraId="7A77F7D8" w14:textId="77777777">
        <w:trPr>
          <w:trHeight w:val="21"/>
        </w:trPr>
        <w:tc>
          <w:tcPr>
            <w:tcW w:w="2268" w:type="dxa"/>
            <w:shd w:val="clear" w:color="auto" w:fill="FFFFFF" w:themeFill="background1"/>
            <w:vAlign w:val="center"/>
          </w:tcPr>
          <w:p w14:paraId="004FA4C7" w14:textId="7A4BD612" w:rsidR="003E7368" w:rsidRPr="002E3B38" w:rsidRDefault="003E7368" w:rsidP="003E736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ค่าเผื่อด้อยค่าระหว่างปี</w:t>
            </w:r>
          </w:p>
        </w:tc>
        <w:tc>
          <w:tcPr>
            <w:tcW w:w="1275" w:type="dxa"/>
            <w:shd w:val="clear" w:color="auto" w:fill="FFFFFF" w:themeFill="background1"/>
            <w:vAlign w:val="bottom"/>
          </w:tcPr>
          <w:p w14:paraId="0A711D85" w14:textId="3A8B13F9" w:rsidR="003E7368" w:rsidRPr="002E3B38" w:rsidRDefault="003E7368" w:rsidP="003E7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308625C6" w14:textId="3C53E9FC" w:rsidR="003E7368" w:rsidRPr="002E3B38" w:rsidRDefault="003E7368" w:rsidP="003E7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2563F676" w14:textId="0BAECA34" w:rsidR="003E7368" w:rsidRPr="002E3B38" w:rsidRDefault="003E7368" w:rsidP="003E7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(3,958,771)</w:t>
            </w:r>
          </w:p>
        </w:tc>
        <w:tc>
          <w:tcPr>
            <w:tcW w:w="1276" w:type="dxa"/>
            <w:shd w:val="clear" w:color="auto" w:fill="FFFFFF" w:themeFill="background1"/>
            <w:vAlign w:val="bottom"/>
          </w:tcPr>
          <w:p w14:paraId="06F2D9C9" w14:textId="6C105A88" w:rsidR="003E7368" w:rsidRPr="002E3B38" w:rsidRDefault="003E7368" w:rsidP="003E7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2D99A5BC" w14:textId="6D1CE7BF" w:rsidR="003E7368" w:rsidRPr="002E3B38" w:rsidRDefault="003E7368" w:rsidP="003E7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(3,958,771)</w:t>
            </w:r>
          </w:p>
        </w:tc>
      </w:tr>
      <w:tr w:rsidR="002874CE" w:rsidRPr="002E3B38" w14:paraId="417179D5" w14:textId="77777777" w:rsidTr="005E172F">
        <w:trPr>
          <w:trHeight w:val="21"/>
        </w:trPr>
        <w:tc>
          <w:tcPr>
            <w:tcW w:w="2268" w:type="dxa"/>
            <w:shd w:val="clear" w:color="auto" w:fill="FFFFFF" w:themeFill="background1"/>
            <w:vAlign w:val="center"/>
          </w:tcPr>
          <w:p w14:paraId="6EC84134" w14:textId="77777777" w:rsidR="002874CE" w:rsidRPr="002E3B38" w:rsidRDefault="002874CE" w:rsidP="002874CE">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ราคาตามบัญชีสุทธิปลายปี</w:t>
            </w:r>
          </w:p>
        </w:tc>
        <w:tc>
          <w:tcPr>
            <w:tcW w:w="1275" w:type="dxa"/>
            <w:shd w:val="clear" w:color="auto" w:fill="FFFFFF" w:themeFill="background1"/>
          </w:tcPr>
          <w:p w14:paraId="137A4DA5" w14:textId="5BEBAAEF" w:rsidR="002874CE" w:rsidRPr="002E3B38" w:rsidRDefault="00A95112"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53,275,171</w:t>
            </w:r>
          </w:p>
        </w:tc>
        <w:tc>
          <w:tcPr>
            <w:tcW w:w="1418" w:type="dxa"/>
            <w:shd w:val="clear" w:color="auto" w:fill="FFFFFF" w:themeFill="background1"/>
          </w:tcPr>
          <w:p w14:paraId="56018031" w14:textId="6790CF29" w:rsidR="002874CE" w:rsidRPr="002E3B38" w:rsidRDefault="004D407C"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1,464,305,532</w:t>
            </w:r>
          </w:p>
        </w:tc>
        <w:tc>
          <w:tcPr>
            <w:tcW w:w="1559" w:type="dxa"/>
            <w:shd w:val="clear" w:color="auto" w:fill="FFFFFF" w:themeFill="background1"/>
          </w:tcPr>
          <w:p w14:paraId="129FBC0F" w14:textId="0EFBEB5F" w:rsidR="002874CE" w:rsidRPr="002E3B38" w:rsidRDefault="004D407C"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344,950,731</w:t>
            </w:r>
          </w:p>
        </w:tc>
        <w:tc>
          <w:tcPr>
            <w:tcW w:w="1276" w:type="dxa"/>
            <w:shd w:val="clear" w:color="auto" w:fill="FFFFFF" w:themeFill="background1"/>
          </w:tcPr>
          <w:p w14:paraId="14FE4047" w14:textId="435CEEA4" w:rsidR="002874CE" w:rsidRPr="002E3B38" w:rsidRDefault="004D407C"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2,019,360,230</w:t>
            </w:r>
          </w:p>
        </w:tc>
        <w:tc>
          <w:tcPr>
            <w:tcW w:w="1276" w:type="dxa"/>
            <w:shd w:val="clear" w:color="auto" w:fill="FFFFFF" w:themeFill="background1"/>
          </w:tcPr>
          <w:p w14:paraId="78F49970" w14:textId="471C56DE" w:rsidR="002874CE" w:rsidRPr="002E3B38" w:rsidRDefault="0022741D"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3,881,891,</w:t>
            </w:r>
            <w:r w:rsidR="00CE7FEA" w:rsidRPr="002E3B38">
              <w:rPr>
                <w:rFonts w:ascii="Browallia New" w:eastAsia="Arial Unicode MS" w:hAnsi="Browallia New" w:cs="Browallia New"/>
                <w:sz w:val="20"/>
                <w:szCs w:val="20"/>
              </w:rPr>
              <w:t>664</w:t>
            </w:r>
          </w:p>
        </w:tc>
      </w:tr>
      <w:tr w:rsidR="002874CE" w:rsidRPr="002E3B38" w14:paraId="0E773273" w14:textId="77777777">
        <w:trPr>
          <w:trHeight w:val="21"/>
        </w:trPr>
        <w:tc>
          <w:tcPr>
            <w:tcW w:w="2268" w:type="dxa"/>
            <w:shd w:val="clear" w:color="auto" w:fill="FFFFFF" w:themeFill="background1"/>
            <w:vAlign w:val="center"/>
          </w:tcPr>
          <w:p w14:paraId="395BBABE" w14:textId="77777777" w:rsidR="002874CE" w:rsidRPr="002E3B38" w:rsidRDefault="002874CE" w:rsidP="002874CE">
            <w:pPr>
              <w:rPr>
                <w:rFonts w:ascii="Browallia New" w:eastAsia="Arial Unicode MS" w:hAnsi="Browallia New" w:cs="Browallia New"/>
                <w:sz w:val="20"/>
                <w:szCs w:val="20"/>
              </w:rPr>
            </w:pPr>
          </w:p>
        </w:tc>
        <w:tc>
          <w:tcPr>
            <w:tcW w:w="1275" w:type="dxa"/>
            <w:shd w:val="clear" w:color="auto" w:fill="FFFFFF" w:themeFill="background1"/>
          </w:tcPr>
          <w:p w14:paraId="0F17E71D"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30A0014"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51B1D01D"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D89C200"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8E44F32"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874CE" w:rsidRPr="002E3B38" w14:paraId="3BCA70A2" w14:textId="77777777">
        <w:trPr>
          <w:trHeight w:val="21"/>
        </w:trPr>
        <w:tc>
          <w:tcPr>
            <w:tcW w:w="2268" w:type="dxa"/>
            <w:shd w:val="clear" w:color="auto" w:fill="FFFFFF" w:themeFill="background1"/>
            <w:vAlign w:val="center"/>
          </w:tcPr>
          <w:p w14:paraId="0DD72638" w14:textId="03FAD8AE" w:rsidR="002874CE" w:rsidRPr="002E3B38" w:rsidRDefault="002874CE" w:rsidP="002874CE">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t>256</w:t>
            </w:r>
            <w:r w:rsidR="00065CC2" w:rsidRPr="002E3B38">
              <w:rPr>
                <w:rFonts w:ascii="Browallia New" w:eastAsia="Arial Unicode MS" w:hAnsi="Browallia New" w:cs="Browallia New"/>
                <w:sz w:val="20"/>
                <w:szCs w:val="20"/>
              </w:rPr>
              <w:t>7</w:t>
            </w:r>
          </w:p>
        </w:tc>
        <w:tc>
          <w:tcPr>
            <w:tcW w:w="1275" w:type="dxa"/>
            <w:shd w:val="clear" w:color="auto" w:fill="FFFFFF" w:themeFill="background1"/>
          </w:tcPr>
          <w:p w14:paraId="11E1EDEA"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2370ECFF"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E40B4F3"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36A9E9A"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C5348FF" w14:textId="77777777" w:rsidR="002874CE" w:rsidRPr="002E3B38" w:rsidRDefault="002874CE"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2874CE" w:rsidRPr="002E3B38" w14:paraId="5459CD3B" w14:textId="77777777" w:rsidTr="005E172F">
        <w:trPr>
          <w:trHeight w:val="21"/>
        </w:trPr>
        <w:tc>
          <w:tcPr>
            <w:tcW w:w="2268" w:type="dxa"/>
            <w:shd w:val="clear" w:color="auto" w:fill="FFFFFF" w:themeFill="background1"/>
            <w:vAlign w:val="center"/>
          </w:tcPr>
          <w:p w14:paraId="604FCEF7" w14:textId="77777777" w:rsidR="002874CE" w:rsidRPr="002E3B38" w:rsidRDefault="002874CE" w:rsidP="002874CE">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70C3CAF2" w14:textId="0C891164" w:rsidR="002874CE" w:rsidRPr="002E3B38" w:rsidRDefault="00B7180B"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55,739,</w:t>
            </w:r>
            <w:r w:rsidR="00B045D0" w:rsidRPr="002E3B38">
              <w:rPr>
                <w:rFonts w:ascii="Browallia New" w:eastAsia="Arial Unicode MS" w:hAnsi="Browallia New" w:cs="Browallia New"/>
                <w:sz w:val="20"/>
                <w:szCs w:val="20"/>
              </w:rPr>
              <w:t>752</w:t>
            </w:r>
          </w:p>
        </w:tc>
        <w:tc>
          <w:tcPr>
            <w:tcW w:w="1418" w:type="dxa"/>
            <w:shd w:val="clear" w:color="auto" w:fill="FFFFFF" w:themeFill="background1"/>
          </w:tcPr>
          <w:p w14:paraId="224D915D" w14:textId="471DAAFE" w:rsidR="002874CE" w:rsidRPr="002E3B38" w:rsidRDefault="0045331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4,388,081,2</w:t>
            </w:r>
            <w:r w:rsidR="00B15CFF" w:rsidRPr="002E3B38">
              <w:rPr>
                <w:rFonts w:ascii="Browallia New" w:eastAsia="Arial Unicode MS" w:hAnsi="Browallia New" w:cs="Browallia New"/>
                <w:sz w:val="20"/>
                <w:szCs w:val="20"/>
              </w:rPr>
              <w:t>19</w:t>
            </w:r>
          </w:p>
        </w:tc>
        <w:tc>
          <w:tcPr>
            <w:tcW w:w="1559" w:type="dxa"/>
            <w:shd w:val="clear" w:color="auto" w:fill="FFFFFF" w:themeFill="background1"/>
          </w:tcPr>
          <w:p w14:paraId="14CE628C" w14:textId="1E357061" w:rsidR="002874CE" w:rsidRPr="002E3B38" w:rsidRDefault="0045331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666,342,324</w:t>
            </w:r>
          </w:p>
        </w:tc>
        <w:tc>
          <w:tcPr>
            <w:tcW w:w="1276" w:type="dxa"/>
            <w:shd w:val="clear" w:color="auto" w:fill="FFFFFF" w:themeFill="background1"/>
          </w:tcPr>
          <w:p w14:paraId="4CA74C75" w14:textId="3EA7AB77" w:rsidR="002874CE" w:rsidRPr="002E3B38" w:rsidRDefault="00453314"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2,019,360,230</w:t>
            </w:r>
          </w:p>
        </w:tc>
        <w:tc>
          <w:tcPr>
            <w:tcW w:w="1276" w:type="dxa"/>
            <w:shd w:val="clear" w:color="auto" w:fill="FFFFFF" w:themeFill="background1"/>
          </w:tcPr>
          <w:p w14:paraId="492CF5CD" w14:textId="3B42A232" w:rsidR="002874CE" w:rsidRPr="002E3B38" w:rsidRDefault="00077A0B" w:rsidP="002B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7,129,523,</w:t>
            </w:r>
            <w:r w:rsidR="00453314" w:rsidRPr="002E3B38">
              <w:rPr>
                <w:rFonts w:ascii="Browallia New" w:eastAsia="Arial Unicode MS" w:hAnsi="Browallia New" w:cs="Browallia New"/>
                <w:sz w:val="20"/>
                <w:szCs w:val="20"/>
              </w:rPr>
              <w:t>52</w:t>
            </w:r>
            <w:r w:rsidR="00DA0BD8" w:rsidRPr="002E3B38">
              <w:rPr>
                <w:rFonts w:ascii="Browallia New" w:eastAsia="Arial Unicode MS" w:hAnsi="Browallia New" w:cs="Browallia New"/>
                <w:sz w:val="20"/>
                <w:szCs w:val="20"/>
              </w:rPr>
              <w:t>5</w:t>
            </w:r>
          </w:p>
        </w:tc>
      </w:tr>
      <w:tr w:rsidR="0064489F" w:rsidRPr="002E3B38" w14:paraId="5C036708" w14:textId="77777777">
        <w:trPr>
          <w:trHeight w:val="21"/>
        </w:trPr>
        <w:tc>
          <w:tcPr>
            <w:tcW w:w="2268" w:type="dxa"/>
            <w:shd w:val="clear" w:color="auto" w:fill="FFFFFF" w:themeFill="background1"/>
            <w:vAlign w:val="center"/>
          </w:tcPr>
          <w:p w14:paraId="14233165" w14:textId="77777777" w:rsidR="0064489F" w:rsidRPr="002E3B38" w:rsidRDefault="0064489F" w:rsidP="0064489F">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252AA4D1" w14:textId="06915837" w:rsidR="0064489F" w:rsidRPr="002E3B38" w:rsidRDefault="00737A30" w:rsidP="0064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(2,464,582)</w:t>
            </w:r>
          </w:p>
        </w:tc>
        <w:tc>
          <w:tcPr>
            <w:tcW w:w="1418" w:type="dxa"/>
            <w:shd w:val="clear" w:color="auto" w:fill="FFFFFF" w:themeFill="background1"/>
          </w:tcPr>
          <w:p w14:paraId="7001B772" w14:textId="62AEF3C9" w:rsidR="0064489F" w:rsidRPr="002E3B38" w:rsidRDefault="0064489F" w:rsidP="0064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(2,923,775,</w:t>
            </w:r>
            <w:r w:rsidR="008E3B8F" w:rsidRPr="002E3B38">
              <w:rPr>
                <w:rFonts w:ascii="Browallia New" w:eastAsia="Arial Unicode MS" w:hAnsi="Browallia New" w:cs="Browallia New"/>
                <w:sz w:val="20"/>
                <w:szCs w:val="20"/>
              </w:rPr>
              <w:t>687</w:t>
            </w:r>
            <w:r w:rsidRPr="002E3B38">
              <w:rPr>
                <w:rFonts w:ascii="Browallia New" w:eastAsia="Arial Unicode MS" w:hAnsi="Browallia New" w:cs="Browallia New"/>
                <w:sz w:val="20"/>
                <w:szCs w:val="20"/>
              </w:rPr>
              <w:t>)</w:t>
            </w:r>
          </w:p>
        </w:tc>
        <w:tc>
          <w:tcPr>
            <w:tcW w:w="1559" w:type="dxa"/>
            <w:shd w:val="clear" w:color="auto" w:fill="FFFFFF" w:themeFill="background1"/>
          </w:tcPr>
          <w:p w14:paraId="0CE7823C" w14:textId="09CC571B" w:rsidR="0064489F" w:rsidRPr="002E3B38" w:rsidRDefault="00A07DEE" w:rsidP="0064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(317,432,822)</w:t>
            </w:r>
          </w:p>
        </w:tc>
        <w:tc>
          <w:tcPr>
            <w:tcW w:w="1276" w:type="dxa"/>
            <w:shd w:val="clear" w:color="auto" w:fill="FFFFFF" w:themeFill="background1"/>
            <w:vAlign w:val="bottom"/>
          </w:tcPr>
          <w:p w14:paraId="287BE7FA" w14:textId="15B27C29" w:rsidR="0064489F" w:rsidRPr="002E3B38" w:rsidRDefault="0064489F" w:rsidP="0064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347F33CB" w14:textId="000ECDF4" w:rsidR="0064489F" w:rsidRPr="002E3B38" w:rsidRDefault="0064489F" w:rsidP="0064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(3,243,673,</w:t>
            </w:r>
            <w:r w:rsidR="00A07DEE" w:rsidRPr="002E3B38">
              <w:rPr>
                <w:rFonts w:ascii="Browallia New" w:eastAsia="Arial Unicode MS" w:hAnsi="Browallia New" w:cs="Browallia New"/>
                <w:sz w:val="20"/>
                <w:szCs w:val="20"/>
              </w:rPr>
              <w:t>091</w:t>
            </w:r>
            <w:r w:rsidRPr="002E3B38">
              <w:rPr>
                <w:rFonts w:ascii="Browallia New" w:eastAsia="Arial Unicode MS" w:hAnsi="Browallia New" w:cs="Browallia New"/>
                <w:sz w:val="20"/>
                <w:szCs w:val="20"/>
              </w:rPr>
              <w:t>)</w:t>
            </w:r>
          </w:p>
        </w:tc>
      </w:tr>
      <w:tr w:rsidR="0064489F" w:rsidRPr="002E3B38" w14:paraId="71B362C6" w14:textId="77777777">
        <w:trPr>
          <w:trHeight w:val="21"/>
        </w:trPr>
        <w:tc>
          <w:tcPr>
            <w:tcW w:w="2268" w:type="dxa"/>
            <w:shd w:val="clear" w:color="auto" w:fill="FFFFFF" w:themeFill="background1"/>
            <w:vAlign w:val="center"/>
          </w:tcPr>
          <w:p w14:paraId="5A8E454A" w14:textId="7872ECD4" w:rsidR="0064489F" w:rsidRPr="002E3B38" w:rsidRDefault="0064489F" w:rsidP="0064489F">
            <w:pPr>
              <w:rPr>
                <w:rFonts w:ascii="Browallia New" w:eastAsia="Arial Unicode MS" w:hAnsi="Browallia New" w:cs="Browallia New"/>
                <w:sz w:val="20"/>
                <w:szCs w:val="20"/>
                <w:cs/>
              </w:rPr>
            </w:pPr>
            <w:r w:rsidRPr="002E3B38">
              <w:rPr>
                <w:rFonts w:ascii="Browallia New" w:eastAsia="Arial Unicode MS" w:hAnsi="Browallia New" w:cs="Browallia New"/>
                <w:color w:val="FFFFFF" w:themeColor="background1"/>
                <w:sz w:val="20"/>
                <w:szCs w:val="20"/>
                <w:u w:val="single"/>
                <w:cs/>
              </w:rPr>
              <w:t>หัก</w:t>
            </w:r>
            <w:r w:rsidRPr="002E3B38">
              <w:rPr>
                <w:rFonts w:ascii="Browallia New" w:eastAsia="Arial Unicode MS" w:hAnsi="Browallia New" w:cs="Browallia New"/>
                <w:color w:val="FFFFFF" w:themeColor="background1"/>
                <w:sz w:val="20"/>
                <w:szCs w:val="20"/>
                <w:cs/>
              </w:rPr>
              <w:tab/>
            </w:r>
            <w:r w:rsidRPr="002E3B38">
              <w:rPr>
                <w:rFonts w:ascii="Browallia New" w:eastAsia="Arial Unicode MS" w:hAnsi="Browallia New" w:cs="Browallia New"/>
                <w:sz w:val="20"/>
                <w:szCs w:val="20"/>
                <w:cs/>
              </w:rPr>
              <w:t>ค่าเผื่อการด้อยค่า</w:t>
            </w:r>
          </w:p>
        </w:tc>
        <w:tc>
          <w:tcPr>
            <w:tcW w:w="1275" w:type="dxa"/>
            <w:shd w:val="clear" w:color="auto" w:fill="FFFFFF" w:themeFill="background1"/>
            <w:vAlign w:val="bottom"/>
          </w:tcPr>
          <w:p w14:paraId="1F05113C" w14:textId="4EC5EF4E" w:rsidR="0064489F" w:rsidRPr="002E3B38" w:rsidRDefault="0064489F" w:rsidP="006448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2072ED1C" w14:textId="6207E805" w:rsidR="0064489F" w:rsidRPr="002E3B38" w:rsidRDefault="0064489F" w:rsidP="006448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73FF1B7E" w14:textId="2F1C882C" w:rsidR="0064489F" w:rsidRPr="002E3B38" w:rsidRDefault="0064489F" w:rsidP="006448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cs/>
              </w:rPr>
              <w:t>(</w:t>
            </w:r>
            <w:r w:rsidR="004C2B40" w:rsidRPr="004C2B40">
              <w:rPr>
                <w:rFonts w:ascii="Browallia New" w:eastAsia="Arial Unicode MS" w:hAnsi="Browallia New" w:cs="Browallia New"/>
                <w:sz w:val="20"/>
                <w:szCs w:val="20"/>
              </w:rPr>
              <w:t>3</w:t>
            </w:r>
            <w:r w:rsidRPr="002E3B38">
              <w:rPr>
                <w:rFonts w:ascii="Browallia New" w:eastAsia="Arial Unicode MS" w:hAnsi="Browallia New" w:cs="Browallia New"/>
                <w:sz w:val="20"/>
                <w:szCs w:val="20"/>
              </w:rPr>
              <w:t>,</w:t>
            </w:r>
            <w:r w:rsidR="004C2B40" w:rsidRPr="004C2B40">
              <w:rPr>
                <w:rFonts w:ascii="Browallia New" w:eastAsia="Arial Unicode MS" w:hAnsi="Browallia New" w:cs="Browallia New"/>
                <w:sz w:val="20"/>
                <w:szCs w:val="20"/>
              </w:rPr>
              <w:t>958</w:t>
            </w:r>
            <w:r w:rsidRPr="002E3B38">
              <w:rPr>
                <w:rFonts w:ascii="Browallia New" w:eastAsia="Arial Unicode MS" w:hAnsi="Browallia New" w:cs="Browallia New"/>
                <w:sz w:val="20"/>
                <w:szCs w:val="20"/>
              </w:rPr>
              <w:t>,</w:t>
            </w:r>
            <w:r w:rsidR="004C2B40" w:rsidRPr="004C2B40">
              <w:rPr>
                <w:rFonts w:ascii="Browallia New" w:eastAsia="Arial Unicode MS" w:hAnsi="Browallia New" w:cs="Browallia New"/>
                <w:sz w:val="20"/>
                <w:szCs w:val="20"/>
              </w:rPr>
              <w:t>771</w:t>
            </w:r>
            <w:r w:rsidRPr="002E3B38">
              <w:rPr>
                <w:rFonts w:ascii="Browallia New" w:eastAsia="Arial Unicode MS" w:hAnsi="Browallia New" w:cs="Browallia New"/>
                <w:sz w:val="20"/>
                <w:szCs w:val="20"/>
                <w:cs/>
              </w:rPr>
              <w:t>)</w:t>
            </w:r>
          </w:p>
        </w:tc>
        <w:tc>
          <w:tcPr>
            <w:tcW w:w="1276" w:type="dxa"/>
            <w:shd w:val="clear" w:color="auto" w:fill="FFFFFF" w:themeFill="background1"/>
            <w:vAlign w:val="bottom"/>
          </w:tcPr>
          <w:p w14:paraId="1CCEA630" w14:textId="0FDB2060" w:rsidR="0064489F" w:rsidRPr="002E3B38" w:rsidRDefault="0064489F" w:rsidP="006448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3ECA4B31" w14:textId="69CCDD45" w:rsidR="0064489F" w:rsidRPr="002E3B38" w:rsidRDefault="0064489F" w:rsidP="006448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(3,958,771)</w:t>
            </w:r>
          </w:p>
        </w:tc>
      </w:tr>
      <w:tr w:rsidR="002874CE" w:rsidRPr="002E3B38" w14:paraId="6C7E52F1" w14:textId="77777777" w:rsidTr="005E172F">
        <w:trPr>
          <w:trHeight w:val="21"/>
        </w:trPr>
        <w:tc>
          <w:tcPr>
            <w:tcW w:w="2268" w:type="dxa"/>
            <w:shd w:val="clear" w:color="auto" w:fill="FFFFFF" w:themeFill="background1"/>
            <w:vAlign w:val="center"/>
          </w:tcPr>
          <w:p w14:paraId="0994887F" w14:textId="77777777" w:rsidR="002874CE" w:rsidRPr="002E3B38" w:rsidRDefault="002874CE" w:rsidP="002874CE">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w:t>
            </w:r>
          </w:p>
        </w:tc>
        <w:tc>
          <w:tcPr>
            <w:tcW w:w="1275" w:type="dxa"/>
            <w:shd w:val="clear" w:color="auto" w:fill="FFFFFF" w:themeFill="background1"/>
          </w:tcPr>
          <w:p w14:paraId="22451F32" w14:textId="4BF4AEB2" w:rsidR="002874CE" w:rsidRPr="002E3B38" w:rsidRDefault="008E3B8F"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53,275,</w:t>
            </w:r>
            <w:r w:rsidR="00EE6810" w:rsidRPr="002E3B38">
              <w:rPr>
                <w:rFonts w:ascii="Browallia New" w:eastAsia="Arial Unicode MS" w:hAnsi="Browallia New" w:cs="Browallia New"/>
                <w:sz w:val="20"/>
                <w:szCs w:val="20"/>
              </w:rPr>
              <w:t>170</w:t>
            </w:r>
          </w:p>
        </w:tc>
        <w:tc>
          <w:tcPr>
            <w:tcW w:w="1418" w:type="dxa"/>
            <w:shd w:val="clear" w:color="auto" w:fill="FFFFFF" w:themeFill="background1"/>
          </w:tcPr>
          <w:p w14:paraId="50CA7756" w14:textId="415C3368" w:rsidR="002874CE" w:rsidRPr="002E3B38" w:rsidRDefault="00560C2E"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1,464,305,532</w:t>
            </w:r>
          </w:p>
        </w:tc>
        <w:tc>
          <w:tcPr>
            <w:tcW w:w="1559" w:type="dxa"/>
            <w:shd w:val="clear" w:color="auto" w:fill="FFFFFF" w:themeFill="background1"/>
          </w:tcPr>
          <w:p w14:paraId="02510499" w14:textId="1D0C62CA" w:rsidR="002874CE" w:rsidRPr="002E3B38" w:rsidRDefault="00560C2E"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344,950,731</w:t>
            </w:r>
          </w:p>
        </w:tc>
        <w:tc>
          <w:tcPr>
            <w:tcW w:w="1276" w:type="dxa"/>
            <w:shd w:val="clear" w:color="auto" w:fill="FFFFFF" w:themeFill="background1"/>
          </w:tcPr>
          <w:p w14:paraId="792A19B3" w14:textId="6E44D5B8" w:rsidR="002874CE" w:rsidRPr="002E3B38" w:rsidRDefault="00560C2E"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2,019,360,230</w:t>
            </w:r>
          </w:p>
        </w:tc>
        <w:tc>
          <w:tcPr>
            <w:tcW w:w="1276" w:type="dxa"/>
            <w:shd w:val="clear" w:color="auto" w:fill="FFFFFF" w:themeFill="background1"/>
          </w:tcPr>
          <w:p w14:paraId="5F28EA1B" w14:textId="7B90C176" w:rsidR="002874CE" w:rsidRPr="002E3B38" w:rsidRDefault="00C80D25" w:rsidP="002B0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3,881,891,66</w:t>
            </w:r>
            <w:r w:rsidR="00FE0B41" w:rsidRPr="002E3B38">
              <w:rPr>
                <w:rFonts w:ascii="Browallia New" w:eastAsia="Arial Unicode MS" w:hAnsi="Browallia New" w:cs="Browallia New"/>
                <w:sz w:val="20"/>
                <w:szCs w:val="20"/>
              </w:rPr>
              <w:t>3</w:t>
            </w:r>
          </w:p>
        </w:tc>
      </w:tr>
    </w:tbl>
    <w:p w14:paraId="66FD22E6" w14:textId="77777777" w:rsidR="00DE2267" w:rsidRPr="002E3B38" w:rsidRDefault="00DE2267" w:rsidP="0003623A">
      <w:pPr>
        <w:spacing w:line="240" w:lineRule="auto"/>
        <w:jc w:val="thaiDistribute"/>
        <w:rPr>
          <w:rFonts w:ascii="Browallia New" w:eastAsia="Arial Unicode MS" w:hAnsi="Browallia New" w:cs="Browallia New"/>
          <w:sz w:val="20"/>
          <w:szCs w:val="20"/>
          <w:lang w:eastAsia="ja-JP"/>
        </w:rPr>
      </w:pPr>
    </w:p>
    <w:p w14:paraId="19E5AE06"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30020A64"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3B18C786"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02380719"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355866D0"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4309C287"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762D8D54"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5BC5CC7C"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6D8E6D54"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3ABFFD26"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5477BF30"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28091472"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74919F14"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757675E5"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79CC68FC"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281FB315"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41AB3F9B"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511D12F7"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79A0A163"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p w14:paraId="47D8EDDB" w14:textId="77777777" w:rsidR="00B81743" w:rsidRPr="002E3B38" w:rsidRDefault="00B81743" w:rsidP="0003623A">
      <w:pPr>
        <w:spacing w:line="240" w:lineRule="auto"/>
        <w:jc w:val="thaiDistribute"/>
        <w:rPr>
          <w:rFonts w:ascii="Browallia New" w:eastAsia="Arial Unicode MS" w:hAnsi="Browallia New" w:cs="Browallia New"/>
          <w:sz w:val="20"/>
          <w:szCs w:val="20"/>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268"/>
        <w:gridCol w:w="1275"/>
        <w:gridCol w:w="1418"/>
        <w:gridCol w:w="1559"/>
        <w:gridCol w:w="1276"/>
        <w:gridCol w:w="1276"/>
      </w:tblGrid>
      <w:tr w:rsidR="00645E03" w:rsidRPr="002E3B38" w14:paraId="3C61C198" w14:textId="77777777" w:rsidTr="0003623A">
        <w:trPr>
          <w:trHeight w:val="21"/>
          <w:tblHeader/>
        </w:trPr>
        <w:tc>
          <w:tcPr>
            <w:tcW w:w="2268" w:type="dxa"/>
            <w:shd w:val="clear" w:color="auto" w:fill="FFFFFF" w:themeFill="background1"/>
          </w:tcPr>
          <w:p w14:paraId="5FA32285" w14:textId="77777777" w:rsidR="00645E03" w:rsidRPr="002E3B38" w:rsidRDefault="00645E03">
            <w:pPr>
              <w:rPr>
                <w:rFonts w:ascii="Browallia New" w:eastAsia="Arial Unicode MS" w:hAnsi="Browallia New" w:cs="Browallia New"/>
                <w:sz w:val="20"/>
                <w:szCs w:val="20"/>
                <w:cs/>
              </w:rPr>
            </w:pPr>
          </w:p>
        </w:tc>
        <w:tc>
          <w:tcPr>
            <w:tcW w:w="6804" w:type="dxa"/>
            <w:gridSpan w:val="5"/>
            <w:shd w:val="clear" w:color="auto" w:fill="FFFFFF" w:themeFill="background1"/>
          </w:tcPr>
          <w:p w14:paraId="107039B0" w14:textId="77777777" w:rsidR="00645E03" w:rsidRPr="002E3B38" w:rsidRDefault="00645E03" w:rsidP="00FF221C">
            <w:pPr>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645E03" w:rsidRPr="002E3B38" w14:paraId="63E67338" w14:textId="77777777" w:rsidTr="0003623A">
        <w:trPr>
          <w:trHeight w:val="21"/>
          <w:tblHeader/>
        </w:trPr>
        <w:tc>
          <w:tcPr>
            <w:tcW w:w="2268" w:type="dxa"/>
            <w:shd w:val="clear" w:color="auto" w:fill="FFFFFF" w:themeFill="background1"/>
          </w:tcPr>
          <w:p w14:paraId="0D4CC7F4" w14:textId="77777777" w:rsidR="00645E03" w:rsidRPr="002E3B38" w:rsidRDefault="00645E03">
            <w:pPr>
              <w:rPr>
                <w:rFonts w:ascii="Browallia New" w:eastAsia="Arial Unicode MS" w:hAnsi="Browallia New" w:cs="Browallia New"/>
                <w:sz w:val="20"/>
                <w:szCs w:val="20"/>
                <w:cs/>
              </w:rPr>
            </w:pPr>
          </w:p>
        </w:tc>
        <w:tc>
          <w:tcPr>
            <w:tcW w:w="6804" w:type="dxa"/>
            <w:gridSpan w:val="5"/>
            <w:shd w:val="clear" w:color="auto" w:fill="FFFFFF" w:themeFill="background1"/>
          </w:tcPr>
          <w:p w14:paraId="559F860D" w14:textId="77777777" w:rsidR="00645E03" w:rsidRPr="002E3B38" w:rsidRDefault="00645E03">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r>
      <w:tr w:rsidR="00645E03" w:rsidRPr="002E3B38" w14:paraId="6BDE8C9D" w14:textId="77777777" w:rsidTr="0003623A">
        <w:trPr>
          <w:trHeight w:val="21"/>
          <w:tblHeader/>
        </w:trPr>
        <w:tc>
          <w:tcPr>
            <w:tcW w:w="2268" w:type="dxa"/>
            <w:shd w:val="clear" w:color="auto" w:fill="FFFFFF" w:themeFill="background1"/>
          </w:tcPr>
          <w:p w14:paraId="1ADF04A9" w14:textId="77777777" w:rsidR="00645E03" w:rsidRPr="002E3B38" w:rsidRDefault="00645E03">
            <w:pPr>
              <w:rPr>
                <w:rFonts w:ascii="Browallia New" w:eastAsia="Arial Unicode MS" w:hAnsi="Browallia New" w:cs="Browallia New"/>
                <w:sz w:val="20"/>
                <w:szCs w:val="20"/>
                <w:cs/>
              </w:rPr>
            </w:pPr>
          </w:p>
        </w:tc>
        <w:tc>
          <w:tcPr>
            <w:tcW w:w="1275" w:type="dxa"/>
            <w:shd w:val="clear" w:color="auto" w:fill="FFFFFF" w:themeFill="background1"/>
          </w:tcPr>
          <w:p w14:paraId="78C28EA6" w14:textId="77777777" w:rsidR="00645E03" w:rsidRPr="002E3B38" w:rsidRDefault="00645E03">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5AE76C8A" w14:textId="77777777" w:rsidR="00645E03" w:rsidRPr="002E3B38" w:rsidRDefault="00645E03">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7B3BDC3F" w14:textId="77777777" w:rsidR="00645E03" w:rsidRPr="002E3B38" w:rsidRDefault="00645E03">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427D4F3A" w14:textId="77777777" w:rsidR="00645E03" w:rsidRPr="002E3B38" w:rsidRDefault="00645E03">
            <w:pPr>
              <w:pBdr>
                <w:bottom w:val="single" w:sz="4" w:space="1" w:color="auto"/>
              </w:pBdr>
              <w:jc w:val="center"/>
              <w:rPr>
                <w:rFonts w:ascii="Browallia New" w:eastAsia="Arial Unicode MS" w:hAnsi="Browallia New" w:cs="Browallia New"/>
                <w:sz w:val="20"/>
                <w:szCs w:val="20"/>
              </w:rPr>
            </w:pPr>
          </w:p>
          <w:p w14:paraId="5C55451A" w14:textId="77777777" w:rsidR="00645E03" w:rsidRPr="002E3B38" w:rsidRDefault="00645E03">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4E48D8E7" w14:textId="77777777" w:rsidR="00645E03" w:rsidRPr="002E3B38" w:rsidRDefault="00645E03">
            <w:pPr>
              <w:pBdr>
                <w:bottom w:val="single" w:sz="4" w:space="1" w:color="auto"/>
              </w:pBdr>
              <w:jc w:val="center"/>
              <w:rPr>
                <w:rFonts w:ascii="Browallia New" w:eastAsia="Arial Unicode MS" w:hAnsi="Browallia New" w:cs="Browallia New"/>
                <w:sz w:val="20"/>
                <w:szCs w:val="20"/>
              </w:rPr>
            </w:pPr>
          </w:p>
          <w:p w14:paraId="5BB5E351" w14:textId="77777777" w:rsidR="00645E03" w:rsidRPr="002E3B38" w:rsidRDefault="00645E03">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r>
      <w:tr w:rsidR="00645E03" w:rsidRPr="002E3B38" w14:paraId="60A3E7CA" w14:textId="77777777" w:rsidTr="0003623A">
        <w:trPr>
          <w:trHeight w:val="21"/>
          <w:tblHeader/>
        </w:trPr>
        <w:tc>
          <w:tcPr>
            <w:tcW w:w="2268" w:type="dxa"/>
            <w:shd w:val="clear" w:color="auto" w:fill="FFFFFF" w:themeFill="background1"/>
          </w:tcPr>
          <w:p w14:paraId="53C55C58" w14:textId="77777777" w:rsidR="00645E03" w:rsidRPr="002E3B38" w:rsidRDefault="00645E03">
            <w:pPr>
              <w:spacing w:line="240" w:lineRule="auto"/>
              <w:ind w:left="-109"/>
              <w:jc w:val="thaiDistribute"/>
              <w:rPr>
                <w:rFonts w:ascii="Browallia New" w:eastAsia="Arial Unicode MS" w:hAnsi="Browallia New" w:cs="Browallia New"/>
                <w:sz w:val="20"/>
                <w:szCs w:val="20"/>
                <w:cs/>
                <w:lang w:eastAsia="ja-JP"/>
              </w:rPr>
            </w:pPr>
          </w:p>
        </w:tc>
        <w:tc>
          <w:tcPr>
            <w:tcW w:w="1275" w:type="dxa"/>
            <w:shd w:val="clear" w:color="auto" w:fill="FFFFFF" w:themeFill="background1"/>
          </w:tcPr>
          <w:p w14:paraId="557478CE"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704B52B2" w14:textId="77777777" w:rsidR="00645E03" w:rsidRPr="002E3B38" w:rsidRDefault="00645E03">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14B06B08"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4F06C8D4" w14:textId="77777777" w:rsidR="00645E03" w:rsidRPr="002E3B38" w:rsidRDefault="00645E03">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52534C53"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r>
      <w:tr w:rsidR="00645E03" w:rsidRPr="002E3B38" w14:paraId="11D3A366" w14:textId="77777777" w:rsidTr="005E172F">
        <w:trPr>
          <w:trHeight w:val="21"/>
        </w:trPr>
        <w:tc>
          <w:tcPr>
            <w:tcW w:w="2268" w:type="dxa"/>
            <w:shd w:val="clear" w:color="auto" w:fill="FFFFFF" w:themeFill="background1"/>
            <w:vAlign w:val="center"/>
          </w:tcPr>
          <w:p w14:paraId="0B000FD8" w14:textId="0F5A0B2D" w:rsidR="00645E03" w:rsidRPr="002E3B38" w:rsidRDefault="00645E03">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  </w:t>
            </w:r>
            <w:r w:rsidRPr="002E3B38">
              <w:rPr>
                <w:rFonts w:ascii="Browallia New" w:eastAsia="Arial Unicode MS" w:hAnsi="Browallia New" w:cs="Browallia New"/>
                <w:sz w:val="20"/>
                <w:szCs w:val="20"/>
              </w:rPr>
              <w:t>256</w:t>
            </w:r>
            <w:r w:rsidR="006D377B" w:rsidRPr="002E3B38">
              <w:rPr>
                <w:rFonts w:ascii="Browallia New" w:eastAsia="Arial Unicode MS" w:hAnsi="Browallia New" w:cs="Browallia New"/>
                <w:sz w:val="20"/>
                <w:szCs w:val="20"/>
              </w:rPr>
              <w:t>6</w:t>
            </w:r>
          </w:p>
        </w:tc>
        <w:tc>
          <w:tcPr>
            <w:tcW w:w="1275" w:type="dxa"/>
            <w:shd w:val="clear" w:color="auto" w:fill="FFFFFF" w:themeFill="background1"/>
          </w:tcPr>
          <w:p w14:paraId="1C6C94AF"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0C90AE6E"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258075EC"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4C38AEE8"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59AE1C2" w14:textId="77777777" w:rsidR="00645E03" w:rsidRPr="002E3B38" w:rsidRDefault="00645E03">
            <w:pPr>
              <w:spacing w:line="240" w:lineRule="auto"/>
              <w:ind w:left="-109"/>
              <w:jc w:val="thaiDistribute"/>
              <w:rPr>
                <w:rFonts w:ascii="Browallia New" w:eastAsia="Arial Unicode MS" w:hAnsi="Browallia New" w:cs="Browallia New"/>
                <w:sz w:val="20"/>
                <w:szCs w:val="20"/>
                <w:lang w:eastAsia="ja-JP"/>
              </w:rPr>
            </w:pPr>
          </w:p>
        </w:tc>
      </w:tr>
      <w:tr w:rsidR="006D377B" w:rsidRPr="002E3B38" w14:paraId="29C4B224" w14:textId="77777777">
        <w:trPr>
          <w:trHeight w:val="21"/>
        </w:trPr>
        <w:tc>
          <w:tcPr>
            <w:tcW w:w="2268" w:type="dxa"/>
            <w:shd w:val="clear" w:color="auto" w:fill="FFFFFF" w:themeFill="background1"/>
            <w:vAlign w:val="center"/>
          </w:tcPr>
          <w:p w14:paraId="7F304450"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vAlign w:val="bottom"/>
          </w:tcPr>
          <w:p w14:paraId="79B99D1B" w14:textId="1DD3EC7D"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311,573,390</w:t>
            </w:r>
          </w:p>
        </w:tc>
        <w:tc>
          <w:tcPr>
            <w:tcW w:w="1418" w:type="dxa"/>
            <w:shd w:val="clear" w:color="auto" w:fill="FFFFFF" w:themeFill="background1"/>
            <w:vAlign w:val="bottom"/>
          </w:tcPr>
          <w:p w14:paraId="60CD1250" w14:textId="143ABBE4"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3,430,924,044</w:t>
            </w:r>
          </w:p>
        </w:tc>
        <w:tc>
          <w:tcPr>
            <w:tcW w:w="1559" w:type="dxa"/>
            <w:shd w:val="clear" w:color="auto" w:fill="FFFFFF" w:themeFill="background1"/>
            <w:vAlign w:val="bottom"/>
          </w:tcPr>
          <w:p w14:paraId="36446A7E" w14:textId="33D75428"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604,520,128</w:t>
            </w:r>
          </w:p>
        </w:tc>
        <w:tc>
          <w:tcPr>
            <w:tcW w:w="1276" w:type="dxa"/>
            <w:shd w:val="clear" w:color="auto" w:fill="FFFFFF" w:themeFill="background1"/>
            <w:vAlign w:val="bottom"/>
          </w:tcPr>
          <w:p w14:paraId="79B63F08" w14:textId="120AC8E0"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1,359,442,206</w:t>
            </w:r>
          </w:p>
        </w:tc>
        <w:tc>
          <w:tcPr>
            <w:tcW w:w="1276" w:type="dxa"/>
            <w:shd w:val="clear" w:color="auto" w:fill="FFFFFF" w:themeFill="background1"/>
            <w:vAlign w:val="bottom"/>
          </w:tcPr>
          <w:p w14:paraId="5F9D1F40" w14:textId="2FDD2842"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5,706,459,768</w:t>
            </w:r>
          </w:p>
        </w:tc>
      </w:tr>
      <w:tr w:rsidR="006D377B" w:rsidRPr="002E3B38" w14:paraId="21337014" w14:textId="77777777">
        <w:trPr>
          <w:trHeight w:val="21"/>
        </w:trPr>
        <w:tc>
          <w:tcPr>
            <w:tcW w:w="2268" w:type="dxa"/>
            <w:shd w:val="clear" w:color="auto" w:fill="FFFFFF" w:themeFill="background1"/>
            <w:vAlign w:val="center"/>
          </w:tcPr>
          <w:p w14:paraId="79F2EB63" w14:textId="77777777" w:rsidR="006D377B" w:rsidRPr="002E3B38" w:rsidRDefault="006D377B" w:rsidP="006D377B">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vAlign w:val="bottom"/>
          </w:tcPr>
          <w:p w14:paraId="773D2CC6" w14:textId="0458E3BC"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(288,254,959)</w:t>
            </w:r>
          </w:p>
        </w:tc>
        <w:tc>
          <w:tcPr>
            <w:tcW w:w="1418" w:type="dxa"/>
            <w:shd w:val="clear" w:color="auto" w:fill="FFFFFF" w:themeFill="background1"/>
            <w:vAlign w:val="bottom"/>
          </w:tcPr>
          <w:p w14:paraId="00EB92DB" w14:textId="6DF238F5"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(2,482,650,483)</w:t>
            </w:r>
          </w:p>
        </w:tc>
        <w:tc>
          <w:tcPr>
            <w:tcW w:w="1559" w:type="dxa"/>
            <w:shd w:val="clear" w:color="auto" w:fill="FFFFFF" w:themeFill="background1"/>
            <w:vAlign w:val="bottom"/>
          </w:tcPr>
          <w:p w14:paraId="686D96D3" w14:textId="48397F97"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(199,440,158)</w:t>
            </w:r>
          </w:p>
        </w:tc>
        <w:tc>
          <w:tcPr>
            <w:tcW w:w="1276" w:type="dxa"/>
            <w:shd w:val="clear" w:color="auto" w:fill="FFFFFF" w:themeFill="background1"/>
            <w:vAlign w:val="bottom"/>
          </w:tcPr>
          <w:p w14:paraId="4F40107E" w14:textId="258942EF" w:rsidR="006D377B" w:rsidRPr="002E3B38" w:rsidRDefault="00A07E2F" w:rsidP="00A07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67C59008" w14:textId="5738081D"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(2,970,345,600)</w:t>
            </w:r>
          </w:p>
        </w:tc>
      </w:tr>
      <w:tr w:rsidR="006D377B" w:rsidRPr="002E3B38" w14:paraId="0912003D" w14:textId="77777777">
        <w:trPr>
          <w:trHeight w:val="21"/>
        </w:trPr>
        <w:tc>
          <w:tcPr>
            <w:tcW w:w="2268" w:type="dxa"/>
            <w:shd w:val="clear" w:color="auto" w:fill="FFFFFF" w:themeFill="background1"/>
            <w:vAlign w:val="center"/>
          </w:tcPr>
          <w:p w14:paraId="4D5F7BB1"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 </w:t>
            </w:r>
          </w:p>
        </w:tc>
        <w:tc>
          <w:tcPr>
            <w:tcW w:w="1275" w:type="dxa"/>
            <w:shd w:val="clear" w:color="auto" w:fill="FFFFFF" w:themeFill="background1"/>
            <w:vAlign w:val="bottom"/>
          </w:tcPr>
          <w:p w14:paraId="631919A1" w14:textId="4E452B34"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23,318,431</w:t>
            </w:r>
          </w:p>
        </w:tc>
        <w:tc>
          <w:tcPr>
            <w:tcW w:w="1418" w:type="dxa"/>
            <w:shd w:val="clear" w:color="auto" w:fill="FFFFFF" w:themeFill="background1"/>
            <w:vAlign w:val="bottom"/>
          </w:tcPr>
          <w:p w14:paraId="54F917A5" w14:textId="1B39782E"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948,273,561</w:t>
            </w:r>
          </w:p>
        </w:tc>
        <w:tc>
          <w:tcPr>
            <w:tcW w:w="1559" w:type="dxa"/>
            <w:shd w:val="clear" w:color="auto" w:fill="FFFFFF" w:themeFill="background1"/>
            <w:vAlign w:val="bottom"/>
          </w:tcPr>
          <w:p w14:paraId="730CECD4" w14:textId="2F1D7740"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405,079,970</w:t>
            </w:r>
          </w:p>
        </w:tc>
        <w:tc>
          <w:tcPr>
            <w:tcW w:w="1276" w:type="dxa"/>
            <w:shd w:val="clear" w:color="auto" w:fill="FFFFFF" w:themeFill="background1"/>
            <w:vAlign w:val="bottom"/>
          </w:tcPr>
          <w:p w14:paraId="51E683B1" w14:textId="4BADA60C"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1,359,442,206</w:t>
            </w:r>
          </w:p>
        </w:tc>
        <w:tc>
          <w:tcPr>
            <w:tcW w:w="1276" w:type="dxa"/>
            <w:shd w:val="clear" w:color="auto" w:fill="FFFFFF" w:themeFill="background1"/>
            <w:vAlign w:val="bottom"/>
          </w:tcPr>
          <w:p w14:paraId="1356EEC0" w14:textId="18377470"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2,736,114,168</w:t>
            </w:r>
          </w:p>
        </w:tc>
      </w:tr>
      <w:tr w:rsidR="006D377B" w:rsidRPr="002E3B38" w14:paraId="172208B6" w14:textId="77777777" w:rsidTr="005E172F">
        <w:trPr>
          <w:trHeight w:val="21"/>
        </w:trPr>
        <w:tc>
          <w:tcPr>
            <w:tcW w:w="2268" w:type="dxa"/>
            <w:shd w:val="clear" w:color="auto" w:fill="FFFFFF" w:themeFill="background1"/>
            <w:vAlign w:val="center"/>
          </w:tcPr>
          <w:p w14:paraId="129FD863" w14:textId="77777777" w:rsidR="006D377B" w:rsidRPr="002E3B38" w:rsidRDefault="006D377B" w:rsidP="006D377B">
            <w:pPr>
              <w:rPr>
                <w:rFonts w:ascii="Browallia New" w:eastAsia="Arial Unicode MS" w:hAnsi="Browallia New" w:cs="Browallia New"/>
                <w:sz w:val="20"/>
                <w:szCs w:val="20"/>
              </w:rPr>
            </w:pPr>
          </w:p>
        </w:tc>
        <w:tc>
          <w:tcPr>
            <w:tcW w:w="1275" w:type="dxa"/>
            <w:shd w:val="clear" w:color="auto" w:fill="FFFFFF" w:themeFill="background1"/>
            <w:vAlign w:val="center"/>
          </w:tcPr>
          <w:p w14:paraId="193D1899"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center"/>
          </w:tcPr>
          <w:p w14:paraId="57E555C3"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center"/>
          </w:tcPr>
          <w:p w14:paraId="1417EBD0"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74BE5976"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457AE7F9"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D377B" w:rsidRPr="002E3B38" w14:paraId="5404E58F" w14:textId="77777777" w:rsidTr="005E172F">
        <w:trPr>
          <w:trHeight w:val="21"/>
        </w:trPr>
        <w:tc>
          <w:tcPr>
            <w:tcW w:w="2268" w:type="dxa"/>
            <w:shd w:val="clear" w:color="auto" w:fill="FFFFFF" w:themeFill="background1"/>
            <w:vAlign w:val="center"/>
          </w:tcPr>
          <w:p w14:paraId="0FB4EC03" w14:textId="101668DD" w:rsidR="006D377B" w:rsidRPr="002E3B38" w:rsidRDefault="006D377B" w:rsidP="006D377B">
            <w:pP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cs/>
              </w:rPr>
              <w:t xml:space="preserve">สำหรับปีสิ้นสุดวันที่ </w:t>
            </w:r>
            <w:r w:rsidRPr="002E3B38">
              <w:rPr>
                <w:rFonts w:ascii="Browallia New" w:eastAsia="Arial Unicode MS" w:hAnsi="Browallia New" w:cs="Browallia New"/>
                <w:spacing w:val="-4"/>
                <w:sz w:val="20"/>
                <w:szCs w:val="20"/>
              </w:rPr>
              <w:t>31</w:t>
            </w:r>
            <w:r w:rsidRPr="002E3B38">
              <w:rPr>
                <w:rFonts w:ascii="Browallia New" w:eastAsia="Arial Unicode MS" w:hAnsi="Browallia New" w:cs="Browallia New"/>
                <w:spacing w:val="-4"/>
                <w:sz w:val="20"/>
                <w:szCs w:val="20"/>
                <w:cs/>
              </w:rPr>
              <w:t xml:space="preserve"> ธันวาคม </w:t>
            </w:r>
            <w:r w:rsidRPr="002E3B38">
              <w:rPr>
                <w:rFonts w:ascii="Browallia New" w:eastAsia="Arial Unicode MS" w:hAnsi="Browallia New" w:cs="Browallia New"/>
                <w:spacing w:val="-4"/>
                <w:sz w:val="20"/>
                <w:szCs w:val="20"/>
              </w:rPr>
              <w:t>2566</w:t>
            </w:r>
          </w:p>
        </w:tc>
        <w:tc>
          <w:tcPr>
            <w:tcW w:w="1275" w:type="dxa"/>
            <w:shd w:val="clear" w:color="auto" w:fill="FFFFFF" w:themeFill="background1"/>
            <w:vAlign w:val="center"/>
          </w:tcPr>
          <w:p w14:paraId="2ACEE3EA"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center"/>
          </w:tcPr>
          <w:p w14:paraId="5E0A6405"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center"/>
          </w:tcPr>
          <w:p w14:paraId="4FABEFC1"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vAlign w:val="center"/>
          </w:tcPr>
          <w:p w14:paraId="12199416"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7A52C2B7" w14:textId="7777777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D377B" w:rsidRPr="002E3B38" w14:paraId="2BAEB302" w14:textId="77777777">
        <w:trPr>
          <w:trHeight w:val="21"/>
        </w:trPr>
        <w:tc>
          <w:tcPr>
            <w:tcW w:w="2268" w:type="dxa"/>
            <w:shd w:val="clear" w:color="auto" w:fill="FFFFFF" w:themeFill="background1"/>
            <w:vAlign w:val="center"/>
          </w:tcPr>
          <w:p w14:paraId="5AE77B2F"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ราคาตามบัญชีสุทธิต้นงวด </w:t>
            </w:r>
          </w:p>
        </w:tc>
        <w:tc>
          <w:tcPr>
            <w:tcW w:w="1275" w:type="dxa"/>
            <w:shd w:val="clear" w:color="auto" w:fill="FFFFFF" w:themeFill="background1"/>
            <w:vAlign w:val="bottom"/>
          </w:tcPr>
          <w:p w14:paraId="7D6DAAEA" w14:textId="58F153CE"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23,318,431</w:t>
            </w:r>
          </w:p>
        </w:tc>
        <w:tc>
          <w:tcPr>
            <w:tcW w:w="1418" w:type="dxa"/>
            <w:shd w:val="clear" w:color="auto" w:fill="FFFFFF" w:themeFill="background1"/>
            <w:vAlign w:val="bottom"/>
          </w:tcPr>
          <w:p w14:paraId="7342C1F9" w14:textId="631CCCE6"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948,273,561</w:t>
            </w:r>
          </w:p>
        </w:tc>
        <w:tc>
          <w:tcPr>
            <w:tcW w:w="1559" w:type="dxa"/>
            <w:shd w:val="clear" w:color="auto" w:fill="FFFFFF" w:themeFill="background1"/>
            <w:vAlign w:val="bottom"/>
          </w:tcPr>
          <w:p w14:paraId="63186E1B" w14:textId="4C143023"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405,079,970</w:t>
            </w:r>
          </w:p>
        </w:tc>
        <w:tc>
          <w:tcPr>
            <w:tcW w:w="1276" w:type="dxa"/>
            <w:shd w:val="clear" w:color="auto" w:fill="FFFFFF" w:themeFill="background1"/>
            <w:vAlign w:val="bottom"/>
          </w:tcPr>
          <w:p w14:paraId="3B44FD5E" w14:textId="11E51467"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1,359,442,206</w:t>
            </w:r>
          </w:p>
        </w:tc>
        <w:tc>
          <w:tcPr>
            <w:tcW w:w="1276" w:type="dxa"/>
            <w:shd w:val="clear" w:color="auto" w:fill="FFFFFF" w:themeFill="background1"/>
            <w:vAlign w:val="bottom"/>
          </w:tcPr>
          <w:p w14:paraId="60B8C6C7" w14:textId="396D785D"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2,736,114,168</w:t>
            </w:r>
          </w:p>
        </w:tc>
      </w:tr>
      <w:tr w:rsidR="006D377B" w:rsidRPr="002E3B38" w14:paraId="2F9A0AF7" w14:textId="77777777">
        <w:trPr>
          <w:trHeight w:val="21"/>
        </w:trPr>
        <w:tc>
          <w:tcPr>
            <w:tcW w:w="2268" w:type="dxa"/>
            <w:shd w:val="clear" w:color="auto" w:fill="FFFFFF" w:themeFill="background1"/>
            <w:vAlign w:val="center"/>
          </w:tcPr>
          <w:p w14:paraId="68163116" w14:textId="77777777" w:rsidR="006D377B" w:rsidRPr="002E3B38" w:rsidRDefault="006D377B" w:rsidP="006D377B">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การซื้อกิจการของบริษัทย่อย</w:t>
            </w:r>
          </w:p>
        </w:tc>
        <w:tc>
          <w:tcPr>
            <w:tcW w:w="1275" w:type="dxa"/>
            <w:shd w:val="clear" w:color="auto" w:fill="FFFFFF" w:themeFill="background1"/>
            <w:vAlign w:val="bottom"/>
          </w:tcPr>
          <w:p w14:paraId="3665FF45" w14:textId="21463447"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01FED196" w14:textId="0FAAD2A5"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27BB20F7" w14:textId="5DE81BA6"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10,054,944</w:t>
            </w:r>
          </w:p>
        </w:tc>
        <w:tc>
          <w:tcPr>
            <w:tcW w:w="1276" w:type="dxa"/>
            <w:shd w:val="clear" w:color="auto" w:fill="FFFFFF" w:themeFill="background1"/>
            <w:vAlign w:val="bottom"/>
          </w:tcPr>
          <w:p w14:paraId="50EC636C" w14:textId="3212A3E4"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17AEFFDA" w14:textId="3AC1750C"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10,054,944</w:t>
            </w:r>
          </w:p>
        </w:tc>
      </w:tr>
      <w:tr w:rsidR="006D377B" w:rsidRPr="002E3B38" w14:paraId="05AE26FC" w14:textId="77777777">
        <w:trPr>
          <w:trHeight w:val="21"/>
        </w:trPr>
        <w:tc>
          <w:tcPr>
            <w:tcW w:w="2268" w:type="dxa"/>
            <w:shd w:val="clear" w:color="auto" w:fill="FFFFFF" w:themeFill="background1"/>
            <w:vAlign w:val="center"/>
          </w:tcPr>
          <w:p w14:paraId="43A3651F"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ซื้อสินทรัพย์</w:t>
            </w:r>
          </w:p>
        </w:tc>
        <w:tc>
          <w:tcPr>
            <w:tcW w:w="1275" w:type="dxa"/>
            <w:shd w:val="clear" w:color="auto" w:fill="FFFFFF" w:themeFill="background1"/>
          </w:tcPr>
          <w:p w14:paraId="6E6B235C" w14:textId="5C286302"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31,653,917</w:t>
            </w:r>
          </w:p>
        </w:tc>
        <w:tc>
          <w:tcPr>
            <w:tcW w:w="1418" w:type="dxa"/>
            <w:shd w:val="clear" w:color="auto" w:fill="FFFFFF" w:themeFill="background1"/>
          </w:tcPr>
          <w:p w14:paraId="1F387D1B" w14:textId="6F2E74C1"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113,069,941</w:t>
            </w:r>
          </w:p>
        </w:tc>
        <w:tc>
          <w:tcPr>
            <w:tcW w:w="1559" w:type="dxa"/>
            <w:shd w:val="clear" w:color="auto" w:fill="FFFFFF" w:themeFill="background1"/>
          </w:tcPr>
          <w:p w14:paraId="552431E0" w14:textId="55000A9A"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6,635,265</w:t>
            </w:r>
          </w:p>
        </w:tc>
        <w:tc>
          <w:tcPr>
            <w:tcW w:w="1276" w:type="dxa"/>
            <w:shd w:val="clear" w:color="auto" w:fill="FFFFFF" w:themeFill="background1"/>
          </w:tcPr>
          <w:p w14:paraId="689A39A3" w14:textId="0ABB168F"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1,044,000,395</w:t>
            </w:r>
          </w:p>
        </w:tc>
        <w:tc>
          <w:tcPr>
            <w:tcW w:w="1276" w:type="dxa"/>
            <w:shd w:val="clear" w:color="auto" w:fill="FFFFFF" w:themeFill="background1"/>
          </w:tcPr>
          <w:p w14:paraId="7FA20531" w14:textId="006B492B"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1,195,359,518</w:t>
            </w:r>
          </w:p>
        </w:tc>
      </w:tr>
      <w:tr w:rsidR="006D377B" w:rsidRPr="002E3B38" w14:paraId="507168C7" w14:textId="77777777">
        <w:trPr>
          <w:trHeight w:val="21"/>
        </w:trPr>
        <w:tc>
          <w:tcPr>
            <w:tcW w:w="2268" w:type="dxa"/>
            <w:shd w:val="clear" w:color="auto" w:fill="FFFFFF" w:themeFill="background1"/>
            <w:vAlign w:val="center"/>
          </w:tcPr>
          <w:p w14:paraId="051A4088" w14:textId="77777777" w:rsidR="006D377B" w:rsidRPr="002E3B38" w:rsidRDefault="006D377B" w:rsidP="006D377B">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โอนงานระหว่างติดตั้ง</w:t>
            </w:r>
          </w:p>
        </w:tc>
        <w:tc>
          <w:tcPr>
            <w:tcW w:w="1275" w:type="dxa"/>
            <w:shd w:val="clear" w:color="auto" w:fill="FFFFFF" w:themeFill="background1"/>
            <w:vAlign w:val="bottom"/>
          </w:tcPr>
          <w:p w14:paraId="5B2A509C" w14:textId="322490A2"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01635B26" w14:textId="55B83D26"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417,713,472</w:t>
            </w:r>
          </w:p>
        </w:tc>
        <w:tc>
          <w:tcPr>
            <w:tcW w:w="1559" w:type="dxa"/>
            <w:shd w:val="clear" w:color="auto" w:fill="FFFFFF" w:themeFill="background1"/>
          </w:tcPr>
          <w:p w14:paraId="5BAC788D" w14:textId="08D89CBC"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4,182,787</w:t>
            </w:r>
          </w:p>
        </w:tc>
        <w:tc>
          <w:tcPr>
            <w:tcW w:w="1276" w:type="dxa"/>
            <w:shd w:val="clear" w:color="auto" w:fill="FFFFFF" w:themeFill="background1"/>
          </w:tcPr>
          <w:p w14:paraId="02999876" w14:textId="4D1C686D"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(421,896,259)</w:t>
            </w:r>
          </w:p>
        </w:tc>
        <w:tc>
          <w:tcPr>
            <w:tcW w:w="1276" w:type="dxa"/>
            <w:shd w:val="clear" w:color="auto" w:fill="FFFFFF" w:themeFill="background1"/>
            <w:vAlign w:val="bottom"/>
          </w:tcPr>
          <w:p w14:paraId="597AA0A3" w14:textId="39E37171" w:rsidR="006D377B" w:rsidRPr="002E3B38" w:rsidRDefault="00B12A3C" w:rsidP="00B1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6D377B" w:rsidRPr="002E3B38" w14:paraId="0F55EC35" w14:textId="77777777">
        <w:trPr>
          <w:trHeight w:val="21"/>
        </w:trPr>
        <w:tc>
          <w:tcPr>
            <w:tcW w:w="2268" w:type="dxa"/>
            <w:shd w:val="clear" w:color="auto" w:fill="FFFFFF" w:themeFill="background1"/>
            <w:vAlign w:val="center"/>
          </w:tcPr>
          <w:p w14:paraId="29CD89CA"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ตัดจำหน่ายสินทรัพย์</w:t>
            </w:r>
            <w:r w:rsidRPr="002E3B38">
              <w:rPr>
                <w:rFonts w:ascii="Browallia New" w:eastAsia="Arial Unicode MS" w:hAnsi="Browallia New" w:cs="Browallia New"/>
                <w:sz w:val="20"/>
                <w:szCs w:val="20"/>
              </w:rPr>
              <w:t xml:space="preserve"> </w:t>
            </w:r>
          </w:p>
        </w:tc>
        <w:tc>
          <w:tcPr>
            <w:tcW w:w="1275" w:type="dxa"/>
            <w:shd w:val="clear" w:color="auto" w:fill="FFFFFF" w:themeFill="background1"/>
          </w:tcPr>
          <w:p w14:paraId="4D2BC8A6" w14:textId="6B5BE542"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23BD5FF9" w14:textId="18540BF8"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bottom"/>
          </w:tcPr>
          <w:p w14:paraId="33179ADD" w14:textId="31655AAA"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2B9CEE19" w14:textId="1225060A"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E66F871" w14:textId="6BD62A63"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D377B" w:rsidRPr="002E3B38" w14:paraId="58A0FB7F" w14:textId="77777777">
        <w:trPr>
          <w:trHeight w:val="21"/>
        </w:trPr>
        <w:tc>
          <w:tcPr>
            <w:tcW w:w="2268" w:type="dxa"/>
            <w:shd w:val="clear" w:color="auto" w:fill="FFFFFF" w:themeFill="background1"/>
            <w:vAlign w:val="center"/>
          </w:tcPr>
          <w:p w14:paraId="6E5368F8" w14:textId="77777777" w:rsidR="006D377B" w:rsidRPr="002E3B38" w:rsidRDefault="006D377B" w:rsidP="006D377B">
            <w:pPr>
              <w:tabs>
                <w:tab w:val="clear" w:pos="1644"/>
                <w:tab w:val="left" w:pos="63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 ราคาทุน</w:t>
            </w:r>
          </w:p>
        </w:tc>
        <w:tc>
          <w:tcPr>
            <w:tcW w:w="1275" w:type="dxa"/>
            <w:shd w:val="clear" w:color="auto" w:fill="FFFFFF" w:themeFill="background1"/>
          </w:tcPr>
          <w:p w14:paraId="10EEE962" w14:textId="71ED291E"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(311,573,429)</w:t>
            </w:r>
          </w:p>
        </w:tc>
        <w:tc>
          <w:tcPr>
            <w:tcW w:w="1418" w:type="dxa"/>
            <w:shd w:val="clear" w:color="auto" w:fill="FFFFFF" w:themeFill="background1"/>
            <w:vAlign w:val="bottom"/>
          </w:tcPr>
          <w:p w14:paraId="387C0EAC" w14:textId="5F232457"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0A4BAD8F" w14:textId="3FF27545"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144E0EF5" w14:textId="48F9FDF3"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11A095D6" w14:textId="346BC4EA"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(311,573,429)</w:t>
            </w:r>
          </w:p>
        </w:tc>
      </w:tr>
      <w:tr w:rsidR="006D377B" w:rsidRPr="002E3B38" w14:paraId="1F922E2A" w14:textId="77777777">
        <w:trPr>
          <w:trHeight w:val="21"/>
        </w:trPr>
        <w:tc>
          <w:tcPr>
            <w:tcW w:w="2268" w:type="dxa"/>
            <w:shd w:val="clear" w:color="auto" w:fill="FFFFFF" w:themeFill="background1"/>
            <w:vAlign w:val="center"/>
          </w:tcPr>
          <w:p w14:paraId="32DD1F4A" w14:textId="77777777" w:rsidR="006D377B" w:rsidRPr="002E3B38" w:rsidRDefault="006D377B" w:rsidP="006D377B">
            <w:pPr>
              <w:tabs>
                <w:tab w:val="clear" w:pos="1644"/>
                <w:tab w:val="left" w:pos="638"/>
              </w:tabs>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 ค่าตัดจำหน่ายสะสม</w:t>
            </w:r>
          </w:p>
        </w:tc>
        <w:tc>
          <w:tcPr>
            <w:tcW w:w="1275" w:type="dxa"/>
            <w:shd w:val="clear" w:color="auto" w:fill="FFFFFF" w:themeFill="background1"/>
          </w:tcPr>
          <w:p w14:paraId="68061FCA" w14:textId="0D90D1C6"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289,622,386</w:t>
            </w:r>
          </w:p>
        </w:tc>
        <w:tc>
          <w:tcPr>
            <w:tcW w:w="1418" w:type="dxa"/>
            <w:shd w:val="clear" w:color="auto" w:fill="FFFFFF" w:themeFill="background1"/>
            <w:vAlign w:val="bottom"/>
          </w:tcPr>
          <w:p w14:paraId="4DFE7447" w14:textId="4B2EE46A"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35BFB736" w14:textId="6671EC52"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16E47048" w14:textId="1D58E4A3" w:rsidR="006D377B" w:rsidRPr="002E3B38" w:rsidRDefault="00A07E2F" w:rsidP="00A0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006D377B" w:rsidRPr="002E3B38">
              <w:rPr>
                <w:rFonts w:ascii="Browallia New" w:eastAsia="Arial Unicode MS" w:hAnsi="Browallia New" w:cs="Browallia New"/>
                <w:sz w:val="20"/>
                <w:szCs w:val="20"/>
              </w:rPr>
              <w:t>-</w:t>
            </w:r>
          </w:p>
        </w:tc>
        <w:tc>
          <w:tcPr>
            <w:tcW w:w="1276" w:type="dxa"/>
            <w:shd w:val="clear" w:color="auto" w:fill="FFFFFF" w:themeFill="background1"/>
          </w:tcPr>
          <w:p w14:paraId="54B42F94" w14:textId="3E8A883E" w:rsidR="006D377B" w:rsidRPr="002E3B38" w:rsidRDefault="006D377B" w:rsidP="006D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289,622,386</w:t>
            </w:r>
          </w:p>
        </w:tc>
      </w:tr>
      <w:tr w:rsidR="006D377B" w:rsidRPr="002E3B38" w14:paraId="2E9D7E0D" w14:textId="77777777">
        <w:trPr>
          <w:trHeight w:val="21"/>
        </w:trPr>
        <w:tc>
          <w:tcPr>
            <w:tcW w:w="2268" w:type="dxa"/>
            <w:shd w:val="clear" w:color="auto" w:fill="FFFFFF" w:themeFill="background1"/>
            <w:vAlign w:val="center"/>
          </w:tcPr>
          <w:p w14:paraId="4601BC3A" w14:textId="77777777" w:rsidR="006D377B" w:rsidRPr="002E3B38" w:rsidRDefault="006D377B" w:rsidP="006D377B">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ค่าตัดจำหน่าย (หมายเหตุ </w:t>
            </w:r>
            <w:r w:rsidRPr="002E3B38">
              <w:rPr>
                <w:rFonts w:ascii="Browallia New" w:eastAsia="Arial Unicode MS" w:hAnsi="Browallia New" w:cs="Browallia New"/>
                <w:sz w:val="20"/>
                <w:szCs w:val="20"/>
              </w:rPr>
              <w:t>33</w:t>
            </w:r>
            <w:r w:rsidRPr="002E3B38">
              <w:rPr>
                <w:rFonts w:ascii="Browallia New" w:eastAsia="Arial Unicode MS" w:hAnsi="Browallia New" w:cs="Browallia New"/>
                <w:sz w:val="20"/>
                <w:szCs w:val="20"/>
                <w:cs/>
              </w:rPr>
              <w:t>)</w:t>
            </w:r>
          </w:p>
        </w:tc>
        <w:tc>
          <w:tcPr>
            <w:tcW w:w="1275" w:type="dxa"/>
            <w:shd w:val="clear" w:color="auto" w:fill="FFFFFF" w:themeFill="background1"/>
          </w:tcPr>
          <w:p w14:paraId="4B9ED509" w14:textId="1406C4D5"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(1,732,756)</w:t>
            </w:r>
          </w:p>
        </w:tc>
        <w:tc>
          <w:tcPr>
            <w:tcW w:w="1418" w:type="dxa"/>
            <w:shd w:val="clear" w:color="auto" w:fill="FFFFFF" w:themeFill="background1"/>
          </w:tcPr>
          <w:p w14:paraId="275F9D8D" w14:textId="0E7EC5DD"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(240,156,112)</w:t>
            </w:r>
          </w:p>
        </w:tc>
        <w:tc>
          <w:tcPr>
            <w:tcW w:w="1559" w:type="dxa"/>
            <w:shd w:val="clear" w:color="auto" w:fill="FFFFFF" w:themeFill="background1"/>
          </w:tcPr>
          <w:p w14:paraId="1A2BF78D" w14:textId="3B084D70"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(57,926,007)</w:t>
            </w:r>
          </w:p>
        </w:tc>
        <w:tc>
          <w:tcPr>
            <w:tcW w:w="1276" w:type="dxa"/>
            <w:shd w:val="clear" w:color="auto" w:fill="FFFFFF" w:themeFill="background1"/>
            <w:vAlign w:val="bottom"/>
          </w:tcPr>
          <w:p w14:paraId="23C4A115" w14:textId="11B6654D" w:rsidR="006D377B" w:rsidRPr="002E3B38" w:rsidRDefault="00A07E2F" w:rsidP="00A07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496479B2" w14:textId="023D8EFE" w:rsidR="006D377B" w:rsidRPr="002E3B38" w:rsidRDefault="006D377B" w:rsidP="006D3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(299,814,875)</w:t>
            </w:r>
          </w:p>
        </w:tc>
      </w:tr>
      <w:tr w:rsidR="006D377B" w:rsidRPr="002E3B38" w14:paraId="6C9EE92C" w14:textId="77777777">
        <w:trPr>
          <w:trHeight w:val="21"/>
        </w:trPr>
        <w:tc>
          <w:tcPr>
            <w:tcW w:w="2268" w:type="dxa"/>
            <w:shd w:val="clear" w:color="auto" w:fill="FFFFFF" w:themeFill="background1"/>
            <w:vAlign w:val="center"/>
          </w:tcPr>
          <w:p w14:paraId="6AF99123" w14:textId="77777777" w:rsidR="006D377B" w:rsidRPr="002E3B38" w:rsidRDefault="006D377B" w:rsidP="006D377B">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ราคาตามบัญชีสุทธิปลายปี</w:t>
            </w:r>
          </w:p>
        </w:tc>
        <w:tc>
          <w:tcPr>
            <w:tcW w:w="1275" w:type="dxa"/>
            <w:shd w:val="clear" w:color="auto" w:fill="FFFFFF" w:themeFill="background1"/>
          </w:tcPr>
          <w:p w14:paraId="0341D272" w14:textId="2AA5D8B6" w:rsidR="006D377B" w:rsidRPr="002E3B38" w:rsidRDefault="006D377B" w:rsidP="00145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31,288,549</w:t>
            </w:r>
          </w:p>
        </w:tc>
        <w:tc>
          <w:tcPr>
            <w:tcW w:w="1418" w:type="dxa"/>
            <w:shd w:val="clear" w:color="auto" w:fill="FFFFFF" w:themeFill="background1"/>
          </w:tcPr>
          <w:p w14:paraId="0F331418" w14:textId="00DCB163" w:rsidR="006D377B" w:rsidRPr="002E3B38" w:rsidRDefault="006D377B" w:rsidP="00145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1,238,900,862</w:t>
            </w:r>
          </w:p>
        </w:tc>
        <w:tc>
          <w:tcPr>
            <w:tcW w:w="1559" w:type="dxa"/>
            <w:shd w:val="clear" w:color="auto" w:fill="FFFFFF" w:themeFill="background1"/>
          </w:tcPr>
          <w:p w14:paraId="3596846F" w14:textId="379065E5" w:rsidR="006D377B" w:rsidRPr="002E3B38" w:rsidRDefault="006D377B" w:rsidP="00145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368,026,959</w:t>
            </w:r>
          </w:p>
        </w:tc>
        <w:tc>
          <w:tcPr>
            <w:tcW w:w="1276" w:type="dxa"/>
            <w:shd w:val="clear" w:color="auto" w:fill="FFFFFF" w:themeFill="background1"/>
          </w:tcPr>
          <w:p w14:paraId="6A636B24" w14:textId="0F9316ED" w:rsidR="006D377B" w:rsidRPr="002E3B38" w:rsidRDefault="006D377B" w:rsidP="00145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1,981,546,342</w:t>
            </w:r>
          </w:p>
        </w:tc>
        <w:tc>
          <w:tcPr>
            <w:tcW w:w="1276" w:type="dxa"/>
            <w:shd w:val="clear" w:color="auto" w:fill="FFFFFF" w:themeFill="background1"/>
          </w:tcPr>
          <w:p w14:paraId="03123599" w14:textId="630BF1B9" w:rsidR="006D377B" w:rsidRPr="002E3B38" w:rsidRDefault="006D377B" w:rsidP="00145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3,619,762,712</w:t>
            </w:r>
          </w:p>
        </w:tc>
      </w:tr>
      <w:tr w:rsidR="00950E12" w:rsidRPr="002E3B38" w14:paraId="43372AAC" w14:textId="77777777">
        <w:trPr>
          <w:trHeight w:val="21"/>
        </w:trPr>
        <w:tc>
          <w:tcPr>
            <w:tcW w:w="2268" w:type="dxa"/>
            <w:shd w:val="clear" w:color="auto" w:fill="FFFFFF" w:themeFill="background1"/>
            <w:vAlign w:val="center"/>
          </w:tcPr>
          <w:p w14:paraId="59464E12" w14:textId="22DAF007" w:rsidR="00950E12" w:rsidRPr="002E3B38" w:rsidRDefault="00950E12" w:rsidP="00950E12">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t>2566</w:t>
            </w:r>
          </w:p>
        </w:tc>
        <w:tc>
          <w:tcPr>
            <w:tcW w:w="1275" w:type="dxa"/>
            <w:shd w:val="clear" w:color="auto" w:fill="FFFFFF" w:themeFill="background1"/>
          </w:tcPr>
          <w:p w14:paraId="792DDE8E" w14:textId="3C74AFF6"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6FBFDB81" w14:textId="2904E93E"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2E54CFB0" w14:textId="5A8B31DE"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6B0551A" w14:textId="5300A372"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5BD88D5" w14:textId="36D636CA"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950E12" w:rsidRPr="002E3B38" w14:paraId="005633B1" w14:textId="77777777">
        <w:trPr>
          <w:trHeight w:val="21"/>
        </w:trPr>
        <w:tc>
          <w:tcPr>
            <w:tcW w:w="2268" w:type="dxa"/>
            <w:shd w:val="clear" w:color="auto" w:fill="FFFFFF" w:themeFill="background1"/>
            <w:vAlign w:val="center"/>
          </w:tcPr>
          <w:p w14:paraId="366CD36A" w14:textId="77777777" w:rsidR="00950E12" w:rsidRPr="002E3B38" w:rsidRDefault="00950E12" w:rsidP="00950E12">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07F75590" w14:textId="06FFA371"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31,653,878</w:t>
            </w:r>
          </w:p>
        </w:tc>
        <w:tc>
          <w:tcPr>
            <w:tcW w:w="1418" w:type="dxa"/>
            <w:shd w:val="clear" w:color="auto" w:fill="FFFFFF" w:themeFill="background1"/>
          </w:tcPr>
          <w:p w14:paraId="369A36CD" w14:textId="33E78BBB"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3,961,707,457</w:t>
            </w:r>
          </w:p>
        </w:tc>
        <w:tc>
          <w:tcPr>
            <w:tcW w:w="1559" w:type="dxa"/>
            <w:shd w:val="clear" w:color="auto" w:fill="FFFFFF" w:themeFill="background1"/>
          </w:tcPr>
          <w:p w14:paraId="553526DF" w14:textId="6FF635B4"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625,393,124</w:t>
            </w:r>
          </w:p>
        </w:tc>
        <w:tc>
          <w:tcPr>
            <w:tcW w:w="1276" w:type="dxa"/>
            <w:shd w:val="clear" w:color="auto" w:fill="FFFFFF" w:themeFill="background1"/>
          </w:tcPr>
          <w:p w14:paraId="73210F07" w14:textId="2037E928"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1,981,546,342</w:t>
            </w:r>
          </w:p>
        </w:tc>
        <w:tc>
          <w:tcPr>
            <w:tcW w:w="1276" w:type="dxa"/>
            <w:shd w:val="clear" w:color="auto" w:fill="FFFFFF" w:themeFill="background1"/>
          </w:tcPr>
          <w:p w14:paraId="564A6D76" w14:textId="2502ED4D" w:rsidR="00950E12" w:rsidRPr="002E3B38" w:rsidRDefault="00950E12" w:rsidP="0095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6,600,300,801</w:t>
            </w:r>
          </w:p>
        </w:tc>
      </w:tr>
      <w:tr w:rsidR="00950E12" w:rsidRPr="002E3B38" w14:paraId="48FB7F22" w14:textId="77777777">
        <w:trPr>
          <w:trHeight w:val="21"/>
        </w:trPr>
        <w:tc>
          <w:tcPr>
            <w:tcW w:w="2268" w:type="dxa"/>
            <w:shd w:val="clear" w:color="auto" w:fill="FFFFFF" w:themeFill="background1"/>
            <w:vAlign w:val="center"/>
          </w:tcPr>
          <w:p w14:paraId="0609CF64" w14:textId="77777777" w:rsidR="00950E12" w:rsidRPr="002E3B38" w:rsidRDefault="00950E12" w:rsidP="00950E12">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4165EABF" w14:textId="194D53C9" w:rsidR="00950E12" w:rsidRPr="002E3B38" w:rsidRDefault="00950E12" w:rsidP="00950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(365,329)</w:t>
            </w:r>
          </w:p>
        </w:tc>
        <w:tc>
          <w:tcPr>
            <w:tcW w:w="1418" w:type="dxa"/>
            <w:shd w:val="clear" w:color="auto" w:fill="FFFFFF" w:themeFill="background1"/>
          </w:tcPr>
          <w:p w14:paraId="7DEB8B2B" w14:textId="37BFF8D3" w:rsidR="00950E12" w:rsidRPr="002E3B38" w:rsidRDefault="00950E12" w:rsidP="00950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(2,722,806,595)</w:t>
            </w:r>
          </w:p>
        </w:tc>
        <w:tc>
          <w:tcPr>
            <w:tcW w:w="1559" w:type="dxa"/>
            <w:shd w:val="clear" w:color="auto" w:fill="FFFFFF" w:themeFill="background1"/>
          </w:tcPr>
          <w:p w14:paraId="5046EC41" w14:textId="1A56958E" w:rsidR="00950E12" w:rsidRPr="002E3B38" w:rsidRDefault="00950E12" w:rsidP="00950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(257,366,165)</w:t>
            </w:r>
          </w:p>
        </w:tc>
        <w:tc>
          <w:tcPr>
            <w:tcW w:w="1276" w:type="dxa"/>
            <w:shd w:val="clear" w:color="auto" w:fill="FFFFFF" w:themeFill="background1"/>
            <w:vAlign w:val="bottom"/>
          </w:tcPr>
          <w:p w14:paraId="4BE2485D" w14:textId="61BFEC0D" w:rsidR="00950E12"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42FEEDF4" w14:textId="3CFAAAC0" w:rsidR="00950E12" w:rsidRPr="002E3B38" w:rsidRDefault="00950E12" w:rsidP="00950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(2,980,538,089)</w:t>
            </w:r>
          </w:p>
        </w:tc>
      </w:tr>
      <w:tr w:rsidR="00950E12" w:rsidRPr="002E3B38" w14:paraId="69B89553" w14:textId="77777777">
        <w:trPr>
          <w:trHeight w:val="21"/>
        </w:trPr>
        <w:tc>
          <w:tcPr>
            <w:tcW w:w="2268" w:type="dxa"/>
            <w:shd w:val="clear" w:color="auto" w:fill="FFFFFF" w:themeFill="background1"/>
            <w:vAlign w:val="center"/>
          </w:tcPr>
          <w:p w14:paraId="73491EDB" w14:textId="77777777" w:rsidR="00950E12" w:rsidRPr="002E3B38" w:rsidRDefault="00950E12" w:rsidP="00950E12">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w:t>
            </w:r>
          </w:p>
        </w:tc>
        <w:tc>
          <w:tcPr>
            <w:tcW w:w="1275" w:type="dxa"/>
            <w:shd w:val="clear" w:color="auto" w:fill="FFFFFF" w:themeFill="background1"/>
          </w:tcPr>
          <w:p w14:paraId="573199CA" w14:textId="6F2D5881" w:rsidR="00950E12" w:rsidRPr="002E3B38" w:rsidRDefault="00950E12" w:rsidP="00A07E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31,288,549</w:t>
            </w:r>
          </w:p>
        </w:tc>
        <w:tc>
          <w:tcPr>
            <w:tcW w:w="1418" w:type="dxa"/>
            <w:shd w:val="clear" w:color="auto" w:fill="FFFFFF" w:themeFill="background1"/>
          </w:tcPr>
          <w:p w14:paraId="24E5B952" w14:textId="2E3ADFB8" w:rsidR="00950E12" w:rsidRPr="002E3B38" w:rsidRDefault="00950E12" w:rsidP="00A07E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1,238,900,862</w:t>
            </w:r>
          </w:p>
        </w:tc>
        <w:tc>
          <w:tcPr>
            <w:tcW w:w="1559" w:type="dxa"/>
            <w:shd w:val="clear" w:color="auto" w:fill="FFFFFF" w:themeFill="background1"/>
          </w:tcPr>
          <w:p w14:paraId="1C033796" w14:textId="19B5210A" w:rsidR="00950E12" w:rsidRPr="002E3B38" w:rsidRDefault="00950E12" w:rsidP="00A07E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368,026,959</w:t>
            </w:r>
          </w:p>
        </w:tc>
        <w:tc>
          <w:tcPr>
            <w:tcW w:w="1276" w:type="dxa"/>
            <w:shd w:val="clear" w:color="auto" w:fill="FFFFFF" w:themeFill="background1"/>
          </w:tcPr>
          <w:p w14:paraId="42784331" w14:textId="11B5DB7A" w:rsidR="00950E12" w:rsidRPr="002E3B38" w:rsidRDefault="00950E12" w:rsidP="00A07E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1,981,546,342</w:t>
            </w:r>
          </w:p>
        </w:tc>
        <w:tc>
          <w:tcPr>
            <w:tcW w:w="1276" w:type="dxa"/>
            <w:shd w:val="clear" w:color="auto" w:fill="FFFFFF" w:themeFill="background1"/>
          </w:tcPr>
          <w:p w14:paraId="1AB69681" w14:textId="20069030" w:rsidR="00950E12" w:rsidRPr="002E3B38" w:rsidRDefault="00950E12" w:rsidP="00A07E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3,619,762,712</w:t>
            </w:r>
          </w:p>
        </w:tc>
      </w:tr>
    </w:tbl>
    <w:p w14:paraId="1CC733BB" w14:textId="77777777" w:rsidR="005A1D31" w:rsidRPr="002E3B38" w:rsidRDefault="005A1D31" w:rsidP="00884EFB">
      <w:pPr>
        <w:spacing w:line="240" w:lineRule="auto"/>
        <w:jc w:val="thaiDistribute"/>
        <w:rPr>
          <w:rFonts w:ascii="Browallia New" w:eastAsia="Arial Unicode MS" w:hAnsi="Browallia New" w:cs="Browallia New"/>
          <w:sz w:val="20"/>
          <w:szCs w:val="20"/>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268"/>
        <w:gridCol w:w="1275"/>
        <w:gridCol w:w="1418"/>
        <w:gridCol w:w="1559"/>
        <w:gridCol w:w="1276"/>
        <w:gridCol w:w="1276"/>
      </w:tblGrid>
      <w:tr w:rsidR="00EB530F" w:rsidRPr="002E3B38" w14:paraId="097CD019" w14:textId="77777777" w:rsidTr="005E172F">
        <w:trPr>
          <w:trHeight w:val="21"/>
        </w:trPr>
        <w:tc>
          <w:tcPr>
            <w:tcW w:w="2268" w:type="dxa"/>
            <w:shd w:val="clear" w:color="auto" w:fill="FFFFFF" w:themeFill="background1"/>
          </w:tcPr>
          <w:p w14:paraId="3B75C7A0" w14:textId="77777777" w:rsidR="00EB530F" w:rsidRPr="002E3B38" w:rsidRDefault="00EB530F">
            <w:pPr>
              <w:rPr>
                <w:rFonts w:ascii="Browallia New" w:eastAsia="Arial Unicode MS" w:hAnsi="Browallia New" w:cs="Browallia New"/>
                <w:sz w:val="20"/>
                <w:szCs w:val="20"/>
                <w:cs/>
              </w:rPr>
            </w:pPr>
          </w:p>
        </w:tc>
        <w:tc>
          <w:tcPr>
            <w:tcW w:w="6804" w:type="dxa"/>
            <w:gridSpan w:val="5"/>
            <w:shd w:val="clear" w:color="auto" w:fill="FFFFFF" w:themeFill="background1"/>
          </w:tcPr>
          <w:p w14:paraId="307812FA" w14:textId="77777777" w:rsidR="00EB530F" w:rsidRPr="002E3B38" w:rsidRDefault="00EB530F" w:rsidP="00C61982">
            <w:pPr>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EB530F" w:rsidRPr="002E3B38" w14:paraId="64B45C4F" w14:textId="77777777" w:rsidTr="005E172F">
        <w:trPr>
          <w:trHeight w:val="21"/>
        </w:trPr>
        <w:tc>
          <w:tcPr>
            <w:tcW w:w="2268" w:type="dxa"/>
            <w:shd w:val="clear" w:color="auto" w:fill="FFFFFF" w:themeFill="background1"/>
          </w:tcPr>
          <w:p w14:paraId="1448094E" w14:textId="77777777" w:rsidR="00EB530F" w:rsidRPr="002E3B38" w:rsidRDefault="00EB530F">
            <w:pPr>
              <w:rPr>
                <w:rFonts w:ascii="Browallia New" w:eastAsia="Arial Unicode MS" w:hAnsi="Browallia New" w:cs="Browallia New"/>
                <w:sz w:val="20"/>
                <w:szCs w:val="20"/>
                <w:cs/>
              </w:rPr>
            </w:pPr>
          </w:p>
        </w:tc>
        <w:tc>
          <w:tcPr>
            <w:tcW w:w="6804" w:type="dxa"/>
            <w:gridSpan w:val="5"/>
            <w:shd w:val="clear" w:color="auto" w:fill="FFFFFF" w:themeFill="background1"/>
          </w:tcPr>
          <w:p w14:paraId="2A99ADFC" w14:textId="127AA712" w:rsidR="00EB530F" w:rsidRPr="002E3B38" w:rsidRDefault="00225A6B">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EB530F" w:rsidRPr="002E3B38" w14:paraId="70B8F8A2" w14:textId="77777777" w:rsidTr="005E172F">
        <w:trPr>
          <w:trHeight w:val="21"/>
        </w:trPr>
        <w:tc>
          <w:tcPr>
            <w:tcW w:w="2268" w:type="dxa"/>
            <w:shd w:val="clear" w:color="auto" w:fill="FFFFFF" w:themeFill="background1"/>
          </w:tcPr>
          <w:p w14:paraId="764632A4" w14:textId="77777777" w:rsidR="00EB530F" w:rsidRPr="002E3B38" w:rsidRDefault="00EB530F">
            <w:pPr>
              <w:rPr>
                <w:rFonts w:ascii="Browallia New" w:eastAsia="Arial Unicode MS" w:hAnsi="Browallia New" w:cs="Browallia New"/>
                <w:sz w:val="20"/>
                <w:szCs w:val="20"/>
                <w:cs/>
              </w:rPr>
            </w:pPr>
          </w:p>
        </w:tc>
        <w:tc>
          <w:tcPr>
            <w:tcW w:w="1275" w:type="dxa"/>
            <w:shd w:val="clear" w:color="auto" w:fill="FFFFFF" w:themeFill="background1"/>
          </w:tcPr>
          <w:p w14:paraId="7E11A5A6" w14:textId="77777777" w:rsidR="00EB530F" w:rsidRPr="002E3B38" w:rsidRDefault="00EB530F">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060CDD0D" w14:textId="77777777" w:rsidR="00EB530F" w:rsidRPr="002E3B38" w:rsidRDefault="00EB530F">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3688E60F" w14:textId="77777777" w:rsidR="00EB530F" w:rsidRPr="002E3B38" w:rsidRDefault="00EB530F">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3CEE98FA" w14:textId="77777777" w:rsidR="00EB530F" w:rsidRPr="002E3B38" w:rsidRDefault="00EB530F">
            <w:pPr>
              <w:pBdr>
                <w:bottom w:val="single" w:sz="4" w:space="1" w:color="auto"/>
              </w:pBdr>
              <w:jc w:val="center"/>
              <w:rPr>
                <w:rFonts w:ascii="Browallia New" w:eastAsia="Arial Unicode MS" w:hAnsi="Browallia New" w:cs="Browallia New"/>
                <w:sz w:val="20"/>
                <w:szCs w:val="20"/>
              </w:rPr>
            </w:pPr>
          </w:p>
          <w:p w14:paraId="286F8C42" w14:textId="77777777" w:rsidR="00EB530F" w:rsidRPr="002E3B38" w:rsidRDefault="00EB530F">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5A6486DC" w14:textId="77777777" w:rsidR="00EB530F" w:rsidRPr="002E3B38" w:rsidRDefault="00EB530F">
            <w:pPr>
              <w:pBdr>
                <w:bottom w:val="single" w:sz="4" w:space="1" w:color="auto"/>
              </w:pBdr>
              <w:jc w:val="center"/>
              <w:rPr>
                <w:rFonts w:ascii="Browallia New" w:eastAsia="Arial Unicode MS" w:hAnsi="Browallia New" w:cs="Browallia New"/>
                <w:sz w:val="20"/>
                <w:szCs w:val="20"/>
              </w:rPr>
            </w:pPr>
          </w:p>
          <w:p w14:paraId="5D967951" w14:textId="77777777" w:rsidR="00EB530F" w:rsidRPr="002E3B38" w:rsidRDefault="00EB530F">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r>
      <w:tr w:rsidR="00EB530F" w:rsidRPr="002E3B38" w14:paraId="5B00C479" w14:textId="77777777" w:rsidTr="005E172F">
        <w:trPr>
          <w:trHeight w:val="21"/>
        </w:trPr>
        <w:tc>
          <w:tcPr>
            <w:tcW w:w="2268" w:type="dxa"/>
            <w:shd w:val="clear" w:color="auto" w:fill="FFFFFF" w:themeFill="background1"/>
          </w:tcPr>
          <w:p w14:paraId="03274163" w14:textId="77777777" w:rsidR="00EB530F" w:rsidRPr="002E3B38" w:rsidRDefault="00EB530F">
            <w:pPr>
              <w:spacing w:line="240" w:lineRule="auto"/>
              <w:ind w:left="-109"/>
              <w:jc w:val="thaiDistribute"/>
              <w:rPr>
                <w:rFonts w:ascii="Browallia New" w:eastAsia="Arial Unicode MS" w:hAnsi="Browallia New" w:cs="Browallia New"/>
                <w:sz w:val="20"/>
                <w:szCs w:val="20"/>
                <w:cs/>
                <w:lang w:eastAsia="ja-JP"/>
              </w:rPr>
            </w:pPr>
          </w:p>
        </w:tc>
        <w:tc>
          <w:tcPr>
            <w:tcW w:w="1275" w:type="dxa"/>
            <w:shd w:val="clear" w:color="auto" w:fill="FFFFFF" w:themeFill="background1"/>
          </w:tcPr>
          <w:p w14:paraId="1404210C"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7D749808" w14:textId="77777777" w:rsidR="00EB530F" w:rsidRPr="002E3B38" w:rsidRDefault="00EB530F">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7CF97778"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09692D82" w14:textId="77777777" w:rsidR="00EB530F" w:rsidRPr="002E3B38" w:rsidRDefault="00EB530F">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230391E5"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r>
      <w:tr w:rsidR="00EB530F" w:rsidRPr="002E3B38" w14:paraId="58B11122" w14:textId="77777777" w:rsidTr="005E172F">
        <w:trPr>
          <w:trHeight w:val="21"/>
        </w:trPr>
        <w:tc>
          <w:tcPr>
            <w:tcW w:w="2268" w:type="dxa"/>
            <w:shd w:val="clear" w:color="auto" w:fill="FFFFFF" w:themeFill="background1"/>
            <w:vAlign w:val="center"/>
          </w:tcPr>
          <w:p w14:paraId="477E3E55" w14:textId="0C595299" w:rsidR="00EB530F" w:rsidRPr="002E3B38" w:rsidRDefault="00EB530F">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  </w:t>
            </w:r>
            <w:r w:rsidRPr="002E3B38">
              <w:rPr>
                <w:rFonts w:ascii="Browallia New" w:eastAsia="Arial Unicode MS" w:hAnsi="Browallia New" w:cs="Browallia New"/>
                <w:sz w:val="20"/>
                <w:szCs w:val="20"/>
              </w:rPr>
              <w:t>256</w:t>
            </w:r>
            <w:r w:rsidR="006D377B" w:rsidRPr="002E3B38">
              <w:rPr>
                <w:rFonts w:ascii="Browallia New" w:eastAsia="Arial Unicode MS" w:hAnsi="Browallia New" w:cs="Browallia New"/>
                <w:sz w:val="20"/>
                <w:szCs w:val="20"/>
              </w:rPr>
              <w:t>7</w:t>
            </w:r>
          </w:p>
        </w:tc>
        <w:tc>
          <w:tcPr>
            <w:tcW w:w="1275" w:type="dxa"/>
            <w:shd w:val="clear" w:color="auto" w:fill="FFFFFF" w:themeFill="background1"/>
          </w:tcPr>
          <w:p w14:paraId="512A1DB1"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57C1EED5"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45F451EC"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48F79DD4"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5E6EB8B6" w14:textId="77777777" w:rsidR="00EB530F" w:rsidRPr="002E3B38" w:rsidRDefault="00EB530F">
            <w:pPr>
              <w:spacing w:line="240" w:lineRule="auto"/>
              <w:ind w:left="-109"/>
              <w:jc w:val="thaiDistribute"/>
              <w:rPr>
                <w:rFonts w:ascii="Browallia New" w:eastAsia="Arial Unicode MS" w:hAnsi="Browallia New" w:cs="Browallia New"/>
                <w:sz w:val="20"/>
                <w:szCs w:val="20"/>
                <w:lang w:eastAsia="ja-JP"/>
              </w:rPr>
            </w:pPr>
          </w:p>
        </w:tc>
      </w:tr>
      <w:tr w:rsidR="00AF4D56" w:rsidRPr="002E3B38" w14:paraId="7C7E8DF6" w14:textId="77777777" w:rsidTr="005E342F">
        <w:trPr>
          <w:trHeight w:val="21"/>
        </w:trPr>
        <w:tc>
          <w:tcPr>
            <w:tcW w:w="2268" w:type="dxa"/>
            <w:shd w:val="clear" w:color="auto" w:fill="FFFFFF" w:themeFill="background1"/>
            <w:vAlign w:val="center"/>
          </w:tcPr>
          <w:p w14:paraId="1BEB183A"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250D1880" w14:textId="7AC4993A"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0271BF85" w14:textId="3E693B7B"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628,418,723</w:t>
            </w:r>
          </w:p>
        </w:tc>
        <w:tc>
          <w:tcPr>
            <w:tcW w:w="1559" w:type="dxa"/>
            <w:shd w:val="clear" w:color="auto" w:fill="FFFFFF" w:themeFill="background1"/>
            <w:vAlign w:val="bottom"/>
          </w:tcPr>
          <w:p w14:paraId="60CCFCB3" w14:textId="4FEF2644"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183,811,290</w:t>
            </w:r>
          </w:p>
        </w:tc>
        <w:tc>
          <w:tcPr>
            <w:tcW w:w="1276" w:type="dxa"/>
            <w:shd w:val="clear" w:color="auto" w:fill="FFFFFF" w:themeFill="background1"/>
            <w:vAlign w:val="bottom"/>
          </w:tcPr>
          <w:p w14:paraId="33073F63" w14:textId="0A369984"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38179A13" w14:textId="6BAC1512"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813,991,151</w:t>
            </w:r>
          </w:p>
        </w:tc>
      </w:tr>
      <w:tr w:rsidR="00AF4D56" w:rsidRPr="002E3B38" w14:paraId="4EA2C9F1" w14:textId="77777777" w:rsidTr="005E342F">
        <w:trPr>
          <w:trHeight w:val="21"/>
        </w:trPr>
        <w:tc>
          <w:tcPr>
            <w:tcW w:w="2268" w:type="dxa"/>
            <w:shd w:val="clear" w:color="auto" w:fill="FFFFFF" w:themeFill="background1"/>
            <w:vAlign w:val="center"/>
          </w:tcPr>
          <w:p w14:paraId="1E190603" w14:textId="77777777" w:rsidR="00AF4D56" w:rsidRPr="002E3B38" w:rsidRDefault="00AF4D56" w:rsidP="00AF4D56">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41086D71" w14:textId="5A8CDD61"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7B5B6568" w14:textId="5C84EA52"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(628,418,622)</w:t>
            </w:r>
          </w:p>
        </w:tc>
        <w:tc>
          <w:tcPr>
            <w:tcW w:w="1559" w:type="dxa"/>
            <w:shd w:val="clear" w:color="auto" w:fill="FFFFFF" w:themeFill="background1"/>
            <w:vAlign w:val="bottom"/>
          </w:tcPr>
          <w:p w14:paraId="7C4E536B" w14:textId="0940270B"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(140,334,253)</w:t>
            </w:r>
          </w:p>
        </w:tc>
        <w:tc>
          <w:tcPr>
            <w:tcW w:w="1276" w:type="dxa"/>
            <w:shd w:val="clear" w:color="auto" w:fill="FFFFFF" w:themeFill="background1"/>
            <w:vAlign w:val="bottom"/>
          </w:tcPr>
          <w:p w14:paraId="63E32DD3" w14:textId="53D63736"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1D61DE88" w14:textId="4AEB59A9"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(768,752,875)</w:t>
            </w:r>
          </w:p>
        </w:tc>
      </w:tr>
      <w:tr w:rsidR="00AF4D56" w:rsidRPr="002E3B38" w14:paraId="1746E570" w14:textId="77777777" w:rsidTr="005E342F">
        <w:trPr>
          <w:trHeight w:val="21"/>
        </w:trPr>
        <w:tc>
          <w:tcPr>
            <w:tcW w:w="2268" w:type="dxa"/>
            <w:shd w:val="clear" w:color="auto" w:fill="FFFFFF" w:themeFill="background1"/>
            <w:vAlign w:val="center"/>
          </w:tcPr>
          <w:p w14:paraId="562A07C7"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 </w:t>
            </w:r>
          </w:p>
        </w:tc>
        <w:tc>
          <w:tcPr>
            <w:tcW w:w="1275" w:type="dxa"/>
            <w:shd w:val="clear" w:color="auto" w:fill="FFFFFF" w:themeFill="background1"/>
          </w:tcPr>
          <w:p w14:paraId="25794658" w14:textId="021ACE8D"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388C6AC5" w14:textId="181AD41E"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101</w:t>
            </w:r>
          </w:p>
        </w:tc>
        <w:tc>
          <w:tcPr>
            <w:tcW w:w="1559" w:type="dxa"/>
            <w:shd w:val="clear" w:color="auto" w:fill="FFFFFF" w:themeFill="background1"/>
            <w:vAlign w:val="bottom"/>
          </w:tcPr>
          <w:p w14:paraId="7DE8E85F" w14:textId="6918077B"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43,477,037</w:t>
            </w:r>
          </w:p>
        </w:tc>
        <w:tc>
          <w:tcPr>
            <w:tcW w:w="1276" w:type="dxa"/>
            <w:shd w:val="clear" w:color="auto" w:fill="FFFFFF" w:themeFill="background1"/>
            <w:vAlign w:val="bottom"/>
          </w:tcPr>
          <w:p w14:paraId="6B27786C" w14:textId="15759F00"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6443C76F" w14:textId="5C6178F2"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45,238,276</w:t>
            </w:r>
          </w:p>
        </w:tc>
      </w:tr>
      <w:tr w:rsidR="00E41C0D" w:rsidRPr="002E3B38" w14:paraId="5DF71E86" w14:textId="77777777">
        <w:trPr>
          <w:trHeight w:val="21"/>
        </w:trPr>
        <w:tc>
          <w:tcPr>
            <w:tcW w:w="2268" w:type="dxa"/>
            <w:shd w:val="clear" w:color="auto" w:fill="FFFFFF" w:themeFill="background1"/>
            <w:vAlign w:val="center"/>
          </w:tcPr>
          <w:p w14:paraId="15DCB3AF" w14:textId="77777777" w:rsidR="00E41C0D" w:rsidRPr="002E3B38" w:rsidRDefault="00E41C0D" w:rsidP="00E41C0D">
            <w:pPr>
              <w:rPr>
                <w:rFonts w:ascii="Browallia New" w:eastAsia="Arial Unicode MS" w:hAnsi="Browallia New" w:cs="Browallia New"/>
                <w:sz w:val="20"/>
                <w:szCs w:val="20"/>
              </w:rPr>
            </w:pPr>
          </w:p>
        </w:tc>
        <w:tc>
          <w:tcPr>
            <w:tcW w:w="1275" w:type="dxa"/>
            <w:shd w:val="clear" w:color="auto" w:fill="FFFFFF" w:themeFill="background1"/>
          </w:tcPr>
          <w:p w14:paraId="4EE60AAD" w14:textId="77777777" w:rsidR="00E41C0D" w:rsidRPr="002E3B38" w:rsidRDefault="00E41C0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6A348156"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B52AF0F"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E12C517"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11FD9E6"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E41C0D" w:rsidRPr="002E3B38" w14:paraId="6D6DE1F7" w14:textId="77777777">
        <w:trPr>
          <w:trHeight w:val="21"/>
        </w:trPr>
        <w:tc>
          <w:tcPr>
            <w:tcW w:w="2268" w:type="dxa"/>
            <w:shd w:val="clear" w:color="auto" w:fill="FFFFFF" w:themeFill="background1"/>
            <w:vAlign w:val="center"/>
          </w:tcPr>
          <w:p w14:paraId="6C5AEFF1" w14:textId="1269B1EF" w:rsidR="00E41C0D" w:rsidRPr="002E3B38" w:rsidRDefault="00E41C0D" w:rsidP="00E41C0D">
            <w:pP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cs/>
              </w:rPr>
              <w:t xml:space="preserve">สำหรับปีสิ้นสุดวันที่ </w:t>
            </w:r>
            <w:r w:rsidRPr="002E3B38">
              <w:rPr>
                <w:rFonts w:ascii="Browallia New" w:eastAsia="Arial Unicode MS" w:hAnsi="Browallia New" w:cs="Browallia New"/>
                <w:spacing w:val="-4"/>
                <w:sz w:val="20"/>
                <w:szCs w:val="20"/>
              </w:rPr>
              <w:t>31</w:t>
            </w:r>
            <w:r w:rsidRPr="002E3B38">
              <w:rPr>
                <w:rFonts w:ascii="Browallia New" w:eastAsia="Arial Unicode MS" w:hAnsi="Browallia New" w:cs="Browallia New"/>
                <w:spacing w:val="-4"/>
                <w:sz w:val="20"/>
                <w:szCs w:val="20"/>
                <w:cs/>
              </w:rPr>
              <w:t xml:space="preserve"> ธันวาคม </w:t>
            </w:r>
            <w:r w:rsidRPr="002E3B38">
              <w:rPr>
                <w:rFonts w:ascii="Browallia New" w:eastAsia="Arial Unicode MS" w:hAnsi="Browallia New" w:cs="Browallia New"/>
                <w:spacing w:val="-4"/>
                <w:sz w:val="20"/>
                <w:szCs w:val="20"/>
              </w:rPr>
              <w:t>256</w:t>
            </w:r>
            <w:r w:rsidR="006D377B" w:rsidRPr="002E3B38">
              <w:rPr>
                <w:rFonts w:ascii="Browallia New" w:eastAsia="Arial Unicode MS" w:hAnsi="Browallia New" w:cs="Browallia New"/>
                <w:spacing w:val="-4"/>
                <w:sz w:val="20"/>
                <w:szCs w:val="20"/>
              </w:rPr>
              <w:t>7</w:t>
            </w:r>
          </w:p>
        </w:tc>
        <w:tc>
          <w:tcPr>
            <w:tcW w:w="1275" w:type="dxa"/>
            <w:shd w:val="clear" w:color="auto" w:fill="FFFFFF" w:themeFill="background1"/>
          </w:tcPr>
          <w:p w14:paraId="77B3D4A7" w14:textId="77777777" w:rsidR="00E41C0D" w:rsidRPr="002E3B38" w:rsidRDefault="00E41C0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48F1FE48"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06B4F47D"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tcPr>
          <w:p w14:paraId="67141B33"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96471C9" w14:textId="77777777" w:rsidR="00E41C0D" w:rsidRPr="002E3B38" w:rsidRDefault="00E41C0D" w:rsidP="00E4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AF4D56" w:rsidRPr="002E3B38" w14:paraId="47D74131" w14:textId="77777777" w:rsidTr="005E342F">
        <w:trPr>
          <w:trHeight w:val="21"/>
        </w:trPr>
        <w:tc>
          <w:tcPr>
            <w:tcW w:w="2268" w:type="dxa"/>
            <w:shd w:val="clear" w:color="auto" w:fill="FFFFFF" w:themeFill="background1"/>
            <w:vAlign w:val="center"/>
          </w:tcPr>
          <w:p w14:paraId="2B82B88B"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ราคาตามบัญชีสุทธิต้นงวด </w:t>
            </w:r>
          </w:p>
        </w:tc>
        <w:tc>
          <w:tcPr>
            <w:tcW w:w="1275" w:type="dxa"/>
            <w:shd w:val="clear" w:color="auto" w:fill="FFFFFF" w:themeFill="background1"/>
          </w:tcPr>
          <w:p w14:paraId="50EE710E" w14:textId="7ED4B019"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667407A4" w14:textId="5F5D6AE1" w:rsidR="00AF4D56" w:rsidRPr="002E3B38" w:rsidRDefault="009C4973"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101</w:t>
            </w:r>
          </w:p>
        </w:tc>
        <w:tc>
          <w:tcPr>
            <w:tcW w:w="1559" w:type="dxa"/>
            <w:shd w:val="clear" w:color="auto" w:fill="FFFFFF" w:themeFill="background1"/>
            <w:vAlign w:val="bottom"/>
          </w:tcPr>
          <w:p w14:paraId="0C560B74" w14:textId="17E8E000"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43,477,037</w:t>
            </w:r>
          </w:p>
        </w:tc>
        <w:tc>
          <w:tcPr>
            <w:tcW w:w="1276" w:type="dxa"/>
            <w:shd w:val="clear" w:color="auto" w:fill="FFFFFF" w:themeFill="background1"/>
            <w:vAlign w:val="bottom"/>
          </w:tcPr>
          <w:p w14:paraId="5C0211B1" w14:textId="5BE620A9"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566DA81D" w14:textId="267FEA3C"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45,238,276</w:t>
            </w:r>
          </w:p>
        </w:tc>
      </w:tr>
      <w:tr w:rsidR="00AF4D56" w:rsidRPr="002E3B38" w14:paraId="3642DF27" w14:textId="77777777">
        <w:trPr>
          <w:trHeight w:val="21"/>
        </w:trPr>
        <w:tc>
          <w:tcPr>
            <w:tcW w:w="2268" w:type="dxa"/>
            <w:shd w:val="clear" w:color="auto" w:fill="FFFFFF" w:themeFill="background1"/>
            <w:vAlign w:val="center"/>
          </w:tcPr>
          <w:p w14:paraId="4A0D2A67"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ซื้อสินทรัพย์</w:t>
            </w:r>
          </w:p>
        </w:tc>
        <w:tc>
          <w:tcPr>
            <w:tcW w:w="1275" w:type="dxa"/>
            <w:shd w:val="clear" w:color="auto" w:fill="FFFFFF" w:themeFill="background1"/>
          </w:tcPr>
          <w:p w14:paraId="762084CF" w14:textId="59A919A6"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5893FFC5" w14:textId="656125F2"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40C80B19" w14:textId="5CF87A6F"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23,000</w:t>
            </w:r>
          </w:p>
        </w:tc>
        <w:tc>
          <w:tcPr>
            <w:tcW w:w="1276" w:type="dxa"/>
            <w:shd w:val="clear" w:color="auto" w:fill="FFFFFF" w:themeFill="background1"/>
          </w:tcPr>
          <w:p w14:paraId="555E9273" w14:textId="565E1553"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559,332</w:t>
            </w:r>
          </w:p>
        </w:tc>
        <w:tc>
          <w:tcPr>
            <w:tcW w:w="1276" w:type="dxa"/>
            <w:shd w:val="clear" w:color="auto" w:fill="FFFFFF" w:themeFill="background1"/>
          </w:tcPr>
          <w:p w14:paraId="282533D9" w14:textId="2D0AD6E4"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582,332</w:t>
            </w:r>
          </w:p>
        </w:tc>
      </w:tr>
      <w:tr w:rsidR="00AF4D56" w:rsidRPr="002E3B38" w14:paraId="51F95434" w14:textId="77777777">
        <w:trPr>
          <w:trHeight w:val="21"/>
        </w:trPr>
        <w:tc>
          <w:tcPr>
            <w:tcW w:w="2268" w:type="dxa"/>
            <w:shd w:val="clear" w:color="auto" w:fill="FFFFFF" w:themeFill="background1"/>
            <w:vAlign w:val="center"/>
          </w:tcPr>
          <w:p w14:paraId="3E77B468" w14:textId="77777777" w:rsidR="00AF4D56" w:rsidRPr="002E3B38" w:rsidRDefault="00AF4D56" w:rsidP="00AF4D56">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โอนงานระหว่างติดตั้ง</w:t>
            </w:r>
          </w:p>
        </w:tc>
        <w:tc>
          <w:tcPr>
            <w:tcW w:w="1275" w:type="dxa"/>
            <w:shd w:val="clear" w:color="auto" w:fill="FFFFFF" w:themeFill="background1"/>
          </w:tcPr>
          <w:p w14:paraId="1150E070" w14:textId="7873CF64"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66BED651" w14:textId="344AC3C0"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4230D304" w14:textId="118F4D30"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1,219,320</w:t>
            </w:r>
          </w:p>
        </w:tc>
        <w:tc>
          <w:tcPr>
            <w:tcW w:w="1276" w:type="dxa"/>
            <w:shd w:val="clear" w:color="auto" w:fill="FFFFFF" w:themeFill="background1"/>
          </w:tcPr>
          <w:p w14:paraId="661C2860" w14:textId="0B952EC0"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(1,219,320)</w:t>
            </w:r>
          </w:p>
        </w:tc>
        <w:tc>
          <w:tcPr>
            <w:tcW w:w="1276" w:type="dxa"/>
            <w:shd w:val="clear" w:color="auto" w:fill="FFFFFF" w:themeFill="background1"/>
          </w:tcPr>
          <w:p w14:paraId="6145E89A" w14:textId="1AC4B99A"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AF4D56" w:rsidRPr="002E3B38" w14:paraId="0DB322E2" w14:textId="77777777">
        <w:trPr>
          <w:trHeight w:val="21"/>
        </w:trPr>
        <w:tc>
          <w:tcPr>
            <w:tcW w:w="2268" w:type="dxa"/>
            <w:shd w:val="clear" w:color="auto" w:fill="FFFFFF" w:themeFill="background1"/>
            <w:vAlign w:val="center"/>
          </w:tcPr>
          <w:p w14:paraId="5790CE62" w14:textId="77777777" w:rsidR="00AF4D56" w:rsidRPr="002E3B38" w:rsidRDefault="00AF4D56" w:rsidP="00AF4D56">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ค่าตัดจำหน่าย (หมายเหตุ </w:t>
            </w:r>
            <w:r w:rsidRPr="002E3B38">
              <w:rPr>
                <w:rFonts w:ascii="Browallia New" w:eastAsia="Arial Unicode MS" w:hAnsi="Browallia New" w:cs="Browallia New"/>
                <w:sz w:val="20"/>
                <w:szCs w:val="20"/>
              </w:rPr>
              <w:t>33</w:t>
            </w:r>
            <w:r w:rsidRPr="002E3B38">
              <w:rPr>
                <w:rFonts w:ascii="Browallia New" w:eastAsia="Arial Unicode MS" w:hAnsi="Browallia New" w:cs="Browallia New"/>
                <w:sz w:val="20"/>
                <w:szCs w:val="20"/>
                <w:cs/>
              </w:rPr>
              <w:t>)</w:t>
            </w:r>
          </w:p>
        </w:tc>
        <w:tc>
          <w:tcPr>
            <w:tcW w:w="1275" w:type="dxa"/>
            <w:shd w:val="clear" w:color="auto" w:fill="FFFFFF" w:themeFill="background1"/>
          </w:tcPr>
          <w:p w14:paraId="694A7C10" w14:textId="745102C3"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69865251" w14:textId="3F8415C2"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6110EBD4" w14:textId="463304E5"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(11,677,</w:t>
            </w:r>
            <w:r w:rsidR="00E41F34" w:rsidRPr="002E3B38">
              <w:rPr>
                <w:rFonts w:ascii="Browallia New" w:eastAsia="Arial Unicode MS" w:hAnsi="Browallia New" w:cs="Browallia New"/>
                <w:sz w:val="20"/>
                <w:szCs w:val="20"/>
              </w:rPr>
              <w:t>379</w:t>
            </w:r>
            <w:r w:rsidRPr="002E3B38">
              <w:rPr>
                <w:rFonts w:ascii="Browallia New" w:eastAsia="Arial Unicode MS" w:hAnsi="Browallia New" w:cs="Browallia New"/>
                <w:sz w:val="20"/>
                <w:szCs w:val="20"/>
              </w:rPr>
              <w:t>)</w:t>
            </w:r>
          </w:p>
        </w:tc>
        <w:tc>
          <w:tcPr>
            <w:tcW w:w="1276" w:type="dxa"/>
            <w:shd w:val="clear" w:color="auto" w:fill="FFFFFF" w:themeFill="background1"/>
          </w:tcPr>
          <w:p w14:paraId="61340E43" w14:textId="72E7CE5C"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25140FE9" w14:textId="4832F18D"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(11,677,</w:t>
            </w:r>
            <w:r w:rsidR="00E41F34" w:rsidRPr="002E3B38">
              <w:rPr>
                <w:rFonts w:ascii="Browallia New" w:eastAsia="Arial Unicode MS" w:hAnsi="Browallia New" w:cs="Browallia New"/>
                <w:sz w:val="20"/>
                <w:szCs w:val="20"/>
              </w:rPr>
              <w:t>379</w:t>
            </w:r>
            <w:r w:rsidRPr="002E3B38">
              <w:rPr>
                <w:rFonts w:ascii="Browallia New" w:eastAsia="Arial Unicode MS" w:hAnsi="Browallia New" w:cs="Browallia New"/>
                <w:sz w:val="20"/>
                <w:szCs w:val="20"/>
              </w:rPr>
              <w:t>)</w:t>
            </w:r>
          </w:p>
        </w:tc>
      </w:tr>
      <w:tr w:rsidR="00AF4D56" w:rsidRPr="002E3B38" w14:paraId="3FEC3CBA" w14:textId="77777777">
        <w:trPr>
          <w:trHeight w:val="21"/>
        </w:trPr>
        <w:tc>
          <w:tcPr>
            <w:tcW w:w="2268" w:type="dxa"/>
            <w:shd w:val="clear" w:color="auto" w:fill="FFFFFF" w:themeFill="background1"/>
            <w:vAlign w:val="center"/>
          </w:tcPr>
          <w:p w14:paraId="2C4DE549"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ราคาตามบัญชีสุทธิปลายปี</w:t>
            </w:r>
          </w:p>
        </w:tc>
        <w:tc>
          <w:tcPr>
            <w:tcW w:w="1275" w:type="dxa"/>
            <w:shd w:val="clear" w:color="auto" w:fill="FFFFFF" w:themeFill="background1"/>
          </w:tcPr>
          <w:p w14:paraId="4361E94D" w14:textId="5AE1E1EB" w:rsidR="00AF4D56" w:rsidRPr="002E3B38" w:rsidRDefault="00AF4D56" w:rsidP="00AF4D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1E400943" w14:textId="24F3BDCC" w:rsidR="00AF4D56" w:rsidRPr="002E3B38" w:rsidRDefault="00AF4D56" w:rsidP="00AF4D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101</w:t>
            </w:r>
          </w:p>
        </w:tc>
        <w:tc>
          <w:tcPr>
            <w:tcW w:w="1559" w:type="dxa"/>
            <w:shd w:val="clear" w:color="auto" w:fill="FFFFFF" w:themeFill="background1"/>
          </w:tcPr>
          <w:p w14:paraId="19B02476" w14:textId="363A5A53" w:rsidR="00AF4D56" w:rsidRPr="002E3B38" w:rsidRDefault="00AF4D56" w:rsidP="00AF4D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33,041,</w:t>
            </w:r>
            <w:r w:rsidR="0025499F" w:rsidRPr="002E3B38">
              <w:rPr>
                <w:rFonts w:ascii="Browallia New" w:eastAsia="Arial Unicode MS" w:hAnsi="Browallia New" w:cs="Browallia New"/>
                <w:sz w:val="20"/>
                <w:szCs w:val="20"/>
              </w:rPr>
              <w:t>978</w:t>
            </w:r>
          </w:p>
        </w:tc>
        <w:tc>
          <w:tcPr>
            <w:tcW w:w="1276" w:type="dxa"/>
            <w:shd w:val="clear" w:color="auto" w:fill="FFFFFF" w:themeFill="background1"/>
          </w:tcPr>
          <w:p w14:paraId="15738389" w14:textId="255BE6A8" w:rsidR="00AF4D56" w:rsidRPr="002E3B38" w:rsidRDefault="00AF4D56" w:rsidP="00AF4D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1,101,150</w:t>
            </w:r>
          </w:p>
        </w:tc>
        <w:tc>
          <w:tcPr>
            <w:tcW w:w="1276" w:type="dxa"/>
            <w:shd w:val="clear" w:color="auto" w:fill="FFFFFF" w:themeFill="background1"/>
          </w:tcPr>
          <w:p w14:paraId="0B89C8E2" w14:textId="41AE9C9B" w:rsidR="00AF4D56" w:rsidRPr="002E3B38" w:rsidRDefault="00AF4D56" w:rsidP="00AF4D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34,143,</w:t>
            </w:r>
            <w:r w:rsidR="0025499F" w:rsidRPr="002E3B38">
              <w:rPr>
                <w:rFonts w:ascii="Browallia New" w:eastAsia="Arial Unicode MS" w:hAnsi="Browallia New" w:cs="Browallia New"/>
                <w:sz w:val="20"/>
                <w:szCs w:val="20"/>
              </w:rPr>
              <w:t>229</w:t>
            </w:r>
          </w:p>
        </w:tc>
      </w:tr>
      <w:tr w:rsidR="00811F6C" w:rsidRPr="002E3B38" w14:paraId="4CA7F151" w14:textId="77777777">
        <w:trPr>
          <w:trHeight w:val="21"/>
        </w:trPr>
        <w:tc>
          <w:tcPr>
            <w:tcW w:w="2268" w:type="dxa"/>
            <w:shd w:val="clear" w:color="auto" w:fill="FFFFFF" w:themeFill="background1"/>
            <w:vAlign w:val="center"/>
          </w:tcPr>
          <w:p w14:paraId="64E26F01" w14:textId="77777777" w:rsidR="00811F6C" w:rsidRPr="002E3B38" w:rsidRDefault="00811F6C" w:rsidP="00811F6C">
            <w:pPr>
              <w:rPr>
                <w:rFonts w:ascii="Browallia New" w:eastAsia="Arial Unicode MS" w:hAnsi="Browallia New" w:cs="Browallia New"/>
                <w:sz w:val="20"/>
                <w:szCs w:val="20"/>
              </w:rPr>
            </w:pPr>
          </w:p>
        </w:tc>
        <w:tc>
          <w:tcPr>
            <w:tcW w:w="1275" w:type="dxa"/>
            <w:shd w:val="clear" w:color="auto" w:fill="FFFFFF" w:themeFill="background1"/>
          </w:tcPr>
          <w:p w14:paraId="5DC9657C" w14:textId="77777777" w:rsidR="00811F6C" w:rsidRPr="002E3B38" w:rsidRDefault="00811F6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2472403"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E3D3206"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CB4ED18"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3F86E2F"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A143C" w:rsidRPr="002E3B38" w14:paraId="7349E45E" w14:textId="77777777">
        <w:trPr>
          <w:trHeight w:val="21"/>
        </w:trPr>
        <w:tc>
          <w:tcPr>
            <w:tcW w:w="2268" w:type="dxa"/>
            <w:shd w:val="clear" w:color="auto" w:fill="FFFFFF" w:themeFill="background1"/>
            <w:vAlign w:val="center"/>
          </w:tcPr>
          <w:p w14:paraId="6900FB60" w14:textId="77777777" w:rsidR="007A143C" w:rsidRPr="002E3B38" w:rsidRDefault="007A143C" w:rsidP="00811F6C">
            <w:pPr>
              <w:rPr>
                <w:rFonts w:ascii="Browallia New" w:eastAsia="Arial Unicode MS" w:hAnsi="Browallia New" w:cs="Browallia New"/>
                <w:sz w:val="20"/>
                <w:szCs w:val="20"/>
              </w:rPr>
            </w:pPr>
          </w:p>
        </w:tc>
        <w:tc>
          <w:tcPr>
            <w:tcW w:w="1275" w:type="dxa"/>
            <w:shd w:val="clear" w:color="auto" w:fill="FFFFFF" w:themeFill="background1"/>
          </w:tcPr>
          <w:p w14:paraId="65B893CC" w14:textId="77777777" w:rsidR="007A143C" w:rsidRPr="002E3B38" w:rsidRDefault="007A143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750AF7F6"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0D78610"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73EEAA8"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3BCF684"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A143C" w:rsidRPr="002E3B38" w14:paraId="4A18205A" w14:textId="77777777">
        <w:trPr>
          <w:trHeight w:val="21"/>
        </w:trPr>
        <w:tc>
          <w:tcPr>
            <w:tcW w:w="2268" w:type="dxa"/>
            <w:shd w:val="clear" w:color="auto" w:fill="FFFFFF" w:themeFill="background1"/>
            <w:vAlign w:val="center"/>
          </w:tcPr>
          <w:p w14:paraId="30C719AF" w14:textId="77777777" w:rsidR="007A143C" w:rsidRPr="002E3B38" w:rsidRDefault="007A143C" w:rsidP="00811F6C">
            <w:pPr>
              <w:rPr>
                <w:rFonts w:ascii="Browallia New" w:eastAsia="Arial Unicode MS" w:hAnsi="Browallia New" w:cs="Browallia New"/>
                <w:sz w:val="20"/>
                <w:szCs w:val="20"/>
              </w:rPr>
            </w:pPr>
          </w:p>
        </w:tc>
        <w:tc>
          <w:tcPr>
            <w:tcW w:w="1275" w:type="dxa"/>
            <w:shd w:val="clear" w:color="auto" w:fill="FFFFFF" w:themeFill="background1"/>
          </w:tcPr>
          <w:p w14:paraId="61311AA0" w14:textId="77777777" w:rsidR="007A143C" w:rsidRPr="002E3B38" w:rsidRDefault="007A143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33D753FA"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66BD6E37"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C3A305D"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F5E2758"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0301DD" w:rsidRPr="002E3B38" w14:paraId="3D64B2D7" w14:textId="77777777">
        <w:trPr>
          <w:trHeight w:val="21"/>
        </w:trPr>
        <w:tc>
          <w:tcPr>
            <w:tcW w:w="2268" w:type="dxa"/>
            <w:shd w:val="clear" w:color="auto" w:fill="FFFFFF" w:themeFill="background1"/>
            <w:vAlign w:val="center"/>
          </w:tcPr>
          <w:p w14:paraId="2C2173AF" w14:textId="77777777" w:rsidR="000301DD" w:rsidRPr="002E3B38" w:rsidRDefault="000301DD" w:rsidP="00811F6C">
            <w:pPr>
              <w:rPr>
                <w:rFonts w:ascii="Browallia New" w:eastAsia="Arial Unicode MS" w:hAnsi="Browallia New" w:cs="Browallia New"/>
                <w:sz w:val="20"/>
                <w:szCs w:val="20"/>
              </w:rPr>
            </w:pPr>
          </w:p>
        </w:tc>
        <w:tc>
          <w:tcPr>
            <w:tcW w:w="1275" w:type="dxa"/>
            <w:shd w:val="clear" w:color="auto" w:fill="FFFFFF" w:themeFill="background1"/>
          </w:tcPr>
          <w:p w14:paraId="1A5FD373" w14:textId="77777777" w:rsidR="000301DD" w:rsidRPr="002E3B38" w:rsidRDefault="000301D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693F9234"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6D8D445"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7542CD1"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34807EC"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A143C" w:rsidRPr="002E3B38" w14:paraId="22113281" w14:textId="77777777">
        <w:trPr>
          <w:trHeight w:val="21"/>
        </w:trPr>
        <w:tc>
          <w:tcPr>
            <w:tcW w:w="2268" w:type="dxa"/>
            <w:shd w:val="clear" w:color="auto" w:fill="FFFFFF" w:themeFill="background1"/>
            <w:vAlign w:val="center"/>
          </w:tcPr>
          <w:p w14:paraId="191A2112" w14:textId="77777777" w:rsidR="007A143C" w:rsidRPr="002E3B38" w:rsidRDefault="007A143C" w:rsidP="00811F6C">
            <w:pPr>
              <w:rPr>
                <w:rFonts w:ascii="Browallia New" w:eastAsia="Arial Unicode MS" w:hAnsi="Browallia New" w:cs="Browallia New"/>
                <w:sz w:val="20"/>
                <w:szCs w:val="20"/>
              </w:rPr>
            </w:pPr>
          </w:p>
        </w:tc>
        <w:tc>
          <w:tcPr>
            <w:tcW w:w="1275" w:type="dxa"/>
            <w:shd w:val="clear" w:color="auto" w:fill="FFFFFF" w:themeFill="background1"/>
          </w:tcPr>
          <w:p w14:paraId="1A735EF9" w14:textId="77777777" w:rsidR="007A143C" w:rsidRPr="002E3B38" w:rsidRDefault="007A143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570F291C"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BA8E8EA"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19FC5FBB"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01F15331"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0301DD" w:rsidRPr="002E3B38" w14:paraId="281EF847" w14:textId="77777777">
        <w:trPr>
          <w:trHeight w:val="21"/>
        </w:trPr>
        <w:tc>
          <w:tcPr>
            <w:tcW w:w="2268" w:type="dxa"/>
            <w:shd w:val="clear" w:color="auto" w:fill="FFFFFF" w:themeFill="background1"/>
            <w:vAlign w:val="center"/>
          </w:tcPr>
          <w:p w14:paraId="0E047802" w14:textId="77777777" w:rsidR="000301DD" w:rsidRPr="002E3B38" w:rsidRDefault="000301DD" w:rsidP="00811F6C">
            <w:pPr>
              <w:rPr>
                <w:rFonts w:ascii="Browallia New" w:eastAsia="Arial Unicode MS" w:hAnsi="Browallia New" w:cs="Browallia New"/>
                <w:sz w:val="20"/>
                <w:szCs w:val="20"/>
              </w:rPr>
            </w:pPr>
          </w:p>
        </w:tc>
        <w:tc>
          <w:tcPr>
            <w:tcW w:w="1275" w:type="dxa"/>
            <w:shd w:val="clear" w:color="auto" w:fill="FFFFFF" w:themeFill="background1"/>
          </w:tcPr>
          <w:p w14:paraId="5C7CA683" w14:textId="77777777" w:rsidR="000301DD" w:rsidRPr="002E3B38" w:rsidRDefault="000301D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350CDBDD"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95B72D2"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450AB58"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35CA2CA1"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0301DD" w:rsidRPr="002E3B38" w14:paraId="61B3A72E" w14:textId="77777777">
        <w:trPr>
          <w:trHeight w:val="21"/>
        </w:trPr>
        <w:tc>
          <w:tcPr>
            <w:tcW w:w="2268" w:type="dxa"/>
            <w:shd w:val="clear" w:color="auto" w:fill="FFFFFF" w:themeFill="background1"/>
            <w:vAlign w:val="center"/>
          </w:tcPr>
          <w:p w14:paraId="7B54A30B" w14:textId="77777777" w:rsidR="000301DD" w:rsidRPr="002E3B38" w:rsidRDefault="000301DD" w:rsidP="00811F6C">
            <w:pPr>
              <w:rPr>
                <w:rFonts w:ascii="Browallia New" w:eastAsia="Arial Unicode MS" w:hAnsi="Browallia New" w:cs="Browallia New"/>
                <w:sz w:val="20"/>
                <w:szCs w:val="20"/>
              </w:rPr>
            </w:pPr>
          </w:p>
        </w:tc>
        <w:tc>
          <w:tcPr>
            <w:tcW w:w="1275" w:type="dxa"/>
            <w:shd w:val="clear" w:color="auto" w:fill="FFFFFF" w:themeFill="background1"/>
          </w:tcPr>
          <w:p w14:paraId="78FFD793" w14:textId="77777777" w:rsidR="000301DD" w:rsidRPr="002E3B38" w:rsidRDefault="000301DD"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09FE28E7"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673DB30"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55ACC642"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603EBBB3" w14:textId="77777777" w:rsidR="000301DD" w:rsidRPr="002E3B38" w:rsidRDefault="000301DD"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7A143C" w:rsidRPr="002E3B38" w14:paraId="3DAEA561" w14:textId="77777777">
        <w:trPr>
          <w:trHeight w:val="21"/>
        </w:trPr>
        <w:tc>
          <w:tcPr>
            <w:tcW w:w="2268" w:type="dxa"/>
            <w:shd w:val="clear" w:color="auto" w:fill="FFFFFF" w:themeFill="background1"/>
            <w:vAlign w:val="center"/>
          </w:tcPr>
          <w:p w14:paraId="55967766" w14:textId="77777777" w:rsidR="007A143C" w:rsidRPr="002E3B38" w:rsidRDefault="007A143C" w:rsidP="00811F6C">
            <w:pPr>
              <w:rPr>
                <w:rFonts w:ascii="Browallia New" w:eastAsia="Arial Unicode MS" w:hAnsi="Browallia New" w:cs="Browallia New"/>
                <w:sz w:val="20"/>
                <w:szCs w:val="20"/>
              </w:rPr>
            </w:pPr>
          </w:p>
        </w:tc>
        <w:tc>
          <w:tcPr>
            <w:tcW w:w="1275" w:type="dxa"/>
            <w:shd w:val="clear" w:color="auto" w:fill="FFFFFF" w:themeFill="background1"/>
          </w:tcPr>
          <w:p w14:paraId="086F5B33" w14:textId="77777777" w:rsidR="007A143C" w:rsidRPr="002E3B38" w:rsidRDefault="007A143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330A7085"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328B729D"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AB8B1C6"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4E9501A"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0A88D060"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D0717" w:rsidRPr="002E3B38" w14:paraId="3FDE57BA" w14:textId="77777777">
        <w:trPr>
          <w:trHeight w:val="21"/>
        </w:trPr>
        <w:tc>
          <w:tcPr>
            <w:tcW w:w="2268" w:type="dxa"/>
            <w:shd w:val="clear" w:color="auto" w:fill="FFFFFF" w:themeFill="background1"/>
          </w:tcPr>
          <w:p w14:paraId="3CD3B5ED" w14:textId="77777777" w:rsidR="003D0717" w:rsidRPr="002E3B38" w:rsidRDefault="003D0717">
            <w:pPr>
              <w:rPr>
                <w:rFonts w:ascii="Browallia New" w:eastAsia="Arial Unicode MS" w:hAnsi="Browallia New" w:cs="Browallia New"/>
                <w:sz w:val="20"/>
                <w:szCs w:val="20"/>
                <w:cs/>
              </w:rPr>
            </w:pPr>
          </w:p>
        </w:tc>
        <w:tc>
          <w:tcPr>
            <w:tcW w:w="6804" w:type="dxa"/>
            <w:gridSpan w:val="5"/>
            <w:shd w:val="clear" w:color="auto" w:fill="FFFFFF" w:themeFill="background1"/>
          </w:tcPr>
          <w:p w14:paraId="20F70743" w14:textId="77777777" w:rsidR="003D0717" w:rsidRPr="002E3B38" w:rsidRDefault="003D0717" w:rsidP="002E0401">
            <w:pPr>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3D0717" w:rsidRPr="002E3B38" w14:paraId="1EFD4809" w14:textId="77777777">
        <w:trPr>
          <w:trHeight w:val="21"/>
        </w:trPr>
        <w:tc>
          <w:tcPr>
            <w:tcW w:w="2268" w:type="dxa"/>
            <w:shd w:val="clear" w:color="auto" w:fill="FFFFFF" w:themeFill="background1"/>
          </w:tcPr>
          <w:p w14:paraId="4FD851DC" w14:textId="77777777" w:rsidR="003D0717" w:rsidRPr="002E3B38" w:rsidRDefault="003D0717">
            <w:pPr>
              <w:rPr>
                <w:rFonts w:ascii="Browallia New" w:eastAsia="Arial Unicode MS" w:hAnsi="Browallia New" w:cs="Browallia New"/>
                <w:sz w:val="20"/>
                <w:szCs w:val="20"/>
                <w:cs/>
              </w:rPr>
            </w:pPr>
          </w:p>
        </w:tc>
        <w:tc>
          <w:tcPr>
            <w:tcW w:w="6804" w:type="dxa"/>
            <w:gridSpan w:val="5"/>
            <w:shd w:val="clear" w:color="auto" w:fill="FFFFFF" w:themeFill="background1"/>
          </w:tcPr>
          <w:p w14:paraId="38C95637" w14:textId="77777777" w:rsidR="003D0717" w:rsidRPr="002E3B38" w:rsidRDefault="003D0717">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3D0717" w:rsidRPr="002E3B38" w14:paraId="3F65CBE6" w14:textId="77777777">
        <w:trPr>
          <w:trHeight w:val="21"/>
        </w:trPr>
        <w:tc>
          <w:tcPr>
            <w:tcW w:w="2268" w:type="dxa"/>
            <w:shd w:val="clear" w:color="auto" w:fill="FFFFFF" w:themeFill="background1"/>
          </w:tcPr>
          <w:p w14:paraId="75C142C1" w14:textId="77777777" w:rsidR="003D0717" w:rsidRPr="002E3B38" w:rsidRDefault="003D0717">
            <w:pPr>
              <w:rPr>
                <w:rFonts w:ascii="Browallia New" w:eastAsia="Arial Unicode MS" w:hAnsi="Browallia New" w:cs="Browallia New"/>
                <w:sz w:val="20"/>
                <w:szCs w:val="20"/>
                <w:cs/>
              </w:rPr>
            </w:pPr>
          </w:p>
        </w:tc>
        <w:tc>
          <w:tcPr>
            <w:tcW w:w="1275" w:type="dxa"/>
            <w:shd w:val="clear" w:color="auto" w:fill="FFFFFF" w:themeFill="background1"/>
          </w:tcPr>
          <w:p w14:paraId="122ADCE1"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11685379" w14:textId="77777777" w:rsidR="003D0717" w:rsidRPr="002E3B38" w:rsidRDefault="003D0717">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6A56F11E"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246CF387" w14:textId="77777777" w:rsidR="003D0717" w:rsidRPr="002E3B38" w:rsidRDefault="003D0717">
            <w:pPr>
              <w:pBdr>
                <w:bottom w:val="single" w:sz="4" w:space="1" w:color="auto"/>
              </w:pBdr>
              <w:jc w:val="center"/>
              <w:rPr>
                <w:rFonts w:ascii="Browallia New" w:eastAsia="Arial Unicode MS" w:hAnsi="Browallia New" w:cs="Browallia New"/>
                <w:sz w:val="20"/>
                <w:szCs w:val="20"/>
              </w:rPr>
            </w:pPr>
          </w:p>
          <w:p w14:paraId="02C73D8A"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30909327" w14:textId="77777777" w:rsidR="003D0717" w:rsidRPr="002E3B38" w:rsidRDefault="003D0717">
            <w:pPr>
              <w:pBdr>
                <w:bottom w:val="single" w:sz="4" w:space="1" w:color="auto"/>
              </w:pBdr>
              <w:jc w:val="center"/>
              <w:rPr>
                <w:rFonts w:ascii="Browallia New" w:eastAsia="Arial Unicode MS" w:hAnsi="Browallia New" w:cs="Browallia New"/>
                <w:sz w:val="20"/>
                <w:szCs w:val="20"/>
              </w:rPr>
            </w:pPr>
          </w:p>
          <w:p w14:paraId="356A059B"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r>
      <w:tr w:rsidR="007A143C" w:rsidRPr="002E3B38" w14:paraId="1917E851" w14:textId="77777777">
        <w:trPr>
          <w:trHeight w:val="21"/>
        </w:trPr>
        <w:tc>
          <w:tcPr>
            <w:tcW w:w="2268" w:type="dxa"/>
            <w:shd w:val="clear" w:color="auto" w:fill="FFFFFF" w:themeFill="background1"/>
            <w:vAlign w:val="center"/>
          </w:tcPr>
          <w:p w14:paraId="05EA4095" w14:textId="77777777" w:rsidR="007A143C" w:rsidRPr="002E3B38" w:rsidRDefault="007A143C" w:rsidP="00811F6C">
            <w:pPr>
              <w:rPr>
                <w:rFonts w:ascii="Browallia New" w:eastAsia="Arial Unicode MS" w:hAnsi="Browallia New" w:cs="Browallia New"/>
                <w:sz w:val="20"/>
                <w:szCs w:val="20"/>
              </w:rPr>
            </w:pPr>
          </w:p>
        </w:tc>
        <w:tc>
          <w:tcPr>
            <w:tcW w:w="1275" w:type="dxa"/>
            <w:shd w:val="clear" w:color="auto" w:fill="FFFFFF" w:themeFill="background1"/>
          </w:tcPr>
          <w:p w14:paraId="06BC3AF2" w14:textId="77777777" w:rsidR="007A143C" w:rsidRPr="002E3B38" w:rsidRDefault="007A143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7E2E0CD5"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47AF4D0D"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B2BC75D"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498BF3E1" w14:textId="77777777" w:rsidR="007A143C" w:rsidRPr="002E3B38" w:rsidRDefault="007A143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811F6C" w:rsidRPr="002E3B38" w14:paraId="6918981C" w14:textId="77777777">
        <w:trPr>
          <w:trHeight w:val="21"/>
        </w:trPr>
        <w:tc>
          <w:tcPr>
            <w:tcW w:w="2268" w:type="dxa"/>
            <w:shd w:val="clear" w:color="auto" w:fill="FFFFFF" w:themeFill="background1"/>
            <w:vAlign w:val="center"/>
          </w:tcPr>
          <w:p w14:paraId="2A2B4737" w14:textId="3DCDA80E" w:rsidR="00811F6C" w:rsidRPr="002E3B38" w:rsidRDefault="00811F6C" w:rsidP="00811F6C">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t>256</w:t>
            </w:r>
            <w:r w:rsidR="006D377B" w:rsidRPr="002E3B38">
              <w:rPr>
                <w:rFonts w:ascii="Browallia New" w:eastAsia="Arial Unicode MS" w:hAnsi="Browallia New" w:cs="Browallia New"/>
                <w:sz w:val="20"/>
                <w:szCs w:val="20"/>
              </w:rPr>
              <w:t>7</w:t>
            </w:r>
          </w:p>
        </w:tc>
        <w:tc>
          <w:tcPr>
            <w:tcW w:w="1275" w:type="dxa"/>
            <w:shd w:val="clear" w:color="auto" w:fill="FFFFFF" w:themeFill="background1"/>
          </w:tcPr>
          <w:p w14:paraId="5957DAF3" w14:textId="77777777" w:rsidR="00811F6C" w:rsidRPr="002E3B38" w:rsidRDefault="00811F6C"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tcPr>
          <w:p w14:paraId="1A77918B"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tcPr>
          <w:p w14:paraId="78173F3C"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EE1D46A"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tcPr>
          <w:p w14:paraId="289EA47A" w14:textId="77777777" w:rsidR="00811F6C" w:rsidRPr="002E3B38" w:rsidRDefault="00811F6C" w:rsidP="0081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AF4D56" w:rsidRPr="002E3B38" w14:paraId="2B1FE79B" w14:textId="77777777">
        <w:trPr>
          <w:trHeight w:val="21"/>
        </w:trPr>
        <w:tc>
          <w:tcPr>
            <w:tcW w:w="2268" w:type="dxa"/>
            <w:shd w:val="clear" w:color="auto" w:fill="FFFFFF" w:themeFill="background1"/>
            <w:vAlign w:val="center"/>
          </w:tcPr>
          <w:p w14:paraId="6F90686C"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1202F9EA" w14:textId="1E37EEDF"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173A3118" w14:textId="538F878E"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628,418,723</w:t>
            </w:r>
          </w:p>
        </w:tc>
        <w:tc>
          <w:tcPr>
            <w:tcW w:w="1559" w:type="dxa"/>
            <w:shd w:val="clear" w:color="auto" w:fill="FFFFFF" w:themeFill="background1"/>
          </w:tcPr>
          <w:p w14:paraId="2E7A2A34" w14:textId="42E0777D"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185,053,610</w:t>
            </w:r>
          </w:p>
        </w:tc>
        <w:tc>
          <w:tcPr>
            <w:tcW w:w="1276" w:type="dxa"/>
            <w:shd w:val="clear" w:color="auto" w:fill="FFFFFF" w:themeFill="background1"/>
          </w:tcPr>
          <w:p w14:paraId="1FB1E77B" w14:textId="4ED7A65E"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1,101,150</w:t>
            </w:r>
          </w:p>
        </w:tc>
        <w:tc>
          <w:tcPr>
            <w:tcW w:w="1276" w:type="dxa"/>
            <w:shd w:val="clear" w:color="auto" w:fill="FFFFFF" w:themeFill="background1"/>
          </w:tcPr>
          <w:p w14:paraId="070A2451" w14:textId="38160C95" w:rsidR="00AF4D56" w:rsidRPr="002E3B38" w:rsidRDefault="00AF4D56" w:rsidP="00AF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814,573,483</w:t>
            </w:r>
          </w:p>
        </w:tc>
      </w:tr>
      <w:tr w:rsidR="00AF4D56" w:rsidRPr="002E3B38" w14:paraId="19EB1046" w14:textId="77777777">
        <w:trPr>
          <w:trHeight w:val="21"/>
        </w:trPr>
        <w:tc>
          <w:tcPr>
            <w:tcW w:w="2268" w:type="dxa"/>
            <w:shd w:val="clear" w:color="auto" w:fill="FFFFFF" w:themeFill="background1"/>
            <w:vAlign w:val="center"/>
          </w:tcPr>
          <w:p w14:paraId="0204F749" w14:textId="77777777" w:rsidR="00AF4D56" w:rsidRPr="002E3B38" w:rsidRDefault="00AF4D56" w:rsidP="00AF4D56">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138F540F" w14:textId="6B923E75"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7C988130" w14:textId="5E3CF60C"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(628,418,622)</w:t>
            </w:r>
          </w:p>
        </w:tc>
        <w:tc>
          <w:tcPr>
            <w:tcW w:w="1559" w:type="dxa"/>
            <w:shd w:val="clear" w:color="auto" w:fill="FFFFFF" w:themeFill="background1"/>
          </w:tcPr>
          <w:p w14:paraId="01A1190F" w14:textId="0A86A9CF"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(152,011,632)</w:t>
            </w:r>
          </w:p>
        </w:tc>
        <w:tc>
          <w:tcPr>
            <w:tcW w:w="1276" w:type="dxa"/>
            <w:shd w:val="clear" w:color="auto" w:fill="FFFFFF" w:themeFill="background1"/>
          </w:tcPr>
          <w:p w14:paraId="1C4B096D" w14:textId="113AEB6D"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05B55E30" w14:textId="58E15810" w:rsidR="00AF4D56" w:rsidRPr="002E3B38" w:rsidRDefault="00AF4D56" w:rsidP="00AF4D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(780,430,</w:t>
            </w:r>
            <w:r w:rsidR="005370B3" w:rsidRPr="002E3B38">
              <w:rPr>
                <w:rFonts w:ascii="Browallia New" w:eastAsia="Arial Unicode MS" w:hAnsi="Browallia New" w:cs="Browallia New"/>
                <w:sz w:val="20"/>
                <w:szCs w:val="20"/>
              </w:rPr>
              <w:t>254</w:t>
            </w:r>
            <w:r w:rsidRPr="002E3B38">
              <w:rPr>
                <w:rFonts w:ascii="Browallia New" w:eastAsia="Arial Unicode MS" w:hAnsi="Browallia New" w:cs="Browallia New"/>
                <w:sz w:val="20"/>
                <w:szCs w:val="20"/>
              </w:rPr>
              <w:t>)</w:t>
            </w:r>
          </w:p>
        </w:tc>
      </w:tr>
      <w:tr w:rsidR="00AF4D56" w:rsidRPr="002E3B38" w14:paraId="2BC7804A" w14:textId="77777777">
        <w:trPr>
          <w:trHeight w:val="21"/>
        </w:trPr>
        <w:tc>
          <w:tcPr>
            <w:tcW w:w="2268" w:type="dxa"/>
            <w:shd w:val="clear" w:color="auto" w:fill="FFFFFF" w:themeFill="background1"/>
            <w:vAlign w:val="center"/>
          </w:tcPr>
          <w:p w14:paraId="69DC0B6E" w14:textId="77777777" w:rsidR="00AF4D56" w:rsidRPr="002E3B38" w:rsidRDefault="00AF4D56" w:rsidP="00AF4D56">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w:t>
            </w:r>
          </w:p>
        </w:tc>
        <w:tc>
          <w:tcPr>
            <w:tcW w:w="1275" w:type="dxa"/>
            <w:shd w:val="clear" w:color="auto" w:fill="FFFFFF" w:themeFill="background1"/>
          </w:tcPr>
          <w:p w14:paraId="39AF73C9" w14:textId="2A44E751" w:rsidR="00AF4D56" w:rsidRPr="002E3B38" w:rsidRDefault="00AF4D56" w:rsidP="000072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1AF9A8B5" w14:textId="1042EA62" w:rsidR="00AF4D56" w:rsidRPr="002E3B38" w:rsidRDefault="00AF4D56" w:rsidP="000072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101</w:t>
            </w:r>
          </w:p>
        </w:tc>
        <w:tc>
          <w:tcPr>
            <w:tcW w:w="1559" w:type="dxa"/>
            <w:shd w:val="clear" w:color="auto" w:fill="FFFFFF" w:themeFill="background1"/>
          </w:tcPr>
          <w:p w14:paraId="76C9F48D" w14:textId="6626B157" w:rsidR="00AF4D56" w:rsidRPr="002E3B38" w:rsidRDefault="00AF4D56" w:rsidP="000072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33,041,</w:t>
            </w:r>
            <w:r w:rsidR="005370B3" w:rsidRPr="002E3B38">
              <w:rPr>
                <w:rFonts w:ascii="Browallia New" w:eastAsia="Arial Unicode MS" w:hAnsi="Browallia New" w:cs="Browallia New"/>
                <w:sz w:val="20"/>
                <w:szCs w:val="20"/>
              </w:rPr>
              <w:t>978</w:t>
            </w:r>
          </w:p>
        </w:tc>
        <w:tc>
          <w:tcPr>
            <w:tcW w:w="1276" w:type="dxa"/>
            <w:shd w:val="clear" w:color="auto" w:fill="FFFFFF" w:themeFill="background1"/>
          </w:tcPr>
          <w:p w14:paraId="3CB7CC65" w14:textId="19E927F1" w:rsidR="00AF4D56" w:rsidRPr="002E3B38" w:rsidRDefault="00AF4D56" w:rsidP="000072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1,101,150</w:t>
            </w:r>
          </w:p>
        </w:tc>
        <w:tc>
          <w:tcPr>
            <w:tcW w:w="1276" w:type="dxa"/>
            <w:shd w:val="clear" w:color="auto" w:fill="FFFFFF" w:themeFill="background1"/>
          </w:tcPr>
          <w:p w14:paraId="72290C3D" w14:textId="79DA3348" w:rsidR="00AF4D56" w:rsidRPr="002E3B38" w:rsidRDefault="00AF4D56" w:rsidP="000072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34,143,</w:t>
            </w:r>
            <w:r w:rsidR="005370B3" w:rsidRPr="002E3B38">
              <w:rPr>
                <w:rFonts w:ascii="Browallia New" w:eastAsia="Arial Unicode MS" w:hAnsi="Browallia New" w:cs="Browallia New"/>
                <w:sz w:val="20"/>
                <w:szCs w:val="20"/>
              </w:rPr>
              <w:t>229</w:t>
            </w:r>
          </w:p>
        </w:tc>
      </w:tr>
    </w:tbl>
    <w:p w14:paraId="12AE2C15" w14:textId="77777777" w:rsidR="002B19AC" w:rsidRPr="002E3B38" w:rsidRDefault="002B19AC" w:rsidP="002D1FC4">
      <w:pPr>
        <w:spacing w:line="240" w:lineRule="auto"/>
        <w:ind w:left="-109"/>
        <w:jc w:val="thaiDistribute"/>
        <w:rPr>
          <w:rFonts w:ascii="Browallia New" w:eastAsia="Arial Unicode MS" w:hAnsi="Browallia New" w:cs="Browallia New"/>
          <w:sz w:val="22"/>
          <w:szCs w:val="22"/>
          <w:lang w:eastAsia="ja-JP"/>
        </w:rPr>
      </w:pPr>
    </w:p>
    <w:tbl>
      <w:tblPr>
        <w:tblW w:w="9072" w:type="dxa"/>
        <w:tblInd w:w="426" w:type="dxa"/>
        <w:shd w:val="clear" w:color="auto" w:fill="FFFFFF" w:themeFill="background1"/>
        <w:tblLayout w:type="fixed"/>
        <w:tblLook w:val="0000" w:firstRow="0" w:lastRow="0" w:firstColumn="0" w:lastColumn="0" w:noHBand="0" w:noVBand="0"/>
      </w:tblPr>
      <w:tblGrid>
        <w:gridCol w:w="2268"/>
        <w:gridCol w:w="1275"/>
        <w:gridCol w:w="1418"/>
        <w:gridCol w:w="1559"/>
        <w:gridCol w:w="1276"/>
        <w:gridCol w:w="1276"/>
      </w:tblGrid>
      <w:tr w:rsidR="003D0717" w:rsidRPr="002E3B38" w14:paraId="7F20961B" w14:textId="77777777">
        <w:trPr>
          <w:trHeight w:val="21"/>
          <w:tblHeader/>
        </w:trPr>
        <w:tc>
          <w:tcPr>
            <w:tcW w:w="2268" w:type="dxa"/>
            <w:shd w:val="clear" w:color="auto" w:fill="FFFFFF" w:themeFill="background1"/>
          </w:tcPr>
          <w:p w14:paraId="58DFFA16" w14:textId="77777777" w:rsidR="003D0717" w:rsidRPr="002E3B38" w:rsidRDefault="003D0717">
            <w:pPr>
              <w:rPr>
                <w:rFonts w:ascii="Browallia New" w:eastAsia="Arial Unicode MS" w:hAnsi="Browallia New" w:cs="Browallia New"/>
                <w:sz w:val="20"/>
                <w:szCs w:val="20"/>
                <w:cs/>
              </w:rPr>
            </w:pPr>
          </w:p>
        </w:tc>
        <w:tc>
          <w:tcPr>
            <w:tcW w:w="6804" w:type="dxa"/>
            <w:gridSpan w:val="5"/>
            <w:shd w:val="clear" w:color="auto" w:fill="FFFFFF" w:themeFill="background1"/>
          </w:tcPr>
          <w:p w14:paraId="2389F8F5" w14:textId="77777777" w:rsidR="003D0717" w:rsidRPr="002E3B38" w:rsidRDefault="003D0717" w:rsidP="003A265D">
            <w:pPr>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3D0717" w:rsidRPr="002E3B38" w14:paraId="673AF520" w14:textId="77777777">
        <w:trPr>
          <w:trHeight w:val="21"/>
          <w:tblHeader/>
        </w:trPr>
        <w:tc>
          <w:tcPr>
            <w:tcW w:w="2268" w:type="dxa"/>
            <w:shd w:val="clear" w:color="auto" w:fill="FFFFFF" w:themeFill="background1"/>
          </w:tcPr>
          <w:p w14:paraId="202B9879" w14:textId="77777777" w:rsidR="003D0717" w:rsidRPr="002E3B38" w:rsidRDefault="003D0717">
            <w:pPr>
              <w:rPr>
                <w:rFonts w:ascii="Browallia New" w:eastAsia="Arial Unicode MS" w:hAnsi="Browallia New" w:cs="Browallia New"/>
                <w:sz w:val="20"/>
                <w:szCs w:val="20"/>
                <w:cs/>
              </w:rPr>
            </w:pPr>
          </w:p>
        </w:tc>
        <w:tc>
          <w:tcPr>
            <w:tcW w:w="6804" w:type="dxa"/>
            <w:gridSpan w:val="5"/>
            <w:shd w:val="clear" w:color="auto" w:fill="FFFFFF" w:themeFill="background1"/>
          </w:tcPr>
          <w:p w14:paraId="43852DCD" w14:textId="77777777" w:rsidR="003D0717" w:rsidRPr="002E3B38" w:rsidRDefault="003D0717">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3D0717" w:rsidRPr="002E3B38" w14:paraId="1DA3DC1D" w14:textId="77777777">
        <w:trPr>
          <w:trHeight w:val="21"/>
          <w:tblHeader/>
        </w:trPr>
        <w:tc>
          <w:tcPr>
            <w:tcW w:w="2268" w:type="dxa"/>
            <w:shd w:val="clear" w:color="auto" w:fill="FFFFFF" w:themeFill="background1"/>
          </w:tcPr>
          <w:p w14:paraId="5BDABCCB" w14:textId="77777777" w:rsidR="003D0717" w:rsidRPr="002E3B38" w:rsidRDefault="003D0717">
            <w:pPr>
              <w:rPr>
                <w:rFonts w:ascii="Browallia New" w:eastAsia="Arial Unicode MS" w:hAnsi="Browallia New" w:cs="Browallia New"/>
                <w:sz w:val="20"/>
                <w:szCs w:val="20"/>
                <w:cs/>
              </w:rPr>
            </w:pPr>
          </w:p>
        </w:tc>
        <w:tc>
          <w:tcPr>
            <w:tcW w:w="1275" w:type="dxa"/>
            <w:shd w:val="clear" w:color="auto" w:fill="FFFFFF" w:themeFill="background1"/>
          </w:tcPr>
          <w:p w14:paraId="71898E5C"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ค่าลิขสิทธิ์สำหรับเพลง</w:t>
            </w:r>
          </w:p>
        </w:tc>
        <w:tc>
          <w:tcPr>
            <w:tcW w:w="1418" w:type="dxa"/>
            <w:shd w:val="clear" w:color="auto" w:fill="FFFFFF" w:themeFill="background1"/>
          </w:tcPr>
          <w:p w14:paraId="45275EBA" w14:textId="77777777" w:rsidR="003D0717" w:rsidRPr="002E3B38" w:rsidRDefault="003D0717">
            <w:pPr>
              <w:pBdr>
                <w:bottom w:val="single" w:sz="4" w:space="1" w:color="auto"/>
              </w:pBdr>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ต้นทุนการผลิต ละครและ ภาพยนตร์</w:t>
            </w:r>
          </w:p>
        </w:tc>
        <w:tc>
          <w:tcPr>
            <w:tcW w:w="1559" w:type="dxa"/>
            <w:shd w:val="clear" w:color="auto" w:fill="FFFFFF" w:themeFill="background1"/>
          </w:tcPr>
          <w:p w14:paraId="1269D06D"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โปรแกรมคอมพิวเตอร์และอื่นๆ</w:t>
            </w:r>
          </w:p>
        </w:tc>
        <w:tc>
          <w:tcPr>
            <w:tcW w:w="1276" w:type="dxa"/>
            <w:shd w:val="clear" w:color="auto" w:fill="FFFFFF" w:themeFill="background1"/>
          </w:tcPr>
          <w:p w14:paraId="006DAAB0" w14:textId="77777777" w:rsidR="003D0717" w:rsidRPr="002E3B38" w:rsidRDefault="003D0717">
            <w:pPr>
              <w:pBdr>
                <w:bottom w:val="single" w:sz="4" w:space="1" w:color="auto"/>
              </w:pBdr>
              <w:jc w:val="center"/>
              <w:rPr>
                <w:rFonts w:ascii="Browallia New" w:eastAsia="Arial Unicode MS" w:hAnsi="Browallia New" w:cs="Browallia New"/>
                <w:sz w:val="20"/>
                <w:szCs w:val="20"/>
              </w:rPr>
            </w:pPr>
          </w:p>
          <w:p w14:paraId="0A39C130"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ต้นทุนระหว่างทำ</w:t>
            </w:r>
          </w:p>
        </w:tc>
        <w:tc>
          <w:tcPr>
            <w:tcW w:w="1276" w:type="dxa"/>
            <w:shd w:val="clear" w:color="auto" w:fill="FFFFFF" w:themeFill="background1"/>
          </w:tcPr>
          <w:p w14:paraId="64B4F819" w14:textId="77777777" w:rsidR="003D0717" w:rsidRPr="002E3B38" w:rsidRDefault="003D0717">
            <w:pPr>
              <w:pBdr>
                <w:bottom w:val="single" w:sz="4" w:space="1" w:color="auto"/>
              </w:pBdr>
              <w:jc w:val="center"/>
              <w:rPr>
                <w:rFonts w:ascii="Browallia New" w:eastAsia="Arial Unicode MS" w:hAnsi="Browallia New" w:cs="Browallia New"/>
                <w:sz w:val="20"/>
                <w:szCs w:val="20"/>
              </w:rPr>
            </w:pPr>
          </w:p>
          <w:p w14:paraId="0D9EBC20" w14:textId="77777777" w:rsidR="003D0717" w:rsidRPr="002E3B38" w:rsidRDefault="003D0717">
            <w:pPr>
              <w:pBdr>
                <w:bottom w:val="single" w:sz="4" w:space="1" w:color="auto"/>
              </w:pBdr>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รวม</w:t>
            </w:r>
          </w:p>
        </w:tc>
      </w:tr>
      <w:tr w:rsidR="003D0717" w:rsidRPr="002E3B38" w14:paraId="7682E5CF" w14:textId="77777777">
        <w:trPr>
          <w:trHeight w:val="21"/>
          <w:tblHeader/>
        </w:trPr>
        <w:tc>
          <w:tcPr>
            <w:tcW w:w="2268" w:type="dxa"/>
            <w:shd w:val="clear" w:color="auto" w:fill="FFFFFF" w:themeFill="background1"/>
          </w:tcPr>
          <w:p w14:paraId="323FF8C3" w14:textId="77777777" w:rsidR="003D0717" w:rsidRPr="002E3B38" w:rsidRDefault="003D0717">
            <w:pPr>
              <w:spacing w:line="240" w:lineRule="auto"/>
              <w:ind w:left="-109"/>
              <w:jc w:val="thaiDistribute"/>
              <w:rPr>
                <w:rFonts w:ascii="Browallia New" w:eastAsia="Arial Unicode MS" w:hAnsi="Browallia New" w:cs="Browallia New"/>
                <w:sz w:val="20"/>
                <w:szCs w:val="20"/>
                <w:cs/>
                <w:lang w:eastAsia="ja-JP"/>
              </w:rPr>
            </w:pPr>
          </w:p>
        </w:tc>
        <w:tc>
          <w:tcPr>
            <w:tcW w:w="1275" w:type="dxa"/>
            <w:shd w:val="clear" w:color="auto" w:fill="FFFFFF" w:themeFill="background1"/>
          </w:tcPr>
          <w:p w14:paraId="5B371B78"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6C25A122" w14:textId="77777777" w:rsidR="003D0717" w:rsidRPr="002E3B38" w:rsidRDefault="003D0717">
            <w:pPr>
              <w:spacing w:line="240" w:lineRule="auto"/>
              <w:ind w:left="-109"/>
              <w:jc w:val="thaiDistribute"/>
              <w:rPr>
                <w:rFonts w:ascii="Browallia New" w:eastAsia="Arial Unicode MS" w:hAnsi="Browallia New" w:cs="Browallia New"/>
                <w:sz w:val="20"/>
                <w:szCs w:val="20"/>
                <w:cs/>
                <w:lang w:eastAsia="ja-JP"/>
              </w:rPr>
            </w:pPr>
          </w:p>
        </w:tc>
        <w:tc>
          <w:tcPr>
            <w:tcW w:w="1559" w:type="dxa"/>
            <w:shd w:val="clear" w:color="auto" w:fill="FFFFFF" w:themeFill="background1"/>
          </w:tcPr>
          <w:p w14:paraId="7AA38DAF"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6F7F67FC" w14:textId="77777777" w:rsidR="003D0717" w:rsidRPr="002E3B38" w:rsidRDefault="003D0717">
            <w:pPr>
              <w:spacing w:line="240" w:lineRule="auto"/>
              <w:ind w:left="-109"/>
              <w:jc w:val="thaiDistribute"/>
              <w:rPr>
                <w:rFonts w:ascii="Browallia New" w:eastAsia="Arial Unicode MS" w:hAnsi="Browallia New" w:cs="Browallia New"/>
                <w:sz w:val="20"/>
                <w:szCs w:val="20"/>
                <w:cs/>
                <w:lang w:eastAsia="ja-JP"/>
              </w:rPr>
            </w:pPr>
          </w:p>
        </w:tc>
        <w:tc>
          <w:tcPr>
            <w:tcW w:w="1276" w:type="dxa"/>
            <w:shd w:val="clear" w:color="auto" w:fill="FFFFFF" w:themeFill="background1"/>
          </w:tcPr>
          <w:p w14:paraId="05C520AB"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r>
      <w:tr w:rsidR="003D0717" w:rsidRPr="002E3B38" w14:paraId="66E29BEB" w14:textId="77777777">
        <w:trPr>
          <w:trHeight w:val="21"/>
        </w:trPr>
        <w:tc>
          <w:tcPr>
            <w:tcW w:w="2268" w:type="dxa"/>
            <w:shd w:val="clear" w:color="auto" w:fill="FFFFFF" w:themeFill="background1"/>
            <w:vAlign w:val="center"/>
          </w:tcPr>
          <w:p w14:paraId="16B71E0D"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  </w:t>
            </w:r>
            <w:r w:rsidRPr="002E3B38">
              <w:rPr>
                <w:rFonts w:ascii="Browallia New" w:eastAsia="Arial Unicode MS" w:hAnsi="Browallia New" w:cs="Browallia New"/>
                <w:sz w:val="20"/>
                <w:szCs w:val="20"/>
              </w:rPr>
              <w:t>2566</w:t>
            </w:r>
          </w:p>
        </w:tc>
        <w:tc>
          <w:tcPr>
            <w:tcW w:w="1275" w:type="dxa"/>
            <w:shd w:val="clear" w:color="auto" w:fill="FFFFFF" w:themeFill="background1"/>
          </w:tcPr>
          <w:p w14:paraId="0A08A946"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418" w:type="dxa"/>
            <w:shd w:val="clear" w:color="auto" w:fill="FFFFFF" w:themeFill="background1"/>
          </w:tcPr>
          <w:p w14:paraId="0952A006"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559" w:type="dxa"/>
            <w:shd w:val="clear" w:color="auto" w:fill="FFFFFF" w:themeFill="background1"/>
          </w:tcPr>
          <w:p w14:paraId="41D1C57F"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27925F45"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c>
          <w:tcPr>
            <w:tcW w:w="1276" w:type="dxa"/>
            <w:shd w:val="clear" w:color="auto" w:fill="FFFFFF" w:themeFill="background1"/>
          </w:tcPr>
          <w:p w14:paraId="355DB481" w14:textId="77777777" w:rsidR="003D0717" w:rsidRPr="002E3B38" w:rsidRDefault="003D0717">
            <w:pPr>
              <w:spacing w:line="240" w:lineRule="auto"/>
              <w:ind w:left="-109"/>
              <w:jc w:val="thaiDistribute"/>
              <w:rPr>
                <w:rFonts w:ascii="Browallia New" w:eastAsia="Arial Unicode MS" w:hAnsi="Browallia New" w:cs="Browallia New"/>
                <w:sz w:val="20"/>
                <w:szCs w:val="20"/>
                <w:lang w:eastAsia="ja-JP"/>
              </w:rPr>
            </w:pPr>
          </w:p>
        </w:tc>
      </w:tr>
      <w:tr w:rsidR="003D0717" w:rsidRPr="002E3B38" w14:paraId="7453D7B6" w14:textId="77777777">
        <w:trPr>
          <w:trHeight w:val="21"/>
        </w:trPr>
        <w:tc>
          <w:tcPr>
            <w:tcW w:w="2268" w:type="dxa"/>
            <w:shd w:val="clear" w:color="auto" w:fill="FFFFFF" w:themeFill="background1"/>
            <w:vAlign w:val="center"/>
          </w:tcPr>
          <w:p w14:paraId="1E846528"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vAlign w:val="bottom"/>
          </w:tcPr>
          <w:p w14:paraId="582980C1"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311,573,430</w:t>
            </w:r>
          </w:p>
        </w:tc>
        <w:tc>
          <w:tcPr>
            <w:tcW w:w="1418" w:type="dxa"/>
            <w:shd w:val="clear" w:color="auto" w:fill="FFFFFF" w:themeFill="background1"/>
            <w:vAlign w:val="bottom"/>
          </w:tcPr>
          <w:p w14:paraId="4B3D420E"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628,418,723</w:t>
            </w:r>
          </w:p>
        </w:tc>
        <w:tc>
          <w:tcPr>
            <w:tcW w:w="1559" w:type="dxa"/>
            <w:shd w:val="clear" w:color="auto" w:fill="FFFFFF" w:themeFill="background1"/>
            <w:vAlign w:val="bottom"/>
          </w:tcPr>
          <w:p w14:paraId="081BFA0B"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180,585,114</w:t>
            </w:r>
          </w:p>
        </w:tc>
        <w:tc>
          <w:tcPr>
            <w:tcW w:w="1276" w:type="dxa"/>
            <w:shd w:val="clear" w:color="auto" w:fill="FFFFFF" w:themeFill="background1"/>
            <w:vAlign w:val="bottom"/>
          </w:tcPr>
          <w:p w14:paraId="34541B23"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2,567,775</w:t>
            </w:r>
          </w:p>
        </w:tc>
        <w:tc>
          <w:tcPr>
            <w:tcW w:w="1276" w:type="dxa"/>
            <w:shd w:val="clear" w:color="auto" w:fill="FFFFFF" w:themeFill="background1"/>
            <w:vAlign w:val="bottom"/>
          </w:tcPr>
          <w:p w14:paraId="19A1EED3"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1,123,145,042</w:t>
            </w:r>
          </w:p>
        </w:tc>
      </w:tr>
      <w:tr w:rsidR="003D0717" w:rsidRPr="002E3B38" w14:paraId="269ACCEF" w14:textId="77777777">
        <w:trPr>
          <w:trHeight w:val="21"/>
        </w:trPr>
        <w:tc>
          <w:tcPr>
            <w:tcW w:w="2268" w:type="dxa"/>
            <w:shd w:val="clear" w:color="auto" w:fill="FFFFFF" w:themeFill="background1"/>
            <w:vAlign w:val="center"/>
          </w:tcPr>
          <w:p w14:paraId="4F8750C2" w14:textId="77777777" w:rsidR="003D0717" w:rsidRPr="002E3B38" w:rsidRDefault="003D0717">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vAlign w:val="bottom"/>
          </w:tcPr>
          <w:p w14:paraId="15321532"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(288,254,983)</w:t>
            </w:r>
          </w:p>
        </w:tc>
        <w:tc>
          <w:tcPr>
            <w:tcW w:w="1418" w:type="dxa"/>
            <w:shd w:val="clear" w:color="auto" w:fill="FFFFFF" w:themeFill="background1"/>
            <w:vAlign w:val="bottom"/>
          </w:tcPr>
          <w:p w14:paraId="3D63D629"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(627,653,738)</w:t>
            </w:r>
          </w:p>
        </w:tc>
        <w:tc>
          <w:tcPr>
            <w:tcW w:w="1559" w:type="dxa"/>
            <w:shd w:val="clear" w:color="auto" w:fill="FFFFFF" w:themeFill="background1"/>
            <w:vAlign w:val="bottom"/>
          </w:tcPr>
          <w:p w14:paraId="3A1BC92C"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(128,962,563)</w:t>
            </w:r>
          </w:p>
        </w:tc>
        <w:tc>
          <w:tcPr>
            <w:tcW w:w="1276" w:type="dxa"/>
            <w:shd w:val="clear" w:color="auto" w:fill="FFFFFF" w:themeFill="background1"/>
            <w:vAlign w:val="bottom"/>
          </w:tcPr>
          <w:p w14:paraId="57017480"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6DDF3255"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(1,044,871,284)</w:t>
            </w:r>
          </w:p>
        </w:tc>
      </w:tr>
      <w:tr w:rsidR="003D0717" w:rsidRPr="002E3B38" w14:paraId="4CD2195E" w14:textId="77777777">
        <w:trPr>
          <w:trHeight w:val="21"/>
        </w:trPr>
        <w:tc>
          <w:tcPr>
            <w:tcW w:w="2268" w:type="dxa"/>
            <w:shd w:val="clear" w:color="auto" w:fill="FFFFFF" w:themeFill="background1"/>
            <w:vAlign w:val="center"/>
          </w:tcPr>
          <w:p w14:paraId="1BB4AF96"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 </w:t>
            </w:r>
          </w:p>
        </w:tc>
        <w:tc>
          <w:tcPr>
            <w:tcW w:w="1275" w:type="dxa"/>
            <w:shd w:val="clear" w:color="auto" w:fill="FFFFFF" w:themeFill="background1"/>
            <w:vAlign w:val="bottom"/>
          </w:tcPr>
          <w:p w14:paraId="7DC0E142"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23,318,447</w:t>
            </w:r>
          </w:p>
        </w:tc>
        <w:tc>
          <w:tcPr>
            <w:tcW w:w="1418" w:type="dxa"/>
            <w:shd w:val="clear" w:color="auto" w:fill="FFFFFF" w:themeFill="background1"/>
            <w:vAlign w:val="bottom"/>
          </w:tcPr>
          <w:p w14:paraId="6B8EA406"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764,985</w:t>
            </w:r>
          </w:p>
        </w:tc>
        <w:tc>
          <w:tcPr>
            <w:tcW w:w="1559" w:type="dxa"/>
            <w:shd w:val="clear" w:color="auto" w:fill="FFFFFF" w:themeFill="background1"/>
            <w:vAlign w:val="bottom"/>
          </w:tcPr>
          <w:p w14:paraId="5A376E8B"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51,622,551</w:t>
            </w:r>
          </w:p>
        </w:tc>
        <w:tc>
          <w:tcPr>
            <w:tcW w:w="1276" w:type="dxa"/>
            <w:shd w:val="clear" w:color="auto" w:fill="FFFFFF" w:themeFill="background1"/>
            <w:vAlign w:val="bottom"/>
          </w:tcPr>
          <w:p w14:paraId="1B98A7C9"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2,567,775</w:t>
            </w:r>
          </w:p>
        </w:tc>
        <w:tc>
          <w:tcPr>
            <w:tcW w:w="1276" w:type="dxa"/>
            <w:shd w:val="clear" w:color="auto" w:fill="FFFFFF" w:themeFill="background1"/>
            <w:vAlign w:val="bottom"/>
          </w:tcPr>
          <w:p w14:paraId="4A6982F7"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78,273,758</w:t>
            </w:r>
          </w:p>
        </w:tc>
      </w:tr>
      <w:tr w:rsidR="003D0717" w:rsidRPr="002E3B38" w14:paraId="30EA608A" w14:textId="77777777">
        <w:trPr>
          <w:trHeight w:val="21"/>
        </w:trPr>
        <w:tc>
          <w:tcPr>
            <w:tcW w:w="2268" w:type="dxa"/>
            <w:shd w:val="clear" w:color="auto" w:fill="FFFFFF" w:themeFill="background1"/>
            <w:vAlign w:val="center"/>
          </w:tcPr>
          <w:p w14:paraId="33240A9C" w14:textId="77777777" w:rsidR="003D0717" w:rsidRPr="002E3B38" w:rsidRDefault="003D0717">
            <w:pPr>
              <w:rPr>
                <w:rFonts w:ascii="Browallia New" w:eastAsia="Arial Unicode MS" w:hAnsi="Browallia New" w:cs="Browallia New"/>
                <w:sz w:val="20"/>
                <w:szCs w:val="20"/>
              </w:rPr>
            </w:pPr>
          </w:p>
        </w:tc>
        <w:tc>
          <w:tcPr>
            <w:tcW w:w="1275" w:type="dxa"/>
            <w:shd w:val="clear" w:color="auto" w:fill="FFFFFF" w:themeFill="background1"/>
            <w:vAlign w:val="bottom"/>
          </w:tcPr>
          <w:p w14:paraId="08B7C5E3"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0D2F4652"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bottom"/>
          </w:tcPr>
          <w:p w14:paraId="69A97BBF"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25FD44ED"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0049F937"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D0717" w:rsidRPr="002E3B38" w14:paraId="5070D151" w14:textId="77777777">
        <w:trPr>
          <w:trHeight w:val="21"/>
        </w:trPr>
        <w:tc>
          <w:tcPr>
            <w:tcW w:w="2268" w:type="dxa"/>
            <w:shd w:val="clear" w:color="auto" w:fill="FFFFFF" w:themeFill="background1"/>
            <w:vAlign w:val="center"/>
          </w:tcPr>
          <w:p w14:paraId="2A865265" w14:textId="77777777" w:rsidR="003D0717" w:rsidRPr="002E3B38" w:rsidRDefault="003D0717">
            <w:pPr>
              <w:rPr>
                <w:rFonts w:ascii="Browallia New" w:eastAsia="Arial Unicode MS" w:hAnsi="Browallia New" w:cs="Browallia New"/>
                <w:spacing w:val="-4"/>
                <w:sz w:val="20"/>
                <w:szCs w:val="20"/>
              </w:rPr>
            </w:pPr>
            <w:r w:rsidRPr="002E3B38">
              <w:rPr>
                <w:rFonts w:ascii="Browallia New" w:eastAsia="Arial Unicode MS" w:hAnsi="Browallia New" w:cs="Browallia New"/>
                <w:spacing w:val="-4"/>
                <w:sz w:val="20"/>
                <w:szCs w:val="20"/>
                <w:cs/>
              </w:rPr>
              <w:t xml:space="preserve">สำหรับปีสิ้นสุดวันที่ </w:t>
            </w:r>
            <w:r w:rsidRPr="002E3B38">
              <w:rPr>
                <w:rFonts w:ascii="Browallia New" w:eastAsia="Arial Unicode MS" w:hAnsi="Browallia New" w:cs="Browallia New"/>
                <w:spacing w:val="-4"/>
                <w:sz w:val="20"/>
                <w:szCs w:val="20"/>
              </w:rPr>
              <w:t>31</w:t>
            </w:r>
            <w:r w:rsidRPr="002E3B38">
              <w:rPr>
                <w:rFonts w:ascii="Browallia New" w:eastAsia="Arial Unicode MS" w:hAnsi="Browallia New" w:cs="Browallia New"/>
                <w:spacing w:val="-4"/>
                <w:sz w:val="20"/>
                <w:szCs w:val="20"/>
                <w:cs/>
              </w:rPr>
              <w:t xml:space="preserve"> ธันวาคม </w:t>
            </w:r>
            <w:r w:rsidRPr="002E3B38">
              <w:rPr>
                <w:rFonts w:ascii="Browallia New" w:eastAsia="Arial Unicode MS" w:hAnsi="Browallia New" w:cs="Browallia New"/>
                <w:spacing w:val="-4"/>
                <w:sz w:val="20"/>
                <w:szCs w:val="20"/>
              </w:rPr>
              <w:t>2566</w:t>
            </w:r>
          </w:p>
        </w:tc>
        <w:tc>
          <w:tcPr>
            <w:tcW w:w="1275" w:type="dxa"/>
            <w:shd w:val="clear" w:color="auto" w:fill="FFFFFF" w:themeFill="background1"/>
            <w:vAlign w:val="center"/>
          </w:tcPr>
          <w:p w14:paraId="7E13C0C2"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center"/>
          </w:tcPr>
          <w:p w14:paraId="56D6CB09"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center"/>
          </w:tcPr>
          <w:p w14:paraId="0937FC27"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p>
        </w:tc>
        <w:tc>
          <w:tcPr>
            <w:tcW w:w="1276" w:type="dxa"/>
            <w:shd w:val="clear" w:color="auto" w:fill="FFFFFF" w:themeFill="background1"/>
            <w:vAlign w:val="center"/>
          </w:tcPr>
          <w:p w14:paraId="43D11C84"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483FBE35"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005C67" w:rsidRPr="002E3B38" w14:paraId="08E6C326" w14:textId="77777777">
        <w:trPr>
          <w:trHeight w:val="21"/>
        </w:trPr>
        <w:tc>
          <w:tcPr>
            <w:tcW w:w="2268" w:type="dxa"/>
            <w:shd w:val="clear" w:color="auto" w:fill="FFFFFF" w:themeFill="background1"/>
            <w:vAlign w:val="center"/>
          </w:tcPr>
          <w:p w14:paraId="131AF701" w14:textId="77777777" w:rsidR="00005C67" w:rsidRPr="002E3B38" w:rsidRDefault="00005C67" w:rsidP="00005C6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ราคาตามบัญชีสุทธิต้นงวด </w:t>
            </w:r>
          </w:p>
        </w:tc>
        <w:tc>
          <w:tcPr>
            <w:tcW w:w="1275" w:type="dxa"/>
            <w:shd w:val="clear" w:color="auto" w:fill="FFFFFF" w:themeFill="background1"/>
            <w:vAlign w:val="bottom"/>
          </w:tcPr>
          <w:p w14:paraId="0C82AE65" w14:textId="587A6D7E"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23,318,447</w:t>
            </w:r>
          </w:p>
        </w:tc>
        <w:tc>
          <w:tcPr>
            <w:tcW w:w="1418" w:type="dxa"/>
            <w:shd w:val="clear" w:color="auto" w:fill="FFFFFF" w:themeFill="background1"/>
            <w:vAlign w:val="bottom"/>
          </w:tcPr>
          <w:p w14:paraId="0C6901AE" w14:textId="6BC765EB"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764,985</w:t>
            </w:r>
          </w:p>
        </w:tc>
        <w:tc>
          <w:tcPr>
            <w:tcW w:w="1559" w:type="dxa"/>
            <w:shd w:val="clear" w:color="auto" w:fill="FFFFFF" w:themeFill="background1"/>
            <w:vAlign w:val="bottom"/>
          </w:tcPr>
          <w:p w14:paraId="33723166" w14:textId="5B9DEA4C"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51,622,551</w:t>
            </w:r>
          </w:p>
        </w:tc>
        <w:tc>
          <w:tcPr>
            <w:tcW w:w="1276" w:type="dxa"/>
            <w:shd w:val="clear" w:color="auto" w:fill="FFFFFF" w:themeFill="background1"/>
            <w:vAlign w:val="bottom"/>
          </w:tcPr>
          <w:p w14:paraId="3EDDF0F1" w14:textId="54323E40"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2,567,775</w:t>
            </w:r>
          </w:p>
        </w:tc>
        <w:tc>
          <w:tcPr>
            <w:tcW w:w="1276" w:type="dxa"/>
            <w:shd w:val="clear" w:color="auto" w:fill="FFFFFF" w:themeFill="background1"/>
            <w:vAlign w:val="bottom"/>
          </w:tcPr>
          <w:p w14:paraId="6371340D" w14:textId="268AF285"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78,273,758</w:t>
            </w:r>
          </w:p>
        </w:tc>
      </w:tr>
      <w:tr w:rsidR="00005C67" w:rsidRPr="002E3B38" w14:paraId="12FC7A75" w14:textId="77777777">
        <w:trPr>
          <w:trHeight w:val="21"/>
        </w:trPr>
        <w:tc>
          <w:tcPr>
            <w:tcW w:w="2268" w:type="dxa"/>
            <w:shd w:val="clear" w:color="auto" w:fill="FFFFFF" w:themeFill="background1"/>
            <w:vAlign w:val="center"/>
          </w:tcPr>
          <w:p w14:paraId="17D935EA" w14:textId="77777777" w:rsidR="00005C67" w:rsidRPr="002E3B38" w:rsidRDefault="00005C67" w:rsidP="00005C67">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การซื้อกิจการของบริษัทย่อย</w:t>
            </w:r>
          </w:p>
        </w:tc>
        <w:tc>
          <w:tcPr>
            <w:tcW w:w="1275" w:type="dxa"/>
            <w:shd w:val="clear" w:color="auto" w:fill="FFFFFF" w:themeFill="background1"/>
            <w:vAlign w:val="bottom"/>
          </w:tcPr>
          <w:p w14:paraId="02F612D3" w14:textId="62B23E69"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353CE0B3" w14:textId="0EC3D22C"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7B8507C5" w14:textId="2873C5DD"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3988121E" w14:textId="03EB624D"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342BE4FD" w14:textId="0518A8F8" w:rsidR="00005C67" w:rsidRPr="002E3B38" w:rsidRDefault="00005C67" w:rsidP="00005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717C88" w:rsidRPr="002E3B38" w14:paraId="63D051D4" w14:textId="77777777">
        <w:trPr>
          <w:trHeight w:val="21"/>
        </w:trPr>
        <w:tc>
          <w:tcPr>
            <w:tcW w:w="2268" w:type="dxa"/>
            <w:shd w:val="clear" w:color="auto" w:fill="FFFFFF" w:themeFill="background1"/>
            <w:vAlign w:val="center"/>
          </w:tcPr>
          <w:p w14:paraId="7AF284FC" w14:textId="77777777" w:rsidR="00717C88" w:rsidRPr="002E3B38" w:rsidRDefault="00717C88" w:rsidP="00717C88">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ซื้อสินทรัพย์</w:t>
            </w:r>
          </w:p>
        </w:tc>
        <w:tc>
          <w:tcPr>
            <w:tcW w:w="1275" w:type="dxa"/>
            <w:shd w:val="clear" w:color="auto" w:fill="FFFFFF" w:themeFill="background1"/>
            <w:vAlign w:val="bottom"/>
          </w:tcPr>
          <w:p w14:paraId="44E4B760" w14:textId="66E3519F" w:rsidR="00717C88" w:rsidRPr="002E3B38" w:rsidRDefault="00717C88" w:rsidP="0071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3,072,834</w:t>
            </w:r>
          </w:p>
        </w:tc>
        <w:tc>
          <w:tcPr>
            <w:tcW w:w="1418" w:type="dxa"/>
            <w:shd w:val="clear" w:color="auto" w:fill="FFFFFF" w:themeFill="background1"/>
            <w:vAlign w:val="bottom"/>
          </w:tcPr>
          <w:p w14:paraId="155BB339" w14:textId="0E75F488" w:rsidR="00717C88" w:rsidRPr="002E3B38" w:rsidRDefault="00717C88" w:rsidP="0071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79F740E9" w14:textId="12B3B2C0" w:rsidR="00717C88" w:rsidRPr="002E3B38" w:rsidRDefault="00717C88" w:rsidP="0071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487,116</w:t>
            </w:r>
          </w:p>
        </w:tc>
        <w:tc>
          <w:tcPr>
            <w:tcW w:w="1276" w:type="dxa"/>
            <w:shd w:val="clear" w:color="auto" w:fill="FFFFFF" w:themeFill="background1"/>
            <w:vAlign w:val="bottom"/>
          </w:tcPr>
          <w:p w14:paraId="1D82151F" w14:textId="4AE1DF9E" w:rsidR="00717C88" w:rsidRPr="002E3B38" w:rsidRDefault="00717C88" w:rsidP="0071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2,728,613</w:t>
            </w:r>
          </w:p>
        </w:tc>
        <w:tc>
          <w:tcPr>
            <w:tcW w:w="1276" w:type="dxa"/>
            <w:shd w:val="clear" w:color="auto" w:fill="FFFFFF" w:themeFill="background1"/>
            <w:vAlign w:val="bottom"/>
          </w:tcPr>
          <w:p w14:paraId="2270FE16" w14:textId="530984B1" w:rsidR="00717C88" w:rsidRPr="002E3B38" w:rsidRDefault="00717C88" w:rsidP="0071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6,288,563</w:t>
            </w:r>
          </w:p>
        </w:tc>
      </w:tr>
      <w:tr w:rsidR="00CB5D7F" w:rsidRPr="002E3B38" w14:paraId="264828C7" w14:textId="77777777">
        <w:trPr>
          <w:trHeight w:val="21"/>
        </w:trPr>
        <w:tc>
          <w:tcPr>
            <w:tcW w:w="2268" w:type="dxa"/>
            <w:shd w:val="clear" w:color="auto" w:fill="FFFFFF" w:themeFill="background1"/>
            <w:vAlign w:val="center"/>
          </w:tcPr>
          <w:p w14:paraId="49E028ED" w14:textId="77777777" w:rsidR="00CB5D7F" w:rsidRPr="002E3B38" w:rsidRDefault="00CB5D7F" w:rsidP="00CB5D7F">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โอนงานระหว่างติดตั้ง</w:t>
            </w:r>
          </w:p>
        </w:tc>
        <w:tc>
          <w:tcPr>
            <w:tcW w:w="1275" w:type="dxa"/>
            <w:shd w:val="clear" w:color="auto" w:fill="FFFFFF" w:themeFill="background1"/>
            <w:vAlign w:val="bottom"/>
          </w:tcPr>
          <w:p w14:paraId="378EF00E" w14:textId="5AACF043" w:rsidR="00CB5D7F" w:rsidRPr="002E3B38" w:rsidRDefault="00CB5D7F" w:rsidP="00CB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019C0868" w14:textId="0B8FFF7A" w:rsidR="00CB5D7F" w:rsidRPr="002E3B38" w:rsidRDefault="00CB5D7F" w:rsidP="00CB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vAlign w:val="bottom"/>
          </w:tcPr>
          <w:p w14:paraId="59FB1D8D" w14:textId="2E48925C" w:rsidR="00CB5D7F" w:rsidRPr="002E3B38" w:rsidRDefault="00CB5D7F" w:rsidP="00CB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3,535,250</w:t>
            </w:r>
          </w:p>
        </w:tc>
        <w:tc>
          <w:tcPr>
            <w:tcW w:w="1276" w:type="dxa"/>
            <w:shd w:val="clear" w:color="auto" w:fill="FFFFFF" w:themeFill="background1"/>
            <w:vAlign w:val="bottom"/>
          </w:tcPr>
          <w:p w14:paraId="11A984AA" w14:textId="31239F40" w:rsidR="00CB5D7F" w:rsidRPr="002E3B38" w:rsidRDefault="00CB5D7F" w:rsidP="00CB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(3,535,250)</w:t>
            </w:r>
          </w:p>
        </w:tc>
        <w:tc>
          <w:tcPr>
            <w:tcW w:w="1276" w:type="dxa"/>
            <w:shd w:val="clear" w:color="auto" w:fill="FFFFFF" w:themeFill="background1"/>
            <w:vAlign w:val="bottom"/>
          </w:tcPr>
          <w:p w14:paraId="2F5335EA" w14:textId="37577DEE" w:rsidR="00CB5D7F" w:rsidRPr="002E3B38" w:rsidRDefault="00CB5D7F" w:rsidP="00CB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FD6D8F" w:rsidRPr="002E3B38" w14:paraId="6EAD5B8F" w14:textId="77777777">
        <w:trPr>
          <w:trHeight w:val="21"/>
        </w:trPr>
        <w:tc>
          <w:tcPr>
            <w:tcW w:w="2268" w:type="dxa"/>
            <w:shd w:val="clear" w:color="auto" w:fill="FFFFFF" w:themeFill="background1"/>
            <w:vAlign w:val="center"/>
          </w:tcPr>
          <w:p w14:paraId="39511ACF" w14:textId="77777777" w:rsidR="00FD6D8F" w:rsidRPr="002E3B38" w:rsidRDefault="00FD6D8F" w:rsidP="00FD6D8F">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ตัดจำหน่ายสินทรัพย์</w:t>
            </w:r>
            <w:r w:rsidRPr="002E3B38">
              <w:rPr>
                <w:rFonts w:ascii="Browallia New" w:eastAsia="Arial Unicode MS" w:hAnsi="Browallia New" w:cs="Browallia New"/>
                <w:sz w:val="20"/>
                <w:szCs w:val="20"/>
              </w:rPr>
              <w:t xml:space="preserve"> </w:t>
            </w:r>
          </w:p>
        </w:tc>
        <w:tc>
          <w:tcPr>
            <w:tcW w:w="1275" w:type="dxa"/>
            <w:shd w:val="clear" w:color="auto" w:fill="FFFFFF" w:themeFill="background1"/>
            <w:vAlign w:val="bottom"/>
          </w:tcPr>
          <w:p w14:paraId="777E39BC" w14:textId="0C8B13AA" w:rsidR="00FD6D8F" w:rsidRPr="002E3B38" w:rsidRDefault="00FD6D8F" w:rsidP="00FD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418" w:type="dxa"/>
            <w:shd w:val="clear" w:color="auto" w:fill="FFFFFF" w:themeFill="background1"/>
            <w:vAlign w:val="bottom"/>
          </w:tcPr>
          <w:p w14:paraId="4079C686" w14:textId="66B017B9" w:rsidR="00FD6D8F" w:rsidRPr="002E3B38" w:rsidRDefault="00FD6D8F" w:rsidP="00FD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c>
          <w:tcPr>
            <w:tcW w:w="1559" w:type="dxa"/>
            <w:shd w:val="clear" w:color="auto" w:fill="FFFFFF" w:themeFill="background1"/>
            <w:vAlign w:val="bottom"/>
          </w:tcPr>
          <w:p w14:paraId="1AC1EBCF" w14:textId="66625DA9" w:rsidR="00FD6D8F" w:rsidRPr="002E3B38" w:rsidRDefault="00FD6D8F" w:rsidP="00FD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1C80119C" w14:textId="3C4CB902" w:rsidR="00FD6D8F" w:rsidRPr="002E3B38" w:rsidRDefault="00FD6D8F" w:rsidP="00FD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783043FE" w14:textId="5D05A30B" w:rsidR="00FD6D8F" w:rsidRPr="002E3B38" w:rsidRDefault="00FD6D8F" w:rsidP="00FD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p>
        </w:tc>
      </w:tr>
      <w:tr w:rsidR="008102F8" w:rsidRPr="002E3B38" w14:paraId="50089670" w14:textId="77777777">
        <w:trPr>
          <w:trHeight w:val="21"/>
        </w:trPr>
        <w:tc>
          <w:tcPr>
            <w:tcW w:w="2268" w:type="dxa"/>
            <w:shd w:val="clear" w:color="auto" w:fill="FFFFFF" w:themeFill="background1"/>
            <w:vAlign w:val="center"/>
          </w:tcPr>
          <w:p w14:paraId="0B9E798F" w14:textId="77777777" w:rsidR="008102F8" w:rsidRPr="002E3B38" w:rsidRDefault="008102F8" w:rsidP="008102F8">
            <w:pPr>
              <w:tabs>
                <w:tab w:val="clear" w:pos="1644"/>
                <w:tab w:val="left" w:pos="638"/>
              </w:tabs>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 ราคาทุน</w:t>
            </w:r>
          </w:p>
        </w:tc>
        <w:tc>
          <w:tcPr>
            <w:tcW w:w="1275" w:type="dxa"/>
            <w:shd w:val="clear" w:color="auto" w:fill="FFFFFF" w:themeFill="background1"/>
          </w:tcPr>
          <w:p w14:paraId="59AA191F" w14:textId="46BD8931" w:rsidR="008102F8" w:rsidRPr="002E3B38" w:rsidRDefault="00E451DA" w:rsidP="00E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(314,646,264)</w:t>
            </w:r>
          </w:p>
        </w:tc>
        <w:tc>
          <w:tcPr>
            <w:tcW w:w="1418" w:type="dxa"/>
            <w:shd w:val="clear" w:color="auto" w:fill="FFFFFF" w:themeFill="background1"/>
          </w:tcPr>
          <w:p w14:paraId="6D92A09C" w14:textId="205F7688" w:rsidR="008102F8" w:rsidRPr="002E3B38" w:rsidRDefault="0017578C"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2D288585" w14:textId="35448A39" w:rsidR="008102F8" w:rsidRPr="002E3B38" w:rsidRDefault="00E451DA" w:rsidP="00E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(796,190)</w:t>
            </w:r>
          </w:p>
        </w:tc>
        <w:tc>
          <w:tcPr>
            <w:tcW w:w="1276" w:type="dxa"/>
            <w:shd w:val="clear" w:color="auto" w:fill="FFFFFF" w:themeFill="background1"/>
          </w:tcPr>
          <w:p w14:paraId="06971B1B" w14:textId="54DA57E2" w:rsidR="008102F8" w:rsidRPr="002E3B38" w:rsidRDefault="0017578C" w:rsidP="0017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00E451DA"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6DF7A1D7" w14:textId="20F5BB5C" w:rsidR="008102F8" w:rsidRPr="002E3B38" w:rsidRDefault="00E451DA"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(315,442,454)</w:t>
            </w:r>
          </w:p>
        </w:tc>
      </w:tr>
      <w:tr w:rsidR="008102F8" w:rsidRPr="002E3B38" w14:paraId="15C94A8E" w14:textId="77777777">
        <w:trPr>
          <w:trHeight w:val="21"/>
        </w:trPr>
        <w:tc>
          <w:tcPr>
            <w:tcW w:w="2268" w:type="dxa"/>
            <w:shd w:val="clear" w:color="auto" w:fill="FFFFFF" w:themeFill="background1"/>
            <w:vAlign w:val="center"/>
          </w:tcPr>
          <w:p w14:paraId="74801EBA" w14:textId="77777777" w:rsidR="008102F8" w:rsidRPr="002E3B38" w:rsidRDefault="008102F8" w:rsidP="008102F8">
            <w:pPr>
              <w:tabs>
                <w:tab w:val="clear" w:pos="1644"/>
                <w:tab w:val="left" w:pos="638"/>
              </w:tabs>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 ค่าตัดจำหน่ายสะสม</w:t>
            </w:r>
          </w:p>
        </w:tc>
        <w:tc>
          <w:tcPr>
            <w:tcW w:w="1275" w:type="dxa"/>
            <w:shd w:val="clear" w:color="auto" w:fill="FFFFFF" w:themeFill="background1"/>
          </w:tcPr>
          <w:p w14:paraId="7227AFD1" w14:textId="33D90C5C" w:rsidR="008102F8" w:rsidRPr="002E3B38" w:rsidRDefault="00E451DA"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289,719,986</w:t>
            </w:r>
          </w:p>
        </w:tc>
        <w:tc>
          <w:tcPr>
            <w:tcW w:w="1418" w:type="dxa"/>
            <w:shd w:val="clear" w:color="auto" w:fill="FFFFFF" w:themeFill="background1"/>
          </w:tcPr>
          <w:p w14:paraId="7790D4A4" w14:textId="335A777F" w:rsidR="008102F8" w:rsidRPr="002E3B38" w:rsidRDefault="0017578C"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rPr>
              <w:t xml:space="preserve">           -</w:t>
            </w:r>
          </w:p>
        </w:tc>
        <w:tc>
          <w:tcPr>
            <w:tcW w:w="1559" w:type="dxa"/>
            <w:shd w:val="clear" w:color="auto" w:fill="FFFFFF" w:themeFill="background1"/>
          </w:tcPr>
          <w:p w14:paraId="0A3A9131" w14:textId="5213C9B4" w:rsidR="008102F8" w:rsidRPr="002E3B38" w:rsidRDefault="00E451DA"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772,551</w:t>
            </w:r>
          </w:p>
        </w:tc>
        <w:tc>
          <w:tcPr>
            <w:tcW w:w="1276" w:type="dxa"/>
            <w:shd w:val="clear" w:color="auto" w:fill="FFFFFF" w:themeFill="background1"/>
          </w:tcPr>
          <w:p w14:paraId="03E0B0CA" w14:textId="2AC27B1E" w:rsidR="008102F8" w:rsidRPr="002E3B38" w:rsidRDefault="0017578C"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5DEADA65" w14:textId="4636795C" w:rsidR="008102F8" w:rsidRPr="002E3B38" w:rsidRDefault="00E451DA" w:rsidP="0081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290,492,537</w:t>
            </w:r>
          </w:p>
        </w:tc>
      </w:tr>
      <w:tr w:rsidR="008102F8" w:rsidRPr="002E3B38" w14:paraId="6292A219" w14:textId="77777777">
        <w:trPr>
          <w:trHeight w:val="21"/>
        </w:trPr>
        <w:tc>
          <w:tcPr>
            <w:tcW w:w="2268" w:type="dxa"/>
            <w:shd w:val="clear" w:color="auto" w:fill="FFFFFF" w:themeFill="background1"/>
            <w:vAlign w:val="center"/>
          </w:tcPr>
          <w:p w14:paraId="663DF8B5" w14:textId="2C07EAF2" w:rsidR="008102F8" w:rsidRPr="002E3B38" w:rsidRDefault="008102F8" w:rsidP="008102F8">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ค่าตัดจำหน่าย</w:t>
            </w:r>
          </w:p>
        </w:tc>
        <w:tc>
          <w:tcPr>
            <w:tcW w:w="1275" w:type="dxa"/>
            <w:shd w:val="clear" w:color="auto" w:fill="FFFFFF" w:themeFill="background1"/>
          </w:tcPr>
          <w:p w14:paraId="727B30C3" w14:textId="0993F70C" w:rsidR="008102F8" w:rsidRPr="002E3B38" w:rsidRDefault="00E451DA" w:rsidP="00810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(1,465,003)</w:t>
            </w:r>
          </w:p>
        </w:tc>
        <w:tc>
          <w:tcPr>
            <w:tcW w:w="1418" w:type="dxa"/>
            <w:shd w:val="clear" w:color="auto" w:fill="FFFFFF" w:themeFill="background1"/>
          </w:tcPr>
          <w:p w14:paraId="7B0A9016" w14:textId="2165BA55" w:rsidR="008102F8" w:rsidRPr="002E3B38" w:rsidRDefault="00E451DA" w:rsidP="00E451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(764,884)</w:t>
            </w:r>
          </w:p>
        </w:tc>
        <w:tc>
          <w:tcPr>
            <w:tcW w:w="1559" w:type="dxa"/>
            <w:shd w:val="clear" w:color="auto" w:fill="FFFFFF" w:themeFill="background1"/>
          </w:tcPr>
          <w:p w14:paraId="5F46A7E2" w14:textId="5390AA13" w:rsidR="008102F8" w:rsidRPr="002E3B38" w:rsidRDefault="00E451DA" w:rsidP="00810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(12,144,241)</w:t>
            </w:r>
          </w:p>
        </w:tc>
        <w:tc>
          <w:tcPr>
            <w:tcW w:w="1276" w:type="dxa"/>
            <w:shd w:val="clear" w:color="auto" w:fill="FFFFFF" w:themeFill="background1"/>
          </w:tcPr>
          <w:p w14:paraId="34A367BD" w14:textId="01F9F2C3" w:rsidR="008102F8" w:rsidRPr="002E3B38" w:rsidRDefault="0017578C" w:rsidP="00810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tcPr>
          <w:p w14:paraId="7BCF80F1" w14:textId="55B65FE2" w:rsidR="008102F8" w:rsidRPr="002E3B38" w:rsidRDefault="00E451DA" w:rsidP="008102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(14,374,128)</w:t>
            </w:r>
          </w:p>
        </w:tc>
      </w:tr>
      <w:tr w:rsidR="008102F8" w:rsidRPr="002E3B38" w14:paraId="7813EB35" w14:textId="77777777">
        <w:trPr>
          <w:trHeight w:val="21"/>
        </w:trPr>
        <w:tc>
          <w:tcPr>
            <w:tcW w:w="2268" w:type="dxa"/>
            <w:shd w:val="clear" w:color="auto" w:fill="FFFFFF" w:themeFill="background1"/>
            <w:vAlign w:val="center"/>
          </w:tcPr>
          <w:p w14:paraId="2E617F5C" w14:textId="77777777" w:rsidR="008102F8" w:rsidRPr="002E3B38" w:rsidRDefault="008102F8" w:rsidP="008102F8">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ราคาตามบัญชีสุทธิปลายปี</w:t>
            </w:r>
          </w:p>
        </w:tc>
        <w:tc>
          <w:tcPr>
            <w:tcW w:w="1275" w:type="dxa"/>
            <w:shd w:val="clear" w:color="auto" w:fill="FFFFFF" w:themeFill="background1"/>
          </w:tcPr>
          <w:p w14:paraId="6D5FC3F0" w14:textId="2AA70F50" w:rsidR="008102F8" w:rsidRPr="002E3B38" w:rsidRDefault="003A78ED" w:rsidP="003A78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0DECAE06" w14:textId="1C99443A" w:rsidR="008102F8" w:rsidRPr="002E3B38" w:rsidRDefault="00E451DA" w:rsidP="008102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101</w:t>
            </w:r>
          </w:p>
        </w:tc>
        <w:tc>
          <w:tcPr>
            <w:tcW w:w="1559" w:type="dxa"/>
            <w:shd w:val="clear" w:color="auto" w:fill="FFFFFF" w:themeFill="background1"/>
          </w:tcPr>
          <w:p w14:paraId="4BDCDBF1" w14:textId="7882AAEC" w:rsidR="008102F8" w:rsidRPr="002E3B38" w:rsidRDefault="00E451DA" w:rsidP="008102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43,477,037</w:t>
            </w:r>
          </w:p>
        </w:tc>
        <w:tc>
          <w:tcPr>
            <w:tcW w:w="1276" w:type="dxa"/>
            <w:shd w:val="clear" w:color="auto" w:fill="FFFFFF" w:themeFill="background1"/>
          </w:tcPr>
          <w:p w14:paraId="72EE9C7E" w14:textId="140C1E8F" w:rsidR="008102F8" w:rsidRPr="002E3B38" w:rsidRDefault="00E451DA" w:rsidP="00175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tcPr>
          <w:p w14:paraId="46F675D9" w14:textId="1CBEA7FB" w:rsidR="008102F8" w:rsidRPr="002E3B38" w:rsidRDefault="00E451DA" w:rsidP="008102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lang w:val="en-GB" w:eastAsia="en-GB"/>
              </w:rPr>
            </w:pPr>
            <w:r w:rsidRPr="002E3B38">
              <w:rPr>
                <w:rFonts w:ascii="Browallia New" w:eastAsia="Arial Unicode MS" w:hAnsi="Browallia New" w:cs="Browallia New"/>
                <w:sz w:val="20"/>
                <w:szCs w:val="20"/>
                <w:lang w:val="en-GB" w:eastAsia="en-GB"/>
              </w:rPr>
              <w:t>45,238,276</w:t>
            </w:r>
          </w:p>
        </w:tc>
      </w:tr>
      <w:tr w:rsidR="003D0717" w:rsidRPr="002E3B38" w14:paraId="5F05A0AC" w14:textId="77777777">
        <w:trPr>
          <w:trHeight w:val="21"/>
        </w:trPr>
        <w:tc>
          <w:tcPr>
            <w:tcW w:w="2268" w:type="dxa"/>
            <w:shd w:val="clear" w:color="auto" w:fill="FFFFFF" w:themeFill="background1"/>
            <w:vAlign w:val="center"/>
          </w:tcPr>
          <w:p w14:paraId="2F33473E" w14:textId="77777777" w:rsidR="003D0717" w:rsidRPr="002E3B38" w:rsidRDefault="003D0717">
            <w:pPr>
              <w:rPr>
                <w:rFonts w:ascii="Browallia New" w:eastAsia="Arial Unicode MS" w:hAnsi="Browallia New" w:cs="Browallia New"/>
                <w:sz w:val="20"/>
                <w:szCs w:val="20"/>
              </w:rPr>
            </w:pPr>
          </w:p>
        </w:tc>
        <w:tc>
          <w:tcPr>
            <w:tcW w:w="1275" w:type="dxa"/>
            <w:shd w:val="clear" w:color="auto" w:fill="FFFFFF" w:themeFill="background1"/>
            <w:vAlign w:val="bottom"/>
          </w:tcPr>
          <w:p w14:paraId="5D40DA15"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1BFB3930"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bottom"/>
          </w:tcPr>
          <w:p w14:paraId="0FCDACF3"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607096D4"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bottom"/>
          </w:tcPr>
          <w:p w14:paraId="5A5737D4"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D0717" w:rsidRPr="002E3B38" w14:paraId="0EF2E4D7" w14:textId="77777777">
        <w:trPr>
          <w:trHeight w:val="21"/>
        </w:trPr>
        <w:tc>
          <w:tcPr>
            <w:tcW w:w="2268" w:type="dxa"/>
            <w:shd w:val="clear" w:color="auto" w:fill="FFFFFF" w:themeFill="background1"/>
            <w:vAlign w:val="center"/>
          </w:tcPr>
          <w:p w14:paraId="75F1CC75"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ณ วันที่ </w:t>
            </w: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t>2566</w:t>
            </w:r>
          </w:p>
        </w:tc>
        <w:tc>
          <w:tcPr>
            <w:tcW w:w="1275" w:type="dxa"/>
            <w:shd w:val="clear" w:color="auto" w:fill="FFFFFF" w:themeFill="background1"/>
            <w:vAlign w:val="center"/>
          </w:tcPr>
          <w:p w14:paraId="583DACDF"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center"/>
          </w:tcPr>
          <w:p w14:paraId="511DD754"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559" w:type="dxa"/>
            <w:shd w:val="clear" w:color="auto" w:fill="FFFFFF" w:themeFill="background1"/>
            <w:vAlign w:val="center"/>
          </w:tcPr>
          <w:p w14:paraId="00DA9613"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5CBC013C"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276" w:type="dxa"/>
            <w:shd w:val="clear" w:color="auto" w:fill="FFFFFF" w:themeFill="background1"/>
            <w:vAlign w:val="center"/>
          </w:tcPr>
          <w:p w14:paraId="33884CB1"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3D0717" w:rsidRPr="002E3B38" w14:paraId="35A2F0BD" w14:textId="77777777">
        <w:trPr>
          <w:trHeight w:val="21"/>
        </w:trPr>
        <w:tc>
          <w:tcPr>
            <w:tcW w:w="2268" w:type="dxa"/>
            <w:shd w:val="clear" w:color="auto" w:fill="FFFFFF" w:themeFill="background1"/>
            <w:vAlign w:val="center"/>
          </w:tcPr>
          <w:p w14:paraId="1741CAF9"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ราคาทุน</w:t>
            </w:r>
          </w:p>
        </w:tc>
        <w:tc>
          <w:tcPr>
            <w:tcW w:w="1275" w:type="dxa"/>
            <w:shd w:val="clear" w:color="auto" w:fill="FFFFFF" w:themeFill="background1"/>
          </w:tcPr>
          <w:p w14:paraId="52147524"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75DED93D"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628,418,723</w:t>
            </w:r>
          </w:p>
        </w:tc>
        <w:tc>
          <w:tcPr>
            <w:tcW w:w="1559" w:type="dxa"/>
            <w:shd w:val="clear" w:color="auto" w:fill="FFFFFF" w:themeFill="background1"/>
            <w:vAlign w:val="bottom"/>
          </w:tcPr>
          <w:p w14:paraId="01410056"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183,811,290</w:t>
            </w:r>
          </w:p>
        </w:tc>
        <w:tc>
          <w:tcPr>
            <w:tcW w:w="1276" w:type="dxa"/>
            <w:shd w:val="clear" w:color="auto" w:fill="FFFFFF" w:themeFill="background1"/>
            <w:vAlign w:val="bottom"/>
          </w:tcPr>
          <w:p w14:paraId="35B68A6E"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36E977BA" w14:textId="77777777" w:rsidR="003D0717" w:rsidRPr="002E3B38" w:rsidRDefault="003D0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813,991,151</w:t>
            </w:r>
          </w:p>
        </w:tc>
      </w:tr>
      <w:tr w:rsidR="003D0717" w:rsidRPr="002E3B38" w14:paraId="0DC75B92" w14:textId="77777777">
        <w:trPr>
          <w:trHeight w:val="21"/>
        </w:trPr>
        <w:tc>
          <w:tcPr>
            <w:tcW w:w="2268" w:type="dxa"/>
            <w:shd w:val="clear" w:color="auto" w:fill="FFFFFF" w:themeFill="background1"/>
            <w:vAlign w:val="center"/>
          </w:tcPr>
          <w:p w14:paraId="46FA5827" w14:textId="77777777" w:rsidR="003D0717" w:rsidRPr="002E3B38" w:rsidRDefault="003D0717">
            <w:pPr>
              <w:rPr>
                <w:rFonts w:ascii="Browallia New" w:eastAsia="Arial Unicode MS" w:hAnsi="Browallia New" w:cs="Browallia New"/>
                <w:sz w:val="20"/>
                <w:szCs w:val="20"/>
                <w:cs/>
              </w:rPr>
            </w:pPr>
            <w:r w:rsidRPr="002E3B38">
              <w:rPr>
                <w:rFonts w:ascii="Browallia New" w:eastAsia="Arial Unicode MS" w:hAnsi="Browallia New" w:cs="Browallia New"/>
                <w:sz w:val="20"/>
                <w:szCs w:val="20"/>
                <w:u w:val="single"/>
                <w:cs/>
              </w:rPr>
              <w:t>หัก</w:t>
            </w:r>
            <w:r w:rsidRPr="002E3B38">
              <w:rPr>
                <w:rFonts w:ascii="Browallia New" w:eastAsia="Arial Unicode MS" w:hAnsi="Browallia New" w:cs="Browallia New"/>
                <w:sz w:val="20"/>
                <w:szCs w:val="20"/>
                <w:cs/>
              </w:rPr>
              <w:tab/>
              <w:t>ค่าตัดจำหน่ายสะสม</w:t>
            </w:r>
          </w:p>
        </w:tc>
        <w:tc>
          <w:tcPr>
            <w:tcW w:w="1275" w:type="dxa"/>
            <w:shd w:val="clear" w:color="auto" w:fill="FFFFFF" w:themeFill="background1"/>
          </w:tcPr>
          <w:p w14:paraId="0D14B3AD"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6E3DAFB6"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(628,418,622)</w:t>
            </w:r>
          </w:p>
        </w:tc>
        <w:tc>
          <w:tcPr>
            <w:tcW w:w="1559" w:type="dxa"/>
            <w:shd w:val="clear" w:color="auto" w:fill="FFFFFF" w:themeFill="background1"/>
            <w:vAlign w:val="bottom"/>
          </w:tcPr>
          <w:p w14:paraId="4F8ADE57"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(140,334,253)</w:t>
            </w:r>
          </w:p>
        </w:tc>
        <w:tc>
          <w:tcPr>
            <w:tcW w:w="1276" w:type="dxa"/>
            <w:shd w:val="clear" w:color="auto" w:fill="FFFFFF" w:themeFill="background1"/>
            <w:vAlign w:val="bottom"/>
          </w:tcPr>
          <w:p w14:paraId="1D8087F3"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276" w:type="dxa"/>
            <w:shd w:val="clear" w:color="auto" w:fill="FFFFFF" w:themeFill="background1"/>
            <w:vAlign w:val="bottom"/>
          </w:tcPr>
          <w:p w14:paraId="66EC2EAC" w14:textId="77777777" w:rsidR="003D0717" w:rsidRPr="002E3B38" w:rsidRDefault="003D0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(768,752,875)</w:t>
            </w:r>
          </w:p>
        </w:tc>
      </w:tr>
      <w:tr w:rsidR="003D0717" w:rsidRPr="002E3B38" w14:paraId="2E8692D7" w14:textId="77777777">
        <w:trPr>
          <w:trHeight w:val="21"/>
        </w:trPr>
        <w:tc>
          <w:tcPr>
            <w:tcW w:w="2268" w:type="dxa"/>
            <w:shd w:val="clear" w:color="auto" w:fill="FFFFFF" w:themeFill="background1"/>
            <w:vAlign w:val="center"/>
          </w:tcPr>
          <w:p w14:paraId="3410B6C6" w14:textId="77777777" w:rsidR="003D0717" w:rsidRPr="002E3B38" w:rsidRDefault="003D0717">
            <w:pP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ราคาตามบัญชีสุทธิ</w:t>
            </w:r>
          </w:p>
        </w:tc>
        <w:tc>
          <w:tcPr>
            <w:tcW w:w="1275" w:type="dxa"/>
            <w:shd w:val="clear" w:color="auto" w:fill="FFFFFF" w:themeFill="background1"/>
          </w:tcPr>
          <w:p w14:paraId="00408F64" w14:textId="77777777" w:rsidR="003D0717" w:rsidRPr="002E3B38" w:rsidRDefault="003D07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47C9B16A" w14:textId="77777777" w:rsidR="003D0717" w:rsidRPr="002E3B38" w:rsidRDefault="003D07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101</w:t>
            </w:r>
          </w:p>
        </w:tc>
        <w:tc>
          <w:tcPr>
            <w:tcW w:w="1559" w:type="dxa"/>
            <w:shd w:val="clear" w:color="auto" w:fill="FFFFFF" w:themeFill="background1"/>
            <w:vAlign w:val="bottom"/>
          </w:tcPr>
          <w:p w14:paraId="1FA8114B" w14:textId="77777777" w:rsidR="003D0717" w:rsidRPr="002E3B38" w:rsidRDefault="003D07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43,477,037</w:t>
            </w:r>
          </w:p>
        </w:tc>
        <w:tc>
          <w:tcPr>
            <w:tcW w:w="1276" w:type="dxa"/>
            <w:shd w:val="clear" w:color="auto" w:fill="FFFFFF" w:themeFill="background1"/>
            <w:vAlign w:val="bottom"/>
          </w:tcPr>
          <w:p w14:paraId="0DAC2DAF" w14:textId="77777777" w:rsidR="003D0717" w:rsidRPr="002E3B38" w:rsidRDefault="003D07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1,761,138</w:t>
            </w:r>
          </w:p>
        </w:tc>
        <w:tc>
          <w:tcPr>
            <w:tcW w:w="1276" w:type="dxa"/>
            <w:shd w:val="clear" w:color="auto" w:fill="FFFFFF" w:themeFill="background1"/>
            <w:vAlign w:val="bottom"/>
          </w:tcPr>
          <w:p w14:paraId="21615856" w14:textId="77777777" w:rsidR="003D0717" w:rsidRPr="002E3B38" w:rsidRDefault="003D07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lang w:val="en-GB" w:eastAsia="en-GB"/>
              </w:rPr>
              <w:t>45,238,276</w:t>
            </w:r>
          </w:p>
        </w:tc>
      </w:tr>
    </w:tbl>
    <w:p w14:paraId="3A93F30D" w14:textId="77777777" w:rsidR="003D0717" w:rsidRPr="002E3B38" w:rsidRDefault="003D0717" w:rsidP="002D1FC4">
      <w:pPr>
        <w:spacing w:line="240" w:lineRule="auto"/>
        <w:ind w:left="-109"/>
        <w:jc w:val="thaiDistribute"/>
        <w:rPr>
          <w:rFonts w:ascii="Browallia New" w:eastAsia="Arial Unicode MS" w:hAnsi="Browallia New" w:cs="Browallia New"/>
          <w:sz w:val="22"/>
          <w:szCs w:val="22"/>
          <w:lang w:eastAsia="ja-JP"/>
        </w:rPr>
      </w:pPr>
    </w:p>
    <w:p w14:paraId="72E98826" w14:textId="161FBBD3" w:rsidR="007F1A02" w:rsidRPr="002E3B38" w:rsidRDefault="007F1A02" w:rsidP="007F1A02">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cs/>
        </w:rPr>
        <w:t xml:space="preserve"> ธันวาคม </w:t>
      </w:r>
      <w:r w:rsidRPr="002E3B38">
        <w:rPr>
          <w:rFonts w:ascii="Browallia New" w:eastAsia="Arial Unicode MS" w:hAnsi="Browallia New" w:cs="Browallia New"/>
          <w:sz w:val="28"/>
          <w:szCs w:val="28"/>
          <w:lang w:val="en-GB"/>
        </w:rPr>
        <w:t>256</w:t>
      </w:r>
      <w:r w:rsidR="00EF3C8E" w:rsidRPr="002E3B38">
        <w:rPr>
          <w:rFonts w:ascii="Browallia New" w:eastAsia="Arial Unicode MS" w:hAnsi="Browallia New" w:cs="Browallia New"/>
          <w:sz w:val="28"/>
          <w:szCs w:val="28"/>
        </w:rPr>
        <w:t>7</w:t>
      </w:r>
      <w:r w:rsidRPr="002E3B38">
        <w:rPr>
          <w:rFonts w:ascii="Browallia New" w:eastAsia="Arial Unicode MS" w:hAnsi="Browallia New" w:cs="Browallia New"/>
          <w:sz w:val="28"/>
          <w:szCs w:val="28"/>
          <w:cs/>
        </w:rPr>
        <w:t xml:space="preserve"> ราคาตามบัญชีก่อนหักค่าตัดจำหน่ายสินทรัพย์ของสินทรัพย์ไม่มีตัวตนซึ่งหักค่าตัดจำหน่ายทั้งจำนวนแล้วแต่ยังคงใช้งานอยู่ ในงบการเงินรวมและ</w:t>
      </w:r>
      <w:r w:rsidR="00225A6B" w:rsidRPr="002E3B38">
        <w:rPr>
          <w:rFonts w:ascii="Browallia New" w:eastAsia="Arial Unicode MS" w:hAnsi="Browallia New" w:cs="Browallia New"/>
          <w:sz w:val="28"/>
          <w:szCs w:val="28"/>
          <w:cs/>
        </w:rPr>
        <w:t>งบการเงินเฉพาะบริษัท</w:t>
      </w:r>
      <w:r w:rsidRPr="002E3B38">
        <w:rPr>
          <w:rFonts w:ascii="Browallia New" w:eastAsia="Arial Unicode MS" w:hAnsi="Browallia New" w:cs="Browallia New"/>
          <w:sz w:val="28"/>
          <w:szCs w:val="28"/>
          <w:cs/>
        </w:rPr>
        <w:t xml:space="preserve">มีจำนวนทั้งสิ้นจำนวน </w:t>
      </w:r>
      <w:r w:rsidR="004C2B40" w:rsidRPr="004C2B40">
        <w:rPr>
          <w:rFonts w:ascii="Browallia New" w:eastAsia="Arial Unicode MS" w:hAnsi="Browallia New" w:cs="Browallia New"/>
          <w:sz w:val="28"/>
          <w:szCs w:val="28"/>
        </w:rPr>
        <w:t>1</w:t>
      </w:r>
      <w:r w:rsidR="000762DE"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267</w:t>
      </w:r>
      <w:r w:rsidR="000762DE"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147</w:t>
      </w:r>
      <w:r w:rsidR="000762DE"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082</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บาท และจำนวน </w:t>
      </w:r>
      <w:r w:rsidR="00B91C84" w:rsidRPr="002E3B38">
        <w:rPr>
          <w:rFonts w:ascii="Browallia New" w:eastAsia="Arial Unicode MS" w:hAnsi="Browallia New" w:cs="Browallia New"/>
          <w:sz w:val="28"/>
          <w:szCs w:val="28"/>
          <w:lang w:val="en-GB"/>
        </w:rPr>
        <w:t>381,853,624</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rPr>
        <w:t>บาท (</w:t>
      </w:r>
      <w:r w:rsidRPr="002E3B38">
        <w:rPr>
          <w:rFonts w:ascii="Browallia New" w:eastAsia="Arial Unicode MS" w:hAnsi="Browallia New" w:cs="Browallia New"/>
          <w:sz w:val="28"/>
          <w:szCs w:val="28"/>
          <w:lang w:val="en-GB"/>
        </w:rPr>
        <w:t>256</w:t>
      </w:r>
      <w:r w:rsidR="00EF3C8E" w:rsidRPr="002E3B38">
        <w:rPr>
          <w:rFonts w:ascii="Browallia New" w:eastAsia="Arial Unicode MS" w:hAnsi="Browallia New" w:cs="Browallia New"/>
          <w:sz w:val="28"/>
          <w:szCs w:val="28"/>
        </w:rPr>
        <w:t>6</w:t>
      </w: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จำนวน </w:t>
      </w:r>
      <w:r w:rsidR="00EF3C8E" w:rsidRPr="002E3B38">
        <w:rPr>
          <w:rFonts w:ascii="Browallia New" w:eastAsia="Arial Unicode MS" w:hAnsi="Browallia New" w:cs="Browallia New"/>
          <w:sz w:val="28"/>
          <w:szCs w:val="28"/>
          <w:lang w:val="en-GB"/>
        </w:rPr>
        <w:t xml:space="preserve">1,235,050,734 </w:t>
      </w:r>
      <w:r w:rsidR="00EF3C8E" w:rsidRPr="002E3B38">
        <w:rPr>
          <w:rFonts w:ascii="Browallia New" w:eastAsia="Arial Unicode MS" w:hAnsi="Browallia New" w:cs="Browallia New"/>
          <w:sz w:val="28"/>
          <w:szCs w:val="28"/>
          <w:cs/>
          <w:lang w:val="en-GB"/>
        </w:rPr>
        <w:t xml:space="preserve">บาท และจำนวน </w:t>
      </w:r>
      <w:r w:rsidR="00EF3C8E" w:rsidRPr="002E3B38">
        <w:rPr>
          <w:rFonts w:ascii="Browallia New" w:eastAsia="Arial Unicode MS" w:hAnsi="Browallia New" w:cs="Browallia New"/>
          <w:sz w:val="28"/>
          <w:szCs w:val="28"/>
          <w:lang w:val="en-GB"/>
        </w:rPr>
        <w:t xml:space="preserve">155,069,202 </w:t>
      </w:r>
      <w:r w:rsidR="00EF3C8E" w:rsidRPr="002E3B38">
        <w:rPr>
          <w:rFonts w:ascii="Browallia New" w:eastAsia="Arial Unicode MS" w:hAnsi="Browallia New" w:cs="Browallia New"/>
          <w:sz w:val="28"/>
          <w:szCs w:val="28"/>
          <w:cs/>
          <w:lang w:val="en-GB"/>
        </w:rPr>
        <w:t>บาท</w:t>
      </w:r>
      <w:r w:rsidRPr="002E3B38">
        <w:rPr>
          <w:rFonts w:ascii="Browallia New" w:eastAsia="Arial Unicode MS" w:hAnsi="Browallia New" w:cs="Browallia New"/>
          <w:sz w:val="28"/>
          <w:szCs w:val="28"/>
          <w:cs/>
        </w:rPr>
        <w:t>) ตามลำดับ</w:t>
      </w:r>
    </w:p>
    <w:p w14:paraId="1EC18CA4" w14:textId="77777777" w:rsidR="00DE2267" w:rsidRPr="002E3B38" w:rsidRDefault="00DE2267" w:rsidP="007F1A02">
      <w:pPr>
        <w:spacing w:line="240" w:lineRule="auto"/>
        <w:ind w:left="426"/>
        <w:jc w:val="thaiDistribute"/>
        <w:rPr>
          <w:rFonts w:ascii="Browallia New" w:eastAsia="Arial Unicode MS" w:hAnsi="Browallia New" w:cs="Browallia New"/>
          <w:sz w:val="28"/>
          <w:szCs w:val="28"/>
        </w:rPr>
      </w:pPr>
    </w:p>
    <w:p w14:paraId="4F1D3696" w14:textId="77777777" w:rsidR="001D6C54" w:rsidRPr="002E3B38" w:rsidRDefault="001D6C54" w:rsidP="007F1A02">
      <w:pPr>
        <w:spacing w:line="240" w:lineRule="auto"/>
        <w:ind w:left="426"/>
        <w:jc w:val="thaiDistribute"/>
        <w:rPr>
          <w:rFonts w:ascii="Browallia New" w:eastAsia="Arial Unicode MS" w:hAnsi="Browallia New" w:cs="Browallia New"/>
          <w:sz w:val="28"/>
          <w:szCs w:val="28"/>
        </w:rPr>
      </w:pPr>
    </w:p>
    <w:p w14:paraId="30E379A5" w14:textId="77777777" w:rsidR="001D6C54" w:rsidRPr="002E3B38" w:rsidRDefault="001D6C54" w:rsidP="007F1A02">
      <w:pPr>
        <w:spacing w:line="240" w:lineRule="auto"/>
        <w:ind w:left="426"/>
        <w:jc w:val="thaiDistribute"/>
        <w:rPr>
          <w:rFonts w:ascii="Browallia New" w:eastAsia="Arial Unicode MS" w:hAnsi="Browallia New" w:cs="Browallia New"/>
          <w:sz w:val="28"/>
          <w:szCs w:val="28"/>
        </w:rPr>
      </w:pPr>
    </w:p>
    <w:p w14:paraId="21A13FB9" w14:textId="77777777" w:rsidR="001D6C54" w:rsidRPr="002E3B38" w:rsidRDefault="001D6C54" w:rsidP="007F1A02">
      <w:pPr>
        <w:spacing w:line="240" w:lineRule="auto"/>
        <w:ind w:left="426"/>
        <w:jc w:val="thaiDistribute"/>
        <w:rPr>
          <w:rFonts w:ascii="Browallia New" w:eastAsia="Arial Unicode MS" w:hAnsi="Browallia New" w:cs="Browallia New"/>
          <w:sz w:val="28"/>
          <w:szCs w:val="28"/>
        </w:rPr>
      </w:pPr>
    </w:p>
    <w:p w14:paraId="70F83055" w14:textId="77777777" w:rsidR="001D6C54" w:rsidRPr="002E3B38" w:rsidRDefault="001D6C54" w:rsidP="007F1A02">
      <w:pPr>
        <w:spacing w:line="240" w:lineRule="auto"/>
        <w:ind w:left="426"/>
        <w:jc w:val="thaiDistribute"/>
        <w:rPr>
          <w:rFonts w:ascii="Browallia New" w:eastAsia="Arial Unicode MS" w:hAnsi="Browallia New" w:cs="Browallia New"/>
          <w:sz w:val="28"/>
          <w:szCs w:val="28"/>
        </w:rPr>
      </w:pPr>
    </w:p>
    <w:p w14:paraId="02EDBA01" w14:textId="77777777" w:rsidR="001D6C54" w:rsidRPr="002E3B38" w:rsidRDefault="001D6C54" w:rsidP="0052456E">
      <w:pPr>
        <w:spacing w:line="240" w:lineRule="auto"/>
        <w:jc w:val="thaiDistribute"/>
        <w:rPr>
          <w:rFonts w:ascii="Browallia New" w:eastAsia="Arial Unicode MS" w:hAnsi="Browallia New" w:cs="Browallia New"/>
          <w:sz w:val="28"/>
          <w:szCs w:val="28"/>
        </w:rPr>
      </w:pPr>
    </w:p>
    <w:p w14:paraId="4EC0363C" w14:textId="77777777" w:rsidR="007F1A02" w:rsidRPr="002E3B38" w:rsidRDefault="007F1A02" w:rsidP="007F1A02">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lastRenderedPageBreak/>
        <w:t>ค่าตัดจำหน่ายที่รับรู้ในกำไรหรือขาดทุนซึ่งเกี่ยวข้องกับสินทรัพย์ไม่มีตัวตน แสดงดังต่อไปนี้</w:t>
      </w:r>
    </w:p>
    <w:p w14:paraId="68EAEE6F" w14:textId="77777777" w:rsidR="005E172F" w:rsidRPr="002E3B38" w:rsidRDefault="005E172F" w:rsidP="007F1A02">
      <w:pPr>
        <w:spacing w:line="240" w:lineRule="auto"/>
        <w:ind w:left="426"/>
        <w:jc w:val="thaiDistribute"/>
        <w:rPr>
          <w:rFonts w:ascii="Browallia New" w:eastAsia="Arial Unicode MS" w:hAnsi="Browallia New" w:cs="Browallia New"/>
          <w:sz w:val="28"/>
          <w:szCs w:val="28"/>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5E172F" w:rsidRPr="002E3B38" w14:paraId="2A3D8BA8" w14:textId="77777777" w:rsidTr="005E172F">
        <w:tc>
          <w:tcPr>
            <w:tcW w:w="3498" w:type="dxa"/>
            <w:shd w:val="clear" w:color="auto" w:fill="FFFFFF" w:themeFill="background1"/>
            <w:vAlign w:val="bottom"/>
          </w:tcPr>
          <w:p w14:paraId="1228216F" w14:textId="77777777"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shd w:val="clear" w:color="auto" w:fill="FFFFFF" w:themeFill="background1"/>
            <w:vAlign w:val="bottom"/>
          </w:tcPr>
          <w:p w14:paraId="5421A82C" w14:textId="741A946B" w:rsidR="005E172F" w:rsidRPr="002E3B38" w:rsidRDefault="005E172F" w:rsidP="0030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5E172F" w:rsidRPr="002E3B38" w14:paraId="443F5A84" w14:textId="77777777" w:rsidTr="005E172F">
        <w:tc>
          <w:tcPr>
            <w:tcW w:w="3498" w:type="dxa"/>
            <w:shd w:val="clear" w:color="auto" w:fill="FFFFFF" w:themeFill="background1"/>
            <w:vAlign w:val="bottom"/>
          </w:tcPr>
          <w:p w14:paraId="3375ADC9" w14:textId="77777777"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FFFFFF" w:themeFill="background1"/>
            <w:vAlign w:val="bottom"/>
          </w:tcPr>
          <w:p w14:paraId="4498D767" w14:textId="4FCB1916" w:rsidR="005E172F" w:rsidRPr="002E3B38" w:rsidRDefault="005E172F" w:rsidP="005E1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368C6D06" w14:textId="10DE5F4A" w:rsidR="005E172F" w:rsidRPr="002E3B38" w:rsidRDefault="00225A6B" w:rsidP="005E1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88767A" w:rsidRPr="002E3B38" w14:paraId="7745D68A" w14:textId="77777777" w:rsidTr="005E172F">
        <w:tc>
          <w:tcPr>
            <w:tcW w:w="3498" w:type="dxa"/>
            <w:shd w:val="clear" w:color="auto" w:fill="FFFFFF" w:themeFill="background1"/>
            <w:vAlign w:val="bottom"/>
          </w:tcPr>
          <w:p w14:paraId="1623868C" w14:textId="77777777" w:rsidR="0088767A" w:rsidRPr="002E3B38" w:rsidRDefault="0088767A" w:rsidP="0088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6BED6C84" w14:textId="7FF1CD09" w:rsidR="0088767A" w:rsidRPr="002E3B3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0E6904FC" w14:textId="7A53C714" w:rsidR="0088767A" w:rsidRPr="002E3B3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2566</w:t>
            </w:r>
          </w:p>
        </w:tc>
        <w:tc>
          <w:tcPr>
            <w:tcW w:w="1411" w:type="dxa"/>
            <w:shd w:val="clear" w:color="auto" w:fill="FFFFFF" w:themeFill="background1"/>
            <w:vAlign w:val="bottom"/>
          </w:tcPr>
          <w:p w14:paraId="6DF0E2EE" w14:textId="0B318E91" w:rsidR="0088767A" w:rsidRPr="002E3B3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4D3EA4D1" w14:textId="658A339F" w:rsidR="0088767A" w:rsidRPr="002E3B38" w:rsidRDefault="0088767A" w:rsidP="00887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2566</w:t>
            </w:r>
          </w:p>
        </w:tc>
      </w:tr>
      <w:tr w:rsidR="005E172F" w:rsidRPr="002E3B38" w14:paraId="042BE015" w14:textId="77777777" w:rsidTr="005E172F">
        <w:tc>
          <w:tcPr>
            <w:tcW w:w="3498" w:type="dxa"/>
            <w:shd w:val="clear" w:color="auto" w:fill="FFFFFF" w:themeFill="background1"/>
            <w:vAlign w:val="bottom"/>
          </w:tcPr>
          <w:p w14:paraId="4D446C8F" w14:textId="77777777"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550590AD" w14:textId="221FE6CC"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518C17CF" w14:textId="1AD6163D"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067A4DAC" w14:textId="45DF1930"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shd w:val="clear" w:color="auto" w:fill="FFFFFF" w:themeFill="background1"/>
            <w:vAlign w:val="bottom"/>
          </w:tcPr>
          <w:p w14:paraId="1D02816C" w14:textId="71DCFCE7" w:rsidR="005E172F" w:rsidRPr="002E3B38" w:rsidRDefault="005E172F" w:rsidP="005E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r>
      <w:tr w:rsidR="002852A5" w:rsidRPr="002E3B38" w14:paraId="2F95C1D1" w14:textId="77777777">
        <w:tc>
          <w:tcPr>
            <w:tcW w:w="3498" w:type="dxa"/>
            <w:shd w:val="clear" w:color="auto" w:fill="FFFFFF" w:themeFill="background1"/>
            <w:vAlign w:val="bottom"/>
          </w:tcPr>
          <w:p w14:paraId="5D23E01D"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ต้นทุนขายและบริการ</w:t>
            </w:r>
          </w:p>
        </w:tc>
        <w:tc>
          <w:tcPr>
            <w:tcW w:w="1411" w:type="dxa"/>
            <w:shd w:val="clear" w:color="auto" w:fill="FFFFFF" w:themeFill="background1"/>
          </w:tcPr>
          <w:p w14:paraId="4459AE8C" w14:textId="4D174727" w:rsidR="002852A5" w:rsidRPr="002E3B38" w:rsidRDefault="004C2B40"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211</w:t>
            </w:r>
            <w:r w:rsidR="00ED4E78"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974</w:t>
            </w:r>
            <w:r w:rsidR="00ED4E78"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249</w:t>
            </w:r>
          </w:p>
        </w:tc>
        <w:tc>
          <w:tcPr>
            <w:tcW w:w="1411" w:type="dxa"/>
            <w:shd w:val="clear" w:color="auto" w:fill="FFFFFF" w:themeFill="background1"/>
          </w:tcPr>
          <w:p w14:paraId="3F8A0DEC" w14:textId="4335367D"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246,898,391</w:t>
            </w:r>
          </w:p>
        </w:tc>
        <w:tc>
          <w:tcPr>
            <w:tcW w:w="1411" w:type="dxa"/>
            <w:shd w:val="clear" w:color="auto" w:fill="FFFFFF" w:themeFill="background1"/>
          </w:tcPr>
          <w:p w14:paraId="2E44E124" w14:textId="01FFF03D" w:rsidR="002852A5" w:rsidRPr="002E3B38" w:rsidRDefault="0075717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2,729,179</w:t>
            </w:r>
          </w:p>
        </w:tc>
        <w:tc>
          <w:tcPr>
            <w:tcW w:w="1411" w:type="dxa"/>
            <w:shd w:val="clear" w:color="auto" w:fill="FFFFFF" w:themeFill="background1"/>
          </w:tcPr>
          <w:p w14:paraId="237DE3B8" w14:textId="46CEF964"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2,229,887</w:t>
            </w:r>
          </w:p>
        </w:tc>
      </w:tr>
      <w:tr w:rsidR="002852A5" w:rsidRPr="002E3B38" w14:paraId="07BC2E86" w14:textId="77777777">
        <w:tc>
          <w:tcPr>
            <w:tcW w:w="3498" w:type="dxa"/>
            <w:shd w:val="clear" w:color="auto" w:fill="FFFFFF" w:themeFill="background1"/>
            <w:vAlign w:val="bottom"/>
          </w:tcPr>
          <w:p w14:paraId="1F393CB4"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ค่าใช้จ่ายในการบริหาร</w:t>
            </w:r>
          </w:p>
        </w:tc>
        <w:tc>
          <w:tcPr>
            <w:tcW w:w="1411" w:type="dxa"/>
            <w:shd w:val="clear" w:color="auto" w:fill="FFFFFF" w:themeFill="background1"/>
          </w:tcPr>
          <w:p w14:paraId="71DA8DB2" w14:textId="0CAB293E" w:rsidR="002852A5" w:rsidRPr="002E3B38" w:rsidRDefault="00E51069"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51,160,753</w:t>
            </w:r>
          </w:p>
        </w:tc>
        <w:tc>
          <w:tcPr>
            <w:tcW w:w="1411" w:type="dxa"/>
            <w:shd w:val="clear" w:color="auto" w:fill="FFFFFF" w:themeFill="background1"/>
          </w:tcPr>
          <w:p w14:paraId="687ACA5E" w14:textId="7D9DAC8E" w:rsidR="002852A5" w:rsidRPr="002E3B38" w:rsidRDefault="002852A5"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52,916,484</w:t>
            </w:r>
          </w:p>
        </w:tc>
        <w:tc>
          <w:tcPr>
            <w:tcW w:w="1411" w:type="dxa"/>
            <w:shd w:val="clear" w:color="auto" w:fill="FFFFFF" w:themeFill="background1"/>
          </w:tcPr>
          <w:p w14:paraId="49B256C8" w14:textId="10D0B7C6" w:rsidR="002852A5" w:rsidRPr="002E3B38" w:rsidRDefault="00CF2140"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8,948,201</w:t>
            </w:r>
          </w:p>
        </w:tc>
        <w:tc>
          <w:tcPr>
            <w:tcW w:w="1411" w:type="dxa"/>
            <w:shd w:val="clear" w:color="auto" w:fill="FFFFFF" w:themeFill="background1"/>
          </w:tcPr>
          <w:p w14:paraId="59B8204E" w14:textId="461EE1B4" w:rsidR="002852A5" w:rsidRPr="002E3B38" w:rsidRDefault="002852A5"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12,144,241</w:t>
            </w:r>
          </w:p>
        </w:tc>
      </w:tr>
      <w:tr w:rsidR="002852A5" w:rsidRPr="002E3B38" w14:paraId="778C3F98" w14:textId="77777777">
        <w:tc>
          <w:tcPr>
            <w:tcW w:w="3498" w:type="dxa"/>
            <w:shd w:val="clear" w:color="auto" w:fill="FFFFFF" w:themeFill="background1"/>
            <w:vAlign w:val="bottom"/>
          </w:tcPr>
          <w:p w14:paraId="59518A84" w14:textId="4EE67B90" w:rsidR="002852A5" w:rsidRPr="002E3B38" w:rsidRDefault="00956E82" w:rsidP="00956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6"/>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รวม</w:t>
            </w:r>
          </w:p>
        </w:tc>
        <w:tc>
          <w:tcPr>
            <w:tcW w:w="1411" w:type="dxa"/>
            <w:shd w:val="clear" w:color="auto" w:fill="FFFFFF" w:themeFill="background1"/>
          </w:tcPr>
          <w:p w14:paraId="283BE0DE" w14:textId="46F11DF2" w:rsidR="002852A5" w:rsidRPr="002E3B38" w:rsidRDefault="00D84FF5" w:rsidP="00890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263,135,002</w:t>
            </w:r>
          </w:p>
        </w:tc>
        <w:tc>
          <w:tcPr>
            <w:tcW w:w="1411" w:type="dxa"/>
            <w:shd w:val="clear" w:color="auto" w:fill="FFFFFF" w:themeFill="background1"/>
          </w:tcPr>
          <w:p w14:paraId="1C2E623E" w14:textId="6B106132" w:rsidR="002852A5" w:rsidRPr="002E3B38" w:rsidRDefault="002852A5" w:rsidP="00890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299,814,875</w:t>
            </w:r>
          </w:p>
        </w:tc>
        <w:tc>
          <w:tcPr>
            <w:tcW w:w="1411" w:type="dxa"/>
            <w:shd w:val="clear" w:color="auto" w:fill="FFFFFF" w:themeFill="background1"/>
          </w:tcPr>
          <w:p w14:paraId="3A7BA3D7" w14:textId="3F297977" w:rsidR="002852A5" w:rsidRPr="002E3B38" w:rsidRDefault="00895E42" w:rsidP="00890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11,677,380</w:t>
            </w:r>
          </w:p>
        </w:tc>
        <w:tc>
          <w:tcPr>
            <w:tcW w:w="1411" w:type="dxa"/>
            <w:shd w:val="clear" w:color="auto" w:fill="FFFFFF" w:themeFill="background1"/>
          </w:tcPr>
          <w:p w14:paraId="3449353D" w14:textId="1AC23E8A" w:rsidR="002852A5" w:rsidRPr="002E3B38" w:rsidRDefault="002852A5" w:rsidP="00890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14,374,128</w:t>
            </w:r>
          </w:p>
        </w:tc>
      </w:tr>
    </w:tbl>
    <w:p w14:paraId="6407B5D5" w14:textId="77777777" w:rsidR="00076717" w:rsidRPr="002E3B38" w:rsidRDefault="00076717" w:rsidP="002D1FC4">
      <w:pPr>
        <w:spacing w:line="240" w:lineRule="auto"/>
        <w:ind w:left="-109"/>
        <w:jc w:val="thaiDistribute"/>
        <w:rPr>
          <w:rFonts w:ascii="Browallia New" w:eastAsia="Arial Unicode MS" w:hAnsi="Browallia New" w:cs="Browallia New"/>
          <w:b/>
          <w:bCs/>
          <w:sz w:val="22"/>
          <w:szCs w:val="22"/>
          <w:lang w:eastAsia="ja-JP"/>
        </w:rPr>
      </w:pPr>
    </w:p>
    <w:p w14:paraId="612828C1" w14:textId="0C90D1C4" w:rsidR="002B19AC" w:rsidRPr="002E3B38" w:rsidRDefault="00BA578A" w:rsidP="00BA578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eastAsia="ja-JP"/>
        </w:rPr>
      </w:pPr>
      <w:r w:rsidRPr="002E3B38">
        <w:rPr>
          <w:rFonts w:ascii="Browallia New" w:eastAsia="Arial Unicode MS" w:hAnsi="Browallia New" w:cs="Browallia New"/>
          <w:b/>
          <w:bCs/>
          <w:sz w:val="28"/>
          <w:szCs w:val="28"/>
          <w:cs/>
          <w:lang w:eastAsia="ja-JP"/>
        </w:rPr>
        <w:t xml:space="preserve">ภาษีเงินได้ถูกหัก ณ ที่จ่าย </w:t>
      </w:r>
      <w:r w:rsidR="00BB4A59" w:rsidRPr="002E3B38">
        <w:rPr>
          <w:rFonts w:ascii="Browallia New" w:eastAsia="Arial Unicode MS" w:hAnsi="Browallia New" w:cs="Browallia New"/>
          <w:b/>
          <w:bCs/>
          <w:sz w:val="28"/>
          <w:szCs w:val="28"/>
          <w:lang w:eastAsia="ja-JP"/>
        </w:rPr>
        <w:t xml:space="preserve">- </w:t>
      </w:r>
      <w:r w:rsidRPr="002E3B38">
        <w:rPr>
          <w:rFonts w:ascii="Browallia New" w:eastAsia="Arial Unicode MS" w:hAnsi="Browallia New" w:cs="Browallia New"/>
          <w:b/>
          <w:bCs/>
          <w:sz w:val="28"/>
          <w:szCs w:val="28"/>
          <w:cs/>
          <w:lang w:eastAsia="ja-JP"/>
        </w:rPr>
        <w:t>สุทธิ</w:t>
      </w:r>
    </w:p>
    <w:p w14:paraId="73A63798" w14:textId="77777777" w:rsidR="00B9303D" w:rsidRPr="002E3B38"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4"/>
          <w:szCs w:val="24"/>
          <w:lang w:eastAsia="ja-JP"/>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B9303D" w:rsidRPr="002E3B38" w14:paraId="2D099257" w14:textId="77777777" w:rsidTr="004218E7">
        <w:tc>
          <w:tcPr>
            <w:tcW w:w="3498" w:type="dxa"/>
            <w:shd w:val="clear" w:color="auto" w:fill="FFFFFF" w:themeFill="background1"/>
            <w:vAlign w:val="bottom"/>
          </w:tcPr>
          <w:p w14:paraId="44CFEF0D" w14:textId="77777777" w:rsidR="00B9303D" w:rsidRPr="002E3B38" w:rsidRDefault="00B9303D" w:rsidP="00B9303D">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5644" w:type="dxa"/>
            <w:gridSpan w:val="4"/>
            <w:shd w:val="clear" w:color="auto" w:fill="FFFFFF" w:themeFill="background1"/>
            <w:vAlign w:val="bottom"/>
          </w:tcPr>
          <w:p w14:paraId="7C88F41A" w14:textId="52990378" w:rsidR="00B9303D" w:rsidRPr="002E3B38" w:rsidRDefault="00B9303D" w:rsidP="001A567C">
            <w:pPr>
              <w:ind w:right="-72"/>
              <w:jc w:val="right"/>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B9303D" w:rsidRPr="002E3B38" w14:paraId="69A24F8E" w14:textId="77777777" w:rsidTr="004218E7">
        <w:tc>
          <w:tcPr>
            <w:tcW w:w="3498" w:type="dxa"/>
            <w:shd w:val="clear" w:color="auto" w:fill="FFFFFF" w:themeFill="background1"/>
            <w:vAlign w:val="bottom"/>
          </w:tcPr>
          <w:p w14:paraId="5B1F235E" w14:textId="77777777" w:rsidR="00B9303D" w:rsidRPr="002E3B38" w:rsidRDefault="00B9303D" w:rsidP="00B9303D">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2822" w:type="dxa"/>
            <w:gridSpan w:val="2"/>
            <w:shd w:val="clear" w:color="auto" w:fill="FFFFFF" w:themeFill="background1"/>
            <w:vAlign w:val="bottom"/>
          </w:tcPr>
          <w:p w14:paraId="549CB6B9" w14:textId="010CDF0D" w:rsidR="00B9303D" w:rsidRPr="002E3B38" w:rsidRDefault="00B9303D" w:rsidP="004218E7">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1B1AAE6D" w14:textId="0F3F8E12" w:rsidR="00B9303D" w:rsidRPr="002E3B38" w:rsidRDefault="00473B26" w:rsidP="004218E7">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งบการเงินเฉพาะบริษัท</w:t>
            </w:r>
          </w:p>
        </w:tc>
      </w:tr>
      <w:tr w:rsidR="0088767A" w:rsidRPr="002E3B38" w14:paraId="2AA3AE48" w14:textId="77777777" w:rsidTr="004218E7">
        <w:tc>
          <w:tcPr>
            <w:tcW w:w="3498" w:type="dxa"/>
            <w:shd w:val="clear" w:color="auto" w:fill="FFFFFF" w:themeFill="background1"/>
            <w:vAlign w:val="bottom"/>
          </w:tcPr>
          <w:p w14:paraId="633FE80C" w14:textId="77777777" w:rsidR="0088767A" w:rsidRPr="002E3B38" w:rsidRDefault="0088767A" w:rsidP="0088767A">
            <w:pPr>
              <w:tabs>
                <w:tab w:val="left" w:pos="732"/>
              </w:tabs>
              <w:ind w:left="-107"/>
              <w:jc w:val="thaiDistribute"/>
              <w:rPr>
                <w:rFonts w:ascii="Browallia New" w:eastAsia="Arial Unicode MS" w:hAnsi="Browallia New" w:cs="Browallia New"/>
                <w:snapToGrid w:val="0"/>
                <w:spacing w:val="-4"/>
                <w:sz w:val="28"/>
                <w:szCs w:val="28"/>
                <w:lang w:val="en-GB" w:eastAsia="th-TH"/>
              </w:rPr>
            </w:pPr>
          </w:p>
        </w:tc>
        <w:tc>
          <w:tcPr>
            <w:tcW w:w="1411" w:type="dxa"/>
            <w:shd w:val="clear" w:color="auto" w:fill="FFFFFF" w:themeFill="background1"/>
            <w:vAlign w:val="bottom"/>
          </w:tcPr>
          <w:p w14:paraId="25B60966" w14:textId="328A28AB"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53935D41" w14:textId="3354155A"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2E3B38">
              <w:rPr>
                <w:rFonts w:ascii="Browallia New" w:eastAsia="Arial Unicode MS" w:hAnsi="Browallia New" w:cs="Browallia New"/>
                <w:sz w:val="28"/>
                <w:szCs w:val="28"/>
              </w:rPr>
              <w:t>2566</w:t>
            </w:r>
          </w:p>
        </w:tc>
        <w:tc>
          <w:tcPr>
            <w:tcW w:w="1411" w:type="dxa"/>
            <w:shd w:val="clear" w:color="auto" w:fill="FFFFFF" w:themeFill="background1"/>
            <w:vAlign w:val="bottom"/>
          </w:tcPr>
          <w:p w14:paraId="576D603A" w14:textId="78B40202"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1A117434" w14:textId="10537344"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lang w:eastAsia="th-TH"/>
              </w:rPr>
            </w:pPr>
            <w:r w:rsidRPr="002E3B38">
              <w:rPr>
                <w:rFonts w:ascii="Browallia New" w:eastAsia="Arial Unicode MS" w:hAnsi="Browallia New" w:cs="Browallia New"/>
                <w:sz w:val="28"/>
                <w:szCs w:val="28"/>
              </w:rPr>
              <w:t>2566</w:t>
            </w:r>
          </w:p>
        </w:tc>
      </w:tr>
      <w:tr w:rsidR="00B9303D" w:rsidRPr="002E3B38" w14:paraId="2FF9A9A4" w14:textId="77777777" w:rsidTr="004218E7">
        <w:tc>
          <w:tcPr>
            <w:tcW w:w="3498" w:type="dxa"/>
            <w:shd w:val="clear" w:color="auto" w:fill="FFFFFF" w:themeFill="background1"/>
            <w:vAlign w:val="bottom"/>
          </w:tcPr>
          <w:p w14:paraId="3433E7E4" w14:textId="77777777" w:rsidR="00B9303D" w:rsidRPr="002E3B38" w:rsidRDefault="00B9303D" w:rsidP="00B9303D">
            <w:pPr>
              <w:tabs>
                <w:tab w:val="left" w:pos="732"/>
              </w:tabs>
              <w:ind w:left="-107"/>
              <w:jc w:val="thaiDistribute"/>
              <w:rPr>
                <w:rFonts w:ascii="Browallia New" w:eastAsia="Arial Unicode MS" w:hAnsi="Browallia New" w:cs="Browallia New"/>
                <w:snapToGrid w:val="0"/>
                <w:spacing w:val="-4"/>
                <w:sz w:val="28"/>
                <w:szCs w:val="28"/>
                <w:cs/>
                <w:lang w:eastAsia="th-TH"/>
              </w:rPr>
            </w:pPr>
          </w:p>
        </w:tc>
        <w:tc>
          <w:tcPr>
            <w:tcW w:w="1411" w:type="dxa"/>
            <w:shd w:val="clear" w:color="auto" w:fill="FFFFFF" w:themeFill="background1"/>
            <w:vAlign w:val="bottom"/>
          </w:tcPr>
          <w:p w14:paraId="4653EB79" w14:textId="77777777" w:rsidR="00B9303D" w:rsidRPr="002E3B38" w:rsidRDefault="00B9303D" w:rsidP="00B9303D">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1C7D4C0A" w14:textId="77777777" w:rsidR="00B9303D" w:rsidRPr="002E3B38" w:rsidRDefault="00B9303D" w:rsidP="00B9303D">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0DDACF43" w14:textId="77777777" w:rsidR="00B9303D" w:rsidRPr="002E3B38" w:rsidRDefault="00B9303D" w:rsidP="00B9303D">
            <w:pPr>
              <w:pStyle w:val="a9"/>
              <w:tabs>
                <w:tab w:val="decimal" w:pos="1195"/>
              </w:tabs>
              <w:ind w:right="-72"/>
              <w:jc w:val="both"/>
              <w:rPr>
                <w:rFonts w:ascii="Browallia New" w:eastAsia="Arial Unicode MS" w:hAnsi="Browallia New" w:cs="Browallia New"/>
                <w:spacing w:val="-4"/>
              </w:rPr>
            </w:pPr>
          </w:p>
        </w:tc>
        <w:tc>
          <w:tcPr>
            <w:tcW w:w="1411" w:type="dxa"/>
            <w:shd w:val="clear" w:color="auto" w:fill="FFFFFF" w:themeFill="background1"/>
            <w:vAlign w:val="bottom"/>
          </w:tcPr>
          <w:p w14:paraId="1E4DF696" w14:textId="77777777" w:rsidR="00B9303D" w:rsidRPr="002E3B38" w:rsidRDefault="00B9303D" w:rsidP="00B9303D">
            <w:pPr>
              <w:pStyle w:val="a9"/>
              <w:tabs>
                <w:tab w:val="decimal" w:pos="1195"/>
              </w:tabs>
              <w:ind w:right="-72"/>
              <w:jc w:val="both"/>
              <w:rPr>
                <w:rFonts w:ascii="Browallia New" w:eastAsia="Arial Unicode MS" w:hAnsi="Browallia New" w:cs="Browallia New"/>
                <w:spacing w:val="-4"/>
              </w:rPr>
            </w:pPr>
          </w:p>
        </w:tc>
      </w:tr>
      <w:tr w:rsidR="002852A5" w:rsidRPr="002E3B38" w14:paraId="58DC70A1" w14:textId="77777777">
        <w:tc>
          <w:tcPr>
            <w:tcW w:w="3498" w:type="dxa"/>
            <w:shd w:val="clear" w:color="auto" w:fill="FFFFFF" w:themeFill="background1"/>
            <w:vAlign w:val="bottom"/>
          </w:tcPr>
          <w:p w14:paraId="17EDC78E"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ภาษีเงินได้ถูกหัก ณ ที่จ่าย</w:t>
            </w:r>
          </w:p>
        </w:tc>
        <w:tc>
          <w:tcPr>
            <w:tcW w:w="1411" w:type="dxa"/>
            <w:shd w:val="clear" w:color="auto" w:fill="FFFFFF" w:themeFill="background1"/>
          </w:tcPr>
          <w:p w14:paraId="180D574C" w14:textId="08C45E1D" w:rsidR="002852A5" w:rsidRPr="002E3B38" w:rsidRDefault="001202AC"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7</w:t>
            </w:r>
            <w:r w:rsidR="00892A02" w:rsidRPr="002E3B38">
              <w:rPr>
                <w:rFonts w:ascii="Browallia New" w:eastAsia="Arial Unicode MS" w:hAnsi="Browallia New" w:cs="Browallia New"/>
                <w:sz w:val="28"/>
                <w:szCs w:val="28"/>
              </w:rPr>
              <w:t>2</w:t>
            </w:r>
            <w:r w:rsidR="002C3255" w:rsidRPr="002E3B38">
              <w:rPr>
                <w:rFonts w:ascii="Browallia New" w:eastAsia="Arial Unicode MS" w:hAnsi="Browallia New" w:cs="Browallia New"/>
                <w:sz w:val="28"/>
                <w:szCs w:val="28"/>
              </w:rPr>
              <w:t>,</w:t>
            </w:r>
            <w:r w:rsidR="00892A02" w:rsidRPr="002E3B38">
              <w:rPr>
                <w:rFonts w:ascii="Browallia New" w:eastAsia="Arial Unicode MS" w:hAnsi="Browallia New" w:cs="Browallia New"/>
                <w:sz w:val="28"/>
                <w:szCs w:val="28"/>
              </w:rPr>
              <w:t>358</w:t>
            </w:r>
            <w:r w:rsidR="002C3255" w:rsidRPr="002E3B38">
              <w:rPr>
                <w:rFonts w:ascii="Browallia New" w:eastAsia="Arial Unicode MS" w:hAnsi="Browallia New" w:cs="Browallia New"/>
                <w:sz w:val="28"/>
                <w:szCs w:val="28"/>
              </w:rPr>
              <w:t>,</w:t>
            </w:r>
            <w:r w:rsidR="00892A02" w:rsidRPr="002E3B38">
              <w:rPr>
                <w:rFonts w:ascii="Browallia New" w:eastAsia="Arial Unicode MS" w:hAnsi="Browallia New" w:cs="Browallia New"/>
                <w:sz w:val="28"/>
                <w:szCs w:val="28"/>
              </w:rPr>
              <w:t>179</w:t>
            </w:r>
          </w:p>
        </w:tc>
        <w:tc>
          <w:tcPr>
            <w:tcW w:w="1411" w:type="dxa"/>
            <w:shd w:val="clear" w:color="auto" w:fill="FFFFFF" w:themeFill="background1"/>
          </w:tcPr>
          <w:p w14:paraId="52DAC7BD" w14:textId="61B170FD"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66,548,633</w:t>
            </w:r>
          </w:p>
        </w:tc>
        <w:tc>
          <w:tcPr>
            <w:tcW w:w="1411" w:type="dxa"/>
            <w:shd w:val="clear" w:color="auto" w:fill="FFFFFF" w:themeFill="background1"/>
            <w:vAlign w:val="bottom"/>
          </w:tcPr>
          <w:p w14:paraId="2E2D824A" w14:textId="68E9B0E5" w:rsidR="002852A5" w:rsidRPr="002E3B38" w:rsidRDefault="004C2B40"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14</w:t>
            </w:r>
            <w:r w:rsidR="002C3255"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569</w:t>
            </w:r>
            <w:r w:rsidR="002C3255"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452</w:t>
            </w:r>
          </w:p>
        </w:tc>
        <w:tc>
          <w:tcPr>
            <w:tcW w:w="1411" w:type="dxa"/>
            <w:shd w:val="clear" w:color="auto" w:fill="FFFFFF" w:themeFill="background1"/>
            <w:vAlign w:val="bottom"/>
          </w:tcPr>
          <w:p w14:paraId="22EC288D" w14:textId="5220476C"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4,211,599</w:t>
            </w:r>
          </w:p>
        </w:tc>
      </w:tr>
      <w:tr w:rsidR="002852A5" w:rsidRPr="002E3B38" w14:paraId="153B0EC3" w14:textId="77777777">
        <w:tc>
          <w:tcPr>
            <w:tcW w:w="3498" w:type="dxa"/>
            <w:shd w:val="clear" w:color="auto" w:fill="FFFFFF" w:themeFill="background1"/>
            <w:vAlign w:val="bottom"/>
          </w:tcPr>
          <w:p w14:paraId="1BD9AE4D"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u w:val="single"/>
                <w:cs/>
              </w:rPr>
              <w:t>หัก</w:t>
            </w:r>
            <w:r w:rsidRPr="002E3B38">
              <w:rPr>
                <w:rFonts w:ascii="Browallia New" w:eastAsia="Arial Unicode MS" w:hAnsi="Browallia New" w:cs="Browallia New"/>
                <w:sz w:val="28"/>
                <w:szCs w:val="28"/>
                <w:cs/>
              </w:rPr>
              <w:t xml:space="preserve">  ค่าเผื่อภาษีเงินได้ถูกหัก ณ ที่จ่าย</w:t>
            </w:r>
          </w:p>
        </w:tc>
        <w:tc>
          <w:tcPr>
            <w:tcW w:w="1411" w:type="dxa"/>
            <w:shd w:val="clear" w:color="auto" w:fill="FFFFFF" w:themeFill="background1"/>
          </w:tcPr>
          <w:p w14:paraId="09008356"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411" w:type="dxa"/>
            <w:shd w:val="clear" w:color="auto" w:fill="FFFFFF" w:themeFill="background1"/>
          </w:tcPr>
          <w:p w14:paraId="73BB3907"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411" w:type="dxa"/>
            <w:shd w:val="clear" w:color="auto" w:fill="FFFFFF" w:themeFill="background1"/>
            <w:vAlign w:val="bottom"/>
          </w:tcPr>
          <w:p w14:paraId="7087C9FC"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c>
          <w:tcPr>
            <w:tcW w:w="1411" w:type="dxa"/>
            <w:shd w:val="clear" w:color="auto" w:fill="FFFFFF" w:themeFill="background1"/>
            <w:vAlign w:val="bottom"/>
          </w:tcPr>
          <w:p w14:paraId="245CBFE9"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p>
        </w:tc>
      </w:tr>
      <w:tr w:rsidR="002852A5" w:rsidRPr="002E3B38" w14:paraId="795AF062" w14:textId="77777777">
        <w:tc>
          <w:tcPr>
            <w:tcW w:w="3498" w:type="dxa"/>
            <w:shd w:val="clear" w:color="auto" w:fill="FFFFFF" w:themeFill="background1"/>
            <w:vAlign w:val="bottom"/>
          </w:tcPr>
          <w:p w14:paraId="15B1FC66" w14:textId="77777777" w:rsidR="002852A5" w:rsidRPr="002E3B38" w:rsidRDefault="002852A5" w:rsidP="0028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ที่คาดว่าจะไม่ได้รับคืน</w:t>
            </w:r>
          </w:p>
        </w:tc>
        <w:tc>
          <w:tcPr>
            <w:tcW w:w="1411" w:type="dxa"/>
            <w:shd w:val="clear" w:color="auto" w:fill="FFFFFF" w:themeFill="background1"/>
          </w:tcPr>
          <w:p w14:paraId="682C9950" w14:textId="159CE394" w:rsidR="002852A5" w:rsidRPr="002E3B38" w:rsidRDefault="002C3255"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w:t>
            </w:r>
            <w:r w:rsidR="004C2B40" w:rsidRPr="004C2B40">
              <w:rPr>
                <w:rFonts w:ascii="Browallia New" w:eastAsia="Arial Unicode MS" w:hAnsi="Browallia New" w:cs="Browallia New"/>
                <w:sz w:val="28"/>
                <w:szCs w:val="28"/>
              </w:rPr>
              <w:t>40</w:t>
            </w:r>
            <w:r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231</w:t>
            </w:r>
            <w:r w:rsidRPr="002E3B38">
              <w:rPr>
                <w:rFonts w:ascii="Browallia New" w:eastAsia="Arial Unicode MS" w:hAnsi="Browallia New" w:cs="Browallia New"/>
                <w:sz w:val="28"/>
                <w:szCs w:val="28"/>
                <w:cs/>
              </w:rPr>
              <w:t>)</w:t>
            </w:r>
          </w:p>
        </w:tc>
        <w:tc>
          <w:tcPr>
            <w:tcW w:w="1411" w:type="dxa"/>
            <w:shd w:val="clear" w:color="auto" w:fill="FFFFFF" w:themeFill="background1"/>
          </w:tcPr>
          <w:p w14:paraId="12027E1D" w14:textId="49879EAE" w:rsidR="002852A5" w:rsidRPr="002E3B38" w:rsidRDefault="002852A5" w:rsidP="00285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(297,746)</w:t>
            </w:r>
          </w:p>
        </w:tc>
        <w:tc>
          <w:tcPr>
            <w:tcW w:w="1411" w:type="dxa"/>
            <w:shd w:val="clear" w:color="auto" w:fill="FFFFFF" w:themeFill="background1"/>
            <w:vAlign w:val="bottom"/>
          </w:tcPr>
          <w:p w14:paraId="04ACCF2B" w14:textId="5D581F4B" w:rsidR="002852A5" w:rsidRPr="002E3B38" w:rsidRDefault="005C31A6" w:rsidP="005C31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006D253E" w:rsidRPr="002E3B38">
              <w:rPr>
                <w:rFonts w:ascii="Browallia New" w:eastAsia="Arial Unicode MS" w:hAnsi="Browallia New" w:cs="Browallia New"/>
                <w:sz w:val="28"/>
                <w:szCs w:val="28"/>
              </w:rPr>
              <w:t>-</w:t>
            </w:r>
          </w:p>
        </w:tc>
        <w:tc>
          <w:tcPr>
            <w:tcW w:w="1411" w:type="dxa"/>
            <w:shd w:val="clear" w:color="auto" w:fill="FFFFFF" w:themeFill="background1"/>
            <w:vAlign w:val="bottom"/>
          </w:tcPr>
          <w:p w14:paraId="749453AC" w14:textId="1A9F48F1" w:rsidR="002852A5" w:rsidRPr="002E3B38" w:rsidRDefault="005C31A6" w:rsidP="005C31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r w:rsidR="002852A5" w:rsidRPr="002E3B38">
              <w:rPr>
                <w:rFonts w:ascii="Browallia New" w:eastAsia="Arial Unicode MS" w:hAnsi="Browallia New" w:cs="Browallia New"/>
                <w:sz w:val="28"/>
                <w:szCs w:val="28"/>
              </w:rPr>
              <w:t>-</w:t>
            </w:r>
          </w:p>
        </w:tc>
      </w:tr>
      <w:tr w:rsidR="002852A5" w:rsidRPr="002E3B38" w14:paraId="41355E45" w14:textId="77777777">
        <w:tc>
          <w:tcPr>
            <w:tcW w:w="3498" w:type="dxa"/>
            <w:shd w:val="clear" w:color="auto" w:fill="FFFFFF" w:themeFill="background1"/>
            <w:vAlign w:val="bottom"/>
          </w:tcPr>
          <w:p w14:paraId="30C4C608" w14:textId="3E3C9E73" w:rsidR="002852A5" w:rsidRPr="002E3B38" w:rsidRDefault="00CE2FF7" w:rsidP="002852A5">
            <w:pPr>
              <w:tabs>
                <w:tab w:val="left" w:pos="732"/>
              </w:tabs>
              <w:ind w:left="-107" w:right="-72"/>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รวม</w:t>
            </w:r>
          </w:p>
        </w:tc>
        <w:tc>
          <w:tcPr>
            <w:tcW w:w="1411" w:type="dxa"/>
            <w:shd w:val="clear" w:color="auto" w:fill="FFFFFF" w:themeFill="background1"/>
          </w:tcPr>
          <w:p w14:paraId="07EDE013" w14:textId="13CCFCFC" w:rsidR="002852A5" w:rsidRPr="002E3B38" w:rsidRDefault="004C2B40" w:rsidP="00247C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highlight w:val="yellow"/>
              </w:rPr>
            </w:pPr>
            <w:r w:rsidRPr="004C2B40">
              <w:rPr>
                <w:rFonts w:ascii="Browallia New" w:eastAsia="Arial Unicode MS" w:hAnsi="Browallia New" w:cs="Browallia New"/>
                <w:sz w:val="28"/>
                <w:szCs w:val="28"/>
              </w:rPr>
              <w:t>7</w:t>
            </w:r>
            <w:r w:rsidR="00F95E3D" w:rsidRPr="002E3B38">
              <w:rPr>
                <w:rFonts w:ascii="Browallia New" w:eastAsia="Arial Unicode MS" w:hAnsi="Browallia New" w:cs="Browallia New"/>
                <w:sz w:val="28"/>
                <w:szCs w:val="28"/>
              </w:rPr>
              <w:t>2</w:t>
            </w:r>
            <w:r w:rsidR="002C3255" w:rsidRPr="002E3B38">
              <w:rPr>
                <w:rFonts w:ascii="Browallia New" w:eastAsia="Arial Unicode MS" w:hAnsi="Browallia New" w:cs="Browallia New"/>
                <w:sz w:val="28"/>
                <w:szCs w:val="28"/>
              </w:rPr>
              <w:t>,</w:t>
            </w:r>
            <w:r w:rsidR="00F95E3D" w:rsidRPr="002E3B38">
              <w:rPr>
                <w:rFonts w:ascii="Browallia New" w:eastAsia="Arial Unicode MS" w:hAnsi="Browallia New" w:cs="Browallia New"/>
                <w:sz w:val="28"/>
                <w:szCs w:val="28"/>
              </w:rPr>
              <w:t>317</w:t>
            </w:r>
            <w:r w:rsidR="002C3255" w:rsidRPr="002E3B38">
              <w:rPr>
                <w:rFonts w:ascii="Browallia New" w:eastAsia="Arial Unicode MS" w:hAnsi="Browallia New" w:cs="Browallia New"/>
                <w:sz w:val="28"/>
                <w:szCs w:val="28"/>
              </w:rPr>
              <w:t>,</w:t>
            </w:r>
            <w:r w:rsidR="00E96406" w:rsidRPr="002E3B38">
              <w:rPr>
                <w:rFonts w:ascii="Browallia New" w:eastAsia="Arial Unicode MS" w:hAnsi="Browallia New" w:cs="Browallia New"/>
                <w:sz w:val="28"/>
                <w:szCs w:val="28"/>
              </w:rPr>
              <w:t>949</w:t>
            </w:r>
          </w:p>
        </w:tc>
        <w:tc>
          <w:tcPr>
            <w:tcW w:w="1411" w:type="dxa"/>
            <w:shd w:val="clear" w:color="auto" w:fill="FFFFFF" w:themeFill="background1"/>
          </w:tcPr>
          <w:p w14:paraId="4BB9F119" w14:textId="7DACDDF1" w:rsidR="002852A5" w:rsidRPr="002E3B38" w:rsidRDefault="002852A5" w:rsidP="00247C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66,250,887</w:t>
            </w:r>
          </w:p>
        </w:tc>
        <w:tc>
          <w:tcPr>
            <w:tcW w:w="1411" w:type="dxa"/>
            <w:shd w:val="clear" w:color="auto" w:fill="FFFFFF" w:themeFill="background1"/>
            <w:vAlign w:val="bottom"/>
          </w:tcPr>
          <w:p w14:paraId="37632EC3" w14:textId="33B2BFEC" w:rsidR="002852A5" w:rsidRPr="002E3B38" w:rsidRDefault="004C2B40" w:rsidP="00247C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14</w:t>
            </w:r>
            <w:r w:rsidR="002C3255"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569</w:t>
            </w:r>
            <w:r w:rsidR="002C3255"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452</w:t>
            </w:r>
          </w:p>
        </w:tc>
        <w:tc>
          <w:tcPr>
            <w:tcW w:w="1411" w:type="dxa"/>
            <w:shd w:val="clear" w:color="auto" w:fill="FFFFFF" w:themeFill="background1"/>
            <w:vAlign w:val="bottom"/>
          </w:tcPr>
          <w:p w14:paraId="7305D125" w14:textId="10924C32" w:rsidR="002852A5" w:rsidRPr="002E3B38" w:rsidRDefault="002852A5" w:rsidP="00247C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4,211,599</w:t>
            </w:r>
          </w:p>
        </w:tc>
      </w:tr>
    </w:tbl>
    <w:p w14:paraId="3AEBDF84"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8"/>
          <w:szCs w:val="28"/>
          <w:lang w:eastAsia="ja-JP"/>
        </w:rPr>
      </w:pPr>
    </w:p>
    <w:p w14:paraId="72551F31" w14:textId="117984C5" w:rsidR="002B19AC" w:rsidRPr="002E3B38" w:rsidRDefault="00A76E43" w:rsidP="00A76E4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eastAsia="ja-JP"/>
        </w:rPr>
      </w:pPr>
      <w:r w:rsidRPr="002E3B38">
        <w:rPr>
          <w:rFonts w:ascii="Browallia New" w:eastAsia="Arial Unicode MS" w:hAnsi="Browallia New" w:cs="Browallia New"/>
          <w:b/>
          <w:bCs/>
          <w:color w:val="000000" w:themeColor="text1"/>
          <w:sz w:val="28"/>
          <w:szCs w:val="28"/>
          <w:cs/>
          <w:lang w:val="en-GB"/>
        </w:rPr>
        <w:t xml:space="preserve">ภาษีเงินได้รอการตัดบัญชี </w:t>
      </w:r>
      <w:r w:rsidR="00BB4A59" w:rsidRPr="002E3B38">
        <w:rPr>
          <w:rFonts w:ascii="Browallia New" w:eastAsia="Arial Unicode MS" w:hAnsi="Browallia New" w:cs="Browallia New"/>
          <w:b/>
          <w:bCs/>
          <w:color w:val="000000" w:themeColor="text1"/>
          <w:sz w:val="28"/>
          <w:szCs w:val="28"/>
        </w:rPr>
        <w:t xml:space="preserve">- </w:t>
      </w:r>
      <w:r w:rsidRPr="002E3B38">
        <w:rPr>
          <w:rFonts w:ascii="Browallia New" w:eastAsia="Arial Unicode MS" w:hAnsi="Browallia New" w:cs="Browallia New"/>
          <w:b/>
          <w:bCs/>
          <w:color w:val="000000" w:themeColor="text1"/>
          <w:sz w:val="28"/>
          <w:szCs w:val="28"/>
          <w:cs/>
          <w:lang w:val="en-GB"/>
        </w:rPr>
        <w:t>สุทธิ</w:t>
      </w:r>
    </w:p>
    <w:p w14:paraId="7827D4E9" w14:textId="77777777" w:rsidR="00727842" w:rsidRPr="002E3B38" w:rsidRDefault="00727842" w:rsidP="007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lang w:eastAsia="ja-JP"/>
        </w:rPr>
      </w:pPr>
    </w:p>
    <w:p w14:paraId="41AA8E5C" w14:textId="79AD092B" w:rsidR="00727842" w:rsidRPr="002E3B38" w:rsidRDefault="00727842" w:rsidP="00727842">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สินทรัพย์และหนี้สินภาษีเงินได้รอการตัดบัญชีแสดงรายการสุทธิตามหน่วยภาษีในงบฐานะการเงิน ณ วันที่ </w:t>
      </w:r>
      <w:r w:rsidR="00785C30" w:rsidRPr="002E3B38">
        <w:rPr>
          <w:rFonts w:ascii="Browallia New" w:eastAsia="Arial Unicode MS" w:hAnsi="Browallia New" w:cs="Browallia New"/>
          <w:sz w:val="28"/>
          <w:szCs w:val="28"/>
          <w:cs/>
          <w:lang w:val="en-GB"/>
        </w:rPr>
        <w:br/>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rPr>
        <w:t xml:space="preserve">ธันวาคม </w:t>
      </w:r>
      <w:r w:rsidRPr="002E3B38">
        <w:rPr>
          <w:rFonts w:ascii="Browallia New" w:eastAsia="Arial Unicode MS" w:hAnsi="Browallia New" w:cs="Browallia New"/>
          <w:sz w:val="28"/>
          <w:szCs w:val="28"/>
          <w:lang w:val="en-GB"/>
        </w:rPr>
        <w:t>256</w:t>
      </w:r>
      <w:r w:rsidR="002852A5"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cs/>
        </w:rPr>
        <w:t xml:space="preserve"> และ </w:t>
      </w:r>
      <w:r w:rsidRPr="002E3B38">
        <w:rPr>
          <w:rFonts w:ascii="Browallia New" w:eastAsia="Arial Unicode MS" w:hAnsi="Browallia New" w:cs="Browallia New"/>
          <w:sz w:val="28"/>
          <w:szCs w:val="28"/>
          <w:lang w:val="en-GB"/>
        </w:rPr>
        <w:t>256</w:t>
      </w:r>
      <w:r w:rsidR="002852A5"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rPr>
        <w:t xml:space="preserve"> ดังนี้</w:t>
      </w:r>
    </w:p>
    <w:p w14:paraId="2FAFFB5C" w14:textId="77777777" w:rsidR="002B19AC" w:rsidRPr="002E3B38" w:rsidRDefault="002B19AC" w:rsidP="002D1FC4">
      <w:pPr>
        <w:spacing w:line="240" w:lineRule="auto"/>
        <w:ind w:left="-109"/>
        <w:jc w:val="thaiDistribute"/>
        <w:rPr>
          <w:rFonts w:ascii="Browallia New" w:eastAsia="Arial Unicode MS" w:hAnsi="Browallia New" w:cs="Browallia New"/>
          <w:sz w:val="22"/>
          <w:szCs w:val="22"/>
          <w:lang w:eastAsia="ja-JP"/>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0234B4" w:rsidRPr="002E3B38" w14:paraId="59F4782D" w14:textId="77777777" w:rsidTr="00566E31">
        <w:tc>
          <w:tcPr>
            <w:tcW w:w="3498" w:type="dxa"/>
            <w:shd w:val="clear" w:color="auto" w:fill="FFFFFF" w:themeFill="background1"/>
            <w:vAlign w:val="bottom"/>
          </w:tcPr>
          <w:p w14:paraId="2AC84EFB" w14:textId="77777777" w:rsidR="000234B4" w:rsidRPr="002E3B38" w:rsidRDefault="000234B4" w:rsidP="000234B4">
            <w:pPr>
              <w:ind w:left="-107"/>
              <w:jc w:val="thaiDistribute"/>
              <w:rPr>
                <w:rFonts w:ascii="Browallia New" w:eastAsia="Arial Unicode MS" w:hAnsi="Browallia New" w:cs="Browallia New"/>
                <w:snapToGrid w:val="0"/>
                <w:sz w:val="28"/>
                <w:szCs w:val="28"/>
                <w:lang w:eastAsia="th-TH"/>
              </w:rPr>
            </w:pPr>
          </w:p>
        </w:tc>
        <w:tc>
          <w:tcPr>
            <w:tcW w:w="5644" w:type="dxa"/>
            <w:gridSpan w:val="4"/>
            <w:shd w:val="clear" w:color="auto" w:fill="FFFFFF" w:themeFill="background1"/>
            <w:vAlign w:val="bottom"/>
          </w:tcPr>
          <w:p w14:paraId="203986C8" w14:textId="539C6C07" w:rsidR="000234B4" w:rsidRPr="002E3B38" w:rsidRDefault="000234B4" w:rsidP="00A0691D">
            <w:pPr>
              <w:ind w:right="-72"/>
              <w:jc w:val="right"/>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0234B4" w:rsidRPr="002E3B38" w14:paraId="258188CB" w14:textId="77777777" w:rsidTr="00566E31">
        <w:tc>
          <w:tcPr>
            <w:tcW w:w="3498" w:type="dxa"/>
            <w:shd w:val="clear" w:color="auto" w:fill="FFFFFF" w:themeFill="background1"/>
            <w:vAlign w:val="bottom"/>
          </w:tcPr>
          <w:p w14:paraId="0E140882" w14:textId="77777777" w:rsidR="000234B4" w:rsidRPr="002E3B38" w:rsidRDefault="000234B4" w:rsidP="000234B4">
            <w:pPr>
              <w:ind w:left="-107"/>
              <w:jc w:val="thaiDistribute"/>
              <w:rPr>
                <w:rFonts w:ascii="Browallia New" w:eastAsia="Arial Unicode MS" w:hAnsi="Browallia New" w:cs="Browallia New"/>
                <w:snapToGrid w:val="0"/>
                <w:sz w:val="28"/>
                <w:szCs w:val="28"/>
                <w:lang w:eastAsia="th-TH"/>
              </w:rPr>
            </w:pPr>
          </w:p>
        </w:tc>
        <w:tc>
          <w:tcPr>
            <w:tcW w:w="2822" w:type="dxa"/>
            <w:gridSpan w:val="2"/>
            <w:shd w:val="clear" w:color="auto" w:fill="FFFFFF" w:themeFill="background1"/>
            <w:vAlign w:val="bottom"/>
          </w:tcPr>
          <w:p w14:paraId="31972ADC" w14:textId="352957A7" w:rsidR="000234B4" w:rsidRPr="002E3B38" w:rsidRDefault="000234B4" w:rsidP="000F2435">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FFFFFF" w:themeFill="background1"/>
            <w:vAlign w:val="bottom"/>
          </w:tcPr>
          <w:p w14:paraId="0F540647" w14:textId="6992FCB6" w:rsidR="000234B4" w:rsidRPr="002E3B38" w:rsidRDefault="00CC178A" w:rsidP="000F2435">
            <w:pPr>
              <w:pBdr>
                <w:bottom w:val="single" w:sz="4" w:space="1" w:color="auto"/>
              </w:pBdr>
              <w:ind w:right="-72"/>
              <w:jc w:val="center"/>
              <w:rPr>
                <w:rFonts w:ascii="Browallia New" w:eastAsia="Arial Unicode MS" w:hAnsi="Browallia New" w:cs="Browallia New"/>
                <w:b/>
                <w:bCs/>
                <w:snapToGrid w:val="0"/>
                <w:spacing w:val="-4"/>
                <w:sz w:val="28"/>
                <w:szCs w:val="28"/>
                <w:cs/>
                <w:lang w:eastAsia="th-TH"/>
              </w:rPr>
            </w:pPr>
            <w:r w:rsidRPr="002E3B38">
              <w:rPr>
                <w:rFonts w:ascii="Browallia New" w:eastAsia="Arial Unicode MS" w:hAnsi="Browallia New" w:cs="Browallia New"/>
                <w:sz w:val="28"/>
                <w:szCs w:val="28"/>
                <w:cs/>
              </w:rPr>
              <w:t>งบการเงินเฉพาะบริษัท</w:t>
            </w:r>
          </w:p>
        </w:tc>
      </w:tr>
      <w:tr w:rsidR="0088767A" w:rsidRPr="002E3B38" w14:paraId="38888FCA" w14:textId="77777777" w:rsidTr="00566E31">
        <w:tc>
          <w:tcPr>
            <w:tcW w:w="3498" w:type="dxa"/>
            <w:shd w:val="clear" w:color="auto" w:fill="FFFFFF" w:themeFill="background1"/>
            <w:vAlign w:val="bottom"/>
          </w:tcPr>
          <w:p w14:paraId="12B3482B" w14:textId="77777777" w:rsidR="0088767A" w:rsidRPr="002E3B38" w:rsidRDefault="0088767A" w:rsidP="0088767A">
            <w:pPr>
              <w:tabs>
                <w:tab w:val="left" w:pos="732"/>
              </w:tabs>
              <w:ind w:left="-107"/>
              <w:jc w:val="thaiDistribute"/>
              <w:rPr>
                <w:rFonts w:ascii="Browallia New" w:eastAsia="Arial Unicode MS" w:hAnsi="Browallia New" w:cs="Browallia New"/>
                <w:snapToGrid w:val="0"/>
                <w:sz w:val="28"/>
                <w:szCs w:val="28"/>
                <w:lang w:val="en-GB" w:eastAsia="th-TH"/>
              </w:rPr>
            </w:pPr>
          </w:p>
        </w:tc>
        <w:tc>
          <w:tcPr>
            <w:tcW w:w="1411" w:type="dxa"/>
            <w:shd w:val="clear" w:color="auto" w:fill="FFFFFF" w:themeFill="background1"/>
            <w:vAlign w:val="bottom"/>
          </w:tcPr>
          <w:p w14:paraId="02E449BB" w14:textId="02FC5D38"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highlight w:val="yellow"/>
                <w:lang w:eastAsia="th-TH"/>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0AED2F94" w14:textId="1C75A7D7"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highlight w:val="yellow"/>
                <w:lang w:eastAsia="th-TH"/>
              </w:rPr>
            </w:pPr>
            <w:r w:rsidRPr="002E3B38">
              <w:rPr>
                <w:rFonts w:ascii="Browallia New" w:eastAsia="Arial Unicode MS" w:hAnsi="Browallia New" w:cs="Browallia New"/>
                <w:sz w:val="28"/>
                <w:szCs w:val="28"/>
              </w:rPr>
              <w:t>2566</w:t>
            </w:r>
          </w:p>
        </w:tc>
        <w:tc>
          <w:tcPr>
            <w:tcW w:w="1411" w:type="dxa"/>
            <w:shd w:val="clear" w:color="auto" w:fill="FFFFFF" w:themeFill="background1"/>
            <w:vAlign w:val="bottom"/>
          </w:tcPr>
          <w:p w14:paraId="4846ED6D" w14:textId="7551C928"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highlight w:val="yellow"/>
                <w:lang w:eastAsia="th-TH"/>
              </w:rPr>
            </w:pPr>
            <w:r w:rsidRPr="002E3B38">
              <w:rPr>
                <w:rFonts w:ascii="Browallia New" w:eastAsia="Arial Unicode MS" w:hAnsi="Browallia New" w:cs="Browallia New"/>
                <w:sz w:val="28"/>
                <w:szCs w:val="28"/>
              </w:rPr>
              <w:t>2567</w:t>
            </w:r>
          </w:p>
        </w:tc>
        <w:tc>
          <w:tcPr>
            <w:tcW w:w="1411" w:type="dxa"/>
            <w:shd w:val="clear" w:color="auto" w:fill="FFFFFF" w:themeFill="background1"/>
            <w:vAlign w:val="bottom"/>
          </w:tcPr>
          <w:p w14:paraId="640F42F5" w14:textId="37901E5B" w:rsidR="0088767A" w:rsidRPr="002E3B38" w:rsidRDefault="0088767A" w:rsidP="0088767A">
            <w:pPr>
              <w:pBdr>
                <w:bottom w:val="single" w:sz="4" w:space="1" w:color="auto"/>
              </w:pBdr>
              <w:tabs>
                <w:tab w:val="right" w:pos="1195"/>
              </w:tabs>
              <w:ind w:right="-72"/>
              <w:jc w:val="center"/>
              <w:rPr>
                <w:rFonts w:ascii="Browallia New" w:eastAsia="Arial Unicode MS" w:hAnsi="Browallia New" w:cs="Browallia New"/>
                <w:b/>
                <w:bCs/>
                <w:snapToGrid w:val="0"/>
                <w:sz w:val="28"/>
                <w:szCs w:val="28"/>
                <w:highlight w:val="yellow"/>
                <w:lang w:eastAsia="th-TH"/>
              </w:rPr>
            </w:pPr>
            <w:r w:rsidRPr="002E3B38">
              <w:rPr>
                <w:rFonts w:ascii="Browallia New" w:eastAsia="Arial Unicode MS" w:hAnsi="Browallia New" w:cs="Browallia New"/>
                <w:sz w:val="28"/>
                <w:szCs w:val="28"/>
              </w:rPr>
              <w:t>2566</w:t>
            </w:r>
          </w:p>
        </w:tc>
      </w:tr>
      <w:tr w:rsidR="000234B4" w:rsidRPr="002E3B38" w14:paraId="023F294F" w14:textId="77777777" w:rsidTr="00566E31">
        <w:tc>
          <w:tcPr>
            <w:tcW w:w="3498" w:type="dxa"/>
            <w:shd w:val="clear" w:color="auto" w:fill="FFFFFF" w:themeFill="background1"/>
            <w:vAlign w:val="bottom"/>
          </w:tcPr>
          <w:p w14:paraId="7E06CE0C" w14:textId="77777777" w:rsidR="000234B4" w:rsidRPr="002E3B38" w:rsidRDefault="000234B4" w:rsidP="000234B4">
            <w:pPr>
              <w:tabs>
                <w:tab w:val="left" w:pos="732"/>
              </w:tabs>
              <w:ind w:left="-107"/>
              <w:jc w:val="thaiDistribute"/>
              <w:rPr>
                <w:rFonts w:ascii="Browallia New" w:eastAsia="Arial Unicode MS" w:hAnsi="Browallia New" w:cs="Browallia New"/>
                <w:snapToGrid w:val="0"/>
                <w:sz w:val="28"/>
                <w:szCs w:val="28"/>
                <w:cs/>
                <w:lang w:eastAsia="th-TH"/>
              </w:rPr>
            </w:pPr>
          </w:p>
        </w:tc>
        <w:tc>
          <w:tcPr>
            <w:tcW w:w="1411" w:type="dxa"/>
            <w:shd w:val="clear" w:color="auto" w:fill="FFFFFF" w:themeFill="background1"/>
            <w:vAlign w:val="bottom"/>
          </w:tcPr>
          <w:p w14:paraId="661B94EC" w14:textId="77777777" w:rsidR="000234B4" w:rsidRPr="002E3B38" w:rsidRDefault="000234B4" w:rsidP="000234B4">
            <w:pPr>
              <w:pStyle w:val="a9"/>
              <w:tabs>
                <w:tab w:val="decimal" w:pos="1195"/>
              </w:tabs>
              <w:ind w:right="-72"/>
              <w:jc w:val="both"/>
              <w:rPr>
                <w:rFonts w:ascii="Browallia New" w:eastAsia="Arial Unicode MS" w:hAnsi="Browallia New" w:cs="Browallia New"/>
                <w:spacing w:val="-4"/>
                <w:highlight w:val="yellow"/>
              </w:rPr>
            </w:pPr>
          </w:p>
        </w:tc>
        <w:tc>
          <w:tcPr>
            <w:tcW w:w="1411" w:type="dxa"/>
            <w:shd w:val="clear" w:color="auto" w:fill="FFFFFF" w:themeFill="background1"/>
            <w:vAlign w:val="bottom"/>
          </w:tcPr>
          <w:p w14:paraId="4B2D1799" w14:textId="77777777" w:rsidR="000234B4" w:rsidRPr="002E3B38" w:rsidRDefault="000234B4" w:rsidP="000234B4">
            <w:pPr>
              <w:pStyle w:val="a9"/>
              <w:tabs>
                <w:tab w:val="decimal" w:pos="1195"/>
              </w:tabs>
              <w:ind w:right="-72"/>
              <w:jc w:val="both"/>
              <w:rPr>
                <w:rFonts w:ascii="Browallia New" w:eastAsia="Arial Unicode MS" w:hAnsi="Browallia New" w:cs="Browallia New"/>
                <w:spacing w:val="-4"/>
                <w:highlight w:val="yellow"/>
              </w:rPr>
            </w:pPr>
          </w:p>
        </w:tc>
        <w:tc>
          <w:tcPr>
            <w:tcW w:w="1411" w:type="dxa"/>
            <w:shd w:val="clear" w:color="auto" w:fill="FFFFFF" w:themeFill="background1"/>
            <w:vAlign w:val="bottom"/>
          </w:tcPr>
          <w:p w14:paraId="1BEF17B5" w14:textId="77777777" w:rsidR="000234B4" w:rsidRPr="002E3B38" w:rsidRDefault="000234B4" w:rsidP="000234B4">
            <w:pPr>
              <w:pStyle w:val="a9"/>
              <w:tabs>
                <w:tab w:val="decimal" w:pos="1195"/>
              </w:tabs>
              <w:ind w:right="-72"/>
              <w:jc w:val="both"/>
              <w:rPr>
                <w:rFonts w:ascii="Browallia New" w:eastAsia="Arial Unicode MS" w:hAnsi="Browallia New" w:cs="Browallia New"/>
                <w:spacing w:val="-4"/>
                <w:highlight w:val="yellow"/>
              </w:rPr>
            </w:pPr>
          </w:p>
        </w:tc>
        <w:tc>
          <w:tcPr>
            <w:tcW w:w="1411" w:type="dxa"/>
            <w:shd w:val="clear" w:color="auto" w:fill="FFFFFF" w:themeFill="background1"/>
            <w:vAlign w:val="bottom"/>
          </w:tcPr>
          <w:p w14:paraId="3E6D4D66" w14:textId="77777777" w:rsidR="000234B4" w:rsidRPr="002E3B38" w:rsidRDefault="000234B4" w:rsidP="000234B4">
            <w:pPr>
              <w:pStyle w:val="a9"/>
              <w:tabs>
                <w:tab w:val="decimal" w:pos="1195"/>
              </w:tabs>
              <w:ind w:right="-72"/>
              <w:jc w:val="both"/>
              <w:rPr>
                <w:rFonts w:ascii="Browallia New" w:eastAsia="Arial Unicode MS" w:hAnsi="Browallia New" w:cs="Browallia New"/>
                <w:spacing w:val="-4"/>
                <w:highlight w:val="yellow"/>
              </w:rPr>
            </w:pPr>
          </w:p>
        </w:tc>
      </w:tr>
      <w:tr w:rsidR="00C76CEE" w:rsidRPr="002E3B38" w14:paraId="28A65B82" w14:textId="77777777">
        <w:tc>
          <w:tcPr>
            <w:tcW w:w="3498" w:type="dxa"/>
            <w:shd w:val="clear" w:color="auto" w:fill="FFFFFF" w:themeFill="background1"/>
            <w:vAlign w:val="bottom"/>
          </w:tcPr>
          <w:p w14:paraId="4C207AB7" w14:textId="1FA8DFD3" w:rsidR="00C76CEE" w:rsidRPr="002E3B38" w:rsidRDefault="00C76CEE"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สินทรัพย์ภาษีเงินได้รอการตัดบัญชี</w:t>
            </w:r>
          </w:p>
        </w:tc>
        <w:tc>
          <w:tcPr>
            <w:tcW w:w="1411" w:type="dxa"/>
            <w:shd w:val="clear" w:color="auto" w:fill="FFFFFF" w:themeFill="background1"/>
          </w:tcPr>
          <w:p w14:paraId="15108F1C" w14:textId="1F4A72FF" w:rsidR="00C76CEE" w:rsidRPr="002E3B38" w:rsidRDefault="00A86C7E"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33</w:t>
            </w:r>
            <w:r w:rsidR="001C2DBD" w:rsidRPr="002E3B38">
              <w:rPr>
                <w:rFonts w:ascii="Browallia New" w:eastAsia="Arial Unicode MS" w:hAnsi="Browallia New" w:cs="Browallia New"/>
                <w:sz w:val="28"/>
                <w:szCs w:val="28"/>
              </w:rPr>
              <w:t>7</w:t>
            </w:r>
            <w:r w:rsidRPr="002E3B38">
              <w:rPr>
                <w:rFonts w:ascii="Browallia New" w:eastAsia="Arial Unicode MS" w:hAnsi="Browallia New" w:cs="Browallia New"/>
                <w:sz w:val="28"/>
                <w:szCs w:val="28"/>
              </w:rPr>
              <w:t>,</w:t>
            </w:r>
            <w:r w:rsidR="008C33CD" w:rsidRPr="002E3B38">
              <w:rPr>
                <w:rFonts w:ascii="Browallia New" w:eastAsia="Arial Unicode MS" w:hAnsi="Browallia New" w:cs="Browallia New"/>
                <w:sz w:val="28"/>
                <w:szCs w:val="28"/>
              </w:rPr>
              <w:t>004</w:t>
            </w:r>
            <w:r w:rsidRPr="002E3B38">
              <w:rPr>
                <w:rFonts w:ascii="Browallia New" w:eastAsia="Arial Unicode MS" w:hAnsi="Browallia New" w:cs="Browallia New"/>
                <w:sz w:val="28"/>
                <w:szCs w:val="28"/>
              </w:rPr>
              <w:t>,</w:t>
            </w:r>
            <w:r w:rsidR="008C33CD" w:rsidRPr="002E3B38">
              <w:rPr>
                <w:rFonts w:ascii="Browallia New" w:eastAsia="Arial Unicode MS" w:hAnsi="Browallia New" w:cs="Browallia New"/>
                <w:sz w:val="28"/>
                <w:szCs w:val="28"/>
              </w:rPr>
              <w:t>512</w:t>
            </w:r>
          </w:p>
        </w:tc>
        <w:tc>
          <w:tcPr>
            <w:tcW w:w="1411" w:type="dxa"/>
            <w:shd w:val="clear" w:color="auto" w:fill="FFFFFF" w:themeFill="background1"/>
          </w:tcPr>
          <w:p w14:paraId="374EDA5F" w14:textId="41AD092C" w:rsidR="00C76CEE" w:rsidRPr="002E3B38" w:rsidRDefault="00C76CEE"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276,867,642</w:t>
            </w:r>
          </w:p>
        </w:tc>
        <w:tc>
          <w:tcPr>
            <w:tcW w:w="1411" w:type="dxa"/>
            <w:shd w:val="clear" w:color="auto" w:fill="FFFFFF" w:themeFill="background1"/>
          </w:tcPr>
          <w:p w14:paraId="671C4700" w14:textId="75DD901B" w:rsidR="00C76CEE" w:rsidRPr="002E3B38" w:rsidRDefault="008C33CD"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8</w:t>
            </w:r>
            <w:r w:rsidR="00235602" w:rsidRPr="002E3B38">
              <w:rPr>
                <w:rFonts w:ascii="Browallia New" w:eastAsia="Arial Unicode MS" w:hAnsi="Browallia New" w:cs="Browallia New"/>
                <w:sz w:val="28"/>
                <w:szCs w:val="28"/>
              </w:rPr>
              <w:t>0</w:t>
            </w:r>
            <w:r w:rsidR="00A86C7E"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rPr>
              <w:t>2</w:t>
            </w:r>
            <w:r w:rsidR="0052170E"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rPr>
              <w:t>5</w:t>
            </w:r>
            <w:r w:rsidR="00A86C7E" w:rsidRPr="002E3B38">
              <w:rPr>
                <w:rFonts w:ascii="Browallia New" w:eastAsia="Arial Unicode MS" w:hAnsi="Browallia New" w:cs="Browallia New"/>
                <w:sz w:val="28"/>
                <w:szCs w:val="28"/>
              </w:rPr>
              <w:t>,2</w:t>
            </w:r>
            <w:r w:rsidRPr="002E3B38">
              <w:rPr>
                <w:rFonts w:ascii="Browallia New" w:eastAsia="Arial Unicode MS" w:hAnsi="Browallia New" w:cs="Browallia New"/>
                <w:sz w:val="28"/>
                <w:szCs w:val="28"/>
              </w:rPr>
              <w:t>99</w:t>
            </w:r>
          </w:p>
        </w:tc>
        <w:tc>
          <w:tcPr>
            <w:tcW w:w="1411" w:type="dxa"/>
            <w:shd w:val="clear" w:color="auto" w:fill="FFFFFF" w:themeFill="background1"/>
          </w:tcPr>
          <w:p w14:paraId="42DCB8B2" w14:textId="6DF9AAD0" w:rsidR="00C76CEE" w:rsidRPr="002E3B38" w:rsidRDefault="00C76CEE"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66,859,987</w:t>
            </w:r>
          </w:p>
        </w:tc>
      </w:tr>
      <w:tr w:rsidR="00C76CEE" w:rsidRPr="002E3B38" w14:paraId="7AA20CA9" w14:textId="77777777">
        <w:tc>
          <w:tcPr>
            <w:tcW w:w="3498" w:type="dxa"/>
            <w:shd w:val="clear" w:color="auto" w:fill="FFFFFF" w:themeFill="background1"/>
            <w:vAlign w:val="bottom"/>
          </w:tcPr>
          <w:p w14:paraId="111151B6" w14:textId="0EAE1297" w:rsidR="00C76CEE" w:rsidRPr="002E3B38" w:rsidRDefault="00C76CEE" w:rsidP="00C7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หนี้สินภาษีเงินได้รอการตัดบัญชี</w:t>
            </w:r>
          </w:p>
        </w:tc>
        <w:tc>
          <w:tcPr>
            <w:tcW w:w="1411" w:type="dxa"/>
            <w:shd w:val="clear" w:color="auto" w:fill="FFFFFF" w:themeFill="background1"/>
          </w:tcPr>
          <w:p w14:paraId="60787188" w14:textId="5008EAB1" w:rsidR="00C76CEE" w:rsidRPr="002E3B38" w:rsidRDefault="00A86C7E" w:rsidP="00C76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(137,</w:t>
            </w:r>
            <w:r w:rsidR="004370C4" w:rsidRPr="002E3B38">
              <w:rPr>
                <w:rFonts w:ascii="Browallia New" w:eastAsia="Arial Unicode MS" w:hAnsi="Browallia New" w:cs="Browallia New"/>
                <w:sz w:val="28"/>
                <w:szCs w:val="28"/>
              </w:rPr>
              <w:t>724</w:t>
            </w:r>
            <w:r w:rsidRPr="002E3B38">
              <w:rPr>
                <w:rFonts w:ascii="Browallia New" w:eastAsia="Arial Unicode MS" w:hAnsi="Browallia New" w:cs="Browallia New"/>
                <w:sz w:val="28"/>
                <w:szCs w:val="28"/>
              </w:rPr>
              <w:t>,</w:t>
            </w:r>
            <w:r w:rsidR="004370C4" w:rsidRPr="002E3B38">
              <w:rPr>
                <w:rFonts w:ascii="Browallia New" w:eastAsia="Arial Unicode MS" w:hAnsi="Browallia New" w:cs="Browallia New"/>
                <w:sz w:val="28"/>
                <w:szCs w:val="28"/>
              </w:rPr>
              <w:t>154</w:t>
            </w:r>
            <w:r w:rsidRPr="002E3B38">
              <w:rPr>
                <w:rFonts w:ascii="Browallia New" w:eastAsia="Arial Unicode MS" w:hAnsi="Browallia New" w:cs="Browallia New"/>
                <w:sz w:val="28"/>
                <w:szCs w:val="28"/>
              </w:rPr>
              <w:t>)</w:t>
            </w:r>
          </w:p>
        </w:tc>
        <w:tc>
          <w:tcPr>
            <w:tcW w:w="1411" w:type="dxa"/>
            <w:shd w:val="clear" w:color="auto" w:fill="FFFFFF" w:themeFill="background1"/>
          </w:tcPr>
          <w:p w14:paraId="07A85403" w14:textId="5D15FC38" w:rsidR="00C76CEE" w:rsidRPr="002E3B38" w:rsidRDefault="00C76CEE" w:rsidP="00C76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(175,185,467)</w:t>
            </w:r>
          </w:p>
        </w:tc>
        <w:tc>
          <w:tcPr>
            <w:tcW w:w="1411" w:type="dxa"/>
            <w:shd w:val="clear" w:color="auto" w:fill="FFFFFF" w:themeFill="background1"/>
          </w:tcPr>
          <w:p w14:paraId="5FABB641" w14:textId="5D9E56A1" w:rsidR="00C76CEE" w:rsidRPr="002E3B38" w:rsidRDefault="00A86C7E" w:rsidP="00C76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1411" w:type="dxa"/>
            <w:shd w:val="clear" w:color="auto" w:fill="FFFFFF" w:themeFill="background1"/>
          </w:tcPr>
          <w:p w14:paraId="597BBA2C" w14:textId="05F01A44" w:rsidR="00C76CEE" w:rsidRPr="002E3B38" w:rsidRDefault="00C76CEE" w:rsidP="00C76C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r>
      <w:tr w:rsidR="00C76CEE" w:rsidRPr="002E3B38" w14:paraId="24F06A14" w14:textId="77777777">
        <w:tc>
          <w:tcPr>
            <w:tcW w:w="3498" w:type="dxa"/>
            <w:shd w:val="clear" w:color="auto" w:fill="FFFFFF" w:themeFill="background1"/>
            <w:vAlign w:val="bottom"/>
          </w:tcPr>
          <w:p w14:paraId="35CCB811" w14:textId="6FD106FA" w:rsidR="00C76CEE" w:rsidRPr="002E3B38" w:rsidRDefault="00A35E19" w:rsidP="00C76CEE">
            <w:pPr>
              <w:tabs>
                <w:tab w:val="left" w:pos="732"/>
              </w:tabs>
              <w:spacing w:before="10" w:after="10"/>
              <w:ind w:left="-107" w:right="-72"/>
              <w:jc w:val="thaiDistribute"/>
              <w:rPr>
                <w:rFonts w:ascii="Browallia New" w:eastAsia="Arial Unicode MS" w:hAnsi="Browallia New" w:cs="Browallia New"/>
                <w:sz w:val="28"/>
                <w:szCs w:val="28"/>
                <w:cs/>
              </w:rPr>
            </w:pPr>
            <w:bookmarkStart w:id="18" w:name="_Hlk128171572"/>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รวม</w:t>
            </w:r>
          </w:p>
        </w:tc>
        <w:tc>
          <w:tcPr>
            <w:tcW w:w="1411" w:type="dxa"/>
            <w:shd w:val="clear" w:color="auto" w:fill="FFFFFF" w:themeFill="background1"/>
          </w:tcPr>
          <w:p w14:paraId="09BE23A5" w14:textId="502D4F17" w:rsidR="00C76CEE" w:rsidRPr="002E3B38" w:rsidRDefault="00A86C7E" w:rsidP="00C76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19</w:t>
            </w:r>
            <w:r w:rsidR="008C33CD" w:rsidRPr="002E3B38">
              <w:rPr>
                <w:rFonts w:ascii="Browallia New" w:hAnsi="Browallia New" w:cs="Browallia New"/>
                <w:sz w:val="28"/>
                <w:szCs w:val="28"/>
              </w:rPr>
              <w:t>9</w:t>
            </w:r>
            <w:r w:rsidRPr="002E3B38">
              <w:rPr>
                <w:rFonts w:ascii="Browallia New" w:hAnsi="Browallia New" w:cs="Browallia New"/>
                <w:sz w:val="28"/>
                <w:szCs w:val="28"/>
              </w:rPr>
              <w:t>,</w:t>
            </w:r>
            <w:r w:rsidR="004370C4" w:rsidRPr="002E3B38">
              <w:rPr>
                <w:rFonts w:ascii="Browallia New" w:hAnsi="Browallia New" w:cs="Browallia New"/>
                <w:sz w:val="28"/>
                <w:szCs w:val="28"/>
              </w:rPr>
              <w:t>2</w:t>
            </w:r>
            <w:r w:rsidR="008C33CD" w:rsidRPr="002E3B38">
              <w:rPr>
                <w:rFonts w:ascii="Browallia New" w:hAnsi="Browallia New" w:cs="Browallia New"/>
                <w:sz w:val="28"/>
                <w:szCs w:val="28"/>
              </w:rPr>
              <w:t>8</w:t>
            </w:r>
            <w:r w:rsidR="004370C4" w:rsidRPr="002E3B38">
              <w:rPr>
                <w:rFonts w:ascii="Browallia New" w:hAnsi="Browallia New" w:cs="Browallia New"/>
                <w:sz w:val="28"/>
                <w:szCs w:val="28"/>
              </w:rPr>
              <w:t>0</w:t>
            </w:r>
            <w:r w:rsidRPr="002E3B38">
              <w:rPr>
                <w:rFonts w:ascii="Browallia New" w:hAnsi="Browallia New" w:cs="Browallia New"/>
                <w:sz w:val="28"/>
                <w:szCs w:val="28"/>
              </w:rPr>
              <w:t>,</w:t>
            </w:r>
            <w:r w:rsidR="004370C4" w:rsidRPr="002E3B38">
              <w:rPr>
                <w:rFonts w:ascii="Browallia New" w:hAnsi="Browallia New" w:cs="Browallia New"/>
                <w:sz w:val="28"/>
                <w:szCs w:val="28"/>
              </w:rPr>
              <w:t>358</w:t>
            </w:r>
          </w:p>
        </w:tc>
        <w:tc>
          <w:tcPr>
            <w:tcW w:w="1411" w:type="dxa"/>
            <w:shd w:val="clear" w:color="auto" w:fill="FFFFFF" w:themeFill="background1"/>
          </w:tcPr>
          <w:p w14:paraId="5E6A1EA5" w14:textId="6E03821B" w:rsidR="00C76CEE" w:rsidRPr="002E3B38" w:rsidRDefault="00C76CEE" w:rsidP="00C76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101,682,175</w:t>
            </w:r>
          </w:p>
        </w:tc>
        <w:tc>
          <w:tcPr>
            <w:tcW w:w="1411" w:type="dxa"/>
            <w:shd w:val="clear" w:color="auto" w:fill="FFFFFF" w:themeFill="background1"/>
          </w:tcPr>
          <w:p w14:paraId="28269881" w14:textId="02FF89E2" w:rsidR="00C76CEE" w:rsidRPr="002E3B38" w:rsidRDefault="008C33CD" w:rsidP="00C76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8</w:t>
            </w:r>
            <w:r w:rsidR="001D3C02" w:rsidRPr="002E3B38">
              <w:rPr>
                <w:rFonts w:ascii="Browallia New" w:eastAsia="Arial Unicode MS" w:hAnsi="Browallia New" w:cs="Browallia New"/>
                <w:sz w:val="28"/>
                <w:szCs w:val="28"/>
              </w:rPr>
              <w:t>0</w:t>
            </w:r>
            <w:r w:rsidRPr="002E3B38">
              <w:rPr>
                <w:rFonts w:ascii="Browallia New" w:eastAsia="Arial Unicode MS" w:hAnsi="Browallia New" w:cs="Browallia New"/>
                <w:sz w:val="28"/>
                <w:szCs w:val="28"/>
              </w:rPr>
              <w:t>,2</w:t>
            </w:r>
            <w:r w:rsidR="001D3C02"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rPr>
              <w:t>5,299</w:t>
            </w:r>
          </w:p>
        </w:tc>
        <w:tc>
          <w:tcPr>
            <w:tcW w:w="1411" w:type="dxa"/>
            <w:shd w:val="clear" w:color="auto" w:fill="FFFFFF" w:themeFill="background1"/>
          </w:tcPr>
          <w:p w14:paraId="6BB54A4D" w14:textId="2D5CF894" w:rsidR="00C76CEE" w:rsidRPr="002E3B38" w:rsidRDefault="00C76CEE" w:rsidP="00C76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8"/>
                <w:szCs w:val="28"/>
              </w:rPr>
            </w:pPr>
            <w:r w:rsidRPr="002E3B38">
              <w:rPr>
                <w:rFonts w:ascii="Browallia New" w:hAnsi="Browallia New" w:cs="Browallia New"/>
                <w:sz w:val="28"/>
                <w:szCs w:val="28"/>
              </w:rPr>
              <w:t>66,859,987</w:t>
            </w:r>
          </w:p>
        </w:tc>
      </w:tr>
      <w:bookmarkEnd w:id="18"/>
    </w:tbl>
    <w:p w14:paraId="1B3A221A" w14:textId="77777777" w:rsidR="002B19AC" w:rsidRPr="002E3B38" w:rsidRDefault="002B19AC" w:rsidP="002D1FC4">
      <w:pPr>
        <w:spacing w:line="240" w:lineRule="auto"/>
        <w:ind w:left="-109"/>
        <w:jc w:val="thaiDistribute"/>
        <w:rPr>
          <w:rFonts w:ascii="Browallia New" w:eastAsia="Arial Unicode MS" w:hAnsi="Browallia New" w:cs="Browallia New"/>
          <w:sz w:val="22"/>
          <w:szCs w:val="22"/>
          <w:lang w:eastAsia="ja-JP"/>
        </w:rPr>
      </w:pPr>
    </w:p>
    <w:p w14:paraId="30023C96" w14:textId="49C415DE" w:rsidR="009C2813" w:rsidRPr="002E3B38" w:rsidRDefault="009C2813"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cs/>
        </w:rPr>
        <w:sectPr w:rsidR="009C2813" w:rsidRPr="002E3B38" w:rsidSect="000648F8">
          <w:headerReference w:type="default" r:id="rId21"/>
          <w:footerReference w:type="default" r:id="rId22"/>
          <w:pgSz w:w="11909" w:h="16834" w:code="9"/>
          <w:pgMar w:top="2410" w:right="1021" w:bottom="1281" w:left="1440" w:header="811" w:footer="301" w:gutter="0"/>
          <w:pgNumType w:start="64"/>
          <w:cols w:space="720"/>
          <w:docGrid w:linePitch="245"/>
        </w:sectPr>
      </w:pPr>
    </w:p>
    <w:p w14:paraId="0967404C" w14:textId="4B67C789" w:rsidR="00413636" w:rsidRPr="002E3B38" w:rsidRDefault="00413636" w:rsidP="00413636">
      <w:pPr>
        <w:spacing w:line="240" w:lineRule="auto"/>
        <w:ind w:left="426"/>
        <w:jc w:val="thaiDistribute"/>
        <w:rPr>
          <w:rFonts w:ascii="Browallia New" w:hAnsi="Browallia New" w:cs="Browallia New"/>
          <w:color w:val="000000" w:themeColor="text1"/>
          <w:sz w:val="28"/>
          <w:szCs w:val="28"/>
          <w:highlight w:val="yellow"/>
        </w:rPr>
      </w:pPr>
      <w:r w:rsidRPr="002E3B38">
        <w:rPr>
          <w:rFonts w:ascii="Browallia New" w:eastAsia="Arial Unicode MS" w:hAnsi="Browallia New" w:cs="Browallia New"/>
          <w:spacing w:val="-4"/>
          <w:sz w:val="28"/>
          <w:szCs w:val="28"/>
          <w:cs/>
        </w:rPr>
        <w:lastRenderedPageBreak/>
        <w:t>รายการ</w:t>
      </w:r>
      <w:r w:rsidRPr="002E3B38">
        <w:rPr>
          <w:rFonts w:ascii="Browallia New" w:hAnsi="Browallia New" w:cs="Browallia New"/>
          <w:color w:val="000000" w:themeColor="text1"/>
          <w:sz w:val="28"/>
          <w:szCs w:val="28"/>
          <w:cs/>
        </w:rPr>
        <w:t xml:space="preserve">เคลื่อนไหวของภาษีเงินได้รอการตัดบัญชีสำหรับปีสิ้นสุดวันที่ </w:t>
      </w:r>
      <w:r w:rsidRPr="002E3B38">
        <w:rPr>
          <w:rFonts w:ascii="Browallia New" w:hAnsi="Browallia New" w:cs="Browallia New"/>
          <w:color w:val="000000" w:themeColor="text1"/>
          <w:sz w:val="28"/>
          <w:szCs w:val="28"/>
          <w:lang w:val="en-GB"/>
        </w:rPr>
        <w:t xml:space="preserve">31 </w:t>
      </w:r>
      <w:r w:rsidRPr="002E3B38">
        <w:rPr>
          <w:rFonts w:ascii="Browallia New" w:hAnsi="Browallia New" w:cs="Browallia New"/>
          <w:color w:val="000000" w:themeColor="text1"/>
          <w:sz w:val="28"/>
          <w:szCs w:val="28"/>
          <w:cs/>
        </w:rPr>
        <w:t xml:space="preserve">ธันวาคม </w:t>
      </w:r>
      <w:r w:rsidRPr="002E3B38">
        <w:rPr>
          <w:rFonts w:ascii="Browallia New" w:hAnsi="Browallia New" w:cs="Browallia New"/>
          <w:color w:val="000000" w:themeColor="text1"/>
          <w:sz w:val="28"/>
          <w:szCs w:val="28"/>
          <w:lang w:val="en-GB"/>
        </w:rPr>
        <w:t>256</w:t>
      </w:r>
      <w:r w:rsidR="002852A5" w:rsidRPr="002E3B38">
        <w:rPr>
          <w:rFonts w:ascii="Browallia New" w:hAnsi="Browallia New" w:cs="Browallia New"/>
          <w:color w:val="000000" w:themeColor="text1"/>
          <w:sz w:val="28"/>
          <w:szCs w:val="28"/>
          <w:lang w:val="en-GB"/>
        </w:rPr>
        <w:t>7</w:t>
      </w:r>
      <w:r w:rsidRPr="002E3B38">
        <w:rPr>
          <w:rFonts w:ascii="Browallia New" w:hAnsi="Browallia New" w:cs="Browallia New"/>
          <w:color w:val="000000" w:themeColor="text1"/>
          <w:sz w:val="28"/>
          <w:szCs w:val="28"/>
          <w:lang w:val="en-GB"/>
        </w:rPr>
        <w:t xml:space="preserve"> </w:t>
      </w:r>
      <w:r w:rsidRPr="002E3B38">
        <w:rPr>
          <w:rFonts w:ascii="Browallia New" w:hAnsi="Browallia New" w:cs="Browallia New"/>
          <w:color w:val="000000" w:themeColor="text1"/>
          <w:sz w:val="28"/>
          <w:szCs w:val="28"/>
          <w:cs/>
        </w:rPr>
        <w:t xml:space="preserve">และ </w:t>
      </w:r>
      <w:r w:rsidRPr="002E3B38">
        <w:rPr>
          <w:rFonts w:ascii="Browallia New" w:hAnsi="Browallia New" w:cs="Browallia New"/>
          <w:color w:val="000000" w:themeColor="text1"/>
          <w:sz w:val="28"/>
          <w:szCs w:val="28"/>
          <w:lang w:val="en-GB"/>
        </w:rPr>
        <w:t>256</w:t>
      </w:r>
      <w:r w:rsidR="002852A5" w:rsidRPr="002E3B38">
        <w:rPr>
          <w:rFonts w:ascii="Browallia New" w:hAnsi="Browallia New" w:cs="Browallia New"/>
          <w:color w:val="000000" w:themeColor="text1"/>
          <w:sz w:val="28"/>
          <w:szCs w:val="28"/>
          <w:lang w:val="en-GB"/>
        </w:rPr>
        <w:t>6</w:t>
      </w:r>
      <w:r w:rsidRPr="002E3B38">
        <w:rPr>
          <w:rFonts w:ascii="Browallia New" w:hAnsi="Browallia New" w:cs="Browallia New"/>
          <w:color w:val="000000" w:themeColor="text1"/>
          <w:sz w:val="28"/>
          <w:szCs w:val="28"/>
          <w:cs/>
        </w:rPr>
        <w:t xml:space="preserve"> ประกอบด้วยรายละเอียดดังนี้</w:t>
      </w:r>
    </w:p>
    <w:p w14:paraId="42DE90B9" w14:textId="77777777" w:rsidR="0032643B" w:rsidRPr="002E3B38" w:rsidRDefault="0032643B" w:rsidP="00413636">
      <w:pPr>
        <w:spacing w:line="240" w:lineRule="auto"/>
        <w:ind w:left="426"/>
        <w:jc w:val="thaiDistribute"/>
        <w:rPr>
          <w:rFonts w:ascii="Browallia New" w:hAnsi="Browallia New" w:cs="Browallia New"/>
          <w:color w:val="000000" w:themeColor="text1"/>
          <w:sz w:val="16"/>
          <w:szCs w:val="16"/>
          <w:highlight w:val="yellow"/>
          <w:lang w:val="en-GB"/>
        </w:rPr>
      </w:pPr>
    </w:p>
    <w:tbl>
      <w:tblPr>
        <w:tblW w:w="14351" w:type="dxa"/>
        <w:tblInd w:w="108" w:type="dxa"/>
        <w:shd w:val="clear" w:color="auto" w:fill="FFFFFF" w:themeFill="background1"/>
        <w:tblLayout w:type="fixed"/>
        <w:tblLook w:val="0000" w:firstRow="0" w:lastRow="0" w:firstColumn="0" w:lastColumn="0" w:noHBand="0" w:noVBand="0"/>
      </w:tblPr>
      <w:tblGrid>
        <w:gridCol w:w="3436"/>
        <w:gridCol w:w="1300"/>
        <w:gridCol w:w="1393"/>
        <w:gridCol w:w="1336"/>
        <w:gridCol w:w="1302"/>
        <w:gridCol w:w="1331"/>
        <w:gridCol w:w="1418"/>
        <w:gridCol w:w="1450"/>
        <w:gridCol w:w="1385"/>
      </w:tblGrid>
      <w:tr w:rsidR="00DA4B83" w:rsidRPr="002E3B38" w14:paraId="6354C19D" w14:textId="77777777" w:rsidTr="00DA4B83">
        <w:tc>
          <w:tcPr>
            <w:tcW w:w="3436" w:type="dxa"/>
            <w:shd w:val="clear" w:color="auto" w:fill="FFFFFF" w:themeFill="background1"/>
            <w:vAlign w:val="bottom"/>
          </w:tcPr>
          <w:p w14:paraId="4992893E" w14:textId="77777777" w:rsidR="00DA4B83" w:rsidRPr="002E3B38" w:rsidRDefault="00DA4B83" w:rsidP="00DA4B83">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15A7D9A1" w14:textId="77777777" w:rsidR="00DA4B83" w:rsidRPr="002E3B38" w:rsidRDefault="00DA4B83" w:rsidP="00853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DA4B83" w:rsidRPr="002E3B38" w14:paraId="0F8269D4" w14:textId="77777777">
        <w:tblPrEx>
          <w:shd w:val="clear" w:color="auto" w:fill="auto"/>
        </w:tblPrEx>
        <w:tc>
          <w:tcPr>
            <w:tcW w:w="3436" w:type="dxa"/>
            <w:vAlign w:val="bottom"/>
          </w:tcPr>
          <w:p w14:paraId="459492DB"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shd w:val="clear" w:color="auto" w:fill="auto"/>
            <w:vAlign w:val="bottom"/>
          </w:tcPr>
          <w:p w14:paraId="6FD2A7D5"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c>
          <w:tcPr>
            <w:tcW w:w="5584" w:type="dxa"/>
            <w:gridSpan w:val="4"/>
            <w:shd w:val="clear" w:color="auto" w:fill="auto"/>
            <w:vAlign w:val="bottom"/>
          </w:tcPr>
          <w:p w14:paraId="7F7D9322"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DA4B83" w:rsidRPr="002E3B38" w14:paraId="25396972" w14:textId="77777777">
        <w:tblPrEx>
          <w:shd w:val="clear" w:color="auto" w:fill="auto"/>
        </w:tblPrEx>
        <w:tc>
          <w:tcPr>
            <w:tcW w:w="3436" w:type="dxa"/>
            <w:vAlign w:val="bottom"/>
          </w:tcPr>
          <w:p w14:paraId="1922A1D7"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60A774F1"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r w:rsidRPr="002E3B38">
              <w:rPr>
                <w:rFonts w:ascii="Browallia New" w:eastAsia="Arial Unicode MS" w:hAnsi="Browallia New" w:cs="Browallia New"/>
                <w:sz w:val="20"/>
                <w:szCs w:val="20"/>
              </w:rPr>
              <w:t xml:space="preserve"> </w:t>
            </w:r>
          </w:p>
          <w:p w14:paraId="133E3877" w14:textId="09B40D9D"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393" w:type="dxa"/>
            <w:shd w:val="clear" w:color="auto" w:fill="auto"/>
            <w:vAlign w:val="bottom"/>
          </w:tcPr>
          <w:p w14:paraId="5508EAD2"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336" w:type="dxa"/>
            <w:shd w:val="clear" w:color="auto" w:fill="auto"/>
            <w:vAlign w:val="bottom"/>
          </w:tcPr>
          <w:p w14:paraId="52255FF7"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02" w:type="dxa"/>
            <w:shd w:val="clear" w:color="auto" w:fill="auto"/>
            <w:vAlign w:val="bottom"/>
          </w:tcPr>
          <w:p w14:paraId="7EDF7339"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w:t>
            </w:r>
            <w:r w:rsidRPr="002E3B38">
              <w:rPr>
                <w:rFonts w:ascii="Browallia New" w:eastAsia="Arial Unicode MS" w:hAnsi="Browallia New" w:cs="Browallia New"/>
                <w:sz w:val="20"/>
                <w:szCs w:val="20"/>
              </w:rPr>
              <w:t xml:space="preserve"> </w:t>
            </w:r>
          </w:p>
          <w:p w14:paraId="5D545282" w14:textId="17E24E7F"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331" w:type="dxa"/>
            <w:shd w:val="clear" w:color="auto" w:fill="auto"/>
            <w:vAlign w:val="bottom"/>
          </w:tcPr>
          <w:p w14:paraId="06EE285C"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r w:rsidRPr="002E3B38">
              <w:rPr>
                <w:rFonts w:ascii="Browallia New" w:eastAsia="Arial Unicode MS" w:hAnsi="Browallia New" w:cs="Browallia New"/>
                <w:sz w:val="20"/>
                <w:szCs w:val="20"/>
              </w:rPr>
              <w:t xml:space="preserve"> </w:t>
            </w:r>
          </w:p>
          <w:p w14:paraId="798F10CF" w14:textId="32EBD79D"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418" w:type="dxa"/>
            <w:shd w:val="clear" w:color="auto" w:fill="auto"/>
            <w:vAlign w:val="bottom"/>
          </w:tcPr>
          <w:p w14:paraId="0084C8AB"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450" w:type="dxa"/>
            <w:shd w:val="clear" w:color="auto" w:fill="auto"/>
            <w:vAlign w:val="bottom"/>
          </w:tcPr>
          <w:p w14:paraId="0112F828"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85" w:type="dxa"/>
            <w:shd w:val="clear" w:color="auto" w:fill="auto"/>
            <w:vAlign w:val="bottom"/>
          </w:tcPr>
          <w:p w14:paraId="4FC6B434" w14:textId="77777777"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w:t>
            </w:r>
          </w:p>
          <w:p w14:paraId="14FC1189" w14:textId="5B6761C4" w:rsidR="00DA4B83" w:rsidRPr="002E3B38" w:rsidRDefault="00DA4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r>
      <w:tr w:rsidR="00DA4B83" w:rsidRPr="002E3B38" w14:paraId="4AE158C4" w14:textId="77777777">
        <w:tblPrEx>
          <w:shd w:val="clear" w:color="auto" w:fill="auto"/>
        </w:tblPrEx>
        <w:tc>
          <w:tcPr>
            <w:tcW w:w="3436" w:type="dxa"/>
            <w:vAlign w:val="bottom"/>
          </w:tcPr>
          <w:p w14:paraId="268F087E"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58458797"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93" w:type="dxa"/>
            <w:shd w:val="clear" w:color="auto" w:fill="auto"/>
            <w:vAlign w:val="bottom"/>
          </w:tcPr>
          <w:p w14:paraId="7E6F8012"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36" w:type="dxa"/>
            <w:shd w:val="clear" w:color="auto" w:fill="auto"/>
            <w:vAlign w:val="bottom"/>
          </w:tcPr>
          <w:p w14:paraId="1691390A"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2" w:type="dxa"/>
            <w:shd w:val="clear" w:color="auto" w:fill="auto"/>
            <w:vAlign w:val="bottom"/>
          </w:tcPr>
          <w:p w14:paraId="5C45E9E8"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31" w:type="dxa"/>
            <w:shd w:val="clear" w:color="auto" w:fill="auto"/>
            <w:vAlign w:val="bottom"/>
          </w:tcPr>
          <w:p w14:paraId="012B48BE"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18" w:type="dxa"/>
            <w:shd w:val="clear" w:color="auto" w:fill="auto"/>
            <w:vAlign w:val="bottom"/>
          </w:tcPr>
          <w:p w14:paraId="7492643B"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450" w:type="dxa"/>
            <w:shd w:val="clear" w:color="auto" w:fill="auto"/>
            <w:vAlign w:val="bottom"/>
          </w:tcPr>
          <w:p w14:paraId="2F1C2904"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85" w:type="dxa"/>
            <w:shd w:val="clear" w:color="auto" w:fill="auto"/>
            <w:vAlign w:val="bottom"/>
          </w:tcPr>
          <w:p w14:paraId="665E4DF3"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r>
      <w:tr w:rsidR="00DA4B83" w:rsidRPr="002E3B38" w14:paraId="237CF8C7" w14:textId="77777777">
        <w:tblPrEx>
          <w:shd w:val="clear" w:color="auto" w:fill="auto"/>
        </w:tblPrEx>
        <w:tc>
          <w:tcPr>
            <w:tcW w:w="3436" w:type="dxa"/>
            <w:vAlign w:val="bottom"/>
          </w:tcPr>
          <w:p w14:paraId="421729D9"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2E3B38">
              <w:rPr>
                <w:rFonts w:ascii="Browallia New" w:eastAsia="Arial Unicode MS" w:hAnsi="Browallia New" w:cs="Browallia New"/>
                <w:b/>
                <w:bCs/>
                <w:sz w:val="20"/>
                <w:szCs w:val="20"/>
                <w:u w:val="single"/>
                <w:cs/>
              </w:rPr>
              <w:t>สินทรัพย์ภาษีเงินได้รอการตัดบัญชี</w:t>
            </w:r>
          </w:p>
        </w:tc>
        <w:tc>
          <w:tcPr>
            <w:tcW w:w="1300" w:type="dxa"/>
            <w:shd w:val="clear" w:color="auto" w:fill="auto"/>
            <w:vAlign w:val="bottom"/>
          </w:tcPr>
          <w:p w14:paraId="0DAD5116"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cs/>
              </w:rPr>
            </w:pPr>
          </w:p>
        </w:tc>
        <w:tc>
          <w:tcPr>
            <w:tcW w:w="1393" w:type="dxa"/>
            <w:shd w:val="clear" w:color="auto" w:fill="auto"/>
            <w:vAlign w:val="bottom"/>
          </w:tcPr>
          <w:p w14:paraId="4D0C7802"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336" w:type="dxa"/>
            <w:shd w:val="clear" w:color="auto" w:fill="auto"/>
            <w:vAlign w:val="bottom"/>
          </w:tcPr>
          <w:p w14:paraId="7264B559"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302" w:type="dxa"/>
            <w:shd w:val="clear" w:color="auto" w:fill="auto"/>
            <w:vAlign w:val="bottom"/>
          </w:tcPr>
          <w:p w14:paraId="1C8E0242"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331" w:type="dxa"/>
            <w:shd w:val="clear" w:color="auto" w:fill="auto"/>
            <w:vAlign w:val="bottom"/>
          </w:tcPr>
          <w:p w14:paraId="0EF95940"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418" w:type="dxa"/>
            <w:shd w:val="clear" w:color="auto" w:fill="auto"/>
            <w:vAlign w:val="bottom"/>
          </w:tcPr>
          <w:p w14:paraId="0EE1935E"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450" w:type="dxa"/>
            <w:shd w:val="clear" w:color="auto" w:fill="auto"/>
            <w:vAlign w:val="bottom"/>
          </w:tcPr>
          <w:p w14:paraId="7EDF2994"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c>
          <w:tcPr>
            <w:tcW w:w="1385" w:type="dxa"/>
            <w:shd w:val="clear" w:color="auto" w:fill="auto"/>
            <w:vAlign w:val="bottom"/>
          </w:tcPr>
          <w:p w14:paraId="524B07F4" w14:textId="77777777" w:rsidR="00DA4B83" w:rsidRPr="002E3B38" w:rsidRDefault="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highlight w:val="yellow"/>
              </w:rPr>
            </w:pPr>
          </w:p>
        </w:tc>
      </w:tr>
      <w:tr w:rsidR="00D87DE6" w:rsidRPr="002E3B38" w14:paraId="27FBE7CF" w14:textId="77777777">
        <w:tblPrEx>
          <w:shd w:val="clear" w:color="auto" w:fill="auto"/>
        </w:tblPrEx>
        <w:tc>
          <w:tcPr>
            <w:tcW w:w="3436" w:type="dxa"/>
            <w:vAlign w:val="bottom"/>
          </w:tcPr>
          <w:p w14:paraId="389CEBB2" w14:textId="6637203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cs/>
              </w:rPr>
            </w:pPr>
            <w:r w:rsidRPr="002E3B38">
              <w:rPr>
                <w:rFonts w:ascii="Browallia New" w:eastAsia="Arial Unicode MS" w:hAnsi="Browallia New" w:cs="Browallia New"/>
                <w:sz w:val="20"/>
                <w:szCs w:val="20"/>
                <w:cs/>
              </w:rPr>
              <w:t>ค่าเผื่อด้อยค่าค่าความนิยม</w:t>
            </w:r>
          </w:p>
        </w:tc>
        <w:tc>
          <w:tcPr>
            <w:tcW w:w="1300" w:type="dxa"/>
            <w:shd w:val="clear" w:color="auto" w:fill="auto"/>
            <w:vAlign w:val="bottom"/>
          </w:tcPr>
          <w:p w14:paraId="770AD8E9" w14:textId="03BBC2FF"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 xml:space="preserve">           -</w:t>
            </w:r>
          </w:p>
        </w:tc>
        <w:tc>
          <w:tcPr>
            <w:tcW w:w="1393" w:type="dxa"/>
            <w:shd w:val="clear" w:color="auto" w:fill="auto"/>
            <w:vAlign w:val="bottom"/>
          </w:tcPr>
          <w:p w14:paraId="76306D42" w14:textId="65C09905" w:rsidR="00D87DE6" w:rsidRPr="002E3B38" w:rsidRDefault="00D87DE6" w:rsidP="00A1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2,246,672</w:t>
            </w:r>
          </w:p>
        </w:tc>
        <w:tc>
          <w:tcPr>
            <w:tcW w:w="1336" w:type="dxa"/>
            <w:shd w:val="clear" w:color="auto" w:fill="auto"/>
          </w:tcPr>
          <w:p w14:paraId="3ADC7EAE" w14:textId="1D6605E1"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37F49CDF" w14:textId="75FE772B" w:rsidR="00D87DE6" w:rsidRPr="002E3B38" w:rsidRDefault="00D87DE6" w:rsidP="00A1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2,246,672</w:t>
            </w:r>
          </w:p>
        </w:tc>
        <w:tc>
          <w:tcPr>
            <w:tcW w:w="1331" w:type="dxa"/>
            <w:shd w:val="clear" w:color="auto" w:fill="auto"/>
            <w:vAlign w:val="bottom"/>
          </w:tcPr>
          <w:p w14:paraId="3E32F1AD" w14:textId="76B2DB49"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vAlign w:val="bottom"/>
          </w:tcPr>
          <w:p w14:paraId="436E4B72" w14:textId="6812E231"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795126D5" w14:textId="2DE03474"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394BB217" w14:textId="29B58A39"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582E30" w:rsidRPr="002E3B38" w14:paraId="3E75B2CE" w14:textId="77777777">
        <w:tblPrEx>
          <w:shd w:val="clear" w:color="auto" w:fill="auto"/>
        </w:tblPrEx>
        <w:tc>
          <w:tcPr>
            <w:tcW w:w="3436" w:type="dxa"/>
            <w:vAlign w:val="bottom"/>
          </w:tcPr>
          <w:p w14:paraId="0C60BBAB" w14:textId="77777777"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ค่าเผื่อผลขาดทุน</w:t>
            </w:r>
          </w:p>
        </w:tc>
        <w:tc>
          <w:tcPr>
            <w:tcW w:w="1300" w:type="dxa"/>
            <w:shd w:val="clear" w:color="auto" w:fill="auto"/>
          </w:tcPr>
          <w:p w14:paraId="760C4CA2" w14:textId="552A4E0D"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cs/>
              </w:rPr>
            </w:pPr>
            <w:r w:rsidRPr="002E3B38">
              <w:rPr>
                <w:rFonts w:ascii="Browallia New" w:eastAsia="Arial Unicode MS" w:hAnsi="Browallia New" w:cs="Browallia New"/>
                <w:sz w:val="20"/>
                <w:szCs w:val="20"/>
              </w:rPr>
              <w:t xml:space="preserve"> 5,568,624</w:t>
            </w:r>
          </w:p>
        </w:tc>
        <w:tc>
          <w:tcPr>
            <w:tcW w:w="1393" w:type="dxa"/>
            <w:shd w:val="clear" w:color="auto" w:fill="auto"/>
            <w:vAlign w:val="bottom"/>
          </w:tcPr>
          <w:p w14:paraId="50E4E7EC" w14:textId="28BB5313"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(4,575,184)</w:t>
            </w:r>
          </w:p>
        </w:tc>
        <w:tc>
          <w:tcPr>
            <w:tcW w:w="1336" w:type="dxa"/>
            <w:shd w:val="clear" w:color="auto" w:fill="auto"/>
          </w:tcPr>
          <w:p w14:paraId="78A23959" w14:textId="031CFEF2" w:rsidR="00582E30"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027F0BC3" w14:textId="2AA746F7"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993,</w:t>
            </w:r>
            <w:r w:rsidR="004120A0" w:rsidRPr="002E3B38">
              <w:rPr>
                <w:rFonts w:ascii="Browallia New" w:eastAsia="Arial Unicode MS" w:hAnsi="Browallia New" w:cs="Browallia New"/>
                <w:sz w:val="20"/>
                <w:szCs w:val="20"/>
              </w:rPr>
              <w:t>44</w:t>
            </w:r>
            <w:r w:rsidR="00A516CB" w:rsidRPr="002E3B38">
              <w:rPr>
                <w:rFonts w:ascii="Browallia New" w:eastAsia="Arial Unicode MS" w:hAnsi="Browallia New" w:cs="Browallia New"/>
                <w:sz w:val="20"/>
                <w:szCs w:val="20"/>
              </w:rPr>
              <w:t>0</w:t>
            </w:r>
          </w:p>
        </w:tc>
        <w:tc>
          <w:tcPr>
            <w:tcW w:w="1331" w:type="dxa"/>
            <w:shd w:val="clear" w:color="auto" w:fill="auto"/>
          </w:tcPr>
          <w:p w14:paraId="5EF2F834" w14:textId="14982BA9"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4,569,02</w:t>
            </w:r>
            <w:r w:rsidR="00443666" w:rsidRPr="002E3B38">
              <w:rPr>
                <w:rFonts w:ascii="Browallia New" w:eastAsia="Arial Unicode MS" w:hAnsi="Browallia New" w:cs="Browallia New"/>
                <w:sz w:val="20"/>
                <w:szCs w:val="20"/>
              </w:rPr>
              <w:t>3</w:t>
            </w:r>
          </w:p>
        </w:tc>
        <w:tc>
          <w:tcPr>
            <w:tcW w:w="1418" w:type="dxa"/>
            <w:shd w:val="clear" w:color="auto" w:fill="auto"/>
          </w:tcPr>
          <w:p w14:paraId="2A28BDDC" w14:textId="60F3BAB0"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189,049</w:t>
            </w:r>
          </w:p>
        </w:tc>
        <w:tc>
          <w:tcPr>
            <w:tcW w:w="1450" w:type="dxa"/>
            <w:shd w:val="clear" w:color="auto" w:fill="auto"/>
          </w:tcPr>
          <w:p w14:paraId="780858AA" w14:textId="45016409" w:rsidR="00582E30"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733E775A" w14:textId="3F63881A"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4,758,072</w:t>
            </w:r>
          </w:p>
        </w:tc>
      </w:tr>
      <w:tr w:rsidR="00582E30" w:rsidRPr="002E3B38" w14:paraId="0D43323C" w14:textId="77777777">
        <w:tblPrEx>
          <w:shd w:val="clear" w:color="auto" w:fill="auto"/>
        </w:tblPrEx>
        <w:tc>
          <w:tcPr>
            <w:tcW w:w="3436" w:type="dxa"/>
            <w:vAlign w:val="bottom"/>
          </w:tcPr>
          <w:p w14:paraId="44594D18" w14:textId="77777777"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สินทรัพย์ไม่มีตัวตน</w:t>
            </w:r>
            <w:r w:rsidRPr="002E3B38">
              <w:rPr>
                <w:rFonts w:ascii="Browallia New" w:eastAsia="Arial Unicode MS" w:hAnsi="Browallia New" w:cs="Browallia New"/>
                <w:sz w:val="20"/>
                <w:szCs w:val="20"/>
              </w:rPr>
              <w:t xml:space="preserve"> - </w:t>
            </w:r>
            <w:proofErr w:type="spellStart"/>
            <w:r w:rsidRPr="002E3B38">
              <w:rPr>
                <w:rFonts w:ascii="Browallia New" w:eastAsia="Arial Unicode MS" w:hAnsi="Browallia New" w:cs="Browallia New"/>
                <w:sz w:val="20"/>
                <w:szCs w:val="20"/>
                <w:cs/>
              </w:rPr>
              <w:t>ลิขสิทธ์</w:t>
            </w:r>
            <w:proofErr w:type="spellEnd"/>
            <w:r w:rsidRPr="002E3B38">
              <w:rPr>
                <w:rFonts w:ascii="Browallia New" w:eastAsia="Arial Unicode MS" w:hAnsi="Browallia New" w:cs="Browallia New"/>
                <w:sz w:val="20"/>
                <w:szCs w:val="20"/>
                <w:cs/>
              </w:rPr>
              <w:t>ละคร</w:t>
            </w:r>
          </w:p>
        </w:tc>
        <w:tc>
          <w:tcPr>
            <w:tcW w:w="1300" w:type="dxa"/>
            <w:shd w:val="clear" w:color="auto" w:fill="auto"/>
          </w:tcPr>
          <w:p w14:paraId="30EF7DC4" w14:textId="70B6DC07"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(18)</w:t>
            </w:r>
          </w:p>
        </w:tc>
        <w:tc>
          <w:tcPr>
            <w:tcW w:w="1393" w:type="dxa"/>
            <w:shd w:val="clear" w:color="auto" w:fill="auto"/>
            <w:vAlign w:val="bottom"/>
          </w:tcPr>
          <w:p w14:paraId="6EB89F31" w14:textId="48778103"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w:t>
            </w:r>
          </w:p>
        </w:tc>
        <w:tc>
          <w:tcPr>
            <w:tcW w:w="1336" w:type="dxa"/>
            <w:shd w:val="clear" w:color="auto" w:fill="auto"/>
          </w:tcPr>
          <w:p w14:paraId="3BC01695" w14:textId="1CA7EDB1" w:rsidR="00582E30"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532F2EAA" w14:textId="1FD9CA21"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w:t>
            </w:r>
          </w:p>
        </w:tc>
        <w:tc>
          <w:tcPr>
            <w:tcW w:w="1331" w:type="dxa"/>
            <w:shd w:val="clear" w:color="auto" w:fill="auto"/>
          </w:tcPr>
          <w:p w14:paraId="541E161C" w14:textId="28603478"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(18)</w:t>
            </w:r>
          </w:p>
        </w:tc>
        <w:tc>
          <w:tcPr>
            <w:tcW w:w="1418" w:type="dxa"/>
            <w:shd w:val="clear" w:color="auto" w:fill="auto"/>
          </w:tcPr>
          <w:p w14:paraId="21430EA9" w14:textId="087E8320" w:rsidR="00582E30"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24961EBF" w14:textId="59CE64D4" w:rsidR="00582E30"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2E264574" w14:textId="6869349F" w:rsidR="00582E30" w:rsidRPr="002E3B38" w:rsidRDefault="00582E30" w:rsidP="0058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w:t>
            </w:r>
          </w:p>
        </w:tc>
      </w:tr>
      <w:tr w:rsidR="00D87DE6" w:rsidRPr="002E3B38" w14:paraId="0BA04245" w14:textId="77777777">
        <w:tblPrEx>
          <w:shd w:val="clear" w:color="auto" w:fill="auto"/>
        </w:tblPrEx>
        <w:tc>
          <w:tcPr>
            <w:tcW w:w="3436" w:type="dxa"/>
            <w:vAlign w:val="bottom"/>
          </w:tcPr>
          <w:p w14:paraId="65EAD906"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ประมาณการรับคืนสินค้า</w:t>
            </w:r>
          </w:p>
        </w:tc>
        <w:tc>
          <w:tcPr>
            <w:tcW w:w="1300" w:type="dxa"/>
            <w:shd w:val="clear" w:color="auto" w:fill="auto"/>
          </w:tcPr>
          <w:p w14:paraId="7D94A1FA" w14:textId="29C280DC"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(2,171,740)</w:t>
            </w:r>
          </w:p>
        </w:tc>
        <w:tc>
          <w:tcPr>
            <w:tcW w:w="1393" w:type="dxa"/>
            <w:shd w:val="clear" w:color="auto" w:fill="auto"/>
            <w:vAlign w:val="bottom"/>
          </w:tcPr>
          <w:p w14:paraId="4A16FC1D" w14:textId="73433DA4"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(95,984)</w:t>
            </w:r>
          </w:p>
        </w:tc>
        <w:tc>
          <w:tcPr>
            <w:tcW w:w="1336" w:type="dxa"/>
            <w:shd w:val="clear" w:color="auto" w:fill="auto"/>
          </w:tcPr>
          <w:p w14:paraId="6ED2CDF5" w14:textId="1C9A397A"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28341FA6" w14:textId="012C0DB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(2,267,724)</w:t>
            </w:r>
          </w:p>
        </w:tc>
        <w:tc>
          <w:tcPr>
            <w:tcW w:w="1331" w:type="dxa"/>
            <w:shd w:val="clear" w:color="auto" w:fill="auto"/>
          </w:tcPr>
          <w:p w14:paraId="72AEEFA7" w14:textId="2015D71A" w:rsidR="00D87DE6" w:rsidRPr="002E3B38" w:rsidRDefault="00D87DE6"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3C2CDD64" w14:textId="57FB78FF"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20362BC2" w14:textId="1A277CAE"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59397091" w14:textId="217D2797"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87DE6" w:rsidRPr="002E3B38" w14:paraId="381092FF" w14:textId="77777777">
        <w:tblPrEx>
          <w:shd w:val="clear" w:color="auto" w:fill="auto"/>
        </w:tblPrEx>
        <w:tc>
          <w:tcPr>
            <w:tcW w:w="3436" w:type="dxa"/>
            <w:vAlign w:val="bottom"/>
          </w:tcPr>
          <w:p w14:paraId="1E1B1182"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ประมาณการส่วนลดการขาย</w:t>
            </w:r>
          </w:p>
        </w:tc>
        <w:tc>
          <w:tcPr>
            <w:tcW w:w="1300" w:type="dxa"/>
            <w:shd w:val="clear" w:color="auto" w:fill="auto"/>
          </w:tcPr>
          <w:p w14:paraId="0F7B63CC" w14:textId="25FDC633"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2,686,622</w:t>
            </w:r>
          </w:p>
        </w:tc>
        <w:tc>
          <w:tcPr>
            <w:tcW w:w="1393" w:type="dxa"/>
            <w:shd w:val="clear" w:color="auto" w:fill="auto"/>
            <w:vAlign w:val="bottom"/>
          </w:tcPr>
          <w:p w14:paraId="0BB04C19" w14:textId="75A0A76C"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32,251</w:t>
            </w:r>
          </w:p>
        </w:tc>
        <w:tc>
          <w:tcPr>
            <w:tcW w:w="1336" w:type="dxa"/>
            <w:shd w:val="clear" w:color="auto" w:fill="auto"/>
          </w:tcPr>
          <w:p w14:paraId="05641D66" w14:textId="6A32ED3D"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6CC87C03" w14:textId="1215C72C"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2,718,873</w:t>
            </w:r>
          </w:p>
        </w:tc>
        <w:tc>
          <w:tcPr>
            <w:tcW w:w="1331" w:type="dxa"/>
            <w:shd w:val="clear" w:color="auto" w:fill="auto"/>
          </w:tcPr>
          <w:p w14:paraId="624A7480" w14:textId="67D31D3A" w:rsidR="00D87DE6" w:rsidRPr="002E3B38" w:rsidRDefault="00D87DE6"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5D64449D" w14:textId="564B9406"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6AA92D60" w14:textId="6E8C2BD4"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773E9CC1" w14:textId="5964949C" w:rsidR="00D87DE6" w:rsidRPr="002E3B38" w:rsidRDefault="004120A0" w:rsidP="0041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87DE6" w:rsidRPr="002E3B38" w14:paraId="636FF03E" w14:textId="77777777">
        <w:tblPrEx>
          <w:shd w:val="clear" w:color="auto" w:fill="auto"/>
        </w:tblPrEx>
        <w:tc>
          <w:tcPr>
            <w:tcW w:w="3436" w:type="dxa"/>
            <w:vAlign w:val="bottom"/>
          </w:tcPr>
          <w:p w14:paraId="3F37933C" w14:textId="33C115B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ผลแตกต่างชั่วคราวระหว่างมูลค่าคงเหลือของสินค้า</w:t>
            </w:r>
            <w:r w:rsidRPr="002E3B38">
              <w:rPr>
                <w:rFonts w:ascii="Browallia New" w:eastAsia="Arial Unicode MS" w:hAnsi="Browallia New" w:cs="Browallia New"/>
                <w:sz w:val="20"/>
                <w:szCs w:val="20"/>
              </w:rPr>
              <w:br/>
              <w:t xml:space="preserve">    </w:t>
            </w:r>
            <w:r w:rsidRPr="002E3B38">
              <w:rPr>
                <w:rFonts w:ascii="Browallia New" w:eastAsia="Arial Unicode MS" w:hAnsi="Browallia New" w:cs="Browallia New"/>
                <w:sz w:val="20"/>
                <w:szCs w:val="20"/>
                <w:cs/>
              </w:rPr>
              <w:t>คงเหลือ</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ในงบแสดงฐานะการเงินรวมและฐานภาษี</w:t>
            </w:r>
          </w:p>
        </w:tc>
        <w:tc>
          <w:tcPr>
            <w:tcW w:w="1300" w:type="dxa"/>
            <w:shd w:val="clear" w:color="auto" w:fill="auto"/>
          </w:tcPr>
          <w:p w14:paraId="64591335"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52183EEF" w14:textId="4842CFB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4,866,438</w:t>
            </w:r>
          </w:p>
        </w:tc>
        <w:tc>
          <w:tcPr>
            <w:tcW w:w="1393" w:type="dxa"/>
            <w:shd w:val="clear" w:color="auto" w:fill="auto"/>
            <w:vAlign w:val="bottom"/>
          </w:tcPr>
          <w:p w14:paraId="07334460" w14:textId="2F43DB56"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(1,864,394)</w:t>
            </w:r>
          </w:p>
        </w:tc>
        <w:tc>
          <w:tcPr>
            <w:tcW w:w="1336" w:type="dxa"/>
            <w:shd w:val="clear" w:color="auto" w:fill="auto"/>
          </w:tcPr>
          <w:p w14:paraId="46AE3801" w14:textId="77777777" w:rsidR="001B563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p w14:paraId="33200D99" w14:textId="3F2CCF15" w:rsidR="00A14627"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6FB6643F" w14:textId="6886993B"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3,002,044</w:t>
            </w:r>
          </w:p>
        </w:tc>
        <w:tc>
          <w:tcPr>
            <w:tcW w:w="1331" w:type="dxa"/>
            <w:shd w:val="clear" w:color="auto" w:fill="auto"/>
          </w:tcPr>
          <w:p w14:paraId="74B02E3E"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3E1796EF" w14:textId="2343B139" w:rsidR="00D87DE6" w:rsidRPr="002E3B38" w:rsidRDefault="00D87DE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1ED043FF"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45CF1BE9" w14:textId="36CD483B" w:rsidR="00614933"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21465FA3"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6BE0C774" w14:textId="23CFA976" w:rsidR="00614933"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5B33233F" w14:textId="77777777" w:rsidR="001B563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1370A4D3" w14:textId="53DC11D6"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87DE6" w:rsidRPr="002E3B38" w14:paraId="43ABB0F1" w14:textId="77777777">
        <w:tblPrEx>
          <w:shd w:val="clear" w:color="auto" w:fill="auto"/>
        </w:tblPrEx>
        <w:tc>
          <w:tcPr>
            <w:tcW w:w="3436" w:type="dxa"/>
            <w:vAlign w:val="bottom"/>
          </w:tcPr>
          <w:p w14:paraId="58606033"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ค่าเผื่อสินค้าล้าสมัย</w:t>
            </w:r>
          </w:p>
        </w:tc>
        <w:tc>
          <w:tcPr>
            <w:tcW w:w="1300" w:type="dxa"/>
            <w:shd w:val="clear" w:color="auto" w:fill="auto"/>
          </w:tcPr>
          <w:p w14:paraId="04577107" w14:textId="4E3B7C8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6,342,475</w:t>
            </w:r>
          </w:p>
        </w:tc>
        <w:tc>
          <w:tcPr>
            <w:tcW w:w="1393" w:type="dxa"/>
            <w:shd w:val="clear" w:color="auto" w:fill="auto"/>
            <w:vAlign w:val="bottom"/>
          </w:tcPr>
          <w:p w14:paraId="2997CD9F" w14:textId="59424AE2"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(4,307,085)</w:t>
            </w:r>
          </w:p>
        </w:tc>
        <w:tc>
          <w:tcPr>
            <w:tcW w:w="1336" w:type="dxa"/>
            <w:shd w:val="clear" w:color="auto" w:fill="auto"/>
          </w:tcPr>
          <w:p w14:paraId="3FB80974" w14:textId="280653FC"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124F85EE" w14:textId="30E05FBE"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2,035,</w:t>
            </w:r>
            <w:r w:rsidR="001B5636" w:rsidRPr="002E3B38">
              <w:rPr>
                <w:rFonts w:ascii="Browallia New" w:eastAsia="Arial Unicode MS" w:hAnsi="Browallia New" w:cs="Browallia New"/>
                <w:sz w:val="20"/>
                <w:szCs w:val="20"/>
              </w:rPr>
              <w:t>39</w:t>
            </w:r>
            <w:r w:rsidR="0050276A" w:rsidRPr="002E3B38">
              <w:rPr>
                <w:rFonts w:ascii="Browallia New" w:eastAsia="Arial Unicode MS" w:hAnsi="Browallia New" w:cs="Browallia New"/>
                <w:sz w:val="20"/>
                <w:szCs w:val="20"/>
              </w:rPr>
              <w:t>0</w:t>
            </w:r>
          </w:p>
        </w:tc>
        <w:tc>
          <w:tcPr>
            <w:tcW w:w="1331" w:type="dxa"/>
            <w:shd w:val="clear" w:color="auto" w:fill="auto"/>
          </w:tcPr>
          <w:p w14:paraId="0FD1A653" w14:textId="4848C23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162,784</w:t>
            </w:r>
          </w:p>
        </w:tc>
        <w:tc>
          <w:tcPr>
            <w:tcW w:w="1418" w:type="dxa"/>
            <w:shd w:val="clear" w:color="auto" w:fill="auto"/>
          </w:tcPr>
          <w:p w14:paraId="78E66DBB" w14:textId="04DABFED"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3B0C85E3" w14:textId="33688E92"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6A791F1E" w14:textId="10DAA758" w:rsidR="00D87DE6" w:rsidRPr="002E3B38" w:rsidRDefault="00582E30" w:rsidP="0061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162,784</w:t>
            </w:r>
          </w:p>
        </w:tc>
      </w:tr>
      <w:tr w:rsidR="00D87DE6" w:rsidRPr="002E3B38" w14:paraId="66ED971E" w14:textId="77777777">
        <w:tblPrEx>
          <w:shd w:val="clear" w:color="auto" w:fill="auto"/>
        </w:tblPrEx>
        <w:tc>
          <w:tcPr>
            <w:tcW w:w="3436" w:type="dxa"/>
            <w:vAlign w:val="bottom"/>
          </w:tcPr>
          <w:p w14:paraId="2CAFEEBC"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ค่าเผื่อรับคืนละคร</w:t>
            </w:r>
          </w:p>
        </w:tc>
        <w:tc>
          <w:tcPr>
            <w:tcW w:w="1300" w:type="dxa"/>
            <w:shd w:val="clear" w:color="auto" w:fill="auto"/>
          </w:tcPr>
          <w:p w14:paraId="74666C53" w14:textId="3D9BAB0C"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618,140</w:t>
            </w:r>
          </w:p>
        </w:tc>
        <w:tc>
          <w:tcPr>
            <w:tcW w:w="1393" w:type="dxa"/>
            <w:shd w:val="clear" w:color="auto" w:fill="auto"/>
            <w:vAlign w:val="bottom"/>
          </w:tcPr>
          <w:p w14:paraId="185697AD" w14:textId="3AB0D629" w:rsidR="00D87DE6" w:rsidRPr="002E3B38" w:rsidRDefault="00A14627"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w:t>
            </w:r>
          </w:p>
        </w:tc>
        <w:tc>
          <w:tcPr>
            <w:tcW w:w="1336" w:type="dxa"/>
            <w:shd w:val="clear" w:color="auto" w:fill="auto"/>
          </w:tcPr>
          <w:p w14:paraId="4D059480" w14:textId="0383ED3B"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6A1EC55E" w14:textId="468657AA"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618,140</w:t>
            </w:r>
          </w:p>
        </w:tc>
        <w:tc>
          <w:tcPr>
            <w:tcW w:w="1331" w:type="dxa"/>
            <w:shd w:val="clear" w:color="auto" w:fill="auto"/>
          </w:tcPr>
          <w:p w14:paraId="3986A34E" w14:textId="07E5AC28" w:rsidR="00D87DE6" w:rsidRPr="002E3B38" w:rsidRDefault="00D87DE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7D33C059" w14:textId="718002FF"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45670E71" w14:textId="1B89D99D"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1DA1E57C" w14:textId="27382F5C"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87DE6" w:rsidRPr="002E3B38" w14:paraId="72CF8197" w14:textId="77777777">
        <w:tblPrEx>
          <w:shd w:val="clear" w:color="auto" w:fill="auto"/>
        </w:tblPrEx>
        <w:tc>
          <w:tcPr>
            <w:tcW w:w="3436" w:type="dxa"/>
            <w:vAlign w:val="bottom"/>
          </w:tcPr>
          <w:p w14:paraId="43CB4845" w14:textId="77777777"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ค่าใบอนุญาตให้ใช้คลื่นความถี่และประกอบกิจการโทรทัศน์</w:t>
            </w:r>
          </w:p>
        </w:tc>
        <w:tc>
          <w:tcPr>
            <w:tcW w:w="1300" w:type="dxa"/>
            <w:shd w:val="clear" w:color="auto" w:fill="auto"/>
          </w:tcPr>
          <w:p w14:paraId="68A047E5" w14:textId="7A866999"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84,036,028</w:t>
            </w:r>
          </w:p>
        </w:tc>
        <w:tc>
          <w:tcPr>
            <w:tcW w:w="1393" w:type="dxa"/>
            <w:shd w:val="clear" w:color="auto" w:fill="auto"/>
            <w:vAlign w:val="bottom"/>
          </w:tcPr>
          <w:p w14:paraId="67F30B4F" w14:textId="25522C1D"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(15,794,396)</w:t>
            </w:r>
          </w:p>
        </w:tc>
        <w:tc>
          <w:tcPr>
            <w:tcW w:w="1336" w:type="dxa"/>
            <w:shd w:val="clear" w:color="auto" w:fill="auto"/>
          </w:tcPr>
          <w:p w14:paraId="7205BDD9" w14:textId="1DBCCDF6"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61511A1A" w14:textId="2ADDE190"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68,241,632</w:t>
            </w:r>
          </w:p>
        </w:tc>
        <w:tc>
          <w:tcPr>
            <w:tcW w:w="1331" w:type="dxa"/>
            <w:shd w:val="clear" w:color="auto" w:fill="auto"/>
          </w:tcPr>
          <w:p w14:paraId="7F63436A" w14:textId="4F79CA0D" w:rsidR="00D87DE6" w:rsidRPr="002E3B38" w:rsidRDefault="00D87DE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1E1E2FE6" w14:textId="32FB22F6"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07203DBC" w14:textId="27919582"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7AED0B18" w14:textId="3B17246E"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87DE6" w:rsidRPr="002E3B38" w14:paraId="7B4AE261" w14:textId="77777777">
        <w:tblPrEx>
          <w:shd w:val="clear" w:color="auto" w:fill="auto"/>
        </w:tblPrEx>
        <w:tc>
          <w:tcPr>
            <w:tcW w:w="3436" w:type="dxa"/>
            <w:vAlign w:val="bottom"/>
          </w:tcPr>
          <w:p w14:paraId="528E2BE3" w14:textId="51365989"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รายได้รับล่วงหน้า - </w:t>
            </w:r>
            <w:r w:rsidRPr="002E3B38">
              <w:rPr>
                <w:rFonts w:ascii="Browallia New" w:eastAsia="Arial Unicode MS" w:hAnsi="Browallia New" w:cs="Browallia New"/>
                <w:sz w:val="20"/>
                <w:szCs w:val="20"/>
              </w:rPr>
              <w:t>Redeem Coin</w:t>
            </w:r>
          </w:p>
        </w:tc>
        <w:tc>
          <w:tcPr>
            <w:tcW w:w="1300" w:type="dxa"/>
            <w:shd w:val="clear" w:color="auto" w:fill="auto"/>
          </w:tcPr>
          <w:p w14:paraId="333693A2" w14:textId="1FEC944A" w:rsidR="00D87DE6"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93" w:type="dxa"/>
            <w:shd w:val="clear" w:color="auto" w:fill="auto"/>
            <w:vAlign w:val="bottom"/>
          </w:tcPr>
          <w:p w14:paraId="4FCA8478" w14:textId="5C731CC4"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5,720,550</w:t>
            </w:r>
          </w:p>
        </w:tc>
        <w:tc>
          <w:tcPr>
            <w:tcW w:w="1336" w:type="dxa"/>
            <w:shd w:val="clear" w:color="auto" w:fill="auto"/>
          </w:tcPr>
          <w:p w14:paraId="2748C889" w14:textId="07D0ED63"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2E41FA8D" w14:textId="1D230BC2" w:rsidR="00D87DE6" w:rsidRPr="002E3B38" w:rsidRDefault="00D87DE6" w:rsidP="00D87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5,720,550</w:t>
            </w:r>
          </w:p>
        </w:tc>
        <w:tc>
          <w:tcPr>
            <w:tcW w:w="1331" w:type="dxa"/>
            <w:shd w:val="clear" w:color="auto" w:fill="auto"/>
          </w:tcPr>
          <w:p w14:paraId="3435B157" w14:textId="2894A2E6"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auto"/>
          </w:tcPr>
          <w:p w14:paraId="0AE12057" w14:textId="285FA968"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79A252E3" w14:textId="76CCFD99"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6352D1E3" w14:textId="27786067" w:rsidR="00D87DE6"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2152A2" w:rsidRPr="002E3B38" w14:paraId="039394F3" w14:textId="77777777">
        <w:tblPrEx>
          <w:shd w:val="clear" w:color="auto" w:fill="auto"/>
        </w:tblPrEx>
        <w:tc>
          <w:tcPr>
            <w:tcW w:w="3436" w:type="dxa"/>
            <w:vAlign w:val="bottom"/>
          </w:tcPr>
          <w:p w14:paraId="1DAB7106" w14:textId="7777777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ทรัพย์สินตามสัญญาเช่า</w:t>
            </w:r>
          </w:p>
        </w:tc>
        <w:tc>
          <w:tcPr>
            <w:tcW w:w="1300" w:type="dxa"/>
            <w:shd w:val="clear" w:color="auto" w:fill="auto"/>
          </w:tcPr>
          <w:p w14:paraId="551BADB3" w14:textId="0FEF97BD"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4,193,009</w:t>
            </w:r>
          </w:p>
        </w:tc>
        <w:tc>
          <w:tcPr>
            <w:tcW w:w="1393" w:type="dxa"/>
            <w:shd w:val="clear" w:color="auto" w:fill="auto"/>
            <w:vAlign w:val="bottom"/>
          </w:tcPr>
          <w:p w14:paraId="21E3808C" w14:textId="472368F0"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1,460,619</w:t>
            </w:r>
          </w:p>
        </w:tc>
        <w:tc>
          <w:tcPr>
            <w:tcW w:w="1336" w:type="dxa"/>
            <w:shd w:val="clear" w:color="auto" w:fill="auto"/>
            <w:vAlign w:val="bottom"/>
          </w:tcPr>
          <w:p w14:paraId="2FC75081" w14:textId="1B8BE8DD"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0C682FF2" w14:textId="5CCD0151"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5,653,</w:t>
            </w:r>
            <w:r w:rsidR="001B5636" w:rsidRPr="002E3B38">
              <w:rPr>
                <w:rFonts w:ascii="Browallia New" w:eastAsia="Arial Unicode MS" w:hAnsi="Browallia New" w:cs="Browallia New"/>
                <w:sz w:val="20"/>
                <w:szCs w:val="20"/>
              </w:rPr>
              <w:t>62</w:t>
            </w:r>
            <w:r w:rsidR="00B37964" w:rsidRPr="002E3B38">
              <w:rPr>
                <w:rFonts w:ascii="Browallia New" w:eastAsia="Arial Unicode MS" w:hAnsi="Browallia New" w:cs="Browallia New"/>
                <w:sz w:val="20"/>
                <w:szCs w:val="20"/>
              </w:rPr>
              <w:t>8</w:t>
            </w:r>
          </w:p>
        </w:tc>
        <w:tc>
          <w:tcPr>
            <w:tcW w:w="1331" w:type="dxa"/>
            <w:shd w:val="clear" w:color="auto" w:fill="auto"/>
          </w:tcPr>
          <w:p w14:paraId="14040A8B" w14:textId="7E4CC6F3"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2,003,175</w:t>
            </w:r>
          </w:p>
        </w:tc>
        <w:tc>
          <w:tcPr>
            <w:tcW w:w="1418" w:type="dxa"/>
            <w:shd w:val="clear" w:color="auto" w:fill="auto"/>
            <w:vAlign w:val="bottom"/>
          </w:tcPr>
          <w:p w14:paraId="7A152FBD" w14:textId="203207C4"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438,201</w:t>
            </w:r>
          </w:p>
        </w:tc>
        <w:tc>
          <w:tcPr>
            <w:tcW w:w="1450" w:type="dxa"/>
            <w:shd w:val="clear" w:color="auto" w:fill="auto"/>
          </w:tcPr>
          <w:p w14:paraId="19D55D2C" w14:textId="2D470D03"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29643009" w14:textId="451AA145"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2,441,376</w:t>
            </w:r>
          </w:p>
        </w:tc>
      </w:tr>
      <w:tr w:rsidR="002152A2" w:rsidRPr="002E3B38" w14:paraId="5ED0CF50" w14:textId="77777777">
        <w:tblPrEx>
          <w:shd w:val="clear" w:color="auto" w:fill="auto"/>
        </w:tblPrEx>
        <w:tc>
          <w:tcPr>
            <w:tcW w:w="3436" w:type="dxa"/>
            <w:vAlign w:val="bottom"/>
          </w:tcPr>
          <w:p w14:paraId="4FC5F349" w14:textId="7777777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ภาระผูกพันผลประโยชน์พนักงาน</w:t>
            </w:r>
          </w:p>
        </w:tc>
        <w:tc>
          <w:tcPr>
            <w:tcW w:w="1300" w:type="dxa"/>
            <w:shd w:val="clear" w:color="auto" w:fill="auto"/>
          </w:tcPr>
          <w:p w14:paraId="78131C85" w14:textId="1FCBDE00"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19,854,360</w:t>
            </w:r>
          </w:p>
        </w:tc>
        <w:tc>
          <w:tcPr>
            <w:tcW w:w="1393" w:type="dxa"/>
            <w:shd w:val="clear" w:color="auto" w:fill="auto"/>
            <w:vAlign w:val="bottom"/>
          </w:tcPr>
          <w:p w14:paraId="103A14D4" w14:textId="347DA1F2"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(812,052)</w:t>
            </w:r>
          </w:p>
        </w:tc>
        <w:tc>
          <w:tcPr>
            <w:tcW w:w="1336" w:type="dxa"/>
            <w:shd w:val="clear" w:color="auto" w:fill="auto"/>
            <w:vAlign w:val="bottom"/>
          </w:tcPr>
          <w:p w14:paraId="1F3DBBE5" w14:textId="62AB58DE" w:rsidR="002152A2" w:rsidRPr="002E3B38" w:rsidRDefault="000345AE"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(938,072)</w:t>
            </w:r>
          </w:p>
        </w:tc>
        <w:tc>
          <w:tcPr>
            <w:tcW w:w="1302" w:type="dxa"/>
            <w:shd w:val="clear" w:color="auto" w:fill="auto"/>
            <w:vAlign w:val="bottom"/>
          </w:tcPr>
          <w:p w14:paraId="1E5E007B" w14:textId="3D433413" w:rsidR="002152A2" w:rsidRPr="002E3B38" w:rsidRDefault="00501F24"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18,104,236</w:t>
            </w:r>
          </w:p>
        </w:tc>
        <w:tc>
          <w:tcPr>
            <w:tcW w:w="1331" w:type="dxa"/>
            <w:shd w:val="clear" w:color="auto" w:fill="auto"/>
          </w:tcPr>
          <w:p w14:paraId="174542AE" w14:textId="63AEBF2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cs/>
              </w:rPr>
            </w:pPr>
            <w:r w:rsidRPr="002E3B38">
              <w:rPr>
                <w:rFonts w:ascii="Browallia New" w:eastAsia="Arial Unicode MS" w:hAnsi="Browallia New" w:cs="Browallia New"/>
                <w:sz w:val="20"/>
                <w:szCs w:val="20"/>
              </w:rPr>
              <w:t>9,868,531</w:t>
            </w:r>
          </w:p>
        </w:tc>
        <w:tc>
          <w:tcPr>
            <w:tcW w:w="1418" w:type="dxa"/>
            <w:shd w:val="clear" w:color="auto" w:fill="auto"/>
            <w:vAlign w:val="bottom"/>
          </w:tcPr>
          <w:p w14:paraId="571BD870" w14:textId="3A60A02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(309,248)</w:t>
            </w:r>
          </w:p>
        </w:tc>
        <w:tc>
          <w:tcPr>
            <w:tcW w:w="1450" w:type="dxa"/>
            <w:shd w:val="clear" w:color="auto" w:fill="auto"/>
            <w:vAlign w:val="bottom"/>
          </w:tcPr>
          <w:p w14:paraId="624B289C" w14:textId="2B8E9CDF"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266,472</w:t>
            </w:r>
          </w:p>
        </w:tc>
        <w:tc>
          <w:tcPr>
            <w:tcW w:w="1385" w:type="dxa"/>
            <w:shd w:val="clear" w:color="auto" w:fill="auto"/>
            <w:vAlign w:val="bottom"/>
          </w:tcPr>
          <w:p w14:paraId="7861E666" w14:textId="29A9AFDB"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9,825,755</w:t>
            </w:r>
          </w:p>
        </w:tc>
      </w:tr>
      <w:tr w:rsidR="002152A2" w:rsidRPr="002E3B38" w14:paraId="7334B28B" w14:textId="77777777">
        <w:tblPrEx>
          <w:shd w:val="clear" w:color="auto" w:fill="auto"/>
        </w:tblPrEx>
        <w:tc>
          <w:tcPr>
            <w:tcW w:w="3436" w:type="dxa"/>
            <w:vAlign w:val="bottom"/>
          </w:tcPr>
          <w:p w14:paraId="0BAE1E6F" w14:textId="7777777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ขาดทุนสะสมทางภาษี</w:t>
            </w:r>
          </w:p>
        </w:tc>
        <w:tc>
          <w:tcPr>
            <w:tcW w:w="1300" w:type="dxa"/>
            <w:shd w:val="clear" w:color="auto" w:fill="auto"/>
          </w:tcPr>
          <w:p w14:paraId="31D25128" w14:textId="6E762148"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218,482,900</w:t>
            </w:r>
          </w:p>
        </w:tc>
        <w:tc>
          <w:tcPr>
            <w:tcW w:w="1393" w:type="dxa"/>
            <w:shd w:val="clear" w:color="auto" w:fill="auto"/>
            <w:vAlign w:val="bottom"/>
          </w:tcPr>
          <w:p w14:paraId="6C803449" w14:textId="52BA83D3"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159,416,476</w:t>
            </w:r>
          </w:p>
        </w:tc>
        <w:tc>
          <w:tcPr>
            <w:tcW w:w="1336" w:type="dxa"/>
            <w:shd w:val="clear" w:color="auto" w:fill="auto"/>
          </w:tcPr>
          <w:p w14:paraId="0D62BCAC" w14:textId="2FAE118C"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1FECD88B" w14:textId="60D1466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377,899,376</w:t>
            </w:r>
          </w:p>
        </w:tc>
        <w:tc>
          <w:tcPr>
            <w:tcW w:w="1331" w:type="dxa"/>
            <w:shd w:val="clear" w:color="auto" w:fill="auto"/>
            <w:vAlign w:val="bottom"/>
          </w:tcPr>
          <w:p w14:paraId="5C3C1FF7" w14:textId="5186EDB0" w:rsidR="002152A2" w:rsidRPr="002E3B38" w:rsidRDefault="002152A2"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vAlign w:val="bottom"/>
          </w:tcPr>
          <w:p w14:paraId="09A32DE9" w14:textId="148906A2" w:rsidR="002152A2" w:rsidRPr="002E3B38" w:rsidRDefault="00B70DB6"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11,677</w:t>
            </w:r>
            <w:r w:rsidR="002152A2" w:rsidRPr="002E3B38">
              <w:rPr>
                <w:rFonts w:ascii="Browallia New" w:eastAsia="Arial Unicode MS" w:hAnsi="Browallia New" w:cs="Browallia New"/>
                <w:sz w:val="20"/>
                <w:szCs w:val="20"/>
              </w:rPr>
              <w:t>,958</w:t>
            </w:r>
          </w:p>
        </w:tc>
        <w:tc>
          <w:tcPr>
            <w:tcW w:w="1450" w:type="dxa"/>
            <w:shd w:val="clear" w:color="auto" w:fill="auto"/>
          </w:tcPr>
          <w:p w14:paraId="5424FBB1" w14:textId="11B04B90"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29D88A0C" w14:textId="1467FA96" w:rsidR="002152A2" w:rsidRPr="002E3B38" w:rsidRDefault="00DE249B"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11,677</w:t>
            </w:r>
            <w:r w:rsidR="002152A2" w:rsidRPr="002E3B38">
              <w:rPr>
                <w:rFonts w:ascii="Browallia New" w:eastAsia="Arial Unicode MS" w:hAnsi="Browallia New" w:cs="Browallia New"/>
                <w:sz w:val="20"/>
                <w:szCs w:val="20"/>
              </w:rPr>
              <w:t>,958</w:t>
            </w:r>
          </w:p>
        </w:tc>
      </w:tr>
      <w:tr w:rsidR="002152A2" w:rsidRPr="002E3B38" w14:paraId="2A657EAF" w14:textId="77777777">
        <w:tblPrEx>
          <w:shd w:val="clear" w:color="auto" w:fill="auto"/>
        </w:tblPrEx>
        <w:tc>
          <w:tcPr>
            <w:tcW w:w="3436" w:type="dxa"/>
            <w:vAlign w:val="bottom"/>
          </w:tcPr>
          <w:p w14:paraId="47B26393" w14:textId="7777777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ประมาณการค่ารื้อถอน</w:t>
            </w:r>
          </w:p>
        </w:tc>
        <w:tc>
          <w:tcPr>
            <w:tcW w:w="1300" w:type="dxa"/>
            <w:shd w:val="clear" w:color="auto" w:fill="auto"/>
          </w:tcPr>
          <w:p w14:paraId="21A2D998" w14:textId="09D0AEF8"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844,</w:t>
            </w:r>
            <w:r w:rsidR="001B5636" w:rsidRPr="002E3B38">
              <w:rPr>
                <w:rFonts w:ascii="Browallia New" w:eastAsia="Arial Unicode MS" w:hAnsi="Browallia New" w:cs="Browallia New"/>
                <w:sz w:val="20"/>
                <w:szCs w:val="20"/>
              </w:rPr>
              <w:t>28</w:t>
            </w:r>
            <w:r w:rsidR="00081B38" w:rsidRPr="002E3B38">
              <w:rPr>
                <w:rFonts w:ascii="Browallia New" w:eastAsia="Arial Unicode MS" w:hAnsi="Browallia New" w:cs="Browallia New"/>
                <w:sz w:val="20"/>
                <w:szCs w:val="20"/>
              </w:rPr>
              <w:t>7</w:t>
            </w:r>
          </w:p>
        </w:tc>
        <w:tc>
          <w:tcPr>
            <w:tcW w:w="1393" w:type="dxa"/>
            <w:shd w:val="clear" w:color="auto" w:fill="auto"/>
            <w:vAlign w:val="bottom"/>
          </w:tcPr>
          <w:p w14:paraId="7F8251DD" w14:textId="5860175C"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26,573</w:t>
            </w:r>
          </w:p>
        </w:tc>
        <w:tc>
          <w:tcPr>
            <w:tcW w:w="1336" w:type="dxa"/>
            <w:shd w:val="clear" w:color="auto" w:fill="auto"/>
          </w:tcPr>
          <w:p w14:paraId="458B8D96" w14:textId="1D0822DE"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15C3888A" w14:textId="167D6583"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870,</w:t>
            </w:r>
            <w:r w:rsidR="001B5636" w:rsidRPr="002E3B38">
              <w:rPr>
                <w:rFonts w:ascii="Browallia New" w:eastAsia="Arial Unicode MS" w:hAnsi="Browallia New" w:cs="Browallia New"/>
                <w:sz w:val="20"/>
                <w:szCs w:val="20"/>
              </w:rPr>
              <w:t>8</w:t>
            </w:r>
            <w:r w:rsidR="009F155F" w:rsidRPr="002E3B38">
              <w:rPr>
                <w:rFonts w:ascii="Browallia New" w:eastAsia="Arial Unicode MS" w:hAnsi="Browallia New" w:cs="Browallia New"/>
                <w:sz w:val="20"/>
                <w:szCs w:val="20"/>
              </w:rPr>
              <w:t>60</w:t>
            </w:r>
          </w:p>
        </w:tc>
        <w:tc>
          <w:tcPr>
            <w:tcW w:w="1331" w:type="dxa"/>
            <w:shd w:val="clear" w:color="auto" w:fill="auto"/>
          </w:tcPr>
          <w:p w14:paraId="0959CFD5" w14:textId="54DD43BA"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343,</w:t>
            </w:r>
            <w:r w:rsidR="001B5636" w:rsidRPr="002E3B38">
              <w:rPr>
                <w:rFonts w:ascii="Browallia New" w:eastAsia="Arial Unicode MS" w:hAnsi="Browallia New" w:cs="Browallia New"/>
                <w:sz w:val="20"/>
                <w:szCs w:val="20"/>
              </w:rPr>
              <w:t>81</w:t>
            </w:r>
            <w:r w:rsidR="007841D1" w:rsidRPr="002E3B38">
              <w:rPr>
                <w:rFonts w:ascii="Browallia New" w:eastAsia="Arial Unicode MS" w:hAnsi="Browallia New" w:cs="Browallia New"/>
                <w:sz w:val="20"/>
                <w:szCs w:val="20"/>
              </w:rPr>
              <w:t>1</w:t>
            </w:r>
          </w:p>
        </w:tc>
        <w:tc>
          <w:tcPr>
            <w:tcW w:w="1418" w:type="dxa"/>
            <w:shd w:val="clear" w:color="auto" w:fill="auto"/>
            <w:vAlign w:val="bottom"/>
          </w:tcPr>
          <w:p w14:paraId="5586CC9C" w14:textId="53DED19F"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16,381</w:t>
            </w:r>
          </w:p>
        </w:tc>
        <w:tc>
          <w:tcPr>
            <w:tcW w:w="1450" w:type="dxa"/>
            <w:shd w:val="clear" w:color="auto" w:fill="auto"/>
          </w:tcPr>
          <w:p w14:paraId="2F645949" w14:textId="0EB330E2"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37C20C7A" w14:textId="31DF9D91"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360,</w:t>
            </w:r>
            <w:r w:rsidR="001B5636" w:rsidRPr="002E3B38">
              <w:rPr>
                <w:rFonts w:ascii="Browallia New" w:eastAsia="Arial Unicode MS" w:hAnsi="Browallia New" w:cs="Browallia New"/>
                <w:sz w:val="20"/>
                <w:szCs w:val="20"/>
              </w:rPr>
              <w:t>19</w:t>
            </w:r>
            <w:r w:rsidR="006B6103" w:rsidRPr="002E3B38">
              <w:rPr>
                <w:rFonts w:ascii="Browallia New" w:eastAsia="Arial Unicode MS" w:hAnsi="Browallia New" w:cs="Browallia New"/>
                <w:sz w:val="20"/>
                <w:szCs w:val="20"/>
              </w:rPr>
              <w:t>2</w:t>
            </w:r>
          </w:p>
        </w:tc>
      </w:tr>
      <w:tr w:rsidR="002152A2" w:rsidRPr="002E3B38" w14:paraId="2AE03E21" w14:textId="77777777">
        <w:tblPrEx>
          <w:shd w:val="clear" w:color="auto" w:fill="auto"/>
        </w:tblPrEx>
        <w:tc>
          <w:tcPr>
            <w:tcW w:w="3436" w:type="dxa"/>
            <w:vAlign w:val="bottom"/>
          </w:tcPr>
          <w:p w14:paraId="12B9DBAA" w14:textId="7777777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ค่าเผื่อการด้อยค่าของเงินลงทุน</w:t>
            </w:r>
          </w:p>
        </w:tc>
        <w:tc>
          <w:tcPr>
            <w:tcW w:w="1300" w:type="dxa"/>
            <w:shd w:val="clear" w:color="auto" w:fill="auto"/>
          </w:tcPr>
          <w:p w14:paraId="7F2CC54C" w14:textId="30BE80ED"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51,354,848</w:t>
            </w:r>
          </w:p>
        </w:tc>
        <w:tc>
          <w:tcPr>
            <w:tcW w:w="1393" w:type="dxa"/>
            <w:shd w:val="clear" w:color="auto" w:fill="auto"/>
            <w:vAlign w:val="bottom"/>
          </w:tcPr>
          <w:p w14:paraId="7399EBD1" w14:textId="796CF8DD"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(44,708)</w:t>
            </w:r>
          </w:p>
        </w:tc>
        <w:tc>
          <w:tcPr>
            <w:tcW w:w="1336" w:type="dxa"/>
            <w:shd w:val="clear" w:color="auto" w:fill="auto"/>
          </w:tcPr>
          <w:p w14:paraId="72F8B0D3" w14:textId="77CF4A45"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49A49141" w14:textId="66BE0A4F"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51,310,140</w:t>
            </w:r>
          </w:p>
        </w:tc>
        <w:tc>
          <w:tcPr>
            <w:tcW w:w="1331" w:type="dxa"/>
            <w:shd w:val="clear" w:color="auto" w:fill="auto"/>
          </w:tcPr>
          <w:p w14:paraId="4965352B" w14:textId="0C9804A7"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51,354,848</w:t>
            </w:r>
          </w:p>
        </w:tc>
        <w:tc>
          <w:tcPr>
            <w:tcW w:w="1418" w:type="dxa"/>
            <w:shd w:val="clear" w:color="auto" w:fill="auto"/>
            <w:vAlign w:val="bottom"/>
          </w:tcPr>
          <w:p w14:paraId="4AB58232" w14:textId="008096B2"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(44,708)</w:t>
            </w:r>
          </w:p>
        </w:tc>
        <w:tc>
          <w:tcPr>
            <w:tcW w:w="1450" w:type="dxa"/>
            <w:shd w:val="clear" w:color="auto" w:fill="auto"/>
          </w:tcPr>
          <w:p w14:paraId="30508E42" w14:textId="0B078D2E" w:rsidR="002152A2" w:rsidRPr="002E3B38" w:rsidRDefault="001B5636" w:rsidP="001B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1D6E4881" w14:textId="4253067A" w:rsidR="002152A2" w:rsidRPr="002E3B38" w:rsidRDefault="002152A2" w:rsidP="002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51,310,140</w:t>
            </w:r>
          </w:p>
        </w:tc>
      </w:tr>
      <w:tr w:rsidR="00704664" w:rsidRPr="002E3B38" w14:paraId="004704BA" w14:textId="77777777">
        <w:tblPrEx>
          <w:shd w:val="clear" w:color="auto" w:fill="auto"/>
        </w:tblPrEx>
        <w:tc>
          <w:tcPr>
            <w:tcW w:w="3436" w:type="dxa"/>
            <w:vAlign w:val="bottom"/>
          </w:tcPr>
          <w:p w14:paraId="77BC337A" w14:textId="77777777" w:rsidR="00704664" w:rsidRPr="002E3B38" w:rsidRDefault="00704664" w:rsidP="0070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รายได้ลิขสิทธิ์รับล่วงหน้า</w:t>
            </w:r>
          </w:p>
        </w:tc>
        <w:tc>
          <w:tcPr>
            <w:tcW w:w="1300" w:type="dxa"/>
            <w:shd w:val="clear" w:color="auto" w:fill="auto"/>
          </w:tcPr>
          <w:p w14:paraId="0A0FD811" w14:textId="10029BA3" w:rsidR="00704664" w:rsidRPr="002E3B38" w:rsidRDefault="00704664" w:rsidP="007046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(2,192,829)</w:t>
            </w:r>
          </w:p>
        </w:tc>
        <w:tc>
          <w:tcPr>
            <w:tcW w:w="1393" w:type="dxa"/>
            <w:shd w:val="clear" w:color="auto" w:fill="auto"/>
            <w:vAlign w:val="bottom"/>
          </w:tcPr>
          <w:p w14:paraId="1CE0CAB0" w14:textId="64942B52" w:rsidR="00704664" w:rsidRPr="002E3B38" w:rsidRDefault="00704664" w:rsidP="007046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2,192,829</w:t>
            </w:r>
          </w:p>
        </w:tc>
        <w:tc>
          <w:tcPr>
            <w:tcW w:w="1336" w:type="dxa"/>
            <w:shd w:val="clear" w:color="auto" w:fill="auto"/>
          </w:tcPr>
          <w:p w14:paraId="76CC727D" w14:textId="37C2A1B6" w:rsidR="00704664" w:rsidRPr="002E3B38" w:rsidRDefault="001B5636" w:rsidP="001B5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1C511A3A" w14:textId="3D3D6A8B" w:rsidR="00704664" w:rsidRPr="002E3B38" w:rsidRDefault="001B5636" w:rsidP="001B5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31" w:type="dxa"/>
            <w:shd w:val="clear" w:color="auto" w:fill="auto"/>
          </w:tcPr>
          <w:p w14:paraId="6E67DD70" w14:textId="2C27EDD0" w:rsidR="00704664" w:rsidRPr="002E3B38" w:rsidRDefault="00704664" w:rsidP="007046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(906,535)</w:t>
            </w:r>
          </w:p>
        </w:tc>
        <w:tc>
          <w:tcPr>
            <w:tcW w:w="1418" w:type="dxa"/>
            <w:shd w:val="clear" w:color="auto" w:fill="auto"/>
            <w:vAlign w:val="bottom"/>
          </w:tcPr>
          <w:p w14:paraId="21A6FEA3" w14:textId="6021CEED" w:rsidR="00704664" w:rsidRPr="002E3B38" w:rsidRDefault="00704664" w:rsidP="007046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906,535</w:t>
            </w:r>
          </w:p>
        </w:tc>
        <w:tc>
          <w:tcPr>
            <w:tcW w:w="1450" w:type="dxa"/>
            <w:shd w:val="clear" w:color="auto" w:fill="auto"/>
          </w:tcPr>
          <w:p w14:paraId="1E836AE4" w14:textId="4A94DB6B" w:rsidR="00704664" w:rsidRPr="002E3B38" w:rsidRDefault="001B5636" w:rsidP="001B5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32A85EBB" w14:textId="62206A79" w:rsidR="00704664" w:rsidRPr="002E3B38" w:rsidRDefault="001B5636" w:rsidP="001B5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A4B83" w:rsidRPr="002E3B38" w14:paraId="5F4F4220" w14:textId="77777777">
        <w:tblPrEx>
          <w:shd w:val="clear" w:color="auto" w:fill="auto"/>
        </w:tblPrEx>
        <w:tc>
          <w:tcPr>
            <w:tcW w:w="3436" w:type="dxa"/>
            <w:vAlign w:val="bottom"/>
          </w:tcPr>
          <w:p w14:paraId="3F8D106A"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รวมสินทรัพย์ภาษีเงินได้รอการตัดบัญชี</w:t>
            </w:r>
          </w:p>
        </w:tc>
        <w:tc>
          <w:tcPr>
            <w:tcW w:w="1300" w:type="dxa"/>
            <w:shd w:val="clear" w:color="auto" w:fill="auto"/>
          </w:tcPr>
          <w:p w14:paraId="21BB78DE" w14:textId="7AC4150D" w:rsidR="00DA4B83" w:rsidRPr="002E3B38" w:rsidRDefault="00DA4B83"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394,483,</w:t>
            </w:r>
            <w:r w:rsidR="001B5636" w:rsidRPr="002E3B38">
              <w:rPr>
                <w:rFonts w:ascii="Browallia New" w:eastAsia="Arial Unicode MS" w:hAnsi="Browallia New" w:cs="Browallia New"/>
                <w:sz w:val="20"/>
                <w:szCs w:val="20"/>
              </w:rPr>
              <w:t>14</w:t>
            </w:r>
            <w:r w:rsidR="00081B38" w:rsidRPr="002E3B38">
              <w:rPr>
                <w:rFonts w:ascii="Browallia New" w:eastAsia="Arial Unicode MS" w:hAnsi="Browallia New" w:cs="Browallia New"/>
                <w:sz w:val="20"/>
                <w:szCs w:val="20"/>
              </w:rPr>
              <w:t>4</w:t>
            </w:r>
          </w:p>
        </w:tc>
        <w:tc>
          <w:tcPr>
            <w:tcW w:w="1393" w:type="dxa"/>
            <w:shd w:val="clear" w:color="auto" w:fill="auto"/>
            <w:vAlign w:val="bottom"/>
          </w:tcPr>
          <w:p w14:paraId="3018B404" w14:textId="256DB1D7" w:rsidR="00DA4B83" w:rsidRPr="002E3B38" w:rsidRDefault="000339B0"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143,602,</w:t>
            </w:r>
            <w:r w:rsidR="001B5636" w:rsidRPr="002E3B38">
              <w:rPr>
                <w:rFonts w:ascii="Browallia New" w:eastAsia="Arial Unicode MS" w:hAnsi="Browallia New" w:cs="Browallia New"/>
                <w:sz w:val="20"/>
                <w:szCs w:val="20"/>
              </w:rPr>
              <w:t>16</w:t>
            </w:r>
            <w:r w:rsidR="005D7728" w:rsidRPr="002E3B38">
              <w:rPr>
                <w:rFonts w:ascii="Browallia New" w:eastAsia="Arial Unicode MS" w:hAnsi="Browallia New" w:cs="Browallia New"/>
                <w:sz w:val="20"/>
                <w:szCs w:val="20"/>
              </w:rPr>
              <w:t>7</w:t>
            </w:r>
          </w:p>
        </w:tc>
        <w:tc>
          <w:tcPr>
            <w:tcW w:w="1336" w:type="dxa"/>
            <w:shd w:val="clear" w:color="auto" w:fill="auto"/>
            <w:vAlign w:val="bottom"/>
          </w:tcPr>
          <w:p w14:paraId="3EBECF5A" w14:textId="23FDC74B" w:rsidR="00DA4B83" w:rsidRPr="002E3B38" w:rsidRDefault="000345AE" w:rsidP="00635A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(938,072)</w:t>
            </w:r>
          </w:p>
        </w:tc>
        <w:tc>
          <w:tcPr>
            <w:tcW w:w="1302" w:type="dxa"/>
            <w:shd w:val="clear" w:color="auto" w:fill="auto"/>
            <w:vAlign w:val="bottom"/>
          </w:tcPr>
          <w:p w14:paraId="392577A1" w14:textId="52197F79" w:rsidR="00DA4B83" w:rsidRPr="002E3B38" w:rsidRDefault="00A14627"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537,</w:t>
            </w:r>
            <w:r w:rsidR="00443666" w:rsidRPr="002E3B38">
              <w:rPr>
                <w:rFonts w:ascii="Browallia New" w:eastAsia="Arial Unicode MS" w:hAnsi="Browallia New" w:cs="Browallia New"/>
                <w:sz w:val="20"/>
                <w:szCs w:val="20"/>
              </w:rPr>
              <w:t>147,239</w:t>
            </w:r>
          </w:p>
        </w:tc>
        <w:tc>
          <w:tcPr>
            <w:tcW w:w="1331" w:type="dxa"/>
            <w:shd w:val="clear" w:color="auto" w:fill="auto"/>
          </w:tcPr>
          <w:p w14:paraId="6D6B1D59" w14:textId="7FC1C477" w:rsidR="00DA4B83" w:rsidRPr="002E3B38" w:rsidRDefault="00DA4B83"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67,395,619</w:t>
            </w:r>
          </w:p>
        </w:tc>
        <w:tc>
          <w:tcPr>
            <w:tcW w:w="1418" w:type="dxa"/>
            <w:shd w:val="clear" w:color="auto" w:fill="auto"/>
            <w:vAlign w:val="bottom"/>
          </w:tcPr>
          <w:p w14:paraId="4151D292" w14:textId="3D215B5F" w:rsidR="00DA4B83" w:rsidRPr="002E3B38" w:rsidRDefault="001B5636"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001750CC" w:rsidRPr="002E3B38">
              <w:rPr>
                <w:rFonts w:ascii="Browallia New" w:eastAsia="Arial Unicode MS" w:hAnsi="Browallia New" w:cs="Browallia New"/>
                <w:sz w:val="20"/>
                <w:szCs w:val="20"/>
              </w:rPr>
              <w:t>2</w:t>
            </w:r>
            <w:r w:rsidRPr="002E3B38">
              <w:rPr>
                <w:rFonts w:ascii="Browallia New" w:eastAsia="Arial Unicode MS" w:hAnsi="Browallia New" w:cs="Browallia New"/>
                <w:sz w:val="20"/>
                <w:szCs w:val="20"/>
              </w:rPr>
              <w:t>,</w:t>
            </w:r>
            <w:r w:rsidR="001750CC" w:rsidRPr="002E3B38">
              <w:rPr>
                <w:rFonts w:ascii="Browallia New" w:eastAsia="Arial Unicode MS" w:hAnsi="Browallia New" w:cs="Browallia New"/>
                <w:sz w:val="20"/>
                <w:szCs w:val="20"/>
              </w:rPr>
              <w:t>874</w:t>
            </w:r>
            <w:r w:rsidR="002152A2" w:rsidRPr="002E3B38">
              <w:rPr>
                <w:rFonts w:ascii="Browallia New" w:eastAsia="Arial Unicode MS" w:hAnsi="Browallia New" w:cs="Browallia New"/>
                <w:sz w:val="20"/>
                <w:szCs w:val="20"/>
              </w:rPr>
              <w:t>,168</w:t>
            </w:r>
          </w:p>
        </w:tc>
        <w:tc>
          <w:tcPr>
            <w:tcW w:w="1450" w:type="dxa"/>
            <w:shd w:val="clear" w:color="auto" w:fill="auto"/>
            <w:vAlign w:val="bottom"/>
          </w:tcPr>
          <w:p w14:paraId="7B0812F6" w14:textId="6B32B905" w:rsidR="00DA4B83" w:rsidRPr="002E3B38" w:rsidRDefault="00614933"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266,472</w:t>
            </w:r>
          </w:p>
        </w:tc>
        <w:tc>
          <w:tcPr>
            <w:tcW w:w="1385" w:type="dxa"/>
            <w:shd w:val="clear" w:color="auto" w:fill="auto"/>
            <w:vAlign w:val="bottom"/>
          </w:tcPr>
          <w:p w14:paraId="7FCC6518" w14:textId="3673B978" w:rsidR="00DA4B83" w:rsidRPr="002E3B38" w:rsidRDefault="001B5636"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w:t>
            </w:r>
            <w:r w:rsidR="00687F6F" w:rsidRPr="002E3B38">
              <w:rPr>
                <w:rFonts w:ascii="Browallia New" w:eastAsia="Arial Unicode MS" w:hAnsi="Browallia New" w:cs="Browallia New"/>
                <w:sz w:val="20"/>
                <w:szCs w:val="20"/>
              </w:rPr>
              <w:t>0</w:t>
            </w:r>
            <w:r w:rsidRPr="002E3B38">
              <w:rPr>
                <w:rFonts w:ascii="Browallia New" w:eastAsia="Arial Unicode MS" w:hAnsi="Browallia New" w:cs="Browallia New"/>
                <w:sz w:val="20"/>
                <w:szCs w:val="20"/>
              </w:rPr>
              <w:t>,5</w:t>
            </w:r>
            <w:r w:rsidR="007506E8" w:rsidRPr="002E3B38">
              <w:rPr>
                <w:rFonts w:ascii="Browallia New" w:eastAsia="Arial Unicode MS" w:hAnsi="Browallia New" w:cs="Browallia New"/>
                <w:sz w:val="20"/>
                <w:szCs w:val="20"/>
              </w:rPr>
              <w:t>3</w:t>
            </w:r>
            <w:r w:rsidRPr="002E3B38">
              <w:rPr>
                <w:rFonts w:ascii="Browallia New" w:eastAsia="Arial Unicode MS" w:hAnsi="Browallia New" w:cs="Browallia New"/>
                <w:sz w:val="20"/>
                <w:szCs w:val="20"/>
              </w:rPr>
              <w:t>6,</w:t>
            </w:r>
            <w:r w:rsidR="006B6103" w:rsidRPr="002E3B38">
              <w:rPr>
                <w:rFonts w:ascii="Browallia New" w:eastAsia="Arial Unicode MS" w:hAnsi="Browallia New" w:cs="Browallia New"/>
                <w:sz w:val="20"/>
                <w:szCs w:val="20"/>
              </w:rPr>
              <w:t>259</w:t>
            </w:r>
          </w:p>
        </w:tc>
      </w:tr>
      <w:tr w:rsidR="00DA4B83" w:rsidRPr="002E3B38" w14:paraId="267FC5F7" w14:textId="77777777">
        <w:tblPrEx>
          <w:shd w:val="clear" w:color="auto" w:fill="auto"/>
        </w:tblPrEx>
        <w:tc>
          <w:tcPr>
            <w:tcW w:w="3436" w:type="dxa"/>
            <w:vAlign w:val="bottom"/>
          </w:tcPr>
          <w:p w14:paraId="7EA8C1ED"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2B24AE6A"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3943E22A"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7C482DEF"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7817315E"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2CCDD39E"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6F3C2099"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70BB835E"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64AB9BAA"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2EAE78C4" w14:textId="77777777">
        <w:tblPrEx>
          <w:shd w:val="clear" w:color="auto" w:fill="auto"/>
        </w:tblPrEx>
        <w:tc>
          <w:tcPr>
            <w:tcW w:w="3436" w:type="dxa"/>
            <w:vAlign w:val="bottom"/>
          </w:tcPr>
          <w:p w14:paraId="056E5725"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7511C6F5"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460A9EC3"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20797F20"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700EB1C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7EC65616"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19E17884"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79D9106E"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175839CF"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78279637" w14:textId="77777777">
        <w:tblPrEx>
          <w:shd w:val="clear" w:color="auto" w:fill="auto"/>
        </w:tblPrEx>
        <w:tc>
          <w:tcPr>
            <w:tcW w:w="3436" w:type="dxa"/>
            <w:vAlign w:val="bottom"/>
          </w:tcPr>
          <w:p w14:paraId="2694646B"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25DD23D5"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2FB45661"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3462A354"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47208A0F"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465D324C"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005F6714"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67021918"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56899BB7"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507ED503" w14:textId="77777777">
        <w:tblPrEx>
          <w:shd w:val="clear" w:color="auto" w:fill="auto"/>
        </w:tblPrEx>
        <w:tc>
          <w:tcPr>
            <w:tcW w:w="3436" w:type="dxa"/>
            <w:vAlign w:val="bottom"/>
          </w:tcPr>
          <w:p w14:paraId="5000C108"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47FA2E64"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63D28E0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1F9FFC10"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5795B0E7"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24B06583"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1E331308"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286DD57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18A36C4F"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301BF9B9" w14:textId="77777777">
        <w:tblPrEx>
          <w:shd w:val="clear" w:color="auto" w:fill="auto"/>
        </w:tblPrEx>
        <w:tc>
          <w:tcPr>
            <w:tcW w:w="3436" w:type="dxa"/>
            <w:vAlign w:val="bottom"/>
          </w:tcPr>
          <w:p w14:paraId="31F45362"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052F9DC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0EC4F0EE"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345B83D3"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35DCF35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786F571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626C35E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6C5D2CE5"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4D9033B1"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4E3DB55B" w14:textId="77777777">
        <w:tblPrEx>
          <w:shd w:val="clear" w:color="auto" w:fill="auto"/>
        </w:tblPrEx>
        <w:tc>
          <w:tcPr>
            <w:tcW w:w="3436" w:type="dxa"/>
            <w:vAlign w:val="bottom"/>
          </w:tcPr>
          <w:p w14:paraId="68DA960F"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24BBA7C6"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4E20271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4288F7EC"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1B9BECA8"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47D2AD4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784EDBED"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04581075"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417C07A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603EFA" w:rsidRPr="002E3B38" w14:paraId="489C8624" w14:textId="77777777">
        <w:tc>
          <w:tcPr>
            <w:tcW w:w="3436" w:type="dxa"/>
            <w:shd w:val="clear" w:color="auto" w:fill="FFFFFF" w:themeFill="background1"/>
            <w:vAlign w:val="bottom"/>
          </w:tcPr>
          <w:p w14:paraId="59E2074F"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4F3F408F"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p>
        </w:tc>
      </w:tr>
      <w:tr w:rsidR="00603EFA" w:rsidRPr="002E3B38" w14:paraId="1F2EEE7F" w14:textId="77777777">
        <w:tblPrEx>
          <w:shd w:val="clear" w:color="auto" w:fill="auto"/>
        </w:tblPrEx>
        <w:tc>
          <w:tcPr>
            <w:tcW w:w="3436" w:type="dxa"/>
            <w:vAlign w:val="bottom"/>
          </w:tcPr>
          <w:p w14:paraId="37D2E4E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5331" w:type="dxa"/>
            <w:gridSpan w:val="4"/>
            <w:shd w:val="clear" w:color="auto" w:fill="auto"/>
            <w:vAlign w:val="bottom"/>
          </w:tcPr>
          <w:p w14:paraId="30A432E2"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c>
          <w:tcPr>
            <w:tcW w:w="5584" w:type="dxa"/>
            <w:gridSpan w:val="4"/>
            <w:shd w:val="clear" w:color="auto" w:fill="auto"/>
            <w:vAlign w:val="bottom"/>
          </w:tcPr>
          <w:p w14:paraId="2640CE16"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603EFA" w:rsidRPr="002E3B38" w14:paraId="31873698" w14:textId="77777777">
        <w:tblPrEx>
          <w:shd w:val="clear" w:color="auto" w:fill="auto"/>
        </w:tblPrEx>
        <w:tc>
          <w:tcPr>
            <w:tcW w:w="3436" w:type="dxa"/>
            <w:vAlign w:val="bottom"/>
          </w:tcPr>
          <w:p w14:paraId="66804312"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6199E793"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r w:rsidRPr="002E3B38">
              <w:rPr>
                <w:rFonts w:ascii="Browallia New" w:eastAsia="Arial Unicode MS" w:hAnsi="Browallia New" w:cs="Browallia New"/>
                <w:sz w:val="20"/>
                <w:szCs w:val="20"/>
              </w:rPr>
              <w:t xml:space="preserve"> </w:t>
            </w:r>
          </w:p>
          <w:p w14:paraId="6855CAAA"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393" w:type="dxa"/>
            <w:shd w:val="clear" w:color="auto" w:fill="auto"/>
            <w:vAlign w:val="bottom"/>
          </w:tcPr>
          <w:p w14:paraId="3E4CDAE9"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336" w:type="dxa"/>
            <w:shd w:val="clear" w:color="auto" w:fill="auto"/>
            <w:vAlign w:val="bottom"/>
          </w:tcPr>
          <w:p w14:paraId="2576FFDA"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02" w:type="dxa"/>
            <w:shd w:val="clear" w:color="auto" w:fill="auto"/>
            <w:vAlign w:val="bottom"/>
          </w:tcPr>
          <w:p w14:paraId="6142148D"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w:t>
            </w:r>
            <w:r w:rsidRPr="002E3B38">
              <w:rPr>
                <w:rFonts w:ascii="Browallia New" w:eastAsia="Arial Unicode MS" w:hAnsi="Browallia New" w:cs="Browallia New"/>
                <w:sz w:val="20"/>
                <w:szCs w:val="20"/>
              </w:rPr>
              <w:t xml:space="preserve"> </w:t>
            </w:r>
          </w:p>
          <w:p w14:paraId="3F1B5491"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331" w:type="dxa"/>
            <w:shd w:val="clear" w:color="auto" w:fill="auto"/>
            <w:vAlign w:val="bottom"/>
          </w:tcPr>
          <w:p w14:paraId="1688155F"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r w:rsidRPr="002E3B38">
              <w:rPr>
                <w:rFonts w:ascii="Browallia New" w:eastAsia="Arial Unicode MS" w:hAnsi="Browallia New" w:cs="Browallia New"/>
                <w:sz w:val="20"/>
                <w:szCs w:val="20"/>
              </w:rPr>
              <w:t xml:space="preserve"> </w:t>
            </w:r>
          </w:p>
          <w:p w14:paraId="7DA8970E"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c>
          <w:tcPr>
            <w:tcW w:w="1418" w:type="dxa"/>
            <w:shd w:val="clear" w:color="auto" w:fill="auto"/>
            <w:vAlign w:val="bottom"/>
          </w:tcPr>
          <w:p w14:paraId="47B7E11B"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450" w:type="dxa"/>
            <w:shd w:val="clear" w:color="auto" w:fill="auto"/>
            <w:vAlign w:val="bottom"/>
          </w:tcPr>
          <w:p w14:paraId="7443ADBC"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85" w:type="dxa"/>
            <w:shd w:val="clear" w:color="auto" w:fill="auto"/>
            <w:vAlign w:val="bottom"/>
          </w:tcPr>
          <w:p w14:paraId="636CF8D6"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w:t>
            </w:r>
          </w:p>
          <w:p w14:paraId="6693072D"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2567</w:t>
            </w:r>
          </w:p>
        </w:tc>
      </w:tr>
      <w:tr w:rsidR="00603EFA" w:rsidRPr="002E3B38" w14:paraId="029ECE51" w14:textId="77777777">
        <w:tblPrEx>
          <w:shd w:val="clear" w:color="auto" w:fill="auto"/>
        </w:tblPrEx>
        <w:tc>
          <w:tcPr>
            <w:tcW w:w="3436" w:type="dxa"/>
            <w:vAlign w:val="bottom"/>
          </w:tcPr>
          <w:p w14:paraId="066BF125" w14:textId="77777777" w:rsidR="00603EFA" w:rsidRPr="002E3B38" w:rsidRDefault="00603EFA"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vAlign w:val="bottom"/>
          </w:tcPr>
          <w:p w14:paraId="760EC73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2FFCB031"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0C00185A"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7AB2F248"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3E05C033"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7DAB2ABB"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2A934FB5"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70658B52" w14:textId="77777777" w:rsidR="00603EFA" w:rsidRPr="002E3B38" w:rsidRDefault="00603EFA"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DA4B83" w:rsidRPr="002E3B38" w14:paraId="7ED8517C" w14:textId="77777777">
        <w:tblPrEx>
          <w:shd w:val="clear" w:color="auto" w:fill="auto"/>
        </w:tblPrEx>
        <w:tc>
          <w:tcPr>
            <w:tcW w:w="3436" w:type="dxa"/>
            <w:vAlign w:val="bottom"/>
          </w:tcPr>
          <w:p w14:paraId="0EDA5C37"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2E3B38">
              <w:rPr>
                <w:rFonts w:ascii="Browallia New" w:eastAsia="Arial Unicode MS" w:hAnsi="Browallia New" w:cs="Browallia New"/>
                <w:b/>
                <w:bCs/>
                <w:sz w:val="20"/>
                <w:szCs w:val="20"/>
                <w:u w:val="single"/>
                <w:cs/>
              </w:rPr>
              <w:t>หนี้สินภาษีเงินได้รอการตัดบัญชี</w:t>
            </w:r>
          </w:p>
        </w:tc>
        <w:tc>
          <w:tcPr>
            <w:tcW w:w="1300" w:type="dxa"/>
            <w:shd w:val="clear" w:color="auto" w:fill="auto"/>
            <w:vAlign w:val="bottom"/>
          </w:tcPr>
          <w:p w14:paraId="6A106865"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1281D04C"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6" w:type="dxa"/>
            <w:shd w:val="clear" w:color="auto" w:fill="auto"/>
            <w:vAlign w:val="bottom"/>
          </w:tcPr>
          <w:p w14:paraId="1920B2C7"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02" w:type="dxa"/>
            <w:shd w:val="clear" w:color="auto" w:fill="auto"/>
            <w:vAlign w:val="bottom"/>
          </w:tcPr>
          <w:p w14:paraId="1677347E"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31" w:type="dxa"/>
            <w:shd w:val="clear" w:color="auto" w:fill="auto"/>
            <w:vAlign w:val="bottom"/>
          </w:tcPr>
          <w:p w14:paraId="76258216"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17FC8EAA"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50" w:type="dxa"/>
            <w:shd w:val="clear" w:color="auto" w:fill="auto"/>
            <w:vAlign w:val="bottom"/>
          </w:tcPr>
          <w:p w14:paraId="4EF9CF39"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85" w:type="dxa"/>
            <w:shd w:val="clear" w:color="auto" w:fill="auto"/>
            <w:vAlign w:val="bottom"/>
          </w:tcPr>
          <w:p w14:paraId="608F91C6" w14:textId="77777777" w:rsidR="00DA4B83" w:rsidRPr="002E3B38" w:rsidRDefault="00DA4B83" w:rsidP="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r>
      <w:tr w:rsidR="0090322A" w:rsidRPr="002E3B38" w14:paraId="56916055" w14:textId="77777777">
        <w:tblPrEx>
          <w:shd w:val="clear" w:color="auto" w:fill="auto"/>
        </w:tblPrEx>
        <w:tc>
          <w:tcPr>
            <w:tcW w:w="3436" w:type="dxa"/>
            <w:vAlign w:val="bottom"/>
          </w:tcPr>
          <w:p w14:paraId="632734E7" w14:textId="7777777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สินทรัพย์ไม่มีตัวตน</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ลิขสิทธิ์ละคร</w:t>
            </w:r>
          </w:p>
        </w:tc>
        <w:tc>
          <w:tcPr>
            <w:tcW w:w="1300" w:type="dxa"/>
            <w:shd w:val="clear" w:color="auto" w:fill="auto"/>
          </w:tcPr>
          <w:p w14:paraId="722565CB" w14:textId="6DE29459" w:rsidR="0090322A" w:rsidRPr="002E3B38" w:rsidRDefault="0090322A" w:rsidP="005F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(189,176,552)</w:t>
            </w:r>
          </w:p>
        </w:tc>
        <w:tc>
          <w:tcPr>
            <w:tcW w:w="1393" w:type="dxa"/>
            <w:shd w:val="clear" w:color="auto" w:fill="auto"/>
            <w:vAlign w:val="bottom"/>
          </w:tcPr>
          <w:p w14:paraId="1FBF21D2" w14:textId="23D0216D" w:rsidR="0090322A" w:rsidRPr="002E3B38" w:rsidRDefault="0090322A" w:rsidP="005F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(82,814,417)</w:t>
            </w:r>
          </w:p>
        </w:tc>
        <w:tc>
          <w:tcPr>
            <w:tcW w:w="1336" w:type="dxa"/>
            <w:shd w:val="clear" w:color="auto" w:fill="auto"/>
          </w:tcPr>
          <w:p w14:paraId="02813F8C" w14:textId="32FB4755" w:rsidR="005F3967"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336F9190" w14:textId="378DE861" w:rsidR="0090322A" w:rsidRPr="002E3B38" w:rsidRDefault="0090322A" w:rsidP="005F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(271,990,</w:t>
            </w:r>
            <w:r w:rsidR="009C3725" w:rsidRPr="002E3B38">
              <w:rPr>
                <w:rFonts w:ascii="Browallia New" w:eastAsia="Arial Unicode MS" w:hAnsi="Browallia New" w:cs="Browallia New"/>
                <w:sz w:val="20"/>
                <w:szCs w:val="20"/>
              </w:rPr>
              <w:t>96</w:t>
            </w:r>
            <w:r w:rsidR="00F5181E" w:rsidRPr="002E3B38">
              <w:rPr>
                <w:rFonts w:ascii="Browallia New" w:eastAsia="Arial Unicode MS" w:hAnsi="Browallia New" w:cs="Browallia New"/>
                <w:sz w:val="20"/>
                <w:szCs w:val="20"/>
              </w:rPr>
              <w:t>9</w:t>
            </w:r>
            <w:r w:rsidRPr="002E3B38">
              <w:rPr>
                <w:rFonts w:ascii="Browallia New" w:eastAsia="Arial Unicode MS" w:hAnsi="Browallia New" w:cs="Browallia New"/>
                <w:sz w:val="20"/>
                <w:szCs w:val="20"/>
              </w:rPr>
              <w:t>)</w:t>
            </w:r>
          </w:p>
        </w:tc>
        <w:tc>
          <w:tcPr>
            <w:tcW w:w="1331" w:type="dxa"/>
            <w:shd w:val="clear" w:color="auto" w:fill="auto"/>
          </w:tcPr>
          <w:p w14:paraId="5A300187" w14:textId="5FD7D154" w:rsidR="0090322A" w:rsidRPr="002E3B38" w:rsidRDefault="0090322A"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7EB77C12" w14:textId="7CB55009"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601FAB2F" w14:textId="52C0CDEA"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39F7129A" w14:textId="3ADF7C97"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90322A" w:rsidRPr="002E3B38" w14:paraId="5A323BB9" w14:textId="77777777">
        <w:tblPrEx>
          <w:shd w:val="clear" w:color="auto" w:fill="auto"/>
        </w:tblPrEx>
        <w:tc>
          <w:tcPr>
            <w:tcW w:w="3436" w:type="dxa"/>
            <w:vAlign w:val="bottom"/>
          </w:tcPr>
          <w:p w14:paraId="2229742C" w14:textId="7777777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ค่าเสื่อมราคาอุปกรณ์</w:t>
            </w:r>
          </w:p>
        </w:tc>
        <w:tc>
          <w:tcPr>
            <w:tcW w:w="1300" w:type="dxa"/>
            <w:shd w:val="clear" w:color="auto" w:fill="auto"/>
          </w:tcPr>
          <w:p w14:paraId="2B5A86EA" w14:textId="2D22354F"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(140,937)</w:t>
            </w:r>
          </w:p>
        </w:tc>
        <w:tc>
          <w:tcPr>
            <w:tcW w:w="1393" w:type="dxa"/>
            <w:shd w:val="clear" w:color="auto" w:fill="auto"/>
            <w:vAlign w:val="bottom"/>
          </w:tcPr>
          <w:p w14:paraId="4AF68B0F" w14:textId="0AC3EDB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(37,439)</w:t>
            </w:r>
          </w:p>
        </w:tc>
        <w:tc>
          <w:tcPr>
            <w:tcW w:w="1336" w:type="dxa"/>
            <w:shd w:val="clear" w:color="auto" w:fill="auto"/>
          </w:tcPr>
          <w:p w14:paraId="6F41A64C" w14:textId="40A4C197"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4495A85F" w14:textId="2F678552" w:rsidR="0090322A" w:rsidRPr="002E3B38" w:rsidRDefault="009C3725"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000C5BF7" w:rsidRPr="002E3B38">
              <w:rPr>
                <w:rFonts w:ascii="Browallia New" w:eastAsia="Arial Unicode MS" w:hAnsi="Browallia New" w:cs="Browallia New"/>
                <w:sz w:val="20"/>
                <w:szCs w:val="20"/>
              </w:rPr>
              <w:t>(178,376)</w:t>
            </w:r>
          </w:p>
        </w:tc>
        <w:tc>
          <w:tcPr>
            <w:tcW w:w="1331" w:type="dxa"/>
            <w:shd w:val="clear" w:color="auto" w:fill="auto"/>
          </w:tcPr>
          <w:p w14:paraId="3C691A9B" w14:textId="41EB78DF" w:rsidR="0090322A" w:rsidRPr="002E3B38" w:rsidRDefault="0090322A"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auto"/>
          </w:tcPr>
          <w:p w14:paraId="272E7AD6" w14:textId="034E0E68"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3D2B2501" w14:textId="5FE82104"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3B377938" w14:textId="777BA8B6"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90322A" w:rsidRPr="002E3B38" w14:paraId="69BF091F" w14:textId="77777777">
        <w:tblPrEx>
          <w:shd w:val="clear" w:color="auto" w:fill="auto"/>
        </w:tblPrEx>
        <w:tc>
          <w:tcPr>
            <w:tcW w:w="3436" w:type="dxa"/>
            <w:vAlign w:val="bottom"/>
          </w:tcPr>
          <w:p w14:paraId="542A1501" w14:textId="7777777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ค่าธรรมเนียมในการจัดหาเงินกู้</w:t>
            </w:r>
          </w:p>
        </w:tc>
        <w:tc>
          <w:tcPr>
            <w:tcW w:w="1300" w:type="dxa"/>
            <w:shd w:val="clear" w:color="auto" w:fill="auto"/>
          </w:tcPr>
          <w:p w14:paraId="6D74974F" w14:textId="230A5781"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(727,</w:t>
            </w:r>
            <w:r w:rsidR="009C3725" w:rsidRPr="002E3B38">
              <w:rPr>
                <w:rFonts w:ascii="Browallia New" w:eastAsia="Arial Unicode MS" w:hAnsi="Browallia New" w:cs="Browallia New"/>
                <w:sz w:val="20"/>
                <w:szCs w:val="20"/>
              </w:rPr>
              <w:t>09</w:t>
            </w:r>
            <w:r w:rsidR="005A54E5" w:rsidRPr="002E3B38">
              <w:rPr>
                <w:rFonts w:ascii="Browallia New" w:eastAsia="Arial Unicode MS" w:hAnsi="Browallia New" w:cs="Browallia New"/>
                <w:sz w:val="20"/>
                <w:szCs w:val="20"/>
              </w:rPr>
              <w:t>7</w:t>
            </w:r>
            <w:r w:rsidRPr="002E3B38">
              <w:rPr>
                <w:rFonts w:ascii="Browallia New" w:eastAsia="Arial Unicode MS" w:hAnsi="Browallia New" w:cs="Browallia New"/>
                <w:sz w:val="20"/>
                <w:szCs w:val="20"/>
              </w:rPr>
              <w:t>)</w:t>
            </w:r>
          </w:p>
        </w:tc>
        <w:tc>
          <w:tcPr>
            <w:tcW w:w="1393" w:type="dxa"/>
            <w:shd w:val="clear" w:color="auto" w:fill="auto"/>
            <w:vAlign w:val="bottom"/>
          </w:tcPr>
          <w:p w14:paraId="2CDDAAA3" w14:textId="19834F10"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267,070</w:t>
            </w:r>
          </w:p>
        </w:tc>
        <w:tc>
          <w:tcPr>
            <w:tcW w:w="1336" w:type="dxa"/>
            <w:shd w:val="clear" w:color="auto" w:fill="auto"/>
          </w:tcPr>
          <w:p w14:paraId="4EE7E949" w14:textId="1BE2F1A7"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31ED6698" w14:textId="6BB4256F" w:rsidR="0090322A" w:rsidRPr="002E3B38" w:rsidRDefault="00136327"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(460,027)</w:t>
            </w:r>
          </w:p>
        </w:tc>
        <w:tc>
          <w:tcPr>
            <w:tcW w:w="1331" w:type="dxa"/>
            <w:shd w:val="clear" w:color="auto" w:fill="auto"/>
          </w:tcPr>
          <w:p w14:paraId="7B859D39" w14:textId="31F54AB6"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(535,632)</w:t>
            </w:r>
          </w:p>
        </w:tc>
        <w:tc>
          <w:tcPr>
            <w:tcW w:w="1418" w:type="dxa"/>
            <w:shd w:val="clear" w:color="auto" w:fill="auto"/>
            <w:vAlign w:val="bottom"/>
          </w:tcPr>
          <w:p w14:paraId="4FED82E6" w14:textId="3AB25C04" w:rsidR="0090322A" w:rsidRPr="002E3B38" w:rsidRDefault="00F230FF"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214,672</w:t>
            </w:r>
          </w:p>
        </w:tc>
        <w:tc>
          <w:tcPr>
            <w:tcW w:w="1450" w:type="dxa"/>
            <w:shd w:val="clear" w:color="auto" w:fill="auto"/>
          </w:tcPr>
          <w:p w14:paraId="65C3A0AC" w14:textId="2928C2F6"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1CF7CEA3" w14:textId="2BC353A0" w:rsidR="0090322A" w:rsidRPr="002E3B38" w:rsidRDefault="00757EEF"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(320,</w:t>
            </w:r>
            <w:r w:rsidR="009C3725" w:rsidRPr="002E3B38">
              <w:rPr>
                <w:rFonts w:ascii="Browallia New" w:eastAsia="Arial Unicode MS" w:hAnsi="Browallia New" w:cs="Browallia New"/>
                <w:sz w:val="20"/>
                <w:szCs w:val="20"/>
              </w:rPr>
              <w:t>96</w:t>
            </w:r>
            <w:r w:rsidR="0012004D" w:rsidRPr="002E3B38">
              <w:rPr>
                <w:rFonts w:ascii="Browallia New" w:eastAsia="Arial Unicode MS" w:hAnsi="Browallia New" w:cs="Browallia New"/>
                <w:sz w:val="20"/>
                <w:szCs w:val="20"/>
              </w:rPr>
              <w:t>0</w:t>
            </w:r>
            <w:r w:rsidRPr="002E3B38">
              <w:rPr>
                <w:rFonts w:ascii="Browallia New" w:eastAsia="Arial Unicode MS" w:hAnsi="Browallia New" w:cs="Browallia New"/>
                <w:sz w:val="20"/>
                <w:szCs w:val="20"/>
              </w:rPr>
              <w:t>)</w:t>
            </w:r>
          </w:p>
        </w:tc>
      </w:tr>
      <w:tr w:rsidR="0090322A" w:rsidRPr="002E3B38" w14:paraId="2B9003F2" w14:textId="77777777">
        <w:tblPrEx>
          <w:shd w:val="clear" w:color="auto" w:fill="auto"/>
        </w:tblPrEx>
        <w:tc>
          <w:tcPr>
            <w:tcW w:w="3436" w:type="dxa"/>
            <w:vAlign w:val="bottom"/>
          </w:tcPr>
          <w:p w14:paraId="60CDD628" w14:textId="7777777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ค่าความนิยม</w:t>
            </w:r>
          </w:p>
        </w:tc>
        <w:tc>
          <w:tcPr>
            <w:tcW w:w="1300" w:type="dxa"/>
            <w:shd w:val="clear" w:color="auto" w:fill="auto"/>
          </w:tcPr>
          <w:p w14:paraId="539DABF3" w14:textId="0230A6DB"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(22,952,312)</w:t>
            </w:r>
          </w:p>
        </w:tc>
        <w:tc>
          <w:tcPr>
            <w:tcW w:w="1393" w:type="dxa"/>
            <w:shd w:val="clear" w:color="auto" w:fill="auto"/>
            <w:vAlign w:val="bottom"/>
          </w:tcPr>
          <w:p w14:paraId="62DA66F0" w14:textId="5D7CDA86"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22,496,447</w:t>
            </w:r>
          </w:p>
        </w:tc>
        <w:tc>
          <w:tcPr>
            <w:tcW w:w="1336" w:type="dxa"/>
            <w:shd w:val="clear" w:color="auto" w:fill="auto"/>
          </w:tcPr>
          <w:p w14:paraId="6FABE0F9" w14:textId="528D5BF5"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2FE29DDB" w14:textId="05010130" w:rsidR="0090322A" w:rsidRPr="002E3B38" w:rsidRDefault="005539F3"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(455,865)</w:t>
            </w:r>
          </w:p>
        </w:tc>
        <w:tc>
          <w:tcPr>
            <w:tcW w:w="1331" w:type="dxa"/>
            <w:shd w:val="clear" w:color="auto" w:fill="auto"/>
          </w:tcPr>
          <w:p w14:paraId="23CE9587" w14:textId="637C2A0E" w:rsidR="0090322A" w:rsidRPr="002E3B38" w:rsidRDefault="0090322A"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474B3402" w14:textId="33C3B130"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2B171402" w14:textId="63D28E7F"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2F675E0E" w14:textId="43B45B86" w:rsidR="0090322A" w:rsidRPr="002E3B38" w:rsidRDefault="009C3725" w:rsidP="009C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90322A" w:rsidRPr="002E3B38" w14:paraId="5D417186" w14:textId="77777777">
        <w:tblPrEx>
          <w:shd w:val="clear" w:color="auto" w:fill="auto"/>
        </w:tblPrEx>
        <w:tc>
          <w:tcPr>
            <w:tcW w:w="3436" w:type="dxa"/>
            <w:vAlign w:val="bottom"/>
          </w:tcPr>
          <w:p w14:paraId="4EF431FB" w14:textId="77777777" w:rsidR="0090322A" w:rsidRPr="002E3B38" w:rsidRDefault="0090322A" w:rsidP="00903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ส่วนที่ลดจากการยกเว้นค่าธรรมเนียมใบอนุญาต</w:t>
            </w:r>
          </w:p>
        </w:tc>
        <w:tc>
          <w:tcPr>
            <w:tcW w:w="1300" w:type="dxa"/>
            <w:shd w:val="clear" w:color="auto" w:fill="auto"/>
          </w:tcPr>
          <w:p w14:paraId="092E4693" w14:textId="3A77620A" w:rsidR="0090322A" w:rsidRPr="002E3B38" w:rsidRDefault="0090322A" w:rsidP="00903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(79,804,071)</w:t>
            </w:r>
          </w:p>
        </w:tc>
        <w:tc>
          <w:tcPr>
            <w:tcW w:w="1393" w:type="dxa"/>
            <w:shd w:val="clear" w:color="auto" w:fill="auto"/>
            <w:vAlign w:val="bottom"/>
          </w:tcPr>
          <w:p w14:paraId="4F562774" w14:textId="19D82BFC" w:rsidR="0090322A" w:rsidRPr="002E3B38" w:rsidRDefault="0090322A" w:rsidP="00903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15,022,427</w:t>
            </w:r>
          </w:p>
        </w:tc>
        <w:tc>
          <w:tcPr>
            <w:tcW w:w="1336" w:type="dxa"/>
            <w:shd w:val="clear" w:color="auto" w:fill="auto"/>
          </w:tcPr>
          <w:p w14:paraId="373473DE" w14:textId="6918FA61" w:rsidR="0090322A"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724DE69C" w14:textId="6D6B3DED" w:rsidR="0090322A" w:rsidRPr="002E3B38" w:rsidRDefault="00117077" w:rsidP="00903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(64,781,644)</w:t>
            </w:r>
          </w:p>
        </w:tc>
        <w:tc>
          <w:tcPr>
            <w:tcW w:w="1331" w:type="dxa"/>
            <w:shd w:val="clear" w:color="auto" w:fill="auto"/>
          </w:tcPr>
          <w:p w14:paraId="3194DC25" w14:textId="49BDA395" w:rsidR="0090322A" w:rsidRPr="002E3B38" w:rsidRDefault="0090322A"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 xml:space="preserve">      -</w:t>
            </w:r>
          </w:p>
        </w:tc>
        <w:tc>
          <w:tcPr>
            <w:tcW w:w="1418" w:type="dxa"/>
            <w:shd w:val="clear" w:color="auto" w:fill="auto"/>
          </w:tcPr>
          <w:p w14:paraId="36CE3974" w14:textId="194E8237" w:rsidR="0090322A"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auto"/>
          </w:tcPr>
          <w:p w14:paraId="207EF1F5" w14:textId="796DDFCC" w:rsidR="0090322A"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tcPr>
          <w:p w14:paraId="4114FD2D" w14:textId="0B362B86" w:rsidR="0090322A"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DA4B83" w:rsidRPr="002E3B38" w14:paraId="5457049C" w14:textId="77777777">
        <w:tblPrEx>
          <w:shd w:val="clear" w:color="auto" w:fill="auto"/>
        </w:tblPrEx>
        <w:tc>
          <w:tcPr>
            <w:tcW w:w="3436" w:type="dxa"/>
            <w:vAlign w:val="bottom"/>
          </w:tcPr>
          <w:p w14:paraId="32AD1B24"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รวมหนี้สินภาษีเงินได้รอการตัดบัญชี</w:t>
            </w:r>
          </w:p>
        </w:tc>
        <w:tc>
          <w:tcPr>
            <w:tcW w:w="1300" w:type="dxa"/>
            <w:shd w:val="clear" w:color="auto" w:fill="auto"/>
          </w:tcPr>
          <w:p w14:paraId="35F6F86A" w14:textId="455F7794" w:rsidR="00DA4B83" w:rsidRPr="002E3B38" w:rsidRDefault="00DA4B83"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(292,800,</w:t>
            </w:r>
            <w:r w:rsidR="009C3725" w:rsidRPr="002E3B38">
              <w:rPr>
                <w:rFonts w:ascii="Browallia New" w:eastAsia="Arial Unicode MS" w:hAnsi="Browallia New" w:cs="Browallia New"/>
                <w:sz w:val="20"/>
                <w:szCs w:val="20"/>
              </w:rPr>
              <w:t>96</w:t>
            </w:r>
            <w:r w:rsidR="00CE6095" w:rsidRPr="002E3B38">
              <w:rPr>
                <w:rFonts w:ascii="Browallia New" w:eastAsia="Arial Unicode MS" w:hAnsi="Browallia New" w:cs="Browallia New"/>
                <w:sz w:val="20"/>
                <w:szCs w:val="20"/>
              </w:rPr>
              <w:t>9</w:t>
            </w:r>
            <w:r w:rsidRPr="002E3B38">
              <w:rPr>
                <w:rFonts w:ascii="Browallia New" w:eastAsia="Arial Unicode MS" w:hAnsi="Browallia New" w:cs="Browallia New"/>
                <w:sz w:val="20"/>
                <w:szCs w:val="20"/>
              </w:rPr>
              <w:t>)</w:t>
            </w:r>
          </w:p>
        </w:tc>
        <w:tc>
          <w:tcPr>
            <w:tcW w:w="1393" w:type="dxa"/>
            <w:shd w:val="clear" w:color="auto" w:fill="auto"/>
            <w:vAlign w:val="bottom"/>
          </w:tcPr>
          <w:p w14:paraId="5EA4C728" w14:textId="7BB59056" w:rsidR="00DA4B83" w:rsidRPr="002E3B38" w:rsidRDefault="00F05FF8"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(45,065,912)</w:t>
            </w:r>
          </w:p>
        </w:tc>
        <w:tc>
          <w:tcPr>
            <w:tcW w:w="1336" w:type="dxa"/>
            <w:shd w:val="clear" w:color="auto" w:fill="auto"/>
          </w:tcPr>
          <w:p w14:paraId="727942C3" w14:textId="05A88F78" w:rsidR="00DA4B83"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auto"/>
            <w:vAlign w:val="bottom"/>
          </w:tcPr>
          <w:p w14:paraId="31032EFF" w14:textId="10BE04A6" w:rsidR="00DA4B83" w:rsidRPr="002E3B38" w:rsidRDefault="0090322A"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(337,866,</w:t>
            </w:r>
            <w:r w:rsidR="009C3725" w:rsidRPr="002E3B38">
              <w:rPr>
                <w:rFonts w:ascii="Browallia New" w:eastAsia="Arial Unicode MS" w:hAnsi="Browallia New" w:cs="Browallia New"/>
                <w:sz w:val="20"/>
                <w:szCs w:val="20"/>
              </w:rPr>
              <w:t>88</w:t>
            </w:r>
            <w:r w:rsidR="00FD508A"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rPr>
              <w:t>)</w:t>
            </w:r>
          </w:p>
        </w:tc>
        <w:tc>
          <w:tcPr>
            <w:tcW w:w="1331" w:type="dxa"/>
            <w:shd w:val="clear" w:color="auto" w:fill="auto"/>
          </w:tcPr>
          <w:p w14:paraId="622EC5BA" w14:textId="7F2AB28B" w:rsidR="00DA4B83" w:rsidRPr="002E3B38" w:rsidRDefault="00DA4B83"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(535,632)</w:t>
            </w:r>
          </w:p>
        </w:tc>
        <w:tc>
          <w:tcPr>
            <w:tcW w:w="1418" w:type="dxa"/>
            <w:shd w:val="clear" w:color="auto" w:fill="auto"/>
            <w:vAlign w:val="bottom"/>
          </w:tcPr>
          <w:p w14:paraId="37644949" w14:textId="2C93348E" w:rsidR="00DA4B83" w:rsidRPr="002E3B38" w:rsidRDefault="00F230FF"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214,672</w:t>
            </w:r>
          </w:p>
        </w:tc>
        <w:tc>
          <w:tcPr>
            <w:tcW w:w="1450" w:type="dxa"/>
            <w:shd w:val="clear" w:color="auto" w:fill="auto"/>
          </w:tcPr>
          <w:p w14:paraId="1D5C51C2" w14:textId="009A51AF" w:rsidR="00DA4B83" w:rsidRPr="002E3B38" w:rsidRDefault="009C3725" w:rsidP="009C37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auto"/>
            <w:vAlign w:val="bottom"/>
          </w:tcPr>
          <w:p w14:paraId="79B949F4" w14:textId="69CA46F5" w:rsidR="00DA4B83" w:rsidRPr="002E3B38" w:rsidRDefault="00757EEF" w:rsidP="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(320,</w:t>
            </w:r>
            <w:r w:rsidR="009C3725" w:rsidRPr="002E3B38">
              <w:rPr>
                <w:rFonts w:ascii="Browallia New" w:eastAsia="Arial Unicode MS" w:hAnsi="Browallia New" w:cs="Browallia New"/>
                <w:sz w:val="20"/>
                <w:szCs w:val="20"/>
              </w:rPr>
              <w:t>96</w:t>
            </w:r>
            <w:r w:rsidR="0012004D" w:rsidRPr="002E3B38">
              <w:rPr>
                <w:rFonts w:ascii="Browallia New" w:eastAsia="Arial Unicode MS" w:hAnsi="Browallia New" w:cs="Browallia New"/>
                <w:sz w:val="20"/>
                <w:szCs w:val="20"/>
              </w:rPr>
              <w:t>0</w:t>
            </w:r>
            <w:r w:rsidRPr="002E3B38">
              <w:rPr>
                <w:rFonts w:ascii="Browallia New" w:eastAsia="Arial Unicode MS" w:hAnsi="Browallia New" w:cs="Browallia New"/>
                <w:sz w:val="20"/>
                <w:szCs w:val="20"/>
              </w:rPr>
              <w:t>)</w:t>
            </w:r>
          </w:p>
        </w:tc>
      </w:tr>
      <w:tr w:rsidR="00DA4B83" w:rsidRPr="002E3B38" w14:paraId="70B1F4DC" w14:textId="77777777">
        <w:tblPrEx>
          <w:shd w:val="clear" w:color="auto" w:fill="auto"/>
        </w:tblPrEx>
        <w:tc>
          <w:tcPr>
            <w:tcW w:w="3436" w:type="dxa"/>
            <w:vAlign w:val="bottom"/>
          </w:tcPr>
          <w:p w14:paraId="2958AEF6"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auto"/>
          </w:tcPr>
          <w:p w14:paraId="4A3CE87C"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393" w:type="dxa"/>
            <w:shd w:val="clear" w:color="auto" w:fill="auto"/>
            <w:vAlign w:val="bottom"/>
          </w:tcPr>
          <w:p w14:paraId="1DAFC413"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auto"/>
            <w:vAlign w:val="bottom"/>
          </w:tcPr>
          <w:p w14:paraId="7B01DD5F"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auto"/>
            <w:vAlign w:val="bottom"/>
          </w:tcPr>
          <w:p w14:paraId="119688DD"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auto"/>
          </w:tcPr>
          <w:p w14:paraId="570D49CB"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p>
        </w:tc>
        <w:tc>
          <w:tcPr>
            <w:tcW w:w="1418" w:type="dxa"/>
            <w:shd w:val="clear" w:color="auto" w:fill="auto"/>
            <w:vAlign w:val="bottom"/>
          </w:tcPr>
          <w:p w14:paraId="33D4E3D6"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auto"/>
            <w:vAlign w:val="bottom"/>
          </w:tcPr>
          <w:p w14:paraId="09356296"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auto"/>
            <w:vAlign w:val="bottom"/>
          </w:tcPr>
          <w:p w14:paraId="6013BFCD" w14:textId="77777777"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DA4B83" w:rsidRPr="002E3B38" w14:paraId="49A3F559" w14:textId="77777777">
        <w:tblPrEx>
          <w:shd w:val="clear" w:color="auto" w:fill="auto"/>
        </w:tblPrEx>
        <w:tc>
          <w:tcPr>
            <w:tcW w:w="3436" w:type="dxa"/>
            <w:vAlign w:val="bottom"/>
          </w:tcPr>
          <w:p w14:paraId="760B9082" w14:textId="2276B068" w:rsidR="00DA4B83" w:rsidRPr="002E3B38" w:rsidRDefault="00DA4B83" w:rsidP="00D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สินทรัพย์ภาษีเงินได้รอการตัดบัญชี</w:t>
            </w:r>
            <w:r w:rsidRPr="002E3B38">
              <w:rPr>
                <w:rFonts w:ascii="Browallia New" w:eastAsia="Arial Unicode MS" w:hAnsi="Browallia New" w:cs="Browallia New"/>
                <w:sz w:val="20"/>
                <w:szCs w:val="20"/>
              </w:rPr>
              <w:t xml:space="preserve"> </w:t>
            </w:r>
            <w:r w:rsidR="00EC209C"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สุทธิ</w:t>
            </w:r>
          </w:p>
        </w:tc>
        <w:tc>
          <w:tcPr>
            <w:tcW w:w="1300" w:type="dxa"/>
            <w:shd w:val="clear" w:color="auto" w:fill="auto"/>
          </w:tcPr>
          <w:p w14:paraId="34B3BD58" w14:textId="62974414" w:rsidR="00DA4B83" w:rsidRPr="002E3B38" w:rsidRDefault="00DA4B83"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101,682,175</w:t>
            </w:r>
          </w:p>
        </w:tc>
        <w:tc>
          <w:tcPr>
            <w:tcW w:w="1393" w:type="dxa"/>
            <w:shd w:val="clear" w:color="auto" w:fill="auto"/>
            <w:vAlign w:val="bottom"/>
          </w:tcPr>
          <w:p w14:paraId="6E73A505" w14:textId="7484793E" w:rsidR="00DA4B83" w:rsidRPr="002E3B38" w:rsidRDefault="00F05FF8"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98,536,</w:t>
            </w:r>
            <w:r w:rsidR="001B5636" w:rsidRPr="002E3B38">
              <w:rPr>
                <w:rFonts w:ascii="Browallia New" w:eastAsia="Arial Unicode MS" w:hAnsi="Browallia New" w:cs="Browallia New"/>
                <w:sz w:val="20"/>
                <w:szCs w:val="20"/>
              </w:rPr>
              <w:t>25</w:t>
            </w:r>
            <w:r w:rsidR="007971C3" w:rsidRPr="002E3B38">
              <w:rPr>
                <w:rFonts w:ascii="Browallia New" w:eastAsia="Arial Unicode MS" w:hAnsi="Browallia New" w:cs="Browallia New"/>
                <w:sz w:val="20"/>
                <w:szCs w:val="20"/>
              </w:rPr>
              <w:t>5</w:t>
            </w:r>
          </w:p>
        </w:tc>
        <w:tc>
          <w:tcPr>
            <w:tcW w:w="1336" w:type="dxa"/>
            <w:shd w:val="clear" w:color="auto" w:fill="auto"/>
            <w:vAlign w:val="bottom"/>
          </w:tcPr>
          <w:p w14:paraId="658E98AA" w14:textId="053CF22A" w:rsidR="00DA4B83" w:rsidRPr="002E3B38" w:rsidRDefault="00491F49"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(938,072)</w:t>
            </w:r>
          </w:p>
        </w:tc>
        <w:tc>
          <w:tcPr>
            <w:tcW w:w="1302" w:type="dxa"/>
            <w:shd w:val="clear" w:color="auto" w:fill="auto"/>
            <w:vAlign w:val="bottom"/>
          </w:tcPr>
          <w:p w14:paraId="2A83A8AC" w14:textId="39FA268D" w:rsidR="00DA4B83" w:rsidRPr="002E3B38" w:rsidRDefault="0090322A"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199,</w:t>
            </w:r>
            <w:r w:rsidR="00ED6C53" w:rsidRPr="002E3B38">
              <w:rPr>
                <w:rFonts w:ascii="Browallia New" w:eastAsia="Arial Unicode MS" w:hAnsi="Browallia New" w:cs="Browallia New"/>
                <w:sz w:val="20"/>
                <w:szCs w:val="20"/>
              </w:rPr>
              <w:t>280,</w:t>
            </w:r>
            <w:r w:rsidR="001B5636" w:rsidRPr="002E3B38">
              <w:rPr>
                <w:rFonts w:ascii="Browallia New" w:eastAsia="Arial Unicode MS" w:hAnsi="Browallia New" w:cs="Browallia New"/>
                <w:sz w:val="20"/>
                <w:szCs w:val="20"/>
              </w:rPr>
              <w:t>35</w:t>
            </w:r>
            <w:r w:rsidR="00706588" w:rsidRPr="002E3B38">
              <w:rPr>
                <w:rFonts w:ascii="Browallia New" w:eastAsia="Arial Unicode MS" w:hAnsi="Browallia New" w:cs="Browallia New"/>
                <w:sz w:val="20"/>
                <w:szCs w:val="20"/>
              </w:rPr>
              <w:t>8</w:t>
            </w:r>
          </w:p>
        </w:tc>
        <w:tc>
          <w:tcPr>
            <w:tcW w:w="1331" w:type="dxa"/>
            <w:shd w:val="clear" w:color="auto" w:fill="auto"/>
          </w:tcPr>
          <w:p w14:paraId="17EA8C14" w14:textId="26F09554" w:rsidR="00DA4B83" w:rsidRPr="002E3B38" w:rsidRDefault="00DA4B83"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highlight w:val="yellow"/>
              </w:rPr>
            </w:pPr>
            <w:r w:rsidRPr="002E3B38">
              <w:rPr>
                <w:rFonts w:ascii="Browallia New" w:eastAsia="Arial Unicode MS" w:hAnsi="Browallia New" w:cs="Browallia New"/>
                <w:sz w:val="20"/>
                <w:szCs w:val="20"/>
              </w:rPr>
              <w:t>66,859,987</w:t>
            </w:r>
          </w:p>
        </w:tc>
        <w:tc>
          <w:tcPr>
            <w:tcW w:w="1418" w:type="dxa"/>
            <w:shd w:val="clear" w:color="auto" w:fill="auto"/>
            <w:vAlign w:val="bottom"/>
          </w:tcPr>
          <w:p w14:paraId="1C0C9A95" w14:textId="03C8B871" w:rsidR="00DA4B83" w:rsidRPr="002E3B38" w:rsidRDefault="00943682"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13,088</w:t>
            </w:r>
            <w:r w:rsidR="00F230FF" w:rsidRPr="002E3B38">
              <w:rPr>
                <w:rFonts w:ascii="Browallia New" w:eastAsia="Arial Unicode MS" w:hAnsi="Browallia New" w:cs="Browallia New"/>
                <w:sz w:val="20"/>
                <w:szCs w:val="20"/>
              </w:rPr>
              <w:t>,840</w:t>
            </w:r>
          </w:p>
        </w:tc>
        <w:tc>
          <w:tcPr>
            <w:tcW w:w="1450" w:type="dxa"/>
            <w:shd w:val="clear" w:color="auto" w:fill="auto"/>
            <w:vAlign w:val="bottom"/>
          </w:tcPr>
          <w:p w14:paraId="2A930C43" w14:textId="5E4CABA4" w:rsidR="00DA4B83" w:rsidRPr="002E3B38" w:rsidRDefault="00F230FF"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266,472</w:t>
            </w:r>
          </w:p>
        </w:tc>
        <w:tc>
          <w:tcPr>
            <w:tcW w:w="1385" w:type="dxa"/>
            <w:shd w:val="clear" w:color="auto" w:fill="auto"/>
            <w:vAlign w:val="bottom"/>
          </w:tcPr>
          <w:p w14:paraId="664A40C7" w14:textId="5A1F2B6C" w:rsidR="00DA4B83" w:rsidRPr="002E3B38" w:rsidRDefault="00943682" w:rsidP="00DA4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80,215</w:t>
            </w:r>
            <w:r w:rsidR="00F230FF" w:rsidRPr="002E3B38">
              <w:rPr>
                <w:rFonts w:ascii="Browallia New" w:eastAsia="Arial Unicode MS" w:hAnsi="Browallia New" w:cs="Browallia New"/>
                <w:sz w:val="20"/>
                <w:szCs w:val="20"/>
              </w:rPr>
              <w:t>,</w:t>
            </w:r>
            <w:r w:rsidR="001B5636" w:rsidRPr="002E3B38">
              <w:rPr>
                <w:rFonts w:ascii="Browallia New" w:eastAsia="Arial Unicode MS" w:hAnsi="Browallia New" w:cs="Browallia New"/>
                <w:sz w:val="20"/>
                <w:szCs w:val="20"/>
              </w:rPr>
              <w:t>29</w:t>
            </w:r>
            <w:r w:rsidR="002F2089" w:rsidRPr="002E3B38">
              <w:rPr>
                <w:rFonts w:ascii="Browallia New" w:eastAsia="Arial Unicode MS" w:hAnsi="Browallia New" w:cs="Browallia New"/>
                <w:sz w:val="20"/>
                <w:szCs w:val="20"/>
              </w:rPr>
              <w:t>9</w:t>
            </w:r>
          </w:p>
        </w:tc>
      </w:tr>
    </w:tbl>
    <w:p w14:paraId="717832BC" w14:textId="77777777" w:rsidR="00DA4B83" w:rsidRPr="002E3B38" w:rsidRDefault="00DA4B83">
      <w:pPr>
        <w:rPr>
          <w:rFonts w:ascii="Browallia New" w:hAnsi="Browallia New" w:cs="Browallia New"/>
        </w:rPr>
      </w:pPr>
    </w:p>
    <w:p w14:paraId="782A1A00" w14:textId="77777777" w:rsidR="00CD4136" w:rsidRPr="002E3B38" w:rsidRDefault="00CD4136"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3B0DC5B"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1451148"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3605A2E"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89E87D3"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CA19A47"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2086668"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3C1E3F5"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D29B72D" w14:textId="77777777" w:rsidR="002E4D6A" w:rsidRDefault="002E4D6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9F1F4CB" w14:textId="77777777" w:rsidR="001C50F3" w:rsidRPr="002E3B38" w:rsidRDefault="001C50F3"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FD4CDAB" w14:textId="77777777" w:rsidR="00D27B04" w:rsidRPr="002E3B38" w:rsidRDefault="00D27B04"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E0A2813"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rPr>
      </w:pPr>
    </w:p>
    <w:tbl>
      <w:tblPr>
        <w:tblW w:w="14351" w:type="dxa"/>
        <w:tblInd w:w="108" w:type="dxa"/>
        <w:shd w:val="clear" w:color="auto" w:fill="FFFFFF" w:themeFill="background1"/>
        <w:tblLayout w:type="fixed"/>
        <w:tblLook w:val="0000" w:firstRow="0" w:lastRow="0" w:firstColumn="0" w:lastColumn="0" w:noHBand="0" w:noVBand="0"/>
      </w:tblPr>
      <w:tblGrid>
        <w:gridCol w:w="3436"/>
        <w:gridCol w:w="1300"/>
        <w:gridCol w:w="1393"/>
        <w:gridCol w:w="1336"/>
        <w:gridCol w:w="1302"/>
        <w:gridCol w:w="1331"/>
        <w:gridCol w:w="1418"/>
        <w:gridCol w:w="1450"/>
        <w:gridCol w:w="1385"/>
      </w:tblGrid>
      <w:tr w:rsidR="00603EFA" w:rsidRPr="002E3B38" w14:paraId="354BB19D" w14:textId="77777777">
        <w:tc>
          <w:tcPr>
            <w:tcW w:w="3436" w:type="dxa"/>
            <w:shd w:val="clear" w:color="auto" w:fill="FFFFFF" w:themeFill="background1"/>
            <w:vAlign w:val="bottom"/>
          </w:tcPr>
          <w:p w14:paraId="5ED23A6C"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4218323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r w:rsidRPr="002E3B38">
              <w:rPr>
                <w:rFonts w:ascii="Browallia New" w:eastAsia="Arial Unicode MS" w:hAnsi="Browallia New" w:cs="Browallia New"/>
                <w:sz w:val="20"/>
                <w:szCs w:val="20"/>
              </w:rPr>
              <w:t>)</w:t>
            </w:r>
          </w:p>
        </w:tc>
      </w:tr>
      <w:tr w:rsidR="00603EFA" w:rsidRPr="002E3B38" w14:paraId="5EE7BBAF" w14:textId="77777777">
        <w:tc>
          <w:tcPr>
            <w:tcW w:w="3436" w:type="dxa"/>
            <w:shd w:val="clear" w:color="auto" w:fill="FFFFFF" w:themeFill="background1"/>
            <w:vAlign w:val="bottom"/>
          </w:tcPr>
          <w:p w14:paraId="33E9A602"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5331" w:type="dxa"/>
            <w:gridSpan w:val="4"/>
            <w:shd w:val="clear" w:color="auto" w:fill="FFFFFF" w:themeFill="background1"/>
            <w:vAlign w:val="bottom"/>
          </w:tcPr>
          <w:p w14:paraId="259269A1"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c>
          <w:tcPr>
            <w:tcW w:w="5584" w:type="dxa"/>
            <w:gridSpan w:val="4"/>
            <w:shd w:val="clear" w:color="auto" w:fill="FFFFFF" w:themeFill="background1"/>
            <w:vAlign w:val="bottom"/>
          </w:tcPr>
          <w:p w14:paraId="7CEB033A"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603EFA" w:rsidRPr="002E3B38" w14:paraId="445068C5" w14:textId="77777777">
        <w:tc>
          <w:tcPr>
            <w:tcW w:w="3436" w:type="dxa"/>
            <w:shd w:val="clear" w:color="auto" w:fill="FFFFFF" w:themeFill="background1"/>
            <w:vAlign w:val="bottom"/>
          </w:tcPr>
          <w:p w14:paraId="7B180CE6"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300" w:type="dxa"/>
            <w:shd w:val="clear" w:color="auto" w:fill="FFFFFF" w:themeFill="background1"/>
            <w:vAlign w:val="bottom"/>
          </w:tcPr>
          <w:p w14:paraId="64B3DC12"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p>
          <w:p w14:paraId="630E9CF1"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2566</w:t>
            </w:r>
          </w:p>
        </w:tc>
        <w:tc>
          <w:tcPr>
            <w:tcW w:w="1393" w:type="dxa"/>
            <w:shd w:val="clear" w:color="auto" w:fill="FFFFFF" w:themeFill="background1"/>
            <w:vAlign w:val="bottom"/>
          </w:tcPr>
          <w:p w14:paraId="42A7B3CD"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336" w:type="dxa"/>
            <w:shd w:val="clear" w:color="auto" w:fill="FFFFFF" w:themeFill="background1"/>
            <w:vAlign w:val="bottom"/>
          </w:tcPr>
          <w:p w14:paraId="36A988AE"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02" w:type="dxa"/>
            <w:shd w:val="clear" w:color="auto" w:fill="FFFFFF" w:themeFill="background1"/>
            <w:vAlign w:val="bottom"/>
          </w:tcPr>
          <w:p w14:paraId="20ED4072"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p>
          <w:p w14:paraId="48CE28F5" w14:textId="2A82B913"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 </w:t>
            </w:r>
            <w:r w:rsidRPr="002E3B38">
              <w:rPr>
                <w:rFonts w:ascii="Browallia New" w:eastAsia="Arial Unicode MS" w:hAnsi="Browallia New" w:cs="Browallia New"/>
                <w:sz w:val="20"/>
                <w:szCs w:val="20"/>
              </w:rPr>
              <w:t>256</w:t>
            </w:r>
            <w:r w:rsidR="003F3899" w:rsidRPr="002E3B38">
              <w:rPr>
                <w:rFonts w:ascii="Browallia New" w:eastAsia="Arial Unicode MS" w:hAnsi="Browallia New" w:cs="Browallia New"/>
                <w:sz w:val="20"/>
                <w:szCs w:val="20"/>
              </w:rPr>
              <w:t>6</w:t>
            </w:r>
          </w:p>
        </w:tc>
        <w:tc>
          <w:tcPr>
            <w:tcW w:w="1331" w:type="dxa"/>
            <w:shd w:val="clear" w:color="auto" w:fill="FFFFFF" w:themeFill="background1"/>
            <w:vAlign w:val="bottom"/>
          </w:tcPr>
          <w:p w14:paraId="28062D26"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p>
          <w:p w14:paraId="0FFEE519"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 </w:t>
            </w:r>
            <w:r w:rsidRPr="002E3B38">
              <w:rPr>
                <w:rFonts w:ascii="Browallia New" w:eastAsia="Arial Unicode MS" w:hAnsi="Browallia New" w:cs="Browallia New"/>
                <w:sz w:val="20"/>
                <w:szCs w:val="20"/>
              </w:rPr>
              <w:t>2566</w:t>
            </w:r>
          </w:p>
        </w:tc>
        <w:tc>
          <w:tcPr>
            <w:tcW w:w="1418" w:type="dxa"/>
            <w:shd w:val="clear" w:color="auto" w:fill="FFFFFF" w:themeFill="background1"/>
            <w:vAlign w:val="bottom"/>
          </w:tcPr>
          <w:p w14:paraId="40A79ED6"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450" w:type="dxa"/>
            <w:shd w:val="clear" w:color="auto" w:fill="FFFFFF" w:themeFill="background1"/>
            <w:vAlign w:val="bottom"/>
          </w:tcPr>
          <w:p w14:paraId="79855EC4"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85" w:type="dxa"/>
            <w:shd w:val="clear" w:color="auto" w:fill="FFFFFF" w:themeFill="background1"/>
            <w:vAlign w:val="bottom"/>
          </w:tcPr>
          <w:p w14:paraId="0C917C0B" w14:textId="2A87A37A"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br/>
              <w:t>256</w:t>
            </w:r>
            <w:r w:rsidR="003F3899" w:rsidRPr="002E3B38">
              <w:rPr>
                <w:rFonts w:ascii="Browallia New" w:eastAsia="Arial Unicode MS" w:hAnsi="Browallia New" w:cs="Browallia New"/>
                <w:sz w:val="20"/>
                <w:szCs w:val="20"/>
              </w:rPr>
              <w:t>6</w:t>
            </w:r>
          </w:p>
        </w:tc>
      </w:tr>
      <w:tr w:rsidR="00603EFA" w:rsidRPr="002E3B38" w14:paraId="2D9A10BD" w14:textId="77777777">
        <w:tc>
          <w:tcPr>
            <w:tcW w:w="3436" w:type="dxa"/>
            <w:shd w:val="clear" w:color="auto" w:fill="FFFFFF" w:themeFill="background1"/>
            <w:vAlign w:val="bottom"/>
          </w:tcPr>
          <w:p w14:paraId="5BD01EF0"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300" w:type="dxa"/>
            <w:shd w:val="clear" w:color="auto" w:fill="FFFFFF" w:themeFill="background1"/>
            <w:vAlign w:val="bottom"/>
          </w:tcPr>
          <w:p w14:paraId="5A3FC111" w14:textId="77777777" w:rsidR="00603EFA" w:rsidRPr="002E3B38" w:rsidRDefault="00603EFA">
            <w:pPr>
              <w:pStyle w:val="a9"/>
              <w:tabs>
                <w:tab w:val="right" w:pos="965"/>
              </w:tabs>
              <w:ind w:right="-72"/>
              <w:jc w:val="both"/>
              <w:rPr>
                <w:rFonts w:ascii="Browallia New" w:eastAsia="Arial Unicode MS" w:hAnsi="Browallia New" w:cs="Browallia New"/>
                <w:b/>
                <w:bCs/>
                <w:sz w:val="20"/>
                <w:szCs w:val="20"/>
              </w:rPr>
            </w:pPr>
            <w:r w:rsidRPr="002E3B38">
              <w:rPr>
                <w:rFonts w:ascii="Browallia New" w:eastAsia="Arial Unicode MS" w:hAnsi="Browallia New" w:cs="Browallia New"/>
                <w:b/>
                <w:bCs/>
                <w:sz w:val="20"/>
                <w:szCs w:val="20"/>
              </w:rPr>
              <w:tab/>
            </w:r>
          </w:p>
        </w:tc>
        <w:tc>
          <w:tcPr>
            <w:tcW w:w="1393" w:type="dxa"/>
            <w:shd w:val="clear" w:color="auto" w:fill="FFFFFF" w:themeFill="background1"/>
            <w:vAlign w:val="bottom"/>
          </w:tcPr>
          <w:p w14:paraId="5ADE87E2" w14:textId="77777777" w:rsidR="00603EFA" w:rsidRPr="002E3B38" w:rsidRDefault="00603EFA">
            <w:pPr>
              <w:tabs>
                <w:tab w:val="right" w:pos="965"/>
              </w:tabs>
              <w:ind w:right="-72"/>
              <w:jc w:val="both"/>
              <w:rPr>
                <w:rFonts w:ascii="Browallia New" w:eastAsia="Arial Unicode MS" w:hAnsi="Browallia New" w:cs="Browallia New"/>
                <w:b/>
                <w:bCs/>
                <w:snapToGrid w:val="0"/>
                <w:sz w:val="20"/>
                <w:szCs w:val="20"/>
                <w:lang w:eastAsia="th-TH"/>
              </w:rPr>
            </w:pPr>
          </w:p>
        </w:tc>
        <w:tc>
          <w:tcPr>
            <w:tcW w:w="1336" w:type="dxa"/>
            <w:shd w:val="clear" w:color="auto" w:fill="FFFFFF" w:themeFill="background1"/>
            <w:vAlign w:val="bottom"/>
          </w:tcPr>
          <w:p w14:paraId="260FD9B8" w14:textId="77777777" w:rsidR="00603EFA" w:rsidRPr="002E3B38" w:rsidRDefault="00603EFA">
            <w:pPr>
              <w:pStyle w:val="a9"/>
              <w:tabs>
                <w:tab w:val="right" w:pos="965"/>
              </w:tabs>
              <w:ind w:right="-72"/>
              <w:jc w:val="both"/>
              <w:rPr>
                <w:rFonts w:ascii="Browallia New" w:eastAsia="Arial Unicode MS" w:hAnsi="Browallia New" w:cs="Browallia New"/>
                <w:b/>
                <w:bCs/>
                <w:snapToGrid w:val="0"/>
                <w:sz w:val="20"/>
                <w:szCs w:val="20"/>
                <w:cs/>
                <w:lang w:eastAsia="th-TH"/>
              </w:rPr>
            </w:pPr>
            <w:r w:rsidRPr="002E3B38">
              <w:rPr>
                <w:rFonts w:ascii="Browallia New" w:eastAsia="Arial Unicode MS" w:hAnsi="Browallia New" w:cs="Browallia New"/>
                <w:b/>
                <w:bCs/>
                <w:snapToGrid w:val="0"/>
                <w:sz w:val="20"/>
                <w:szCs w:val="20"/>
                <w:lang w:eastAsia="th-TH"/>
              </w:rPr>
              <w:tab/>
            </w:r>
          </w:p>
        </w:tc>
        <w:tc>
          <w:tcPr>
            <w:tcW w:w="1302" w:type="dxa"/>
            <w:shd w:val="clear" w:color="auto" w:fill="FFFFFF" w:themeFill="background1"/>
            <w:vAlign w:val="bottom"/>
          </w:tcPr>
          <w:p w14:paraId="492041E8" w14:textId="77777777" w:rsidR="00603EFA" w:rsidRPr="002E3B38" w:rsidRDefault="00603EFA">
            <w:pPr>
              <w:pStyle w:val="a9"/>
              <w:tabs>
                <w:tab w:val="right" w:pos="965"/>
              </w:tabs>
              <w:ind w:right="-72"/>
              <w:jc w:val="both"/>
              <w:rPr>
                <w:rFonts w:ascii="Browallia New" w:eastAsia="Arial Unicode MS" w:hAnsi="Browallia New" w:cs="Browallia New"/>
                <w:b/>
                <w:bCs/>
                <w:snapToGrid w:val="0"/>
                <w:sz w:val="20"/>
                <w:szCs w:val="20"/>
                <w:lang w:eastAsia="th-TH"/>
              </w:rPr>
            </w:pPr>
            <w:r w:rsidRPr="002E3B38">
              <w:rPr>
                <w:rFonts w:ascii="Browallia New" w:eastAsia="Arial Unicode MS" w:hAnsi="Browallia New" w:cs="Browallia New"/>
                <w:b/>
                <w:bCs/>
                <w:snapToGrid w:val="0"/>
                <w:sz w:val="20"/>
                <w:szCs w:val="20"/>
                <w:cs/>
                <w:lang w:eastAsia="th-TH"/>
              </w:rPr>
              <w:tab/>
            </w:r>
          </w:p>
        </w:tc>
        <w:tc>
          <w:tcPr>
            <w:tcW w:w="1331" w:type="dxa"/>
            <w:shd w:val="clear" w:color="auto" w:fill="FFFFFF" w:themeFill="background1"/>
            <w:vAlign w:val="bottom"/>
          </w:tcPr>
          <w:p w14:paraId="758D47DB" w14:textId="77777777" w:rsidR="00603EFA" w:rsidRPr="002E3B38" w:rsidRDefault="00603EFA">
            <w:pPr>
              <w:pStyle w:val="a9"/>
              <w:tabs>
                <w:tab w:val="right" w:pos="965"/>
              </w:tabs>
              <w:ind w:right="-72"/>
              <w:jc w:val="both"/>
              <w:rPr>
                <w:rFonts w:ascii="Browallia New" w:eastAsia="Arial Unicode MS" w:hAnsi="Browallia New" w:cs="Browallia New"/>
                <w:b/>
                <w:bCs/>
                <w:sz w:val="20"/>
                <w:szCs w:val="20"/>
              </w:rPr>
            </w:pPr>
            <w:r w:rsidRPr="002E3B38">
              <w:rPr>
                <w:rFonts w:ascii="Browallia New" w:eastAsia="Arial Unicode MS" w:hAnsi="Browallia New" w:cs="Browallia New"/>
                <w:b/>
                <w:bCs/>
                <w:sz w:val="20"/>
                <w:szCs w:val="20"/>
              </w:rPr>
              <w:tab/>
            </w:r>
          </w:p>
        </w:tc>
        <w:tc>
          <w:tcPr>
            <w:tcW w:w="1418" w:type="dxa"/>
            <w:shd w:val="clear" w:color="auto" w:fill="FFFFFF" w:themeFill="background1"/>
            <w:vAlign w:val="bottom"/>
          </w:tcPr>
          <w:p w14:paraId="480A8FF3" w14:textId="77777777" w:rsidR="00603EFA" w:rsidRPr="002E3B38" w:rsidRDefault="00603EFA">
            <w:pPr>
              <w:tabs>
                <w:tab w:val="right" w:pos="965"/>
              </w:tabs>
              <w:ind w:right="-72"/>
              <w:jc w:val="both"/>
              <w:rPr>
                <w:rFonts w:ascii="Browallia New" w:eastAsia="Arial Unicode MS" w:hAnsi="Browallia New" w:cs="Browallia New"/>
                <w:b/>
                <w:bCs/>
                <w:snapToGrid w:val="0"/>
                <w:sz w:val="20"/>
                <w:szCs w:val="20"/>
                <w:lang w:eastAsia="th-TH"/>
              </w:rPr>
            </w:pPr>
            <w:r w:rsidRPr="002E3B38">
              <w:rPr>
                <w:rFonts w:ascii="Browallia New" w:eastAsia="Arial Unicode MS" w:hAnsi="Browallia New" w:cs="Browallia New"/>
                <w:b/>
                <w:bCs/>
                <w:snapToGrid w:val="0"/>
                <w:sz w:val="20"/>
                <w:szCs w:val="20"/>
                <w:cs/>
                <w:lang w:eastAsia="th-TH"/>
              </w:rPr>
              <w:tab/>
            </w:r>
          </w:p>
        </w:tc>
        <w:tc>
          <w:tcPr>
            <w:tcW w:w="1450" w:type="dxa"/>
            <w:shd w:val="clear" w:color="auto" w:fill="FFFFFF" w:themeFill="background1"/>
            <w:vAlign w:val="bottom"/>
          </w:tcPr>
          <w:p w14:paraId="58412CA0" w14:textId="77777777" w:rsidR="00603EFA" w:rsidRPr="002E3B38" w:rsidRDefault="00603EFA">
            <w:pPr>
              <w:pStyle w:val="a9"/>
              <w:tabs>
                <w:tab w:val="right" w:pos="965"/>
              </w:tabs>
              <w:ind w:right="-72"/>
              <w:jc w:val="both"/>
              <w:rPr>
                <w:rFonts w:ascii="Browallia New" w:eastAsia="Arial Unicode MS" w:hAnsi="Browallia New" w:cs="Browallia New"/>
                <w:b/>
                <w:bCs/>
                <w:snapToGrid w:val="0"/>
                <w:sz w:val="20"/>
                <w:szCs w:val="20"/>
                <w:cs/>
                <w:lang w:eastAsia="th-TH"/>
              </w:rPr>
            </w:pPr>
          </w:p>
        </w:tc>
        <w:tc>
          <w:tcPr>
            <w:tcW w:w="1385" w:type="dxa"/>
            <w:shd w:val="clear" w:color="auto" w:fill="FFFFFF" w:themeFill="background1"/>
            <w:vAlign w:val="bottom"/>
          </w:tcPr>
          <w:p w14:paraId="5759DDAD" w14:textId="77777777" w:rsidR="00603EFA" w:rsidRPr="002E3B38" w:rsidRDefault="00603EFA">
            <w:pPr>
              <w:pStyle w:val="a9"/>
              <w:tabs>
                <w:tab w:val="right" w:pos="965"/>
              </w:tabs>
              <w:ind w:right="-72"/>
              <w:jc w:val="both"/>
              <w:rPr>
                <w:rFonts w:ascii="Browallia New" w:eastAsia="Arial Unicode MS" w:hAnsi="Browallia New" w:cs="Browallia New"/>
                <w:b/>
                <w:bCs/>
                <w:snapToGrid w:val="0"/>
                <w:sz w:val="20"/>
                <w:szCs w:val="20"/>
                <w:lang w:eastAsia="th-TH"/>
              </w:rPr>
            </w:pPr>
            <w:r w:rsidRPr="002E3B38">
              <w:rPr>
                <w:rFonts w:ascii="Browallia New" w:eastAsia="Arial Unicode MS" w:hAnsi="Browallia New" w:cs="Browallia New"/>
                <w:b/>
                <w:bCs/>
                <w:snapToGrid w:val="0"/>
                <w:sz w:val="20"/>
                <w:szCs w:val="20"/>
                <w:lang w:eastAsia="th-TH"/>
              </w:rPr>
              <w:tab/>
            </w:r>
          </w:p>
        </w:tc>
      </w:tr>
      <w:tr w:rsidR="00603EFA" w:rsidRPr="002E3B38" w14:paraId="32B9FB50" w14:textId="77777777">
        <w:tc>
          <w:tcPr>
            <w:tcW w:w="3436" w:type="dxa"/>
            <w:shd w:val="clear" w:color="auto" w:fill="FFFFFF" w:themeFill="background1"/>
            <w:vAlign w:val="bottom"/>
          </w:tcPr>
          <w:p w14:paraId="0A80E2C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2E3B38">
              <w:rPr>
                <w:rFonts w:ascii="Browallia New" w:eastAsia="Arial Unicode MS" w:hAnsi="Browallia New" w:cs="Browallia New"/>
                <w:b/>
                <w:bCs/>
                <w:sz w:val="20"/>
                <w:szCs w:val="20"/>
                <w:u w:val="single"/>
                <w:cs/>
              </w:rPr>
              <w:t>สินทรัพย์ภาษีเงินได้รอการตัดบัญชี</w:t>
            </w:r>
          </w:p>
        </w:tc>
        <w:tc>
          <w:tcPr>
            <w:tcW w:w="1300" w:type="dxa"/>
            <w:shd w:val="clear" w:color="auto" w:fill="FFFFFF" w:themeFill="background1"/>
            <w:vAlign w:val="bottom"/>
          </w:tcPr>
          <w:p w14:paraId="0D899889"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cs/>
                <w:lang w:eastAsia="th-TH"/>
              </w:rPr>
            </w:pPr>
          </w:p>
        </w:tc>
        <w:tc>
          <w:tcPr>
            <w:tcW w:w="1393" w:type="dxa"/>
            <w:shd w:val="clear" w:color="auto" w:fill="FFFFFF" w:themeFill="background1"/>
            <w:vAlign w:val="bottom"/>
          </w:tcPr>
          <w:p w14:paraId="72AD6CE0"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336" w:type="dxa"/>
            <w:shd w:val="clear" w:color="auto" w:fill="FFFFFF" w:themeFill="background1"/>
            <w:vAlign w:val="bottom"/>
          </w:tcPr>
          <w:p w14:paraId="0236B48E"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302" w:type="dxa"/>
            <w:shd w:val="clear" w:color="auto" w:fill="FFFFFF" w:themeFill="background1"/>
            <w:vAlign w:val="bottom"/>
          </w:tcPr>
          <w:p w14:paraId="07B963B6"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331" w:type="dxa"/>
            <w:shd w:val="clear" w:color="auto" w:fill="FFFFFF" w:themeFill="background1"/>
            <w:vAlign w:val="bottom"/>
          </w:tcPr>
          <w:p w14:paraId="6E32F277"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418" w:type="dxa"/>
            <w:shd w:val="clear" w:color="auto" w:fill="FFFFFF" w:themeFill="background1"/>
            <w:vAlign w:val="bottom"/>
          </w:tcPr>
          <w:p w14:paraId="338CBCA7"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450" w:type="dxa"/>
            <w:shd w:val="clear" w:color="auto" w:fill="FFFFFF" w:themeFill="background1"/>
            <w:vAlign w:val="bottom"/>
          </w:tcPr>
          <w:p w14:paraId="392E1FEB"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c>
          <w:tcPr>
            <w:tcW w:w="1385" w:type="dxa"/>
            <w:shd w:val="clear" w:color="auto" w:fill="FFFFFF" w:themeFill="background1"/>
            <w:vAlign w:val="bottom"/>
          </w:tcPr>
          <w:p w14:paraId="398B5EA0" w14:textId="77777777" w:rsidR="00603EFA" w:rsidRPr="002E3B38" w:rsidRDefault="00603EFA">
            <w:pPr>
              <w:tabs>
                <w:tab w:val="decimal" w:pos="965"/>
              </w:tabs>
              <w:ind w:right="-72"/>
              <w:jc w:val="both"/>
              <w:rPr>
                <w:rFonts w:ascii="Browallia New" w:eastAsia="Arial Unicode MS" w:hAnsi="Browallia New" w:cs="Browallia New"/>
                <w:snapToGrid w:val="0"/>
                <w:sz w:val="20"/>
                <w:szCs w:val="20"/>
                <w:highlight w:val="yellow"/>
                <w:lang w:eastAsia="th-TH"/>
              </w:rPr>
            </w:pPr>
          </w:p>
        </w:tc>
      </w:tr>
      <w:tr w:rsidR="004A3366" w:rsidRPr="002E3B38" w14:paraId="38DACB2A" w14:textId="77777777">
        <w:tc>
          <w:tcPr>
            <w:tcW w:w="3436" w:type="dxa"/>
            <w:shd w:val="clear" w:color="auto" w:fill="FFFFFF" w:themeFill="background1"/>
            <w:vAlign w:val="bottom"/>
          </w:tcPr>
          <w:p w14:paraId="23EB0814"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ค่าเผื่อผลขาดทุน</w:t>
            </w:r>
          </w:p>
        </w:tc>
        <w:tc>
          <w:tcPr>
            <w:tcW w:w="1300" w:type="dxa"/>
            <w:shd w:val="clear" w:color="auto" w:fill="FFFFFF" w:themeFill="background1"/>
          </w:tcPr>
          <w:p w14:paraId="0AA19CD8"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 xml:space="preserve"> 5,446,930</w:t>
            </w:r>
          </w:p>
        </w:tc>
        <w:tc>
          <w:tcPr>
            <w:tcW w:w="1393" w:type="dxa"/>
            <w:shd w:val="clear" w:color="auto" w:fill="FFFFFF" w:themeFill="background1"/>
          </w:tcPr>
          <w:p w14:paraId="750AB912"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121,694</w:t>
            </w:r>
          </w:p>
        </w:tc>
        <w:tc>
          <w:tcPr>
            <w:tcW w:w="1336" w:type="dxa"/>
            <w:shd w:val="clear" w:color="auto" w:fill="FFFFFF" w:themeFill="background1"/>
          </w:tcPr>
          <w:p w14:paraId="376AE6FE" w14:textId="4E58987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1B2C7711"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5,568,624</w:t>
            </w:r>
          </w:p>
        </w:tc>
        <w:tc>
          <w:tcPr>
            <w:tcW w:w="1331" w:type="dxa"/>
            <w:shd w:val="clear" w:color="auto" w:fill="FFFFFF" w:themeFill="background1"/>
          </w:tcPr>
          <w:p w14:paraId="13E08405" w14:textId="374A7E15"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4,846,01</w:t>
            </w:r>
            <w:r w:rsidR="002C4F04" w:rsidRPr="002E3B38">
              <w:rPr>
                <w:rFonts w:ascii="Browallia New" w:eastAsia="Arial Unicode MS" w:hAnsi="Browallia New" w:cs="Browallia New"/>
                <w:sz w:val="20"/>
                <w:szCs w:val="20"/>
              </w:rPr>
              <w:t>2</w:t>
            </w:r>
          </w:p>
        </w:tc>
        <w:tc>
          <w:tcPr>
            <w:tcW w:w="1418" w:type="dxa"/>
            <w:shd w:val="clear" w:color="auto" w:fill="FFFFFF" w:themeFill="background1"/>
          </w:tcPr>
          <w:p w14:paraId="27357A2D"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(276,989)</w:t>
            </w:r>
          </w:p>
        </w:tc>
        <w:tc>
          <w:tcPr>
            <w:tcW w:w="1450" w:type="dxa"/>
            <w:shd w:val="clear" w:color="auto" w:fill="FFFFFF" w:themeFill="background1"/>
          </w:tcPr>
          <w:p w14:paraId="499CD954" w14:textId="7BEA6C3B"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214A4236" w14:textId="0E0F7FF0"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4,569,02</w:t>
            </w:r>
            <w:r w:rsidR="000B5A1D" w:rsidRPr="002E3B38">
              <w:rPr>
                <w:rFonts w:ascii="Browallia New" w:eastAsia="Arial Unicode MS" w:hAnsi="Browallia New" w:cs="Browallia New"/>
                <w:sz w:val="20"/>
                <w:szCs w:val="20"/>
              </w:rPr>
              <w:t>3</w:t>
            </w:r>
          </w:p>
        </w:tc>
      </w:tr>
      <w:tr w:rsidR="004A3366" w:rsidRPr="002E3B38" w14:paraId="5B397D11" w14:textId="77777777">
        <w:tc>
          <w:tcPr>
            <w:tcW w:w="3436" w:type="dxa"/>
            <w:shd w:val="clear" w:color="auto" w:fill="FFFFFF" w:themeFill="background1"/>
            <w:vAlign w:val="bottom"/>
          </w:tcPr>
          <w:p w14:paraId="3CB0D0EA" w14:textId="7905FF5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สินทรัพย์ไม่มีตัวตน</w:t>
            </w:r>
            <w:r w:rsidRPr="002E3B38">
              <w:rPr>
                <w:rFonts w:ascii="Browallia New" w:eastAsia="Arial Unicode MS" w:hAnsi="Browallia New" w:cs="Browallia New"/>
                <w:sz w:val="20"/>
                <w:szCs w:val="20"/>
              </w:rPr>
              <w:t xml:space="preserve"> - </w:t>
            </w:r>
            <w:r w:rsidR="00603EFA" w:rsidRPr="002E3B38">
              <w:rPr>
                <w:rFonts w:ascii="Browallia New" w:eastAsia="Arial Unicode MS" w:hAnsi="Browallia New" w:cs="Browallia New"/>
                <w:sz w:val="20"/>
                <w:szCs w:val="20"/>
                <w:cs/>
              </w:rPr>
              <w:t>ลิขสิทธ</w:t>
            </w:r>
            <w:r w:rsidR="006266AE" w:rsidRPr="002E3B38">
              <w:rPr>
                <w:rFonts w:ascii="Browallia New" w:eastAsia="Arial Unicode MS" w:hAnsi="Browallia New" w:cs="Browallia New"/>
                <w:sz w:val="20"/>
                <w:szCs w:val="20"/>
                <w:cs/>
              </w:rPr>
              <w:t>ิ์</w:t>
            </w:r>
            <w:r w:rsidRPr="002E3B38">
              <w:rPr>
                <w:rFonts w:ascii="Browallia New" w:eastAsia="Arial Unicode MS" w:hAnsi="Browallia New" w:cs="Browallia New"/>
                <w:sz w:val="20"/>
                <w:szCs w:val="20"/>
                <w:cs/>
              </w:rPr>
              <w:t>ละคร</w:t>
            </w:r>
          </w:p>
        </w:tc>
        <w:tc>
          <w:tcPr>
            <w:tcW w:w="1300" w:type="dxa"/>
            <w:shd w:val="clear" w:color="auto" w:fill="FFFFFF" w:themeFill="background1"/>
          </w:tcPr>
          <w:p w14:paraId="664B85DC"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(18)</w:t>
            </w:r>
          </w:p>
        </w:tc>
        <w:tc>
          <w:tcPr>
            <w:tcW w:w="1393" w:type="dxa"/>
            <w:shd w:val="clear" w:color="auto" w:fill="FFFFFF" w:themeFill="background1"/>
          </w:tcPr>
          <w:p w14:paraId="7A5B357D" w14:textId="1C6661B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36" w:type="dxa"/>
            <w:shd w:val="clear" w:color="auto" w:fill="FFFFFF" w:themeFill="background1"/>
          </w:tcPr>
          <w:p w14:paraId="1820042F" w14:textId="189D7983"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1F4D37A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(18)</w:t>
            </w:r>
          </w:p>
        </w:tc>
        <w:tc>
          <w:tcPr>
            <w:tcW w:w="1331" w:type="dxa"/>
            <w:shd w:val="clear" w:color="auto" w:fill="FFFFFF" w:themeFill="background1"/>
          </w:tcPr>
          <w:p w14:paraId="705C9419"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w:t>
            </w:r>
          </w:p>
        </w:tc>
        <w:tc>
          <w:tcPr>
            <w:tcW w:w="1418" w:type="dxa"/>
            <w:shd w:val="clear" w:color="auto" w:fill="FFFFFF" w:themeFill="background1"/>
          </w:tcPr>
          <w:p w14:paraId="2AAA7726" w14:textId="43ACAEA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68A9AE37" w14:textId="21F6F84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508D63C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w:t>
            </w:r>
          </w:p>
        </w:tc>
      </w:tr>
      <w:tr w:rsidR="004A3366" w:rsidRPr="002E3B38" w14:paraId="60B82AF0" w14:textId="77777777">
        <w:tc>
          <w:tcPr>
            <w:tcW w:w="3436" w:type="dxa"/>
            <w:shd w:val="clear" w:color="auto" w:fill="FFFFFF" w:themeFill="background1"/>
            <w:vAlign w:val="bottom"/>
          </w:tcPr>
          <w:p w14:paraId="477FE2B9"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ประมาณการรับคืนสินค้า</w:t>
            </w:r>
          </w:p>
        </w:tc>
        <w:tc>
          <w:tcPr>
            <w:tcW w:w="1300" w:type="dxa"/>
            <w:shd w:val="clear" w:color="auto" w:fill="FFFFFF" w:themeFill="background1"/>
          </w:tcPr>
          <w:p w14:paraId="10299C1E"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(1,866,160)</w:t>
            </w:r>
          </w:p>
        </w:tc>
        <w:tc>
          <w:tcPr>
            <w:tcW w:w="1393" w:type="dxa"/>
            <w:shd w:val="clear" w:color="auto" w:fill="FFFFFF" w:themeFill="background1"/>
          </w:tcPr>
          <w:p w14:paraId="2756D443"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(305,580)</w:t>
            </w:r>
          </w:p>
        </w:tc>
        <w:tc>
          <w:tcPr>
            <w:tcW w:w="1336" w:type="dxa"/>
            <w:shd w:val="clear" w:color="auto" w:fill="FFFFFF" w:themeFill="background1"/>
          </w:tcPr>
          <w:p w14:paraId="4919CC01" w14:textId="219006E4"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7DB42F02"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(2,171,740)</w:t>
            </w:r>
          </w:p>
        </w:tc>
        <w:tc>
          <w:tcPr>
            <w:tcW w:w="1331" w:type="dxa"/>
            <w:shd w:val="clear" w:color="auto" w:fill="FFFFFF" w:themeFill="background1"/>
          </w:tcPr>
          <w:p w14:paraId="047C481B" w14:textId="254D6B61"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2EE6E856" w14:textId="796D2928"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6B6BEB61" w14:textId="37A569E1"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2631D4A9" w14:textId="3338541F"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4A3366" w:rsidRPr="002E3B38" w14:paraId="70B95634" w14:textId="77777777">
        <w:tc>
          <w:tcPr>
            <w:tcW w:w="3436" w:type="dxa"/>
            <w:shd w:val="clear" w:color="auto" w:fill="FFFFFF" w:themeFill="background1"/>
            <w:vAlign w:val="bottom"/>
          </w:tcPr>
          <w:p w14:paraId="1454275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ประมาณการส่วนลดการขาย</w:t>
            </w:r>
          </w:p>
        </w:tc>
        <w:tc>
          <w:tcPr>
            <w:tcW w:w="1300" w:type="dxa"/>
            <w:shd w:val="clear" w:color="auto" w:fill="FFFFFF" w:themeFill="background1"/>
          </w:tcPr>
          <w:p w14:paraId="7B75C22A"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2,714,753</w:t>
            </w:r>
          </w:p>
        </w:tc>
        <w:tc>
          <w:tcPr>
            <w:tcW w:w="1393" w:type="dxa"/>
            <w:shd w:val="clear" w:color="auto" w:fill="FFFFFF" w:themeFill="background1"/>
          </w:tcPr>
          <w:p w14:paraId="6FA6C0BD"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(28,131)</w:t>
            </w:r>
          </w:p>
        </w:tc>
        <w:tc>
          <w:tcPr>
            <w:tcW w:w="1336" w:type="dxa"/>
            <w:shd w:val="clear" w:color="auto" w:fill="FFFFFF" w:themeFill="background1"/>
          </w:tcPr>
          <w:p w14:paraId="6B3CF9AF" w14:textId="1A114CF0"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1D43A57D"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2,686,622</w:t>
            </w:r>
          </w:p>
        </w:tc>
        <w:tc>
          <w:tcPr>
            <w:tcW w:w="1331" w:type="dxa"/>
            <w:shd w:val="clear" w:color="auto" w:fill="FFFFFF" w:themeFill="background1"/>
          </w:tcPr>
          <w:p w14:paraId="47306A13" w14:textId="481E71BC"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2762478D" w14:textId="48BA69AA"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005FAE3D" w14:textId="07D90165"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71AC0E9B" w14:textId="03640409"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4A3366" w:rsidRPr="002E3B38" w14:paraId="7C8ABAD5" w14:textId="77777777">
        <w:tc>
          <w:tcPr>
            <w:tcW w:w="3436" w:type="dxa"/>
            <w:shd w:val="clear" w:color="auto" w:fill="FFFFFF" w:themeFill="background1"/>
            <w:vAlign w:val="bottom"/>
          </w:tcPr>
          <w:p w14:paraId="0794B18A" w14:textId="7256D4B8"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ผลแตกต่างชั่วคราวระหว่างมูลค่าคงเหลือของ</w:t>
            </w:r>
            <w:r w:rsidRPr="002E3B38">
              <w:rPr>
                <w:rFonts w:ascii="Browallia New" w:eastAsia="Arial Unicode MS" w:hAnsi="Browallia New" w:cs="Browallia New"/>
                <w:sz w:val="20"/>
                <w:szCs w:val="20"/>
              </w:rPr>
              <w:br/>
              <w:t xml:space="preserve">    </w:t>
            </w:r>
            <w:r w:rsidRPr="002E3B38">
              <w:rPr>
                <w:rFonts w:ascii="Browallia New" w:eastAsia="Arial Unicode MS" w:hAnsi="Browallia New" w:cs="Browallia New"/>
                <w:sz w:val="20"/>
                <w:szCs w:val="20"/>
                <w:cs/>
              </w:rPr>
              <w:t>สินค้าคงเหลือในงบแสดงฐานะการเงินรวมและฐานภาษี</w:t>
            </w:r>
          </w:p>
        </w:tc>
        <w:tc>
          <w:tcPr>
            <w:tcW w:w="1300" w:type="dxa"/>
            <w:shd w:val="clear" w:color="auto" w:fill="FFFFFF" w:themeFill="background1"/>
          </w:tcPr>
          <w:p w14:paraId="6E6BAA5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33728FB7"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10,528,911</w:t>
            </w:r>
          </w:p>
        </w:tc>
        <w:tc>
          <w:tcPr>
            <w:tcW w:w="1393" w:type="dxa"/>
            <w:shd w:val="clear" w:color="auto" w:fill="FFFFFF" w:themeFill="background1"/>
          </w:tcPr>
          <w:p w14:paraId="4D003DAA"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1D4A88F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(5,662,473)</w:t>
            </w:r>
          </w:p>
        </w:tc>
        <w:tc>
          <w:tcPr>
            <w:tcW w:w="1336" w:type="dxa"/>
            <w:shd w:val="clear" w:color="auto" w:fill="FFFFFF" w:themeFill="background1"/>
            <w:vAlign w:val="bottom"/>
          </w:tcPr>
          <w:p w14:paraId="59D695F6" w14:textId="6C9BD949"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1843E40C"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p w14:paraId="7F90667D"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4,866,438</w:t>
            </w:r>
          </w:p>
        </w:tc>
        <w:tc>
          <w:tcPr>
            <w:tcW w:w="1331" w:type="dxa"/>
            <w:shd w:val="clear" w:color="auto" w:fill="FFFFFF" w:themeFill="background1"/>
            <w:vAlign w:val="bottom"/>
          </w:tcPr>
          <w:p w14:paraId="09325CC0" w14:textId="7FCEFB49"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vAlign w:val="bottom"/>
          </w:tcPr>
          <w:p w14:paraId="2D5BBF2E" w14:textId="6C9DA15A"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vAlign w:val="bottom"/>
          </w:tcPr>
          <w:p w14:paraId="3909B5D8" w14:textId="24B7CDB1"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vAlign w:val="bottom"/>
          </w:tcPr>
          <w:p w14:paraId="2EAEA207" w14:textId="46EAB28C"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4A3366" w:rsidRPr="002E3B38" w14:paraId="64912B80" w14:textId="77777777">
        <w:tc>
          <w:tcPr>
            <w:tcW w:w="3436" w:type="dxa"/>
            <w:shd w:val="clear" w:color="auto" w:fill="FFFFFF" w:themeFill="background1"/>
            <w:vAlign w:val="bottom"/>
          </w:tcPr>
          <w:p w14:paraId="712E8AD7"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ค่าเผื่อสินค้าล้าสมัย</w:t>
            </w:r>
          </w:p>
        </w:tc>
        <w:tc>
          <w:tcPr>
            <w:tcW w:w="1300" w:type="dxa"/>
            <w:shd w:val="clear" w:color="auto" w:fill="FFFFFF" w:themeFill="background1"/>
          </w:tcPr>
          <w:p w14:paraId="219157EA"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2,953,837</w:t>
            </w:r>
          </w:p>
        </w:tc>
        <w:tc>
          <w:tcPr>
            <w:tcW w:w="1393" w:type="dxa"/>
            <w:shd w:val="clear" w:color="auto" w:fill="FFFFFF" w:themeFill="background1"/>
          </w:tcPr>
          <w:p w14:paraId="5FE65E95"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3,388,638</w:t>
            </w:r>
          </w:p>
        </w:tc>
        <w:tc>
          <w:tcPr>
            <w:tcW w:w="1336" w:type="dxa"/>
            <w:shd w:val="clear" w:color="auto" w:fill="FFFFFF" w:themeFill="background1"/>
          </w:tcPr>
          <w:p w14:paraId="23C76B46" w14:textId="18B020DE"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346B1A8C"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6,342,475</w:t>
            </w:r>
          </w:p>
        </w:tc>
        <w:tc>
          <w:tcPr>
            <w:tcW w:w="1331" w:type="dxa"/>
            <w:shd w:val="clear" w:color="auto" w:fill="FFFFFF" w:themeFill="background1"/>
          </w:tcPr>
          <w:p w14:paraId="0BE63698"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162,784</w:t>
            </w:r>
          </w:p>
        </w:tc>
        <w:tc>
          <w:tcPr>
            <w:tcW w:w="1418" w:type="dxa"/>
            <w:shd w:val="clear" w:color="auto" w:fill="FFFFFF" w:themeFill="background1"/>
          </w:tcPr>
          <w:p w14:paraId="19C90E82" w14:textId="62558C0D"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513E47EC" w14:textId="5AC35FB5"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5D5A1980"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162,784</w:t>
            </w:r>
          </w:p>
        </w:tc>
      </w:tr>
      <w:tr w:rsidR="004A3366" w:rsidRPr="002E3B38" w14:paraId="582AB209" w14:textId="77777777">
        <w:tc>
          <w:tcPr>
            <w:tcW w:w="3436" w:type="dxa"/>
            <w:shd w:val="clear" w:color="auto" w:fill="FFFFFF" w:themeFill="background1"/>
            <w:vAlign w:val="bottom"/>
          </w:tcPr>
          <w:p w14:paraId="303EABD6"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ค่าเผื่อรับคืนละคร</w:t>
            </w:r>
          </w:p>
        </w:tc>
        <w:tc>
          <w:tcPr>
            <w:tcW w:w="1300" w:type="dxa"/>
            <w:shd w:val="clear" w:color="auto" w:fill="FFFFFF" w:themeFill="background1"/>
          </w:tcPr>
          <w:p w14:paraId="6F52FE84"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618,140</w:t>
            </w:r>
          </w:p>
        </w:tc>
        <w:tc>
          <w:tcPr>
            <w:tcW w:w="1393" w:type="dxa"/>
            <w:shd w:val="clear" w:color="auto" w:fill="FFFFFF" w:themeFill="background1"/>
          </w:tcPr>
          <w:p w14:paraId="5DFAFC9F" w14:textId="1E4E5710"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36" w:type="dxa"/>
            <w:shd w:val="clear" w:color="auto" w:fill="FFFFFF" w:themeFill="background1"/>
          </w:tcPr>
          <w:p w14:paraId="00BA448B" w14:textId="1B1B6BA8"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04E447BD"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618,140</w:t>
            </w:r>
          </w:p>
        </w:tc>
        <w:tc>
          <w:tcPr>
            <w:tcW w:w="1331" w:type="dxa"/>
            <w:shd w:val="clear" w:color="auto" w:fill="FFFFFF" w:themeFill="background1"/>
          </w:tcPr>
          <w:p w14:paraId="44A0DCD3" w14:textId="76D1668D"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6A4474B5" w14:textId="76FA83D2"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5F3E2D7A" w14:textId="49CE5D64"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6F638679" w14:textId="550F8EEA"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4A3366" w:rsidRPr="002E3B38" w14:paraId="265B9EA9" w14:textId="77777777">
        <w:tc>
          <w:tcPr>
            <w:tcW w:w="3436" w:type="dxa"/>
            <w:shd w:val="clear" w:color="auto" w:fill="FFFFFF" w:themeFill="background1"/>
            <w:vAlign w:val="bottom"/>
          </w:tcPr>
          <w:p w14:paraId="78FCFAA1"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ค่าใบอนุญาตให้ใช้คลื่นความถี่และประกอบกิจการโทรทัศน์</w:t>
            </w:r>
          </w:p>
        </w:tc>
        <w:tc>
          <w:tcPr>
            <w:tcW w:w="1300" w:type="dxa"/>
            <w:shd w:val="clear" w:color="auto" w:fill="FFFFFF" w:themeFill="background1"/>
          </w:tcPr>
          <w:p w14:paraId="1C27D9E4"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99,830,424</w:t>
            </w:r>
          </w:p>
        </w:tc>
        <w:tc>
          <w:tcPr>
            <w:tcW w:w="1393" w:type="dxa"/>
            <w:shd w:val="clear" w:color="auto" w:fill="FFFFFF" w:themeFill="background1"/>
          </w:tcPr>
          <w:p w14:paraId="3FDECCC8"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(15,794,396)</w:t>
            </w:r>
          </w:p>
        </w:tc>
        <w:tc>
          <w:tcPr>
            <w:tcW w:w="1336" w:type="dxa"/>
            <w:shd w:val="clear" w:color="auto" w:fill="FFFFFF" w:themeFill="background1"/>
          </w:tcPr>
          <w:p w14:paraId="6162DD09" w14:textId="74F31583"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28C68DF1" w14:textId="7777777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84,036,028</w:t>
            </w:r>
          </w:p>
        </w:tc>
        <w:tc>
          <w:tcPr>
            <w:tcW w:w="1331" w:type="dxa"/>
            <w:shd w:val="clear" w:color="auto" w:fill="FFFFFF" w:themeFill="background1"/>
          </w:tcPr>
          <w:p w14:paraId="64403110" w14:textId="02DE48D5"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0DA71CD7" w14:textId="2E51289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5F0A1867" w14:textId="453F9654"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21571F61" w14:textId="526313B7" w:rsidR="004A3366" w:rsidRPr="002E3B38" w:rsidRDefault="004A3366" w:rsidP="004A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B610F2" w:rsidRPr="002E3B38" w14:paraId="5E425CC1" w14:textId="77777777">
        <w:tc>
          <w:tcPr>
            <w:tcW w:w="3436" w:type="dxa"/>
            <w:shd w:val="clear" w:color="auto" w:fill="FFFFFF" w:themeFill="background1"/>
            <w:vAlign w:val="bottom"/>
          </w:tcPr>
          <w:p w14:paraId="23E28BBE"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ทรัพย์สินตามสัญญาเช่า</w:t>
            </w:r>
          </w:p>
        </w:tc>
        <w:tc>
          <w:tcPr>
            <w:tcW w:w="1300" w:type="dxa"/>
            <w:shd w:val="clear" w:color="auto" w:fill="FFFFFF" w:themeFill="background1"/>
          </w:tcPr>
          <w:p w14:paraId="4517C367"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1,994,829</w:t>
            </w:r>
          </w:p>
        </w:tc>
        <w:tc>
          <w:tcPr>
            <w:tcW w:w="1393" w:type="dxa"/>
            <w:shd w:val="clear" w:color="auto" w:fill="FFFFFF" w:themeFill="background1"/>
          </w:tcPr>
          <w:p w14:paraId="3BB015EB"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2,198,180</w:t>
            </w:r>
          </w:p>
        </w:tc>
        <w:tc>
          <w:tcPr>
            <w:tcW w:w="1336" w:type="dxa"/>
            <w:shd w:val="clear" w:color="auto" w:fill="FFFFFF" w:themeFill="background1"/>
          </w:tcPr>
          <w:p w14:paraId="6D45A77E" w14:textId="42B57294"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243785C9"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4,193,009</w:t>
            </w:r>
          </w:p>
        </w:tc>
        <w:tc>
          <w:tcPr>
            <w:tcW w:w="1331" w:type="dxa"/>
            <w:shd w:val="clear" w:color="auto" w:fill="FFFFFF" w:themeFill="background1"/>
          </w:tcPr>
          <w:p w14:paraId="011430FD"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1,002,250</w:t>
            </w:r>
          </w:p>
        </w:tc>
        <w:tc>
          <w:tcPr>
            <w:tcW w:w="1418" w:type="dxa"/>
            <w:shd w:val="clear" w:color="auto" w:fill="FFFFFF" w:themeFill="background1"/>
          </w:tcPr>
          <w:p w14:paraId="7EA7F987"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2,159,018</w:t>
            </w:r>
          </w:p>
        </w:tc>
        <w:tc>
          <w:tcPr>
            <w:tcW w:w="1450" w:type="dxa"/>
            <w:shd w:val="clear" w:color="auto" w:fill="FFFFFF" w:themeFill="background1"/>
          </w:tcPr>
          <w:p w14:paraId="0D1CA2EA"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(1,158,093)</w:t>
            </w:r>
          </w:p>
        </w:tc>
        <w:tc>
          <w:tcPr>
            <w:tcW w:w="1385" w:type="dxa"/>
            <w:shd w:val="clear" w:color="auto" w:fill="FFFFFF" w:themeFill="background1"/>
          </w:tcPr>
          <w:p w14:paraId="1EA29532" w14:textId="77777777" w:rsidR="00B610F2" w:rsidRPr="002E3B38" w:rsidRDefault="00B610F2" w:rsidP="00B6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2,003,175</w:t>
            </w:r>
          </w:p>
        </w:tc>
      </w:tr>
      <w:tr w:rsidR="00564D0D" w:rsidRPr="002E3B38" w14:paraId="73BCCBEE" w14:textId="77777777">
        <w:tc>
          <w:tcPr>
            <w:tcW w:w="3436" w:type="dxa"/>
            <w:shd w:val="clear" w:color="auto" w:fill="FFFFFF" w:themeFill="background1"/>
            <w:vAlign w:val="bottom"/>
          </w:tcPr>
          <w:p w14:paraId="32ED3DCB"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ภาระผูกพันผลประโยชน์พนักงาน</w:t>
            </w:r>
          </w:p>
        </w:tc>
        <w:tc>
          <w:tcPr>
            <w:tcW w:w="1300" w:type="dxa"/>
            <w:shd w:val="clear" w:color="auto" w:fill="FFFFFF" w:themeFill="background1"/>
          </w:tcPr>
          <w:p w14:paraId="52685AE1"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21,828,780</w:t>
            </w:r>
          </w:p>
        </w:tc>
        <w:tc>
          <w:tcPr>
            <w:tcW w:w="1393" w:type="dxa"/>
            <w:shd w:val="clear" w:color="auto" w:fill="FFFFFF" w:themeFill="background1"/>
          </w:tcPr>
          <w:p w14:paraId="0873442E"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1,822,779</w:t>
            </w:r>
          </w:p>
        </w:tc>
        <w:tc>
          <w:tcPr>
            <w:tcW w:w="1336" w:type="dxa"/>
            <w:shd w:val="clear" w:color="auto" w:fill="FFFFFF" w:themeFill="background1"/>
          </w:tcPr>
          <w:p w14:paraId="490B5567"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(3,797,199)</w:t>
            </w:r>
          </w:p>
        </w:tc>
        <w:tc>
          <w:tcPr>
            <w:tcW w:w="1302" w:type="dxa"/>
            <w:shd w:val="clear" w:color="auto" w:fill="FFFFFF" w:themeFill="background1"/>
          </w:tcPr>
          <w:p w14:paraId="52D82F34"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19,854,360</w:t>
            </w:r>
          </w:p>
        </w:tc>
        <w:tc>
          <w:tcPr>
            <w:tcW w:w="1331" w:type="dxa"/>
            <w:shd w:val="clear" w:color="auto" w:fill="FFFFFF" w:themeFill="background1"/>
          </w:tcPr>
          <w:p w14:paraId="4A97AF1D"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11,461,302</w:t>
            </w:r>
          </w:p>
        </w:tc>
        <w:tc>
          <w:tcPr>
            <w:tcW w:w="1418" w:type="dxa"/>
            <w:shd w:val="clear" w:color="auto" w:fill="FFFFFF" w:themeFill="background1"/>
          </w:tcPr>
          <w:p w14:paraId="3825C17B"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(1,592,771)</w:t>
            </w:r>
          </w:p>
        </w:tc>
        <w:tc>
          <w:tcPr>
            <w:tcW w:w="1450" w:type="dxa"/>
            <w:shd w:val="clear" w:color="auto" w:fill="FFFFFF" w:themeFill="background1"/>
          </w:tcPr>
          <w:p w14:paraId="1B7C4C46" w14:textId="2E8B78B5"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0A86E2F0"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9,868,531</w:t>
            </w:r>
          </w:p>
        </w:tc>
      </w:tr>
      <w:tr w:rsidR="00564D0D" w:rsidRPr="002E3B38" w14:paraId="44CB4229" w14:textId="77777777">
        <w:tc>
          <w:tcPr>
            <w:tcW w:w="3436" w:type="dxa"/>
            <w:shd w:val="clear" w:color="auto" w:fill="FFFFFF" w:themeFill="background1"/>
            <w:vAlign w:val="bottom"/>
          </w:tcPr>
          <w:p w14:paraId="2CE852E3"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ขาดทุนสะสมทางภาษี</w:t>
            </w:r>
          </w:p>
        </w:tc>
        <w:tc>
          <w:tcPr>
            <w:tcW w:w="1300" w:type="dxa"/>
            <w:shd w:val="clear" w:color="auto" w:fill="FFFFFF" w:themeFill="background1"/>
          </w:tcPr>
          <w:p w14:paraId="67C097D1"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245,758,116</w:t>
            </w:r>
          </w:p>
        </w:tc>
        <w:tc>
          <w:tcPr>
            <w:tcW w:w="1393" w:type="dxa"/>
            <w:shd w:val="clear" w:color="auto" w:fill="FFFFFF" w:themeFill="background1"/>
          </w:tcPr>
          <w:p w14:paraId="628D2675"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(27,275,216)</w:t>
            </w:r>
          </w:p>
        </w:tc>
        <w:tc>
          <w:tcPr>
            <w:tcW w:w="1336" w:type="dxa"/>
            <w:shd w:val="clear" w:color="auto" w:fill="FFFFFF" w:themeFill="background1"/>
          </w:tcPr>
          <w:p w14:paraId="5C09482B" w14:textId="78725738"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6B228883"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218,482,900</w:t>
            </w:r>
          </w:p>
        </w:tc>
        <w:tc>
          <w:tcPr>
            <w:tcW w:w="1331" w:type="dxa"/>
            <w:shd w:val="clear" w:color="auto" w:fill="FFFFFF" w:themeFill="background1"/>
          </w:tcPr>
          <w:p w14:paraId="26DC0333" w14:textId="62A219F5"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61738DDF" w14:textId="1E31CB28"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291695C1" w14:textId="28687B4A"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627BDC9C" w14:textId="22804BD0"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564D0D" w:rsidRPr="002E3B38" w14:paraId="73F09233" w14:textId="77777777">
        <w:tc>
          <w:tcPr>
            <w:tcW w:w="3436" w:type="dxa"/>
            <w:shd w:val="clear" w:color="auto" w:fill="FFFFFF" w:themeFill="background1"/>
            <w:vAlign w:val="bottom"/>
          </w:tcPr>
          <w:p w14:paraId="44B5F18A"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ประมาณการค่ารื้อถอน</w:t>
            </w:r>
          </w:p>
        </w:tc>
        <w:tc>
          <w:tcPr>
            <w:tcW w:w="1300" w:type="dxa"/>
            <w:shd w:val="clear" w:color="auto" w:fill="FFFFFF" w:themeFill="background1"/>
          </w:tcPr>
          <w:p w14:paraId="13002263" w14:textId="08D04C33"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1,100,67</w:t>
            </w:r>
            <w:r w:rsidR="00624F13" w:rsidRPr="002E3B38">
              <w:rPr>
                <w:rFonts w:ascii="Browallia New" w:eastAsia="Arial Unicode MS" w:hAnsi="Browallia New" w:cs="Browallia New"/>
                <w:sz w:val="20"/>
                <w:szCs w:val="20"/>
              </w:rPr>
              <w:t>4</w:t>
            </w:r>
          </w:p>
        </w:tc>
        <w:tc>
          <w:tcPr>
            <w:tcW w:w="1393" w:type="dxa"/>
            <w:shd w:val="clear" w:color="auto" w:fill="FFFFFF" w:themeFill="background1"/>
          </w:tcPr>
          <w:p w14:paraId="0733EEFC"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(256,387)</w:t>
            </w:r>
          </w:p>
        </w:tc>
        <w:tc>
          <w:tcPr>
            <w:tcW w:w="1336" w:type="dxa"/>
            <w:shd w:val="clear" w:color="auto" w:fill="FFFFFF" w:themeFill="background1"/>
          </w:tcPr>
          <w:p w14:paraId="6E63E3CE" w14:textId="01310D19"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092740C3" w14:textId="692CE3A4"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844,28</w:t>
            </w:r>
            <w:r w:rsidR="00AD7086" w:rsidRPr="002E3B38">
              <w:rPr>
                <w:rFonts w:ascii="Browallia New" w:eastAsia="Arial Unicode MS" w:hAnsi="Browallia New" w:cs="Browallia New"/>
                <w:sz w:val="20"/>
                <w:szCs w:val="20"/>
              </w:rPr>
              <w:t>7</w:t>
            </w:r>
          </w:p>
        </w:tc>
        <w:tc>
          <w:tcPr>
            <w:tcW w:w="1331" w:type="dxa"/>
            <w:shd w:val="clear" w:color="auto" w:fill="FFFFFF" w:themeFill="background1"/>
          </w:tcPr>
          <w:p w14:paraId="41EC341C"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496,860</w:t>
            </w:r>
          </w:p>
        </w:tc>
        <w:tc>
          <w:tcPr>
            <w:tcW w:w="1418" w:type="dxa"/>
            <w:shd w:val="clear" w:color="auto" w:fill="FFFFFF" w:themeFill="background1"/>
          </w:tcPr>
          <w:p w14:paraId="1D97E3A6" w14:textId="3978E805"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(153,0</w:t>
            </w:r>
            <w:r w:rsidR="009D64AC" w:rsidRPr="002E3B38">
              <w:rPr>
                <w:rFonts w:ascii="Browallia New" w:eastAsia="Arial Unicode MS" w:hAnsi="Browallia New" w:cs="Browallia New"/>
                <w:sz w:val="20"/>
                <w:szCs w:val="20"/>
              </w:rPr>
              <w:t>49</w:t>
            </w:r>
            <w:r w:rsidRPr="002E3B38">
              <w:rPr>
                <w:rFonts w:ascii="Browallia New" w:eastAsia="Arial Unicode MS" w:hAnsi="Browallia New" w:cs="Browallia New"/>
                <w:sz w:val="20"/>
                <w:szCs w:val="20"/>
              </w:rPr>
              <w:t>)</w:t>
            </w:r>
          </w:p>
        </w:tc>
        <w:tc>
          <w:tcPr>
            <w:tcW w:w="1450" w:type="dxa"/>
            <w:shd w:val="clear" w:color="auto" w:fill="FFFFFF" w:themeFill="background1"/>
          </w:tcPr>
          <w:p w14:paraId="67052A19" w14:textId="5E95F760"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4C2CF645" w14:textId="3A4FF21D"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343,81</w:t>
            </w:r>
            <w:r w:rsidR="00AF69D1" w:rsidRPr="002E3B38">
              <w:rPr>
                <w:rFonts w:ascii="Browallia New" w:eastAsia="Arial Unicode MS" w:hAnsi="Browallia New" w:cs="Browallia New"/>
                <w:sz w:val="20"/>
                <w:szCs w:val="20"/>
              </w:rPr>
              <w:t>1</w:t>
            </w:r>
          </w:p>
        </w:tc>
      </w:tr>
      <w:tr w:rsidR="00564D0D" w:rsidRPr="002E3B38" w14:paraId="2C50E4C9" w14:textId="77777777">
        <w:tc>
          <w:tcPr>
            <w:tcW w:w="3436" w:type="dxa"/>
            <w:shd w:val="clear" w:color="auto" w:fill="FFFFFF" w:themeFill="background1"/>
            <w:vAlign w:val="bottom"/>
          </w:tcPr>
          <w:p w14:paraId="6F25A643"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ค่าเผื่อการด้อยค่าของเงินลงทุน</w:t>
            </w:r>
          </w:p>
        </w:tc>
        <w:tc>
          <w:tcPr>
            <w:tcW w:w="1300" w:type="dxa"/>
            <w:shd w:val="clear" w:color="auto" w:fill="FFFFFF" w:themeFill="background1"/>
          </w:tcPr>
          <w:p w14:paraId="12683C5F"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51,945,720</w:t>
            </w:r>
          </w:p>
        </w:tc>
        <w:tc>
          <w:tcPr>
            <w:tcW w:w="1393" w:type="dxa"/>
            <w:shd w:val="clear" w:color="auto" w:fill="FFFFFF" w:themeFill="background1"/>
          </w:tcPr>
          <w:p w14:paraId="43E0CEDF"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(590,872)</w:t>
            </w:r>
          </w:p>
        </w:tc>
        <w:tc>
          <w:tcPr>
            <w:tcW w:w="1336" w:type="dxa"/>
            <w:shd w:val="clear" w:color="auto" w:fill="FFFFFF" w:themeFill="background1"/>
          </w:tcPr>
          <w:p w14:paraId="226D09FE" w14:textId="383294FF"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4C252BF7"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51,354,848</w:t>
            </w:r>
          </w:p>
        </w:tc>
        <w:tc>
          <w:tcPr>
            <w:tcW w:w="1331" w:type="dxa"/>
            <w:shd w:val="clear" w:color="auto" w:fill="FFFFFF" w:themeFill="background1"/>
          </w:tcPr>
          <w:p w14:paraId="491482A3"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51,945,720</w:t>
            </w:r>
          </w:p>
        </w:tc>
        <w:tc>
          <w:tcPr>
            <w:tcW w:w="1418" w:type="dxa"/>
            <w:shd w:val="clear" w:color="auto" w:fill="FFFFFF" w:themeFill="background1"/>
          </w:tcPr>
          <w:p w14:paraId="32E4943D"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(590,872)</w:t>
            </w:r>
          </w:p>
        </w:tc>
        <w:tc>
          <w:tcPr>
            <w:tcW w:w="1450" w:type="dxa"/>
            <w:shd w:val="clear" w:color="auto" w:fill="FFFFFF" w:themeFill="background1"/>
          </w:tcPr>
          <w:p w14:paraId="0617A6A7" w14:textId="4730C98F"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54611AE0"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51,354,848</w:t>
            </w:r>
          </w:p>
        </w:tc>
      </w:tr>
      <w:tr w:rsidR="00564D0D" w:rsidRPr="002E3B38" w14:paraId="4457CCD2" w14:textId="77777777">
        <w:tc>
          <w:tcPr>
            <w:tcW w:w="3436" w:type="dxa"/>
            <w:shd w:val="clear" w:color="auto" w:fill="FFFFFF" w:themeFill="background1"/>
            <w:vAlign w:val="bottom"/>
          </w:tcPr>
          <w:p w14:paraId="3665AB97" w14:textId="77777777" w:rsidR="00564D0D" w:rsidRPr="002E3B38" w:rsidRDefault="00564D0D" w:rsidP="0056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รายได้ลิขสิทธิ์รับล่วงหน้า</w:t>
            </w:r>
          </w:p>
        </w:tc>
        <w:tc>
          <w:tcPr>
            <w:tcW w:w="1300" w:type="dxa"/>
            <w:shd w:val="clear" w:color="auto" w:fill="FFFFFF" w:themeFill="background1"/>
          </w:tcPr>
          <w:p w14:paraId="75749F03"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(4,247,665)</w:t>
            </w:r>
          </w:p>
        </w:tc>
        <w:tc>
          <w:tcPr>
            <w:tcW w:w="1393" w:type="dxa"/>
            <w:shd w:val="clear" w:color="auto" w:fill="FFFFFF" w:themeFill="background1"/>
          </w:tcPr>
          <w:p w14:paraId="16052A28"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2,054,836</w:t>
            </w:r>
          </w:p>
        </w:tc>
        <w:tc>
          <w:tcPr>
            <w:tcW w:w="1336" w:type="dxa"/>
            <w:shd w:val="clear" w:color="auto" w:fill="FFFFFF" w:themeFill="background1"/>
          </w:tcPr>
          <w:p w14:paraId="5F2F01F1" w14:textId="73486686"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296A6A58"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(2,192,829)</w:t>
            </w:r>
          </w:p>
        </w:tc>
        <w:tc>
          <w:tcPr>
            <w:tcW w:w="1331" w:type="dxa"/>
            <w:shd w:val="clear" w:color="auto" w:fill="FFFFFF" w:themeFill="background1"/>
          </w:tcPr>
          <w:p w14:paraId="727E8C1B"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(2,235,064)</w:t>
            </w:r>
          </w:p>
        </w:tc>
        <w:tc>
          <w:tcPr>
            <w:tcW w:w="1418" w:type="dxa"/>
            <w:shd w:val="clear" w:color="auto" w:fill="FFFFFF" w:themeFill="background1"/>
          </w:tcPr>
          <w:p w14:paraId="7BD1D55A"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1,328,529</w:t>
            </w:r>
          </w:p>
        </w:tc>
        <w:tc>
          <w:tcPr>
            <w:tcW w:w="1450" w:type="dxa"/>
            <w:shd w:val="clear" w:color="auto" w:fill="FFFFFF" w:themeFill="background1"/>
          </w:tcPr>
          <w:p w14:paraId="3BF2CD1D" w14:textId="707C54CA"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6CB3AF45" w14:textId="77777777" w:rsidR="00564D0D" w:rsidRPr="002E3B38" w:rsidRDefault="00564D0D" w:rsidP="00564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(906,535)</w:t>
            </w:r>
          </w:p>
        </w:tc>
      </w:tr>
      <w:tr w:rsidR="00603EFA" w:rsidRPr="002E3B38" w14:paraId="04D9B556" w14:textId="77777777">
        <w:tc>
          <w:tcPr>
            <w:tcW w:w="3436" w:type="dxa"/>
            <w:shd w:val="clear" w:color="auto" w:fill="FFFFFF" w:themeFill="background1"/>
            <w:vAlign w:val="bottom"/>
          </w:tcPr>
          <w:p w14:paraId="77597DB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รวมสินทรัพย์ภาษีเงินได้รอการตัดบัญชี</w:t>
            </w:r>
          </w:p>
        </w:tc>
        <w:tc>
          <w:tcPr>
            <w:tcW w:w="1300" w:type="dxa"/>
            <w:shd w:val="clear" w:color="auto" w:fill="FFFFFF" w:themeFill="background1"/>
          </w:tcPr>
          <w:p w14:paraId="3F389EC3" w14:textId="1F45DFD7"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438,607,27</w:t>
            </w:r>
            <w:r w:rsidR="003321B0" w:rsidRPr="002E3B38">
              <w:rPr>
                <w:rFonts w:ascii="Browallia New" w:eastAsia="Arial Unicode MS" w:hAnsi="Browallia New" w:cs="Browallia New"/>
                <w:sz w:val="20"/>
                <w:szCs w:val="20"/>
              </w:rPr>
              <w:t>1</w:t>
            </w:r>
          </w:p>
        </w:tc>
        <w:tc>
          <w:tcPr>
            <w:tcW w:w="1393" w:type="dxa"/>
            <w:shd w:val="clear" w:color="auto" w:fill="FFFFFF" w:themeFill="background1"/>
          </w:tcPr>
          <w:p w14:paraId="7A2F6B30" w14:textId="77777777"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(40,326,928)</w:t>
            </w:r>
          </w:p>
        </w:tc>
        <w:tc>
          <w:tcPr>
            <w:tcW w:w="1336" w:type="dxa"/>
            <w:shd w:val="clear" w:color="auto" w:fill="FFFFFF" w:themeFill="background1"/>
          </w:tcPr>
          <w:p w14:paraId="0830142A" w14:textId="77777777"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(3,797,199)</w:t>
            </w:r>
          </w:p>
        </w:tc>
        <w:tc>
          <w:tcPr>
            <w:tcW w:w="1302" w:type="dxa"/>
            <w:shd w:val="clear" w:color="auto" w:fill="FFFFFF" w:themeFill="background1"/>
          </w:tcPr>
          <w:p w14:paraId="37824F53" w14:textId="1363C72D"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394,483,14</w:t>
            </w:r>
            <w:r w:rsidR="007A1404" w:rsidRPr="002E3B38">
              <w:rPr>
                <w:rFonts w:ascii="Browallia New" w:eastAsia="Arial Unicode MS" w:hAnsi="Browallia New" w:cs="Browallia New"/>
                <w:sz w:val="20"/>
                <w:szCs w:val="20"/>
              </w:rPr>
              <w:t>4</w:t>
            </w:r>
          </w:p>
        </w:tc>
        <w:tc>
          <w:tcPr>
            <w:tcW w:w="1331" w:type="dxa"/>
            <w:shd w:val="clear" w:color="auto" w:fill="FFFFFF" w:themeFill="background1"/>
          </w:tcPr>
          <w:p w14:paraId="1D29E23F" w14:textId="29F30139"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67,679,84</w:t>
            </w:r>
            <w:r w:rsidR="0045074D" w:rsidRPr="002E3B38">
              <w:rPr>
                <w:rFonts w:ascii="Browallia New" w:eastAsia="Arial Unicode MS" w:hAnsi="Browallia New" w:cs="Browallia New"/>
                <w:sz w:val="20"/>
                <w:szCs w:val="20"/>
              </w:rPr>
              <w:t>6</w:t>
            </w:r>
          </w:p>
        </w:tc>
        <w:tc>
          <w:tcPr>
            <w:tcW w:w="1418" w:type="dxa"/>
            <w:shd w:val="clear" w:color="auto" w:fill="FFFFFF" w:themeFill="background1"/>
          </w:tcPr>
          <w:p w14:paraId="6AD93C1D" w14:textId="6E0E66B1"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873,86</w:t>
            </w:r>
            <w:r w:rsidR="009D64AC" w:rsidRPr="002E3B38">
              <w:rPr>
                <w:rFonts w:ascii="Browallia New" w:eastAsia="Arial Unicode MS" w:hAnsi="Browallia New" w:cs="Browallia New"/>
                <w:sz w:val="20"/>
                <w:szCs w:val="20"/>
              </w:rPr>
              <w:t>6</w:t>
            </w:r>
          </w:p>
        </w:tc>
        <w:tc>
          <w:tcPr>
            <w:tcW w:w="1450" w:type="dxa"/>
            <w:shd w:val="clear" w:color="auto" w:fill="FFFFFF" w:themeFill="background1"/>
          </w:tcPr>
          <w:p w14:paraId="2AE40B57" w14:textId="77777777"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(1,158,093)</w:t>
            </w:r>
          </w:p>
        </w:tc>
        <w:tc>
          <w:tcPr>
            <w:tcW w:w="1385" w:type="dxa"/>
            <w:shd w:val="clear" w:color="auto" w:fill="FFFFFF" w:themeFill="background1"/>
          </w:tcPr>
          <w:p w14:paraId="0993C42D" w14:textId="77777777" w:rsidR="00603EFA" w:rsidRPr="002E3B38" w:rsidRDefault="00603EFA" w:rsidP="00F324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67,395,619</w:t>
            </w:r>
          </w:p>
        </w:tc>
      </w:tr>
      <w:tr w:rsidR="00603EFA" w:rsidRPr="002E3B38" w14:paraId="75BD672B" w14:textId="77777777">
        <w:tc>
          <w:tcPr>
            <w:tcW w:w="3436" w:type="dxa"/>
            <w:shd w:val="clear" w:color="auto" w:fill="FFFFFF" w:themeFill="background1"/>
            <w:vAlign w:val="bottom"/>
          </w:tcPr>
          <w:p w14:paraId="2F0E668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568125E8"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33982AB2"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6FAABA5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03BB86F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4C3609E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502697A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7395502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42313B51"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79EAA258" w14:textId="77777777">
        <w:tc>
          <w:tcPr>
            <w:tcW w:w="3436" w:type="dxa"/>
            <w:shd w:val="clear" w:color="auto" w:fill="FFFFFF" w:themeFill="background1"/>
            <w:vAlign w:val="bottom"/>
          </w:tcPr>
          <w:p w14:paraId="0154D94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2F1FF30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77BB078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5D1D471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473CE24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05C2462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0909A654"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523E906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45376A02"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6B2CA2BA" w14:textId="77777777">
        <w:tc>
          <w:tcPr>
            <w:tcW w:w="3436" w:type="dxa"/>
            <w:shd w:val="clear" w:color="auto" w:fill="FFFFFF" w:themeFill="background1"/>
            <w:vAlign w:val="bottom"/>
          </w:tcPr>
          <w:p w14:paraId="5FDF480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13DBF02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7798719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2E4B7A63"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20A3069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2941053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3E72869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4AA3419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7418817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03FA7936" w14:textId="77777777">
        <w:tc>
          <w:tcPr>
            <w:tcW w:w="3436" w:type="dxa"/>
            <w:shd w:val="clear" w:color="auto" w:fill="FFFFFF" w:themeFill="background1"/>
            <w:vAlign w:val="bottom"/>
          </w:tcPr>
          <w:p w14:paraId="30C1A40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0FBF0B4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2F21192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23CEF65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55CE17A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5E6EB25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57BCAEC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7C8A4688"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5FC0D6B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5043243C" w14:textId="77777777">
        <w:tc>
          <w:tcPr>
            <w:tcW w:w="3436" w:type="dxa"/>
            <w:shd w:val="clear" w:color="auto" w:fill="FFFFFF" w:themeFill="background1"/>
            <w:vAlign w:val="bottom"/>
          </w:tcPr>
          <w:p w14:paraId="2622D28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20F3863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3970F1E1"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3CFC0EE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2CD52078"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074B5FEF"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71ABFA1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6DA6FD6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3A5454B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8F5D05" w:rsidRPr="002E3B38" w14:paraId="3F9E902E" w14:textId="77777777">
        <w:tc>
          <w:tcPr>
            <w:tcW w:w="3436" w:type="dxa"/>
            <w:shd w:val="clear" w:color="auto" w:fill="FFFFFF" w:themeFill="background1"/>
            <w:vAlign w:val="bottom"/>
          </w:tcPr>
          <w:p w14:paraId="1AB0F04C"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10FF430B"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2BBBAFA6"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5A4E450D"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07BBE416"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4E29C3BC"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3346CF6D"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3E90510E"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4182525D"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8F5D05" w:rsidRPr="002E3B38" w14:paraId="188FACC4" w14:textId="77777777">
        <w:tc>
          <w:tcPr>
            <w:tcW w:w="3436" w:type="dxa"/>
            <w:shd w:val="clear" w:color="auto" w:fill="FFFFFF" w:themeFill="background1"/>
            <w:vAlign w:val="bottom"/>
          </w:tcPr>
          <w:p w14:paraId="302ABC9F"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7292F507"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0ACF0282"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429FFD88"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0ECE2F1D"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16F223CF"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62547F7C"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5EAB963B"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77AF3BA2"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8F5D05" w:rsidRPr="002E3B38" w14:paraId="1FB88E2B" w14:textId="77777777">
        <w:tc>
          <w:tcPr>
            <w:tcW w:w="3436" w:type="dxa"/>
            <w:shd w:val="clear" w:color="auto" w:fill="FFFFFF" w:themeFill="background1"/>
            <w:vAlign w:val="bottom"/>
          </w:tcPr>
          <w:p w14:paraId="4BD15670"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38EDD164"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1686C6D7"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4B86F3F5"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1349CD48"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1154FD61"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04892AE3"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1D3F063B"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15DECF04" w14:textId="77777777" w:rsidR="008F5D05" w:rsidRPr="002E3B38" w:rsidRDefault="008F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738050CF" w14:textId="77777777">
        <w:tc>
          <w:tcPr>
            <w:tcW w:w="3436" w:type="dxa"/>
            <w:shd w:val="clear" w:color="auto" w:fill="FFFFFF" w:themeFill="background1"/>
            <w:vAlign w:val="bottom"/>
          </w:tcPr>
          <w:p w14:paraId="57F72CF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4084E88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45DA6DD8"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67B4E4A3"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21B43402"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193BEEB2"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2B40DE7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72A30664"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73392D00"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6B581A3A" w14:textId="77777777">
        <w:tc>
          <w:tcPr>
            <w:tcW w:w="3436" w:type="dxa"/>
            <w:shd w:val="clear" w:color="auto" w:fill="FFFFFF" w:themeFill="background1"/>
            <w:vAlign w:val="bottom"/>
          </w:tcPr>
          <w:p w14:paraId="6F0978F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597257E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12A2E701"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0E84B9A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14D3F10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21D332F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3E575D9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38AE293F"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0C7122FE"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36B89408" w14:textId="77777777">
        <w:tc>
          <w:tcPr>
            <w:tcW w:w="3436" w:type="dxa"/>
            <w:shd w:val="clear" w:color="auto" w:fill="FFFFFF" w:themeFill="background1"/>
            <w:vAlign w:val="bottom"/>
          </w:tcPr>
          <w:p w14:paraId="34546CC3"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0915" w:type="dxa"/>
            <w:gridSpan w:val="8"/>
            <w:shd w:val="clear" w:color="auto" w:fill="FFFFFF" w:themeFill="background1"/>
            <w:vAlign w:val="bottom"/>
          </w:tcPr>
          <w:p w14:paraId="25DD52A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(หน่วย </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บาท</w:t>
            </w:r>
            <w:r w:rsidRPr="002E3B38">
              <w:rPr>
                <w:rFonts w:ascii="Browallia New" w:eastAsia="Arial Unicode MS" w:hAnsi="Browallia New" w:cs="Browallia New"/>
                <w:sz w:val="20"/>
                <w:szCs w:val="20"/>
              </w:rPr>
              <w:t>)</w:t>
            </w:r>
          </w:p>
        </w:tc>
      </w:tr>
      <w:tr w:rsidR="00603EFA" w:rsidRPr="002E3B38" w14:paraId="16756E23" w14:textId="77777777">
        <w:tc>
          <w:tcPr>
            <w:tcW w:w="3436" w:type="dxa"/>
            <w:shd w:val="clear" w:color="auto" w:fill="FFFFFF" w:themeFill="background1"/>
            <w:vAlign w:val="bottom"/>
          </w:tcPr>
          <w:p w14:paraId="6213B5B2"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5331" w:type="dxa"/>
            <w:gridSpan w:val="4"/>
            <w:shd w:val="clear" w:color="auto" w:fill="FFFFFF" w:themeFill="background1"/>
            <w:vAlign w:val="bottom"/>
          </w:tcPr>
          <w:p w14:paraId="292E4FBF"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งบการเงินรวม</w:t>
            </w:r>
          </w:p>
        </w:tc>
        <w:tc>
          <w:tcPr>
            <w:tcW w:w="5584" w:type="dxa"/>
            <w:gridSpan w:val="4"/>
            <w:shd w:val="clear" w:color="auto" w:fill="FFFFFF" w:themeFill="background1"/>
            <w:vAlign w:val="bottom"/>
          </w:tcPr>
          <w:p w14:paraId="70B6234E"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งบการเงินเฉพาะบริษัท</w:t>
            </w:r>
          </w:p>
        </w:tc>
      </w:tr>
      <w:tr w:rsidR="00603EFA" w:rsidRPr="002E3B38" w14:paraId="6BBDF978" w14:textId="77777777">
        <w:tc>
          <w:tcPr>
            <w:tcW w:w="3436" w:type="dxa"/>
            <w:shd w:val="clear" w:color="auto" w:fill="FFFFFF" w:themeFill="background1"/>
            <w:vAlign w:val="bottom"/>
          </w:tcPr>
          <w:p w14:paraId="320EDF80" w14:textId="77777777" w:rsidR="00603EFA" w:rsidRPr="002E3B38" w:rsidRDefault="00603EFA">
            <w:pPr>
              <w:tabs>
                <w:tab w:val="left" w:pos="821"/>
              </w:tabs>
              <w:ind w:left="-107"/>
              <w:rPr>
                <w:rFonts w:ascii="Browallia New" w:eastAsia="Arial Unicode MS" w:hAnsi="Browallia New" w:cs="Browallia New"/>
                <w:snapToGrid w:val="0"/>
                <w:sz w:val="20"/>
                <w:szCs w:val="20"/>
                <w:lang w:val="en-GB" w:eastAsia="th-TH"/>
              </w:rPr>
            </w:pPr>
          </w:p>
        </w:tc>
        <w:tc>
          <w:tcPr>
            <w:tcW w:w="1300" w:type="dxa"/>
            <w:shd w:val="clear" w:color="auto" w:fill="FFFFFF" w:themeFill="background1"/>
            <w:vAlign w:val="bottom"/>
          </w:tcPr>
          <w:p w14:paraId="7FA10079"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p>
          <w:p w14:paraId="5E9C0D07"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2566</w:t>
            </w:r>
          </w:p>
        </w:tc>
        <w:tc>
          <w:tcPr>
            <w:tcW w:w="1393" w:type="dxa"/>
            <w:shd w:val="clear" w:color="auto" w:fill="FFFFFF" w:themeFill="background1"/>
            <w:vAlign w:val="bottom"/>
          </w:tcPr>
          <w:p w14:paraId="23ACB51D"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336" w:type="dxa"/>
            <w:shd w:val="clear" w:color="auto" w:fill="FFFFFF" w:themeFill="background1"/>
            <w:vAlign w:val="bottom"/>
          </w:tcPr>
          <w:p w14:paraId="33ACDEC5"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02" w:type="dxa"/>
            <w:shd w:val="clear" w:color="auto" w:fill="FFFFFF" w:themeFill="background1"/>
            <w:vAlign w:val="bottom"/>
          </w:tcPr>
          <w:p w14:paraId="09EAFF1D"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p>
          <w:p w14:paraId="1749C352" w14:textId="09F7830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 </w:t>
            </w:r>
            <w:r w:rsidRPr="002E3B38">
              <w:rPr>
                <w:rFonts w:ascii="Browallia New" w:eastAsia="Arial Unicode MS" w:hAnsi="Browallia New" w:cs="Browallia New"/>
                <w:sz w:val="20"/>
                <w:szCs w:val="20"/>
              </w:rPr>
              <w:t>256</w:t>
            </w:r>
            <w:r w:rsidR="003F3899" w:rsidRPr="002E3B38">
              <w:rPr>
                <w:rFonts w:ascii="Browallia New" w:eastAsia="Arial Unicode MS" w:hAnsi="Browallia New" w:cs="Browallia New"/>
                <w:sz w:val="20"/>
                <w:szCs w:val="20"/>
              </w:rPr>
              <w:t>6</w:t>
            </w:r>
          </w:p>
        </w:tc>
        <w:tc>
          <w:tcPr>
            <w:tcW w:w="1331" w:type="dxa"/>
            <w:shd w:val="clear" w:color="auto" w:fill="FFFFFF" w:themeFill="background1"/>
            <w:vAlign w:val="bottom"/>
          </w:tcPr>
          <w:p w14:paraId="03D6D4B8"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cs/>
              </w:rPr>
              <w:t xml:space="preserve"> มกราคม</w:t>
            </w:r>
          </w:p>
          <w:p w14:paraId="63AB4599"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 xml:space="preserve"> </w:t>
            </w:r>
            <w:r w:rsidRPr="002E3B38">
              <w:rPr>
                <w:rFonts w:ascii="Browallia New" w:eastAsia="Arial Unicode MS" w:hAnsi="Browallia New" w:cs="Browallia New"/>
                <w:sz w:val="20"/>
                <w:szCs w:val="20"/>
              </w:rPr>
              <w:t>2566</w:t>
            </w:r>
          </w:p>
        </w:tc>
        <w:tc>
          <w:tcPr>
            <w:tcW w:w="1418" w:type="dxa"/>
            <w:shd w:val="clear" w:color="auto" w:fill="FFFFFF" w:themeFill="background1"/>
            <w:vAlign w:val="bottom"/>
          </w:tcPr>
          <w:p w14:paraId="3C99E59C"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ลด</w:t>
            </w:r>
            <w:r w:rsidRPr="002E3B38">
              <w:rPr>
                <w:rFonts w:ascii="Browallia New" w:eastAsia="Arial Unicode MS" w:hAnsi="Browallia New" w:cs="Browallia New"/>
                <w:sz w:val="20"/>
                <w:szCs w:val="20"/>
              </w:rPr>
              <w:t>)</w:t>
            </w:r>
            <w:r w:rsidRPr="002E3B38">
              <w:rPr>
                <w:rFonts w:ascii="Browallia New" w:eastAsia="Arial Unicode MS" w:hAnsi="Browallia New" w:cs="Browallia New"/>
                <w:sz w:val="20"/>
                <w:szCs w:val="20"/>
                <w:cs/>
              </w:rPr>
              <w:t>ในงบกำไรขาดทุน</w:t>
            </w:r>
          </w:p>
        </w:tc>
        <w:tc>
          <w:tcPr>
            <w:tcW w:w="1450" w:type="dxa"/>
            <w:shd w:val="clear" w:color="auto" w:fill="FFFFFF" w:themeFill="background1"/>
            <w:vAlign w:val="bottom"/>
          </w:tcPr>
          <w:p w14:paraId="770A6224" w14:textId="77777777"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เพิ่ม(ลด)ในงบกำไรขาดทุนเบ็ดเสร็จ</w:t>
            </w:r>
          </w:p>
        </w:tc>
        <w:tc>
          <w:tcPr>
            <w:tcW w:w="1385" w:type="dxa"/>
            <w:shd w:val="clear" w:color="auto" w:fill="FFFFFF" w:themeFill="background1"/>
            <w:vAlign w:val="bottom"/>
          </w:tcPr>
          <w:p w14:paraId="6464026D" w14:textId="395B4A88" w:rsidR="00603EFA" w:rsidRPr="002E3B38" w:rsidRDefault="00603E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31</w:t>
            </w:r>
            <w:r w:rsidRPr="002E3B38">
              <w:rPr>
                <w:rFonts w:ascii="Browallia New" w:eastAsia="Arial Unicode MS" w:hAnsi="Browallia New" w:cs="Browallia New"/>
                <w:sz w:val="20"/>
                <w:szCs w:val="20"/>
                <w:cs/>
              </w:rPr>
              <w:t xml:space="preserve"> ธันวาคม </w:t>
            </w:r>
            <w:r w:rsidRPr="002E3B38">
              <w:rPr>
                <w:rFonts w:ascii="Browallia New" w:eastAsia="Arial Unicode MS" w:hAnsi="Browallia New" w:cs="Browallia New"/>
                <w:sz w:val="20"/>
                <w:szCs w:val="20"/>
              </w:rPr>
              <w:br/>
              <w:t>256</w:t>
            </w:r>
            <w:r w:rsidR="003F3899" w:rsidRPr="002E3B38">
              <w:rPr>
                <w:rFonts w:ascii="Browallia New" w:eastAsia="Arial Unicode MS" w:hAnsi="Browallia New" w:cs="Browallia New"/>
                <w:sz w:val="20"/>
                <w:szCs w:val="20"/>
              </w:rPr>
              <w:t>6</w:t>
            </w:r>
          </w:p>
        </w:tc>
      </w:tr>
      <w:tr w:rsidR="00603EFA" w:rsidRPr="002E3B38" w14:paraId="68CDAA55" w14:textId="77777777">
        <w:tc>
          <w:tcPr>
            <w:tcW w:w="3436" w:type="dxa"/>
            <w:shd w:val="clear" w:color="auto" w:fill="FFFFFF" w:themeFill="background1"/>
            <w:vAlign w:val="bottom"/>
          </w:tcPr>
          <w:p w14:paraId="78E065A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p>
        </w:tc>
        <w:tc>
          <w:tcPr>
            <w:tcW w:w="1300" w:type="dxa"/>
            <w:shd w:val="clear" w:color="auto" w:fill="FFFFFF" w:themeFill="background1"/>
            <w:vAlign w:val="bottom"/>
          </w:tcPr>
          <w:p w14:paraId="53A976D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2741CE0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2289E944"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1FC69FCF"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21ED9454"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326022F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2D2A76BC"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5119E0B0"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66B3D321" w14:textId="77777777">
        <w:tc>
          <w:tcPr>
            <w:tcW w:w="3436" w:type="dxa"/>
            <w:shd w:val="clear" w:color="auto" w:fill="FFFFFF" w:themeFill="background1"/>
            <w:vAlign w:val="bottom"/>
          </w:tcPr>
          <w:p w14:paraId="7E2BC72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0"/>
                <w:szCs w:val="20"/>
                <w:u w:val="single"/>
              </w:rPr>
            </w:pPr>
            <w:r w:rsidRPr="002E3B38">
              <w:rPr>
                <w:rFonts w:ascii="Browallia New" w:eastAsia="Arial Unicode MS" w:hAnsi="Browallia New" w:cs="Browallia New"/>
                <w:b/>
                <w:bCs/>
                <w:sz w:val="20"/>
                <w:szCs w:val="20"/>
                <w:u w:val="single"/>
                <w:cs/>
              </w:rPr>
              <w:t>หนี้สินภาษีเงินได้รอการตัดบัญชี</w:t>
            </w:r>
          </w:p>
        </w:tc>
        <w:tc>
          <w:tcPr>
            <w:tcW w:w="1300" w:type="dxa"/>
            <w:shd w:val="clear" w:color="auto" w:fill="FFFFFF" w:themeFill="background1"/>
            <w:vAlign w:val="bottom"/>
          </w:tcPr>
          <w:p w14:paraId="7084A1D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vAlign w:val="bottom"/>
          </w:tcPr>
          <w:p w14:paraId="2B41EAF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vAlign w:val="bottom"/>
          </w:tcPr>
          <w:p w14:paraId="1ADF8CDA"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vAlign w:val="bottom"/>
          </w:tcPr>
          <w:p w14:paraId="0D2B447D"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vAlign w:val="bottom"/>
          </w:tcPr>
          <w:p w14:paraId="4FEF3937"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vAlign w:val="bottom"/>
          </w:tcPr>
          <w:p w14:paraId="2772C999"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vAlign w:val="bottom"/>
          </w:tcPr>
          <w:p w14:paraId="79ACCB8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vAlign w:val="bottom"/>
          </w:tcPr>
          <w:p w14:paraId="75089E75"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0277C1" w:rsidRPr="002E3B38" w14:paraId="082B703B" w14:textId="77777777">
        <w:tc>
          <w:tcPr>
            <w:tcW w:w="3436" w:type="dxa"/>
            <w:shd w:val="clear" w:color="auto" w:fill="FFFFFF" w:themeFill="background1"/>
            <w:vAlign w:val="bottom"/>
          </w:tcPr>
          <w:p w14:paraId="1BB79718"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สินทรัพย์ไม่มีตัวตน</w:t>
            </w:r>
            <w:r w:rsidRPr="002E3B38">
              <w:rPr>
                <w:rFonts w:ascii="Browallia New" w:eastAsia="Arial Unicode MS" w:hAnsi="Browallia New" w:cs="Browallia New"/>
                <w:sz w:val="20"/>
                <w:szCs w:val="20"/>
              </w:rPr>
              <w:t xml:space="preserve"> - </w:t>
            </w:r>
            <w:r w:rsidRPr="002E3B38">
              <w:rPr>
                <w:rFonts w:ascii="Browallia New" w:eastAsia="Arial Unicode MS" w:hAnsi="Browallia New" w:cs="Browallia New"/>
                <w:sz w:val="20"/>
                <w:szCs w:val="20"/>
                <w:cs/>
              </w:rPr>
              <w:t>ลิขสิทธิ์เพลง</w:t>
            </w:r>
          </w:p>
        </w:tc>
        <w:tc>
          <w:tcPr>
            <w:tcW w:w="1300" w:type="dxa"/>
            <w:shd w:val="clear" w:color="auto" w:fill="FFFFFF" w:themeFill="background1"/>
          </w:tcPr>
          <w:p w14:paraId="6D2C4217"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(2,095,784)</w:t>
            </w:r>
          </w:p>
        </w:tc>
        <w:tc>
          <w:tcPr>
            <w:tcW w:w="1393" w:type="dxa"/>
            <w:shd w:val="clear" w:color="auto" w:fill="FFFFFF" w:themeFill="background1"/>
          </w:tcPr>
          <w:p w14:paraId="55F06C68"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2,095,784</w:t>
            </w:r>
          </w:p>
        </w:tc>
        <w:tc>
          <w:tcPr>
            <w:tcW w:w="1336" w:type="dxa"/>
            <w:shd w:val="clear" w:color="auto" w:fill="FFFFFF" w:themeFill="background1"/>
          </w:tcPr>
          <w:p w14:paraId="037BBBF5" w14:textId="1E8A4B66"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3CE6683E" w14:textId="595B1255"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31" w:type="dxa"/>
            <w:shd w:val="clear" w:color="auto" w:fill="FFFFFF" w:themeFill="background1"/>
          </w:tcPr>
          <w:p w14:paraId="6E39DBE0"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(2,095,783)</w:t>
            </w:r>
          </w:p>
        </w:tc>
        <w:tc>
          <w:tcPr>
            <w:tcW w:w="1418" w:type="dxa"/>
            <w:shd w:val="clear" w:color="auto" w:fill="FFFFFF" w:themeFill="background1"/>
          </w:tcPr>
          <w:p w14:paraId="3CB519E9"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2,095,783</w:t>
            </w:r>
          </w:p>
        </w:tc>
        <w:tc>
          <w:tcPr>
            <w:tcW w:w="1450" w:type="dxa"/>
            <w:shd w:val="clear" w:color="auto" w:fill="FFFFFF" w:themeFill="background1"/>
          </w:tcPr>
          <w:p w14:paraId="0AAFCB1A" w14:textId="24F8EF46"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150F548D" w14:textId="061E1BE3"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0277C1" w:rsidRPr="002E3B38" w14:paraId="0FE2A10F" w14:textId="77777777">
        <w:tc>
          <w:tcPr>
            <w:tcW w:w="3436" w:type="dxa"/>
            <w:shd w:val="clear" w:color="auto" w:fill="FFFFFF" w:themeFill="background1"/>
            <w:vAlign w:val="bottom"/>
          </w:tcPr>
          <w:p w14:paraId="057D3418"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สินทรัพย์ไม่มีตัวตน</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ลิขสิทธิ์ละคร</w:t>
            </w:r>
          </w:p>
        </w:tc>
        <w:tc>
          <w:tcPr>
            <w:tcW w:w="1300" w:type="dxa"/>
            <w:shd w:val="clear" w:color="auto" w:fill="FFFFFF" w:themeFill="background1"/>
          </w:tcPr>
          <w:p w14:paraId="2F443A16"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(129,656,058)</w:t>
            </w:r>
          </w:p>
        </w:tc>
        <w:tc>
          <w:tcPr>
            <w:tcW w:w="1393" w:type="dxa"/>
            <w:shd w:val="clear" w:color="auto" w:fill="FFFFFF" w:themeFill="background1"/>
          </w:tcPr>
          <w:p w14:paraId="67752EC3"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(59,520,494)</w:t>
            </w:r>
          </w:p>
        </w:tc>
        <w:tc>
          <w:tcPr>
            <w:tcW w:w="1336" w:type="dxa"/>
            <w:shd w:val="clear" w:color="auto" w:fill="FFFFFF" w:themeFill="background1"/>
          </w:tcPr>
          <w:p w14:paraId="158FE7B4" w14:textId="2833F93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4CB89757" w14:textId="1DBEF879"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(189,176,552)</w:t>
            </w:r>
          </w:p>
        </w:tc>
        <w:tc>
          <w:tcPr>
            <w:tcW w:w="1331" w:type="dxa"/>
            <w:shd w:val="clear" w:color="auto" w:fill="FFFFFF" w:themeFill="background1"/>
          </w:tcPr>
          <w:p w14:paraId="6092D239" w14:textId="79C8D67B"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7B97CAF1" w14:textId="19244A6D"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09517185" w14:textId="06A216B8"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147CB96F" w14:textId="121C51D5"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0277C1" w:rsidRPr="002E3B38" w14:paraId="599912BE" w14:textId="77777777">
        <w:tc>
          <w:tcPr>
            <w:tcW w:w="3436" w:type="dxa"/>
            <w:shd w:val="clear" w:color="auto" w:fill="FFFFFF" w:themeFill="background1"/>
            <w:vAlign w:val="bottom"/>
          </w:tcPr>
          <w:p w14:paraId="044965BD"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ค่าเสื่อมราคา</w:t>
            </w:r>
            <w:r w:rsidRPr="002E3B38">
              <w:rPr>
                <w:rFonts w:ascii="Browallia New" w:eastAsia="Arial Unicode MS" w:hAnsi="Browallia New" w:cs="Browallia New"/>
                <w:sz w:val="20"/>
                <w:szCs w:val="20"/>
              </w:rPr>
              <w:t>s</w:t>
            </w:r>
            <w:r w:rsidRPr="002E3B38">
              <w:rPr>
                <w:rFonts w:ascii="Browallia New" w:eastAsia="Arial Unicode MS" w:hAnsi="Browallia New" w:cs="Browallia New"/>
                <w:sz w:val="20"/>
                <w:szCs w:val="20"/>
                <w:cs/>
              </w:rPr>
              <w:t>อุปกรณ์</w:t>
            </w:r>
          </w:p>
        </w:tc>
        <w:tc>
          <w:tcPr>
            <w:tcW w:w="1300" w:type="dxa"/>
            <w:shd w:val="clear" w:color="auto" w:fill="FFFFFF" w:themeFill="background1"/>
          </w:tcPr>
          <w:p w14:paraId="0ED0BA5C"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(103,499)</w:t>
            </w:r>
          </w:p>
        </w:tc>
        <w:tc>
          <w:tcPr>
            <w:tcW w:w="1393" w:type="dxa"/>
            <w:shd w:val="clear" w:color="auto" w:fill="FFFFFF" w:themeFill="background1"/>
          </w:tcPr>
          <w:p w14:paraId="788A25D3"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(37,438)</w:t>
            </w:r>
          </w:p>
        </w:tc>
        <w:tc>
          <w:tcPr>
            <w:tcW w:w="1336" w:type="dxa"/>
            <w:shd w:val="clear" w:color="auto" w:fill="FFFFFF" w:themeFill="background1"/>
          </w:tcPr>
          <w:p w14:paraId="66D9F7A7" w14:textId="4462A555"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52FEA000"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(140,937)</w:t>
            </w:r>
          </w:p>
        </w:tc>
        <w:tc>
          <w:tcPr>
            <w:tcW w:w="1331" w:type="dxa"/>
            <w:shd w:val="clear" w:color="auto" w:fill="FFFFFF" w:themeFill="background1"/>
          </w:tcPr>
          <w:p w14:paraId="0D4D1424" w14:textId="2BC1B310"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610A7162" w14:textId="01D5AC4B"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68ACA14E" w14:textId="3D8B84DB"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41B50BF8" w14:textId="297ADB40"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0277C1" w:rsidRPr="002E3B38" w14:paraId="51353E0C" w14:textId="77777777">
        <w:tc>
          <w:tcPr>
            <w:tcW w:w="3436" w:type="dxa"/>
            <w:shd w:val="clear" w:color="auto" w:fill="FFFFFF" w:themeFill="background1"/>
            <w:vAlign w:val="bottom"/>
          </w:tcPr>
          <w:p w14:paraId="6070E135"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ค่าธรรมเนียมในการจัดหาเงินกู้</w:t>
            </w:r>
          </w:p>
        </w:tc>
        <w:tc>
          <w:tcPr>
            <w:tcW w:w="1300" w:type="dxa"/>
            <w:shd w:val="clear" w:color="auto" w:fill="FFFFFF" w:themeFill="background1"/>
          </w:tcPr>
          <w:p w14:paraId="657C9474" w14:textId="24816156"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(978,91</w:t>
            </w:r>
            <w:r w:rsidR="00775DFA" w:rsidRPr="002E3B38">
              <w:rPr>
                <w:rFonts w:ascii="Browallia New" w:eastAsia="Arial Unicode MS" w:hAnsi="Browallia New" w:cs="Browallia New"/>
                <w:sz w:val="20"/>
                <w:szCs w:val="20"/>
              </w:rPr>
              <w:t>1</w:t>
            </w:r>
            <w:r w:rsidRPr="002E3B38">
              <w:rPr>
                <w:rFonts w:ascii="Browallia New" w:eastAsia="Arial Unicode MS" w:hAnsi="Browallia New" w:cs="Browallia New"/>
                <w:sz w:val="20"/>
                <w:szCs w:val="20"/>
              </w:rPr>
              <w:t>)</w:t>
            </w:r>
          </w:p>
        </w:tc>
        <w:tc>
          <w:tcPr>
            <w:tcW w:w="1393" w:type="dxa"/>
            <w:shd w:val="clear" w:color="auto" w:fill="FFFFFF" w:themeFill="background1"/>
          </w:tcPr>
          <w:p w14:paraId="77581D0C"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251,814</w:t>
            </w:r>
          </w:p>
        </w:tc>
        <w:tc>
          <w:tcPr>
            <w:tcW w:w="1336" w:type="dxa"/>
            <w:shd w:val="clear" w:color="auto" w:fill="FFFFFF" w:themeFill="background1"/>
          </w:tcPr>
          <w:p w14:paraId="0A5F5FAE" w14:textId="5DD48858"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07E655AE" w14:textId="50C03176"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(727,09</w:t>
            </w:r>
            <w:r w:rsidR="00746155" w:rsidRPr="002E3B38">
              <w:rPr>
                <w:rFonts w:ascii="Browallia New" w:eastAsia="Arial Unicode MS" w:hAnsi="Browallia New" w:cs="Browallia New"/>
                <w:sz w:val="20"/>
                <w:szCs w:val="20"/>
              </w:rPr>
              <w:t>7</w:t>
            </w:r>
            <w:r w:rsidRPr="002E3B38">
              <w:rPr>
                <w:rFonts w:ascii="Browallia New" w:eastAsia="Arial Unicode MS" w:hAnsi="Browallia New" w:cs="Browallia New"/>
                <w:sz w:val="20"/>
                <w:szCs w:val="20"/>
              </w:rPr>
              <w:t>)</w:t>
            </w:r>
          </w:p>
        </w:tc>
        <w:tc>
          <w:tcPr>
            <w:tcW w:w="1331" w:type="dxa"/>
            <w:shd w:val="clear" w:color="auto" w:fill="FFFFFF" w:themeFill="background1"/>
          </w:tcPr>
          <w:p w14:paraId="2A71A1EB"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(789,387)</w:t>
            </w:r>
          </w:p>
        </w:tc>
        <w:tc>
          <w:tcPr>
            <w:tcW w:w="1418" w:type="dxa"/>
            <w:shd w:val="clear" w:color="auto" w:fill="FFFFFF" w:themeFill="background1"/>
          </w:tcPr>
          <w:p w14:paraId="645D8691"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253,755</w:t>
            </w:r>
          </w:p>
        </w:tc>
        <w:tc>
          <w:tcPr>
            <w:tcW w:w="1450" w:type="dxa"/>
            <w:shd w:val="clear" w:color="auto" w:fill="FFFFFF" w:themeFill="background1"/>
          </w:tcPr>
          <w:p w14:paraId="73004C7A" w14:textId="28E2A76F"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6D82E26C"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(535,632)</w:t>
            </w:r>
          </w:p>
        </w:tc>
      </w:tr>
      <w:tr w:rsidR="000277C1" w:rsidRPr="002E3B38" w14:paraId="61F7FC9A" w14:textId="77777777">
        <w:tc>
          <w:tcPr>
            <w:tcW w:w="3436" w:type="dxa"/>
            <w:shd w:val="clear" w:color="auto" w:fill="FFFFFF" w:themeFill="background1"/>
            <w:vAlign w:val="bottom"/>
          </w:tcPr>
          <w:p w14:paraId="029A3319"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ค่าความนิยม</w:t>
            </w:r>
          </w:p>
        </w:tc>
        <w:tc>
          <w:tcPr>
            <w:tcW w:w="1300" w:type="dxa"/>
            <w:shd w:val="clear" w:color="auto" w:fill="FFFFFF" w:themeFill="background1"/>
          </w:tcPr>
          <w:p w14:paraId="70A6E64C"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(9,151,797)</w:t>
            </w:r>
          </w:p>
        </w:tc>
        <w:tc>
          <w:tcPr>
            <w:tcW w:w="1393" w:type="dxa"/>
            <w:shd w:val="clear" w:color="auto" w:fill="FFFFFF" w:themeFill="background1"/>
          </w:tcPr>
          <w:p w14:paraId="4DDDF5DC"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(13,800,515)</w:t>
            </w:r>
          </w:p>
        </w:tc>
        <w:tc>
          <w:tcPr>
            <w:tcW w:w="1336" w:type="dxa"/>
            <w:shd w:val="clear" w:color="auto" w:fill="FFFFFF" w:themeFill="background1"/>
          </w:tcPr>
          <w:p w14:paraId="572DDA41" w14:textId="60C47B43"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151AC795"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(22,952,312)</w:t>
            </w:r>
          </w:p>
        </w:tc>
        <w:tc>
          <w:tcPr>
            <w:tcW w:w="1331" w:type="dxa"/>
            <w:shd w:val="clear" w:color="auto" w:fill="FFFFFF" w:themeFill="background1"/>
          </w:tcPr>
          <w:p w14:paraId="3F675C0C" w14:textId="091C2A7D"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7B4305AF" w14:textId="079A48D9"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553DF5CC" w14:textId="593E384C"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450B6A40" w14:textId="08EEF090"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0277C1" w:rsidRPr="002E3B38" w14:paraId="2F9CD3AF" w14:textId="77777777">
        <w:tc>
          <w:tcPr>
            <w:tcW w:w="3436" w:type="dxa"/>
            <w:shd w:val="clear" w:color="auto" w:fill="FFFFFF" w:themeFill="background1"/>
            <w:vAlign w:val="bottom"/>
          </w:tcPr>
          <w:p w14:paraId="01A29A9B"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r w:rsidRPr="002E3B38">
              <w:rPr>
                <w:rFonts w:ascii="Browallia New" w:eastAsia="Arial Unicode MS" w:hAnsi="Browallia New" w:cs="Browallia New"/>
                <w:sz w:val="20"/>
                <w:szCs w:val="20"/>
                <w:cs/>
              </w:rPr>
              <w:t>ส่วนที่ลดจากการยกเว้นค่าธรรมเนียมใบอนุญาต</w:t>
            </w:r>
          </w:p>
        </w:tc>
        <w:tc>
          <w:tcPr>
            <w:tcW w:w="1300" w:type="dxa"/>
            <w:shd w:val="clear" w:color="auto" w:fill="FFFFFF" w:themeFill="background1"/>
          </w:tcPr>
          <w:p w14:paraId="5611ED0C"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(94,826,498)</w:t>
            </w:r>
          </w:p>
        </w:tc>
        <w:tc>
          <w:tcPr>
            <w:tcW w:w="1393" w:type="dxa"/>
            <w:shd w:val="clear" w:color="auto" w:fill="FFFFFF" w:themeFill="background1"/>
          </w:tcPr>
          <w:p w14:paraId="08BFBCCE"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15,022,427</w:t>
            </w:r>
          </w:p>
        </w:tc>
        <w:tc>
          <w:tcPr>
            <w:tcW w:w="1336" w:type="dxa"/>
            <w:shd w:val="clear" w:color="auto" w:fill="FFFFFF" w:themeFill="background1"/>
          </w:tcPr>
          <w:p w14:paraId="3EBAE8CD" w14:textId="27CB8C50"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2381E2A1"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(79,804,071)</w:t>
            </w:r>
          </w:p>
        </w:tc>
        <w:tc>
          <w:tcPr>
            <w:tcW w:w="1331" w:type="dxa"/>
            <w:shd w:val="clear" w:color="auto" w:fill="FFFFFF" w:themeFill="background1"/>
          </w:tcPr>
          <w:p w14:paraId="48E01261" w14:textId="6818459E"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18" w:type="dxa"/>
            <w:shd w:val="clear" w:color="auto" w:fill="FFFFFF" w:themeFill="background1"/>
          </w:tcPr>
          <w:p w14:paraId="572DEF8D" w14:textId="49A776C8"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450" w:type="dxa"/>
            <w:shd w:val="clear" w:color="auto" w:fill="FFFFFF" w:themeFill="background1"/>
          </w:tcPr>
          <w:p w14:paraId="184BC5AC" w14:textId="561DA396"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2DEB1BF8" w14:textId="08664CE3"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r>
      <w:tr w:rsidR="000277C1" w:rsidRPr="002E3B38" w14:paraId="277E68E9" w14:textId="77777777">
        <w:tc>
          <w:tcPr>
            <w:tcW w:w="3436" w:type="dxa"/>
            <w:shd w:val="clear" w:color="auto" w:fill="FFFFFF" w:themeFill="background1"/>
            <w:vAlign w:val="bottom"/>
          </w:tcPr>
          <w:p w14:paraId="2E71AB34" w14:textId="77777777" w:rsidR="000277C1" w:rsidRPr="002E3B38" w:rsidRDefault="000277C1" w:rsidP="0002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รวมหนี้สินภาษีเงินได้รอการตัดบัญชี</w:t>
            </w:r>
          </w:p>
        </w:tc>
        <w:tc>
          <w:tcPr>
            <w:tcW w:w="1300" w:type="dxa"/>
            <w:shd w:val="clear" w:color="auto" w:fill="FFFFFF" w:themeFill="background1"/>
          </w:tcPr>
          <w:p w14:paraId="59C1C06E" w14:textId="3933E82D"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(236,812,54</w:t>
            </w:r>
            <w:r w:rsidR="00EC7238" w:rsidRPr="002E3B38">
              <w:rPr>
                <w:rFonts w:ascii="Browallia New" w:eastAsia="Arial Unicode MS" w:hAnsi="Browallia New" w:cs="Browallia New"/>
                <w:sz w:val="20"/>
                <w:szCs w:val="20"/>
              </w:rPr>
              <w:t>7</w:t>
            </w:r>
            <w:r w:rsidRPr="002E3B38">
              <w:rPr>
                <w:rFonts w:ascii="Browallia New" w:eastAsia="Arial Unicode MS" w:hAnsi="Browallia New" w:cs="Browallia New"/>
                <w:sz w:val="20"/>
                <w:szCs w:val="20"/>
              </w:rPr>
              <w:t>)</w:t>
            </w:r>
          </w:p>
        </w:tc>
        <w:tc>
          <w:tcPr>
            <w:tcW w:w="1393" w:type="dxa"/>
            <w:shd w:val="clear" w:color="auto" w:fill="FFFFFF" w:themeFill="background1"/>
          </w:tcPr>
          <w:p w14:paraId="7900344B"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(55,988,422)</w:t>
            </w:r>
          </w:p>
        </w:tc>
        <w:tc>
          <w:tcPr>
            <w:tcW w:w="1336" w:type="dxa"/>
            <w:shd w:val="clear" w:color="auto" w:fill="FFFFFF" w:themeFill="background1"/>
          </w:tcPr>
          <w:p w14:paraId="17E31683" w14:textId="1B122602"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02" w:type="dxa"/>
            <w:shd w:val="clear" w:color="auto" w:fill="FFFFFF" w:themeFill="background1"/>
          </w:tcPr>
          <w:p w14:paraId="7DE35D67" w14:textId="530F3185"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(292,800,96</w:t>
            </w:r>
            <w:r w:rsidR="00746155" w:rsidRPr="002E3B38">
              <w:rPr>
                <w:rFonts w:ascii="Browallia New" w:eastAsia="Arial Unicode MS" w:hAnsi="Browallia New" w:cs="Browallia New"/>
                <w:sz w:val="20"/>
                <w:szCs w:val="20"/>
              </w:rPr>
              <w:t>9</w:t>
            </w:r>
            <w:r w:rsidRPr="002E3B38">
              <w:rPr>
                <w:rFonts w:ascii="Browallia New" w:eastAsia="Arial Unicode MS" w:hAnsi="Browallia New" w:cs="Browallia New"/>
                <w:sz w:val="20"/>
                <w:szCs w:val="20"/>
              </w:rPr>
              <w:t>)</w:t>
            </w:r>
          </w:p>
        </w:tc>
        <w:tc>
          <w:tcPr>
            <w:tcW w:w="1331" w:type="dxa"/>
            <w:shd w:val="clear" w:color="auto" w:fill="FFFFFF" w:themeFill="background1"/>
          </w:tcPr>
          <w:p w14:paraId="16833301"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(2,885,170)</w:t>
            </w:r>
          </w:p>
        </w:tc>
        <w:tc>
          <w:tcPr>
            <w:tcW w:w="1418" w:type="dxa"/>
            <w:shd w:val="clear" w:color="auto" w:fill="FFFFFF" w:themeFill="background1"/>
          </w:tcPr>
          <w:p w14:paraId="42486722"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2,349,538</w:t>
            </w:r>
          </w:p>
        </w:tc>
        <w:tc>
          <w:tcPr>
            <w:tcW w:w="1450" w:type="dxa"/>
            <w:shd w:val="clear" w:color="auto" w:fill="FFFFFF" w:themeFill="background1"/>
          </w:tcPr>
          <w:p w14:paraId="6EA95EE9" w14:textId="50CF4FE1"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0"/>
                <w:szCs w:val="20"/>
              </w:rPr>
            </w:pPr>
            <w:r w:rsidRPr="002E3B38">
              <w:rPr>
                <w:rFonts w:ascii="Browallia New" w:eastAsia="Arial Unicode MS" w:hAnsi="Browallia New" w:cs="Browallia New"/>
                <w:sz w:val="20"/>
                <w:szCs w:val="20"/>
              </w:rPr>
              <w:t xml:space="preserve">       -</w:t>
            </w:r>
          </w:p>
        </w:tc>
        <w:tc>
          <w:tcPr>
            <w:tcW w:w="1385" w:type="dxa"/>
            <w:shd w:val="clear" w:color="auto" w:fill="FFFFFF" w:themeFill="background1"/>
          </w:tcPr>
          <w:p w14:paraId="72AB0F7F" w14:textId="77777777" w:rsidR="000277C1" w:rsidRPr="002E3B38" w:rsidRDefault="000277C1" w:rsidP="00027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(535,632)</w:t>
            </w:r>
          </w:p>
        </w:tc>
      </w:tr>
      <w:tr w:rsidR="00603EFA" w:rsidRPr="002E3B38" w14:paraId="473EBE8C" w14:textId="77777777">
        <w:tc>
          <w:tcPr>
            <w:tcW w:w="3436" w:type="dxa"/>
            <w:shd w:val="clear" w:color="auto" w:fill="FFFFFF" w:themeFill="background1"/>
            <w:vAlign w:val="bottom"/>
          </w:tcPr>
          <w:p w14:paraId="378B6A2B"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cs/>
              </w:rPr>
            </w:pPr>
          </w:p>
        </w:tc>
        <w:tc>
          <w:tcPr>
            <w:tcW w:w="1300" w:type="dxa"/>
            <w:shd w:val="clear" w:color="auto" w:fill="FFFFFF" w:themeFill="background1"/>
          </w:tcPr>
          <w:p w14:paraId="7A74BDF2"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93" w:type="dxa"/>
            <w:shd w:val="clear" w:color="auto" w:fill="FFFFFF" w:themeFill="background1"/>
          </w:tcPr>
          <w:p w14:paraId="6BA7F44F"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6" w:type="dxa"/>
            <w:shd w:val="clear" w:color="auto" w:fill="FFFFFF" w:themeFill="background1"/>
          </w:tcPr>
          <w:p w14:paraId="25545D3B"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02" w:type="dxa"/>
            <w:shd w:val="clear" w:color="auto" w:fill="FFFFFF" w:themeFill="background1"/>
          </w:tcPr>
          <w:p w14:paraId="308974E1"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31" w:type="dxa"/>
            <w:shd w:val="clear" w:color="auto" w:fill="FFFFFF" w:themeFill="background1"/>
          </w:tcPr>
          <w:p w14:paraId="2455AA6A"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18" w:type="dxa"/>
            <w:shd w:val="clear" w:color="auto" w:fill="FFFFFF" w:themeFill="background1"/>
          </w:tcPr>
          <w:p w14:paraId="057773B6"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450" w:type="dxa"/>
            <w:shd w:val="clear" w:color="auto" w:fill="FFFFFF" w:themeFill="background1"/>
          </w:tcPr>
          <w:p w14:paraId="529EC05E"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c>
          <w:tcPr>
            <w:tcW w:w="1385" w:type="dxa"/>
            <w:shd w:val="clear" w:color="auto" w:fill="FFFFFF" w:themeFill="background1"/>
          </w:tcPr>
          <w:p w14:paraId="2F46B948" w14:textId="77777777" w:rsidR="00603EFA" w:rsidRPr="002E3B38" w:rsidRDefault="00603EFA" w:rsidP="00F3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p>
        </w:tc>
      </w:tr>
      <w:tr w:rsidR="00603EFA" w:rsidRPr="002E3B38" w14:paraId="5857EC05" w14:textId="77777777">
        <w:tc>
          <w:tcPr>
            <w:tcW w:w="3436" w:type="dxa"/>
            <w:shd w:val="clear" w:color="auto" w:fill="FFFFFF" w:themeFill="background1"/>
            <w:vAlign w:val="bottom"/>
          </w:tcPr>
          <w:p w14:paraId="4D20CDF6" w14:textId="77777777" w:rsidR="00603EFA" w:rsidRPr="002E3B38" w:rsidRDefault="0060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0"/>
                <w:szCs w:val="20"/>
              </w:rPr>
            </w:pPr>
            <w:r w:rsidRPr="002E3B38">
              <w:rPr>
                <w:rFonts w:ascii="Browallia New" w:eastAsia="Arial Unicode MS" w:hAnsi="Browallia New" w:cs="Browallia New"/>
                <w:sz w:val="20"/>
                <w:szCs w:val="20"/>
                <w:cs/>
              </w:rPr>
              <w:t>สินทรัพย์ภาษีเงินได้รอการตัดบัญชี</w:t>
            </w:r>
            <w:r w:rsidRPr="002E3B38">
              <w:rPr>
                <w:rFonts w:ascii="Browallia New" w:eastAsia="Arial Unicode MS" w:hAnsi="Browallia New" w:cs="Browallia New"/>
                <w:sz w:val="20"/>
                <w:szCs w:val="20"/>
              </w:rPr>
              <w:t xml:space="preserve"> (</w:t>
            </w:r>
            <w:r w:rsidRPr="002E3B38">
              <w:rPr>
                <w:rFonts w:ascii="Browallia New" w:eastAsia="Arial Unicode MS" w:hAnsi="Browallia New" w:cs="Browallia New"/>
                <w:sz w:val="20"/>
                <w:szCs w:val="20"/>
                <w:cs/>
              </w:rPr>
              <w:t>สุทธิ)</w:t>
            </w:r>
          </w:p>
        </w:tc>
        <w:tc>
          <w:tcPr>
            <w:tcW w:w="1300" w:type="dxa"/>
            <w:shd w:val="clear" w:color="auto" w:fill="FFFFFF" w:themeFill="background1"/>
          </w:tcPr>
          <w:p w14:paraId="7E8A2CAE" w14:textId="5BA4AC81"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201,794,724</w:t>
            </w:r>
          </w:p>
        </w:tc>
        <w:tc>
          <w:tcPr>
            <w:tcW w:w="1393" w:type="dxa"/>
            <w:shd w:val="clear" w:color="auto" w:fill="FFFFFF" w:themeFill="background1"/>
          </w:tcPr>
          <w:p w14:paraId="15E11902" w14:textId="77777777"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(96,315,350)</w:t>
            </w:r>
          </w:p>
        </w:tc>
        <w:tc>
          <w:tcPr>
            <w:tcW w:w="1336" w:type="dxa"/>
            <w:shd w:val="clear" w:color="auto" w:fill="FFFFFF" w:themeFill="background1"/>
          </w:tcPr>
          <w:p w14:paraId="778916B3" w14:textId="77777777"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(3,797,199)</w:t>
            </w:r>
          </w:p>
        </w:tc>
        <w:tc>
          <w:tcPr>
            <w:tcW w:w="1302" w:type="dxa"/>
            <w:shd w:val="clear" w:color="auto" w:fill="FFFFFF" w:themeFill="background1"/>
          </w:tcPr>
          <w:p w14:paraId="6138BAF9" w14:textId="77777777"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101,682,175</w:t>
            </w:r>
          </w:p>
        </w:tc>
        <w:tc>
          <w:tcPr>
            <w:tcW w:w="1331" w:type="dxa"/>
            <w:shd w:val="clear" w:color="auto" w:fill="FFFFFF" w:themeFill="background1"/>
          </w:tcPr>
          <w:p w14:paraId="5869DCAA" w14:textId="3DFAAD6D"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64,794,67</w:t>
            </w:r>
            <w:r w:rsidR="00E87705" w:rsidRPr="002E3B38">
              <w:rPr>
                <w:rFonts w:ascii="Browallia New" w:eastAsia="Arial Unicode MS" w:hAnsi="Browallia New" w:cs="Browallia New"/>
                <w:sz w:val="20"/>
                <w:szCs w:val="20"/>
              </w:rPr>
              <w:t>6</w:t>
            </w:r>
          </w:p>
        </w:tc>
        <w:tc>
          <w:tcPr>
            <w:tcW w:w="1418" w:type="dxa"/>
            <w:shd w:val="clear" w:color="auto" w:fill="FFFFFF" w:themeFill="background1"/>
          </w:tcPr>
          <w:p w14:paraId="70434969" w14:textId="2D116F95"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3,223,40</w:t>
            </w:r>
            <w:r w:rsidR="00E87705" w:rsidRPr="002E3B38">
              <w:rPr>
                <w:rFonts w:ascii="Browallia New" w:eastAsia="Arial Unicode MS" w:hAnsi="Browallia New" w:cs="Browallia New"/>
                <w:sz w:val="20"/>
                <w:szCs w:val="20"/>
              </w:rPr>
              <w:t>4</w:t>
            </w:r>
          </w:p>
        </w:tc>
        <w:tc>
          <w:tcPr>
            <w:tcW w:w="1450" w:type="dxa"/>
            <w:shd w:val="clear" w:color="auto" w:fill="FFFFFF" w:themeFill="background1"/>
          </w:tcPr>
          <w:p w14:paraId="6064314F" w14:textId="77777777"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rPr>
            </w:pPr>
            <w:r w:rsidRPr="002E3B38">
              <w:rPr>
                <w:rFonts w:ascii="Browallia New" w:eastAsia="Arial Unicode MS" w:hAnsi="Browallia New" w:cs="Browallia New"/>
                <w:sz w:val="20"/>
                <w:szCs w:val="20"/>
              </w:rPr>
              <w:t>(1,158,093)</w:t>
            </w:r>
          </w:p>
        </w:tc>
        <w:tc>
          <w:tcPr>
            <w:tcW w:w="1385" w:type="dxa"/>
            <w:shd w:val="clear" w:color="auto" w:fill="FFFFFF" w:themeFill="background1"/>
          </w:tcPr>
          <w:p w14:paraId="7EC4A0C0" w14:textId="77777777" w:rsidR="00603EFA" w:rsidRPr="002E3B38" w:rsidRDefault="00603EFA" w:rsidP="00F324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0"/>
                <w:szCs w:val="20"/>
                <w:cs/>
              </w:rPr>
            </w:pPr>
            <w:r w:rsidRPr="002E3B38">
              <w:rPr>
                <w:rFonts w:ascii="Browallia New" w:eastAsia="Arial Unicode MS" w:hAnsi="Browallia New" w:cs="Browallia New"/>
                <w:sz w:val="20"/>
                <w:szCs w:val="20"/>
              </w:rPr>
              <w:t>66,859,987</w:t>
            </w:r>
          </w:p>
        </w:tc>
      </w:tr>
    </w:tbl>
    <w:p w14:paraId="6CD27582" w14:textId="77777777" w:rsidR="00603EFA" w:rsidRPr="002E3B38" w:rsidRDefault="00603EFA" w:rsidP="0031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sectPr w:rsidR="00603EFA" w:rsidRPr="002E3B38" w:rsidSect="001D6D4E">
          <w:headerReference w:type="default" r:id="rId23"/>
          <w:footerReference w:type="default" r:id="rId24"/>
          <w:pgSz w:w="16834" w:h="11909" w:orient="landscape" w:code="9"/>
          <w:pgMar w:top="2430" w:right="2404" w:bottom="1021" w:left="1281" w:header="806" w:footer="302" w:gutter="0"/>
          <w:pgNumType w:start="72"/>
          <w:cols w:space="720"/>
          <w:docGrid w:linePitch="245"/>
        </w:sectPr>
      </w:pPr>
    </w:p>
    <w:p w14:paraId="1839927A" w14:textId="08034A97" w:rsidR="004A52FC" w:rsidRPr="002E3B38" w:rsidRDefault="00BD325E" w:rsidP="00BD32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b/>
          <w:bCs/>
          <w:color w:val="000000" w:themeColor="text1"/>
          <w:sz w:val="28"/>
          <w:szCs w:val="28"/>
          <w:lang w:val="en-GB"/>
        </w:rPr>
      </w:pPr>
      <w:r w:rsidRPr="002E3B38">
        <w:rPr>
          <w:rFonts w:ascii="Browallia New" w:eastAsia="Arial Unicode MS" w:hAnsi="Browallia New" w:cs="Browallia New"/>
          <w:b/>
          <w:bCs/>
          <w:color w:val="000000" w:themeColor="text1"/>
          <w:sz w:val="28"/>
          <w:szCs w:val="28"/>
          <w:cs/>
          <w:lang w:val="en-GB"/>
        </w:rPr>
        <w:lastRenderedPageBreak/>
        <w:t>เจ้าหนี้การค้าและเจ้าหนี้อื่น</w:t>
      </w:r>
    </w:p>
    <w:p w14:paraId="59C1E2C6" w14:textId="77777777" w:rsidR="00225137" w:rsidRPr="002E3B3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color w:val="000000" w:themeColor="text1"/>
          <w:sz w:val="28"/>
          <w:szCs w:val="28"/>
          <w:lang w:val="en-GB"/>
        </w:rPr>
      </w:pPr>
    </w:p>
    <w:tbl>
      <w:tblPr>
        <w:tblW w:w="9276" w:type="dxa"/>
        <w:tblInd w:w="360" w:type="dxa"/>
        <w:shd w:val="clear" w:color="auto" w:fill="FFFFFF" w:themeFill="background1"/>
        <w:tblLayout w:type="fixed"/>
        <w:tblLook w:val="0000" w:firstRow="0" w:lastRow="0" w:firstColumn="0" w:lastColumn="0" w:noHBand="0" w:noVBand="0"/>
      </w:tblPr>
      <w:tblGrid>
        <w:gridCol w:w="3804"/>
        <w:gridCol w:w="1368"/>
        <w:gridCol w:w="1368"/>
        <w:gridCol w:w="1368"/>
        <w:gridCol w:w="1368"/>
      </w:tblGrid>
      <w:tr w:rsidR="005F6758" w:rsidRPr="002E3B38" w14:paraId="63548005" w14:textId="77777777" w:rsidTr="00063BB7">
        <w:tc>
          <w:tcPr>
            <w:tcW w:w="3804" w:type="dxa"/>
            <w:shd w:val="clear" w:color="auto" w:fill="FFFFFF" w:themeFill="background1"/>
            <w:vAlign w:val="bottom"/>
          </w:tcPr>
          <w:p w14:paraId="65E2C070" w14:textId="77777777" w:rsidR="005F6758" w:rsidRPr="002E3B38" w:rsidRDefault="005F6758"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472" w:type="dxa"/>
            <w:gridSpan w:val="4"/>
            <w:shd w:val="clear" w:color="auto" w:fill="FFFFFF" w:themeFill="background1"/>
            <w:vAlign w:val="bottom"/>
          </w:tcPr>
          <w:p w14:paraId="04CA636A" w14:textId="753BDFD5" w:rsidR="005F6758" w:rsidRPr="002E3B38" w:rsidRDefault="005F6758" w:rsidP="00A17A6C">
            <w:pPr>
              <w:pStyle w:val="a9"/>
              <w:tabs>
                <w:tab w:val="left" w:pos="540"/>
              </w:tabs>
              <w:ind w:left="12" w:right="-72"/>
              <w:jc w:val="right"/>
              <w:rPr>
                <w:rFonts w:ascii="Browallia New" w:eastAsia="Arial Unicode MS" w:hAnsi="Browallia New" w:cs="Browallia New"/>
                <w:cs/>
              </w:rPr>
            </w:pPr>
            <w:r w:rsidRPr="002E3B38">
              <w:rPr>
                <w:rFonts w:ascii="Browallia New" w:eastAsia="Arial Unicode MS" w:hAnsi="Browallia New" w:cs="Browallia New"/>
                <w:cs/>
              </w:rPr>
              <w:t xml:space="preserve">(หน่วย </w:t>
            </w:r>
            <w:r w:rsidRPr="002E3B38">
              <w:rPr>
                <w:rFonts w:ascii="Browallia New" w:eastAsia="Arial Unicode MS" w:hAnsi="Browallia New" w:cs="Browallia New"/>
              </w:rPr>
              <w:t xml:space="preserve">: </w:t>
            </w:r>
            <w:r w:rsidRPr="002E3B38">
              <w:rPr>
                <w:rFonts w:ascii="Browallia New" w:eastAsia="Arial Unicode MS" w:hAnsi="Browallia New" w:cs="Browallia New"/>
                <w:cs/>
              </w:rPr>
              <w:t>บาท)</w:t>
            </w:r>
          </w:p>
        </w:tc>
      </w:tr>
      <w:tr w:rsidR="005F6758" w:rsidRPr="002E3B38" w14:paraId="0A821D58" w14:textId="77777777" w:rsidTr="00063BB7">
        <w:tc>
          <w:tcPr>
            <w:tcW w:w="3804" w:type="dxa"/>
            <w:shd w:val="clear" w:color="auto" w:fill="FFFFFF" w:themeFill="background1"/>
            <w:vAlign w:val="bottom"/>
          </w:tcPr>
          <w:p w14:paraId="4D0C9B5D" w14:textId="77777777" w:rsidR="005F6758" w:rsidRPr="002E3B3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736" w:type="dxa"/>
            <w:gridSpan w:val="2"/>
            <w:shd w:val="clear" w:color="auto" w:fill="FFFFFF" w:themeFill="background1"/>
            <w:vAlign w:val="bottom"/>
          </w:tcPr>
          <w:p w14:paraId="77B11819" w14:textId="34DF007E" w:rsidR="005F6758" w:rsidRPr="002E3B38" w:rsidRDefault="005F6758" w:rsidP="009B7C31">
            <w:pPr>
              <w:pStyle w:val="a9"/>
              <w:pBdr>
                <w:bottom w:val="single" w:sz="4" w:space="1" w:color="auto"/>
              </w:pBdr>
              <w:tabs>
                <w:tab w:val="left" w:pos="540"/>
              </w:tabs>
              <w:ind w:left="12" w:right="-72"/>
              <w:jc w:val="center"/>
              <w:rPr>
                <w:rFonts w:ascii="Browallia New" w:eastAsia="Arial Unicode MS" w:hAnsi="Browallia New" w:cs="Browallia New"/>
                <w:cs/>
              </w:rPr>
            </w:pPr>
            <w:r w:rsidRPr="002E3B38">
              <w:rPr>
                <w:rFonts w:ascii="Browallia New" w:eastAsia="Arial Unicode MS" w:hAnsi="Browallia New" w:cs="Browallia New"/>
                <w:cs/>
              </w:rPr>
              <w:t>งบการเงินรวม</w:t>
            </w:r>
          </w:p>
        </w:tc>
        <w:tc>
          <w:tcPr>
            <w:tcW w:w="2736" w:type="dxa"/>
            <w:gridSpan w:val="2"/>
            <w:shd w:val="clear" w:color="auto" w:fill="FFFFFF" w:themeFill="background1"/>
            <w:vAlign w:val="bottom"/>
          </w:tcPr>
          <w:p w14:paraId="5FF664B3" w14:textId="50237A05" w:rsidR="005F6758" w:rsidRPr="002E3B38" w:rsidRDefault="00225A6B" w:rsidP="009B7C31">
            <w:pPr>
              <w:pStyle w:val="a9"/>
              <w:pBdr>
                <w:bottom w:val="single" w:sz="4" w:space="1" w:color="auto"/>
              </w:pBdr>
              <w:tabs>
                <w:tab w:val="left" w:pos="540"/>
              </w:tabs>
              <w:ind w:left="12" w:right="-72"/>
              <w:jc w:val="center"/>
              <w:rPr>
                <w:rFonts w:ascii="Browallia New" w:eastAsia="Arial Unicode MS" w:hAnsi="Browallia New" w:cs="Browallia New"/>
                <w:cs/>
              </w:rPr>
            </w:pPr>
            <w:r w:rsidRPr="002E3B38">
              <w:rPr>
                <w:rFonts w:ascii="Browallia New" w:eastAsia="Arial Unicode MS" w:hAnsi="Browallia New" w:cs="Browallia New"/>
                <w:cs/>
              </w:rPr>
              <w:t>งบการเงินเฉพาะบริษัท</w:t>
            </w:r>
          </w:p>
        </w:tc>
      </w:tr>
      <w:tr w:rsidR="005F6758" w:rsidRPr="002E3B38" w14:paraId="7387B235" w14:textId="77777777" w:rsidTr="00063BB7">
        <w:tc>
          <w:tcPr>
            <w:tcW w:w="3804" w:type="dxa"/>
            <w:shd w:val="clear" w:color="auto" w:fill="FFFFFF" w:themeFill="background1"/>
            <w:vAlign w:val="bottom"/>
          </w:tcPr>
          <w:p w14:paraId="3BC02798" w14:textId="77777777" w:rsidR="005F6758" w:rsidRPr="002E3B3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368" w:type="dxa"/>
            <w:shd w:val="clear" w:color="auto" w:fill="FFFFFF" w:themeFill="background1"/>
            <w:vAlign w:val="bottom"/>
          </w:tcPr>
          <w:p w14:paraId="55BBBBA6" w14:textId="128D9FEB" w:rsidR="005F6758" w:rsidRPr="002E3B3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2E3B38">
              <w:rPr>
                <w:rFonts w:ascii="Browallia New" w:eastAsia="Arial Unicode MS" w:hAnsi="Browallia New" w:cs="Browallia New"/>
              </w:rPr>
              <w:t>256</w:t>
            </w:r>
            <w:r w:rsidR="005A1D31" w:rsidRPr="002E3B38">
              <w:rPr>
                <w:rFonts w:ascii="Browallia New" w:eastAsia="Arial Unicode MS" w:hAnsi="Browallia New" w:cs="Browallia New"/>
              </w:rPr>
              <w:t>7</w:t>
            </w:r>
          </w:p>
        </w:tc>
        <w:tc>
          <w:tcPr>
            <w:tcW w:w="1368" w:type="dxa"/>
            <w:shd w:val="clear" w:color="auto" w:fill="FFFFFF" w:themeFill="background1"/>
            <w:vAlign w:val="bottom"/>
          </w:tcPr>
          <w:p w14:paraId="1E1AA972" w14:textId="5E3CC55F" w:rsidR="005F6758" w:rsidRPr="002E3B3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2E3B38">
              <w:rPr>
                <w:rFonts w:ascii="Browallia New" w:eastAsia="Arial Unicode MS" w:hAnsi="Browallia New" w:cs="Browallia New"/>
              </w:rPr>
              <w:t>256</w:t>
            </w:r>
            <w:r w:rsidR="005A1D31" w:rsidRPr="002E3B38">
              <w:rPr>
                <w:rFonts w:ascii="Browallia New" w:eastAsia="Arial Unicode MS" w:hAnsi="Browallia New" w:cs="Browallia New"/>
              </w:rPr>
              <w:t>6</w:t>
            </w:r>
          </w:p>
        </w:tc>
        <w:tc>
          <w:tcPr>
            <w:tcW w:w="1368" w:type="dxa"/>
            <w:shd w:val="clear" w:color="auto" w:fill="FFFFFF" w:themeFill="background1"/>
            <w:vAlign w:val="bottom"/>
          </w:tcPr>
          <w:p w14:paraId="7FE34198" w14:textId="5C6CC6E5" w:rsidR="005F6758" w:rsidRPr="002E3B3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2E3B38">
              <w:rPr>
                <w:rFonts w:ascii="Browallia New" w:eastAsia="Arial Unicode MS" w:hAnsi="Browallia New" w:cs="Browallia New"/>
              </w:rPr>
              <w:t>256</w:t>
            </w:r>
            <w:r w:rsidR="005A1D31" w:rsidRPr="002E3B38">
              <w:rPr>
                <w:rFonts w:ascii="Browallia New" w:eastAsia="Arial Unicode MS" w:hAnsi="Browallia New" w:cs="Browallia New"/>
              </w:rPr>
              <w:t>7</w:t>
            </w:r>
          </w:p>
        </w:tc>
        <w:tc>
          <w:tcPr>
            <w:tcW w:w="1368" w:type="dxa"/>
            <w:shd w:val="clear" w:color="auto" w:fill="FFFFFF" w:themeFill="background1"/>
            <w:vAlign w:val="bottom"/>
          </w:tcPr>
          <w:p w14:paraId="4C58537D" w14:textId="1C3142B3" w:rsidR="005F6758" w:rsidRPr="002E3B38" w:rsidRDefault="005F6758" w:rsidP="009B7C31">
            <w:pPr>
              <w:pStyle w:val="a9"/>
              <w:pBdr>
                <w:bottom w:val="single" w:sz="4" w:space="1" w:color="auto"/>
              </w:pBdr>
              <w:tabs>
                <w:tab w:val="left" w:pos="540"/>
                <w:tab w:val="right" w:pos="1154"/>
              </w:tabs>
              <w:ind w:left="12" w:right="-72"/>
              <w:jc w:val="center"/>
              <w:rPr>
                <w:rFonts w:ascii="Browallia New" w:eastAsia="Arial Unicode MS" w:hAnsi="Browallia New" w:cs="Browallia New"/>
                <w:cs/>
              </w:rPr>
            </w:pPr>
            <w:r w:rsidRPr="002E3B38">
              <w:rPr>
                <w:rFonts w:ascii="Browallia New" w:eastAsia="Arial Unicode MS" w:hAnsi="Browallia New" w:cs="Browallia New"/>
              </w:rPr>
              <w:t>256</w:t>
            </w:r>
            <w:r w:rsidR="005A1D31" w:rsidRPr="002E3B38">
              <w:rPr>
                <w:rFonts w:ascii="Browallia New" w:eastAsia="Arial Unicode MS" w:hAnsi="Browallia New" w:cs="Browallia New"/>
              </w:rPr>
              <w:t>6</w:t>
            </w:r>
          </w:p>
        </w:tc>
      </w:tr>
      <w:tr w:rsidR="005F6758" w:rsidRPr="002E3B38" w14:paraId="024CE559" w14:textId="77777777" w:rsidTr="00063BB7">
        <w:tc>
          <w:tcPr>
            <w:tcW w:w="3804" w:type="dxa"/>
            <w:shd w:val="clear" w:color="auto" w:fill="FFFFFF" w:themeFill="background1"/>
            <w:vAlign w:val="center"/>
          </w:tcPr>
          <w:p w14:paraId="4CF5DAF6" w14:textId="77777777" w:rsidR="005F6758" w:rsidRPr="002E3B3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68" w:type="dxa"/>
            <w:shd w:val="clear" w:color="auto" w:fill="FFFFFF" w:themeFill="background1"/>
            <w:vAlign w:val="center"/>
          </w:tcPr>
          <w:p w14:paraId="0EDDDFC5" w14:textId="77777777" w:rsidR="005F6758" w:rsidRPr="002E3B38" w:rsidRDefault="005F6758" w:rsidP="005F6758">
            <w:pPr>
              <w:pStyle w:val="a9"/>
              <w:tabs>
                <w:tab w:val="left" w:pos="540"/>
                <w:tab w:val="decimal" w:pos="1154"/>
              </w:tabs>
              <w:ind w:left="12" w:right="-72"/>
              <w:rPr>
                <w:rFonts w:ascii="Browallia New" w:eastAsia="Arial Unicode MS" w:hAnsi="Browallia New" w:cs="Browallia New"/>
              </w:rPr>
            </w:pPr>
          </w:p>
        </w:tc>
        <w:tc>
          <w:tcPr>
            <w:tcW w:w="1368" w:type="dxa"/>
            <w:shd w:val="clear" w:color="auto" w:fill="FFFFFF" w:themeFill="background1"/>
            <w:vAlign w:val="center"/>
          </w:tcPr>
          <w:p w14:paraId="70DE3838" w14:textId="77777777" w:rsidR="005F6758" w:rsidRPr="002E3B3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54"/>
              </w:tabs>
              <w:spacing w:line="240" w:lineRule="auto"/>
              <w:ind w:left="12" w:right="-72"/>
              <w:rPr>
                <w:rFonts w:ascii="Browallia New" w:eastAsia="Arial Unicode MS" w:hAnsi="Browallia New" w:cs="Browallia New"/>
                <w:sz w:val="28"/>
                <w:szCs w:val="28"/>
                <w:cs/>
              </w:rPr>
            </w:pPr>
          </w:p>
        </w:tc>
        <w:tc>
          <w:tcPr>
            <w:tcW w:w="1368" w:type="dxa"/>
            <w:shd w:val="clear" w:color="auto" w:fill="FFFFFF" w:themeFill="background1"/>
            <w:vAlign w:val="center"/>
          </w:tcPr>
          <w:p w14:paraId="181FAA44" w14:textId="77777777" w:rsidR="005F6758" w:rsidRPr="002E3B38" w:rsidRDefault="005F6758" w:rsidP="005F6758">
            <w:pPr>
              <w:pStyle w:val="a9"/>
              <w:tabs>
                <w:tab w:val="left" w:pos="540"/>
                <w:tab w:val="decimal" w:pos="1154"/>
              </w:tabs>
              <w:ind w:left="12" w:right="-72"/>
              <w:rPr>
                <w:rFonts w:ascii="Browallia New" w:eastAsia="Arial Unicode MS" w:hAnsi="Browallia New" w:cs="Browallia New"/>
              </w:rPr>
            </w:pPr>
          </w:p>
        </w:tc>
        <w:tc>
          <w:tcPr>
            <w:tcW w:w="1368" w:type="dxa"/>
            <w:shd w:val="clear" w:color="auto" w:fill="FFFFFF" w:themeFill="background1"/>
            <w:vAlign w:val="center"/>
          </w:tcPr>
          <w:p w14:paraId="11D3B82A" w14:textId="77777777" w:rsidR="005F6758" w:rsidRPr="002E3B38" w:rsidRDefault="005F6758" w:rsidP="005F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154"/>
              </w:tabs>
              <w:spacing w:line="240" w:lineRule="auto"/>
              <w:ind w:left="12" w:right="-72"/>
              <w:rPr>
                <w:rFonts w:ascii="Browallia New" w:eastAsia="Arial Unicode MS" w:hAnsi="Browallia New" w:cs="Browallia New"/>
                <w:sz w:val="28"/>
                <w:szCs w:val="28"/>
                <w:cs/>
              </w:rPr>
            </w:pPr>
          </w:p>
        </w:tc>
      </w:tr>
      <w:tr w:rsidR="005A1D31" w:rsidRPr="002E3B38" w14:paraId="68CB4CF9" w14:textId="77777777">
        <w:tc>
          <w:tcPr>
            <w:tcW w:w="3804" w:type="dxa"/>
            <w:shd w:val="clear" w:color="auto" w:fill="FFFFFF" w:themeFill="background1"/>
            <w:vAlign w:val="center"/>
          </w:tcPr>
          <w:p w14:paraId="5B0742C0"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เจ้าหนี้การค้า</w:t>
            </w:r>
          </w:p>
        </w:tc>
        <w:tc>
          <w:tcPr>
            <w:tcW w:w="1368" w:type="dxa"/>
            <w:shd w:val="clear" w:color="auto" w:fill="FFFFFF" w:themeFill="background1"/>
          </w:tcPr>
          <w:p w14:paraId="40989B2A" w14:textId="0A4733FD"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3B1537" w:rsidRPr="002E3B38">
              <w:rPr>
                <w:rFonts w:ascii="Browallia New" w:eastAsia="Arial Unicode MS" w:hAnsi="Browallia New" w:cs="Browallia New"/>
                <w:sz w:val="28"/>
                <w:szCs w:val="28"/>
                <w:lang w:val="en-GB"/>
              </w:rPr>
              <w:t>271,339,220</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39857BD1" w14:textId="321C82DB"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257,911,229</w:t>
            </w:r>
          </w:p>
        </w:tc>
        <w:tc>
          <w:tcPr>
            <w:tcW w:w="1368" w:type="dxa"/>
            <w:shd w:val="clear" w:color="auto" w:fill="FFFFFF" w:themeFill="background1"/>
          </w:tcPr>
          <w:p w14:paraId="50EBC76F" w14:textId="57DC8973"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4C2B40" w:rsidRPr="004C2B40">
              <w:rPr>
                <w:rFonts w:ascii="Browallia New" w:eastAsia="Arial Unicode MS" w:hAnsi="Browallia New" w:cs="Browallia New"/>
                <w:sz w:val="28"/>
                <w:szCs w:val="28"/>
              </w:rPr>
              <w:t>72</w:t>
            </w:r>
            <w:r w:rsidR="0051410E"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794</w:t>
            </w:r>
            <w:r w:rsidR="0051410E"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899</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004EC43F" w14:textId="33C76340"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19,532,351</w:t>
            </w:r>
          </w:p>
        </w:tc>
      </w:tr>
      <w:tr w:rsidR="005A1D31" w:rsidRPr="002E3B38" w14:paraId="0B8D20FF" w14:textId="77777777">
        <w:tc>
          <w:tcPr>
            <w:tcW w:w="3804" w:type="dxa"/>
            <w:shd w:val="clear" w:color="auto" w:fill="FFFFFF" w:themeFill="background1"/>
            <w:vAlign w:val="center"/>
          </w:tcPr>
          <w:p w14:paraId="5A54CD1D"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เจ้าหนี้อื่น</w:t>
            </w:r>
          </w:p>
        </w:tc>
        <w:tc>
          <w:tcPr>
            <w:tcW w:w="1368" w:type="dxa"/>
            <w:shd w:val="clear" w:color="auto" w:fill="FFFFFF" w:themeFill="background1"/>
          </w:tcPr>
          <w:p w14:paraId="024DC5E7" w14:textId="2E102A83"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46,067,127 </w:t>
            </w:r>
          </w:p>
        </w:tc>
        <w:tc>
          <w:tcPr>
            <w:tcW w:w="1368" w:type="dxa"/>
            <w:shd w:val="clear" w:color="auto" w:fill="FFFFFF" w:themeFill="background1"/>
            <w:vAlign w:val="bottom"/>
          </w:tcPr>
          <w:p w14:paraId="7CADE5C3" w14:textId="0AD4C6C1"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27,643,532</w:t>
            </w:r>
          </w:p>
        </w:tc>
        <w:tc>
          <w:tcPr>
            <w:tcW w:w="1368" w:type="dxa"/>
            <w:shd w:val="clear" w:color="auto" w:fill="FFFFFF" w:themeFill="background1"/>
          </w:tcPr>
          <w:p w14:paraId="3654688C" w14:textId="3EC1228D"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4C2B40" w:rsidRPr="004C2B40">
              <w:rPr>
                <w:rFonts w:ascii="Browallia New" w:eastAsia="Arial Unicode MS" w:hAnsi="Browallia New" w:cs="Browallia New"/>
                <w:sz w:val="28"/>
                <w:szCs w:val="28"/>
              </w:rPr>
              <w:t>20</w:t>
            </w:r>
            <w:r w:rsidR="00CD223B"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104</w:t>
            </w:r>
            <w:r w:rsidR="00CD223B"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102</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5F3B9341" w14:textId="033768B1"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14,490,611</w:t>
            </w:r>
          </w:p>
        </w:tc>
      </w:tr>
      <w:tr w:rsidR="005A1D31" w:rsidRPr="002E3B38" w14:paraId="21F828C8" w14:textId="77777777">
        <w:tc>
          <w:tcPr>
            <w:tcW w:w="3804" w:type="dxa"/>
            <w:shd w:val="clear" w:color="auto" w:fill="FFFFFF" w:themeFill="background1"/>
            <w:vAlign w:val="center"/>
          </w:tcPr>
          <w:p w14:paraId="40379E32"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หนี้สินที่เกิดจากสัญญา</w:t>
            </w:r>
          </w:p>
        </w:tc>
        <w:tc>
          <w:tcPr>
            <w:tcW w:w="1368" w:type="dxa"/>
            <w:shd w:val="clear" w:color="auto" w:fill="FFFFFF" w:themeFill="background1"/>
          </w:tcPr>
          <w:p w14:paraId="30BCA98D" w14:textId="34164237"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29,543,680 </w:t>
            </w:r>
          </w:p>
        </w:tc>
        <w:tc>
          <w:tcPr>
            <w:tcW w:w="1368" w:type="dxa"/>
            <w:shd w:val="clear" w:color="auto" w:fill="FFFFFF" w:themeFill="background1"/>
            <w:vAlign w:val="bottom"/>
          </w:tcPr>
          <w:p w14:paraId="50C14157" w14:textId="1FD9A0A0"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50,651,138</w:t>
            </w:r>
          </w:p>
        </w:tc>
        <w:tc>
          <w:tcPr>
            <w:tcW w:w="1368" w:type="dxa"/>
            <w:shd w:val="clear" w:color="auto" w:fill="FFFFFF" w:themeFill="background1"/>
          </w:tcPr>
          <w:p w14:paraId="20F48C83" w14:textId="714F93A3"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   </w:t>
            </w:r>
          </w:p>
        </w:tc>
        <w:tc>
          <w:tcPr>
            <w:tcW w:w="1368" w:type="dxa"/>
            <w:shd w:val="clear" w:color="auto" w:fill="FFFFFF" w:themeFill="background1"/>
            <w:vAlign w:val="bottom"/>
          </w:tcPr>
          <w:p w14:paraId="60BF3243" w14:textId="7FB80AFD"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2,087,391</w:t>
            </w:r>
          </w:p>
        </w:tc>
      </w:tr>
      <w:tr w:rsidR="005A1D31" w:rsidRPr="002E3B38" w14:paraId="3C3E4192" w14:textId="77777777">
        <w:tc>
          <w:tcPr>
            <w:tcW w:w="3804" w:type="dxa"/>
            <w:shd w:val="clear" w:color="auto" w:fill="FFFFFF" w:themeFill="background1"/>
            <w:vAlign w:val="center"/>
          </w:tcPr>
          <w:p w14:paraId="48413E79"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รายได้รับล่วงหน้า</w:t>
            </w:r>
          </w:p>
        </w:tc>
        <w:tc>
          <w:tcPr>
            <w:tcW w:w="1368" w:type="dxa"/>
            <w:shd w:val="clear" w:color="auto" w:fill="FFFFFF" w:themeFill="background1"/>
          </w:tcPr>
          <w:p w14:paraId="0A067C2E" w14:textId="268A4A6B"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3B1537" w:rsidRPr="002E3B38">
              <w:rPr>
                <w:rFonts w:ascii="Browallia New" w:eastAsia="Arial Unicode MS" w:hAnsi="Browallia New" w:cs="Browallia New"/>
                <w:sz w:val="28"/>
                <w:szCs w:val="28"/>
                <w:lang w:val="en-GB"/>
              </w:rPr>
              <w:t>37,646,448</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35D6AA7B" w14:textId="7AF3CAAD"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45,529,849</w:t>
            </w:r>
          </w:p>
        </w:tc>
        <w:tc>
          <w:tcPr>
            <w:tcW w:w="1368" w:type="dxa"/>
            <w:shd w:val="clear" w:color="auto" w:fill="FFFFFF" w:themeFill="background1"/>
          </w:tcPr>
          <w:p w14:paraId="07570C40" w14:textId="6904A8B4" w:rsidR="005A1D31" w:rsidRPr="002E3B38" w:rsidRDefault="007F37DF" w:rsidP="007F3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   </w:t>
            </w:r>
          </w:p>
        </w:tc>
        <w:tc>
          <w:tcPr>
            <w:tcW w:w="1368" w:type="dxa"/>
            <w:shd w:val="clear" w:color="auto" w:fill="FFFFFF" w:themeFill="background1"/>
          </w:tcPr>
          <w:p w14:paraId="317DA561" w14:textId="668C261C" w:rsidR="005A1D31"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5A1D31" w:rsidRPr="002E3B38" w14:paraId="0F98180D" w14:textId="77777777">
        <w:tc>
          <w:tcPr>
            <w:tcW w:w="3804" w:type="dxa"/>
            <w:shd w:val="clear" w:color="auto" w:fill="FFFFFF" w:themeFill="background1"/>
          </w:tcPr>
          <w:p w14:paraId="3B6654E2"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ค่าใช้จ่ายค้างจ่าย</w:t>
            </w:r>
          </w:p>
        </w:tc>
        <w:tc>
          <w:tcPr>
            <w:tcW w:w="1368" w:type="dxa"/>
            <w:shd w:val="clear" w:color="auto" w:fill="FFFFFF" w:themeFill="background1"/>
          </w:tcPr>
          <w:p w14:paraId="5FD32995" w14:textId="77777777"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vAlign w:val="bottom"/>
          </w:tcPr>
          <w:p w14:paraId="42EF1DE8" w14:textId="77777777"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tcPr>
          <w:p w14:paraId="6A5B32E2" w14:textId="77777777"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c>
          <w:tcPr>
            <w:tcW w:w="1368" w:type="dxa"/>
            <w:shd w:val="clear" w:color="auto" w:fill="FFFFFF" w:themeFill="background1"/>
            <w:vAlign w:val="bottom"/>
          </w:tcPr>
          <w:p w14:paraId="47BBEDA1" w14:textId="77777777"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p>
        </w:tc>
      </w:tr>
      <w:tr w:rsidR="005A1D31" w:rsidRPr="002E3B38" w14:paraId="0620752F" w14:textId="77777777">
        <w:tc>
          <w:tcPr>
            <w:tcW w:w="3804" w:type="dxa"/>
            <w:shd w:val="clear" w:color="auto" w:fill="FFFFFF" w:themeFill="background1"/>
          </w:tcPr>
          <w:p w14:paraId="58DF670A" w14:textId="4B71C992" w:rsidR="005A1D31" w:rsidRPr="002E3B38" w:rsidRDefault="005A1D31"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258"/>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ค่านายหน้าและค่าส่งเสริมการขายค้างจ่าย</w:t>
            </w:r>
          </w:p>
        </w:tc>
        <w:tc>
          <w:tcPr>
            <w:tcW w:w="1368" w:type="dxa"/>
            <w:shd w:val="clear" w:color="auto" w:fill="FFFFFF" w:themeFill="background1"/>
          </w:tcPr>
          <w:p w14:paraId="0D80CCF1" w14:textId="4CED085F"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AA3B0B" w:rsidRPr="002E3B38">
              <w:rPr>
                <w:rFonts w:ascii="Browallia New" w:eastAsia="Arial Unicode MS" w:hAnsi="Browallia New" w:cs="Browallia New"/>
                <w:sz w:val="28"/>
                <w:szCs w:val="28"/>
                <w:lang w:val="en-GB"/>
              </w:rPr>
              <w:t>73,979,838</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2142F904" w14:textId="75B343A8"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84,371,543</w:t>
            </w:r>
          </w:p>
        </w:tc>
        <w:tc>
          <w:tcPr>
            <w:tcW w:w="1368" w:type="dxa"/>
            <w:shd w:val="clear" w:color="auto" w:fill="FFFFFF" w:themeFill="background1"/>
          </w:tcPr>
          <w:p w14:paraId="2157E286" w14:textId="7A1171C2"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4C2B40" w:rsidRPr="004C2B40">
              <w:rPr>
                <w:rFonts w:ascii="Browallia New" w:eastAsia="Arial Unicode MS" w:hAnsi="Browallia New" w:cs="Browallia New"/>
                <w:sz w:val="28"/>
                <w:szCs w:val="28"/>
              </w:rPr>
              <w:t>30</w:t>
            </w:r>
            <w:r w:rsidR="00CA2BC2"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163</w:t>
            </w:r>
            <w:r w:rsidR="00CA2BC2"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864</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439A00E0" w14:textId="28EBD4AD"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47,787,582</w:t>
            </w:r>
          </w:p>
        </w:tc>
      </w:tr>
      <w:tr w:rsidR="005A1D31" w:rsidRPr="002E3B38" w14:paraId="03BE4EED" w14:textId="77777777">
        <w:tc>
          <w:tcPr>
            <w:tcW w:w="3804" w:type="dxa"/>
            <w:shd w:val="clear" w:color="auto" w:fill="FFFFFF" w:themeFill="background1"/>
          </w:tcPr>
          <w:p w14:paraId="263C3D74"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ค่าใช้จ่ายค้างจ่ายโครงการ</w:t>
            </w:r>
          </w:p>
        </w:tc>
        <w:tc>
          <w:tcPr>
            <w:tcW w:w="1368" w:type="dxa"/>
            <w:shd w:val="clear" w:color="auto" w:fill="FFFFFF" w:themeFill="background1"/>
          </w:tcPr>
          <w:p w14:paraId="700E5983" w14:textId="54A90658"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AA3B0B" w:rsidRPr="002E3B38">
              <w:rPr>
                <w:rFonts w:ascii="Browallia New" w:eastAsia="Arial Unicode MS" w:hAnsi="Browallia New" w:cs="Browallia New"/>
                <w:sz w:val="28"/>
                <w:szCs w:val="28"/>
                <w:lang w:val="en-GB"/>
              </w:rPr>
              <w:t>171,998,073</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718CF6A4" w14:textId="79378B20"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140,218,832</w:t>
            </w:r>
          </w:p>
        </w:tc>
        <w:tc>
          <w:tcPr>
            <w:tcW w:w="1368" w:type="dxa"/>
            <w:shd w:val="clear" w:color="auto" w:fill="FFFFFF" w:themeFill="background1"/>
          </w:tcPr>
          <w:p w14:paraId="47DEDBC0" w14:textId="13C7849B"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CA2BC2" w:rsidRPr="002E3B38">
              <w:rPr>
                <w:rFonts w:ascii="Browallia New" w:eastAsia="Arial Unicode MS" w:hAnsi="Browallia New" w:cs="Browallia New"/>
                <w:sz w:val="28"/>
                <w:szCs w:val="28"/>
                <w:lang w:val="en-GB"/>
              </w:rPr>
              <w:t>66,950,070</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4BA13D6D" w14:textId="7A4ABDB9"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54,436,694</w:t>
            </w:r>
          </w:p>
        </w:tc>
      </w:tr>
      <w:tr w:rsidR="005A1D31" w:rsidRPr="002E3B38" w14:paraId="54295791" w14:textId="77777777">
        <w:tc>
          <w:tcPr>
            <w:tcW w:w="3804" w:type="dxa"/>
            <w:shd w:val="clear" w:color="auto" w:fill="FFFFFF" w:themeFill="background1"/>
          </w:tcPr>
          <w:p w14:paraId="36E682C9"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ดอกเบี้ยค้างจ่าย</w:t>
            </w:r>
          </w:p>
        </w:tc>
        <w:tc>
          <w:tcPr>
            <w:tcW w:w="1368" w:type="dxa"/>
            <w:shd w:val="clear" w:color="auto" w:fill="FFFFFF" w:themeFill="background1"/>
          </w:tcPr>
          <w:p w14:paraId="443424B2" w14:textId="0CA4F72D" w:rsidR="005A1D31" w:rsidRPr="002E3B38" w:rsidRDefault="00184FC4"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6AD3" w:rsidRPr="002E3B38">
              <w:rPr>
                <w:rFonts w:ascii="Browallia New" w:eastAsia="Arial Unicode MS" w:hAnsi="Browallia New" w:cs="Browallia New"/>
                <w:sz w:val="28"/>
                <w:szCs w:val="28"/>
                <w:lang w:val="en-GB"/>
              </w:rPr>
              <w:t>8,938,407</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1F70AC0A" w14:textId="62E137A5"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12,582,950</w:t>
            </w:r>
          </w:p>
        </w:tc>
        <w:tc>
          <w:tcPr>
            <w:tcW w:w="1368" w:type="dxa"/>
            <w:shd w:val="clear" w:color="auto" w:fill="FFFFFF" w:themeFill="background1"/>
          </w:tcPr>
          <w:p w14:paraId="4084BA46" w14:textId="1AF4168B" w:rsidR="005A1D31" w:rsidRPr="002E3B38" w:rsidRDefault="007F37DF"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DC7C47" w:rsidRPr="002E3B38">
              <w:rPr>
                <w:rFonts w:ascii="Browallia New" w:eastAsia="Arial Unicode MS" w:hAnsi="Browallia New" w:cs="Browallia New"/>
                <w:sz w:val="28"/>
                <w:szCs w:val="28"/>
                <w:lang w:val="en-GB"/>
              </w:rPr>
              <w:t>10,620,996</w:t>
            </w:r>
            <w:r w:rsidRPr="002E3B38">
              <w:rPr>
                <w:rFonts w:ascii="Browallia New" w:eastAsia="Arial Unicode MS" w:hAnsi="Browallia New" w:cs="Browallia New"/>
                <w:sz w:val="28"/>
                <w:szCs w:val="28"/>
                <w:lang w:val="en-GB"/>
              </w:rPr>
              <w:t xml:space="preserve"> </w:t>
            </w:r>
          </w:p>
        </w:tc>
        <w:tc>
          <w:tcPr>
            <w:tcW w:w="1368" w:type="dxa"/>
            <w:shd w:val="clear" w:color="auto" w:fill="FFFFFF" w:themeFill="background1"/>
            <w:vAlign w:val="bottom"/>
          </w:tcPr>
          <w:p w14:paraId="3EEAE393" w14:textId="205D49FC" w:rsidR="005A1D31" w:rsidRPr="002E3B38" w:rsidRDefault="005A1D31"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11,647,885</w:t>
            </w:r>
          </w:p>
        </w:tc>
      </w:tr>
      <w:tr w:rsidR="00FC5E3C" w:rsidRPr="002E3B38" w14:paraId="680A44E8" w14:textId="77777777">
        <w:tc>
          <w:tcPr>
            <w:tcW w:w="3804" w:type="dxa"/>
            <w:shd w:val="clear" w:color="auto" w:fill="FFFFFF" w:themeFill="background1"/>
          </w:tcPr>
          <w:p w14:paraId="5111355C" w14:textId="3FB43E86" w:rsidR="00FC5E3C" w:rsidRPr="002E3B38" w:rsidRDefault="00FC5E3C" w:rsidP="00FC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ค่าที่ปรึกษาค้างจ่าย</w:t>
            </w:r>
          </w:p>
        </w:tc>
        <w:tc>
          <w:tcPr>
            <w:tcW w:w="1368" w:type="dxa"/>
            <w:shd w:val="clear" w:color="auto" w:fill="FFFFFF" w:themeFill="background1"/>
          </w:tcPr>
          <w:p w14:paraId="1C38E28A" w14:textId="42A99350" w:rsidR="00FC5E3C" w:rsidRPr="002E3B38" w:rsidRDefault="0018453B"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43,539,079 </w:t>
            </w:r>
          </w:p>
        </w:tc>
        <w:tc>
          <w:tcPr>
            <w:tcW w:w="1368" w:type="dxa"/>
            <w:shd w:val="clear" w:color="auto" w:fill="FFFFFF" w:themeFill="background1"/>
            <w:vAlign w:val="bottom"/>
          </w:tcPr>
          <w:p w14:paraId="4D5792FC" w14:textId="752099DE"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31,143,229</w:t>
            </w:r>
          </w:p>
        </w:tc>
        <w:tc>
          <w:tcPr>
            <w:tcW w:w="1368" w:type="dxa"/>
            <w:shd w:val="clear" w:color="auto" w:fill="FFFFFF" w:themeFill="background1"/>
          </w:tcPr>
          <w:p w14:paraId="33AEB8FF" w14:textId="3B9D6CFA" w:rsidR="00FC5E3C" w:rsidRPr="002E3B38" w:rsidRDefault="007F37DF" w:rsidP="007F3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   </w:t>
            </w:r>
          </w:p>
        </w:tc>
        <w:tc>
          <w:tcPr>
            <w:tcW w:w="1368" w:type="dxa"/>
            <w:shd w:val="clear" w:color="auto" w:fill="FFFFFF" w:themeFill="background1"/>
          </w:tcPr>
          <w:p w14:paraId="50FBD43F" w14:textId="6E74E120"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FC5E3C" w:rsidRPr="002E3B38" w14:paraId="5E6824A8" w14:textId="77777777">
        <w:tc>
          <w:tcPr>
            <w:tcW w:w="3804" w:type="dxa"/>
            <w:shd w:val="clear" w:color="auto" w:fill="FFFFFF" w:themeFill="background1"/>
          </w:tcPr>
          <w:p w14:paraId="6D02782E" w14:textId="77777777" w:rsidR="00FC5E3C" w:rsidRPr="002E3B38" w:rsidRDefault="00FC5E3C" w:rsidP="00FC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ค่าขนส่งค้างจ่าย</w:t>
            </w:r>
          </w:p>
        </w:tc>
        <w:tc>
          <w:tcPr>
            <w:tcW w:w="1368" w:type="dxa"/>
            <w:shd w:val="clear" w:color="auto" w:fill="FFFFFF" w:themeFill="background1"/>
          </w:tcPr>
          <w:p w14:paraId="12C97F3D" w14:textId="5ADDBEFB" w:rsidR="00FC5E3C" w:rsidRPr="002E3B38" w:rsidRDefault="0018453B"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2,321,480 </w:t>
            </w:r>
          </w:p>
        </w:tc>
        <w:tc>
          <w:tcPr>
            <w:tcW w:w="1368" w:type="dxa"/>
            <w:shd w:val="clear" w:color="auto" w:fill="FFFFFF" w:themeFill="background1"/>
            <w:vAlign w:val="bottom"/>
          </w:tcPr>
          <w:p w14:paraId="57230AD2" w14:textId="7EBBCD2F"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2,426,131</w:t>
            </w:r>
          </w:p>
        </w:tc>
        <w:tc>
          <w:tcPr>
            <w:tcW w:w="1368" w:type="dxa"/>
            <w:shd w:val="clear" w:color="auto" w:fill="FFFFFF" w:themeFill="background1"/>
          </w:tcPr>
          <w:p w14:paraId="7662F4F3" w14:textId="115ACD48" w:rsidR="00FC5E3C" w:rsidRPr="002E3B38" w:rsidRDefault="007F37DF" w:rsidP="007F3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   </w:t>
            </w:r>
          </w:p>
        </w:tc>
        <w:tc>
          <w:tcPr>
            <w:tcW w:w="1368" w:type="dxa"/>
            <w:shd w:val="clear" w:color="auto" w:fill="FFFFFF" w:themeFill="background1"/>
          </w:tcPr>
          <w:p w14:paraId="4D5C063D" w14:textId="72F854C3"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FC5E3C" w:rsidRPr="002E3B38" w14:paraId="225A98E4" w14:textId="77777777">
        <w:tc>
          <w:tcPr>
            <w:tcW w:w="3804" w:type="dxa"/>
            <w:shd w:val="clear" w:color="auto" w:fill="FFFFFF" w:themeFill="background1"/>
          </w:tcPr>
          <w:p w14:paraId="5C531A58" w14:textId="77777777" w:rsidR="00FC5E3C" w:rsidRPr="002E3B38" w:rsidRDefault="00FC5E3C" w:rsidP="00FC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ค่าประชาสัมพันธ์ค้างจ่าย</w:t>
            </w:r>
          </w:p>
        </w:tc>
        <w:tc>
          <w:tcPr>
            <w:tcW w:w="1368" w:type="dxa"/>
            <w:shd w:val="clear" w:color="auto" w:fill="FFFFFF" w:themeFill="background1"/>
          </w:tcPr>
          <w:p w14:paraId="7B268F96" w14:textId="4D8EF142" w:rsidR="00FC5E3C" w:rsidRPr="002E3B38" w:rsidRDefault="0018453B"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3,108,323 </w:t>
            </w:r>
          </w:p>
        </w:tc>
        <w:tc>
          <w:tcPr>
            <w:tcW w:w="1368" w:type="dxa"/>
            <w:shd w:val="clear" w:color="auto" w:fill="FFFFFF" w:themeFill="background1"/>
            <w:vAlign w:val="bottom"/>
          </w:tcPr>
          <w:p w14:paraId="115F63BB" w14:textId="05BB87E1"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10,029,909</w:t>
            </w:r>
          </w:p>
        </w:tc>
        <w:tc>
          <w:tcPr>
            <w:tcW w:w="1368" w:type="dxa"/>
            <w:shd w:val="clear" w:color="auto" w:fill="FFFFFF" w:themeFill="background1"/>
          </w:tcPr>
          <w:p w14:paraId="1381C8B0" w14:textId="0F0CF1ED" w:rsidR="00FC5E3C" w:rsidRPr="002E3B38" w:rsidRDefault="007F37DF" w:rsidP="007F3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   </w:t>
            </w:r>
          </w:p>
        </w:tc>
        <w:tc>
          <w:tcPr>
            <w:tcW w:w="1368" w:type="dxa"/>
            <w:shd w:val="clear" w:color="auto" w:fill="FFFFFF" w:themeFill="background1"/>
          </w:tcPr>
          <w:p w14:paraId="74FCD3E9" w14:textId="05B0B71F" w:rsidR="00FC5E3C" w:rsidRPr="002E3B38" w:rsidRDefault="00FC5E3C" w:rsidP="009F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5A1D31" w:rsidRPr="002E3B38" w14:paraId="48ED67DD" w14:textId="77777777">
        <w:tc>
          <w:tcPr>
            <w:tcW w:w="3804" w:type="dxa"/>
            <w:shd w:val="clear" w:color="auto" w:fill="FFFFFF" w:themeFill="background1"/>
          </w:tcPr>
          <w:p w14:paraId="08A8376D"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 ค่าใช้จ่ายค้างจ่ายอื่นๆ</w:t>
            </w:r>
          </w:p>
        </w:tc>
        <w:tc>
          <w:tcPr>
            <w:tcW w:w="1368" w:type="dxa"/>
            <w:shd w:val="clear" w:color="auto" w:fill="FFFFFF" w:themeFill="background1"/>
          </w:tcPr>
          <w:p w14:paraId="386306D9" w14:textId="16DECB8B" w:rsidR="005A1D31" w:rsidRPr="002E3B38" w:rsidRDefault="0018453B" w:rsidP="009F48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1A73FD" w:rsidRPr="002E3B38">
              <w:rPr>
                <w:rFonts w:ascii="Browallia New" w:eastAsia="Arial Unicode MS" w:hAnsi="Browallia New" w:cs="Browallia New"/>
                <w:sz w:val="28"/>
                <w:szCs w:val="28"/>
                <w:lang w:val="en-GB"/>
              </w:rPr>
              <w:t xml:space="preserve"> 36,417,956</w:t>
            </w:r>
          </w:p>
        </w:tc>
        <w:tc>
          <w:tcPr>
            <w:tcW w:w="1368" w:type="dxa"/>
            <w:shd w:val="clear" w:color="auto" w:fill="FFFFFF" w:themeFill="background1"/>
            <w:vAlign w:val="bottom"/>
          </w:tcPr>
          <w:p w14:paraId="4A0A79CA" w14:textId="06586356" w:rsidR="005A1D31" w:rsidRPr="002E3B38" w:rsidRDefault="005A1D31" w:rsidP="009F48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48,549,094</w:t>
            </w:r>
          </w:p>
        </w:tc>
        <w:tc>
          <w:tcPr>
            <w:tcW w:w="1368" w:type="dxa"/>
            <w:shd w:val="clear" w:color="auto" w:fill="FFFFFF" w:themeFill="background1"/>
          </w:tcPr>
          <w:p w14:paraId="0EEF14C0" w14:textId="796BF3C8" w:rsidR="005A1D31" w:rsidRPr="002E3B38" w:rsidRDefault="0018453B" w:rsidP="009F48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828,842    </w:t>
            </w:r>
          </w:p>
        </w:tc>
        <w:tc>
          <w:tcPr>
            <w:tcW w:w="1368" w:type="dxa"/>
            <w:shd w:val="clear" w:color="auto" w:fill="FFFFFF" w:themeFill="background1"/>
            <w:vAlign w:val="bottom"/>
          </w:tcPr>
          <w:p w14:paraId="04FBBF7A" w14:textId="0B43F356" w:rsidR="005A1D31" w:rsidRPr="002E3B38" w:rsidRDefault="005A1D31" w:rsidP="009F48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18,798,454</w:t>
            </w:r>
          </w:p>
        </w:tc>
      </w:tr>
      <w:tr w:rsidR="005A1D31" w:rsidRPr="002E3B38" w14:paraId="24D1DCDC" w14:textId="77777777">
        <w:tc>
          <w:tcPr>
            <w:tcW w:w="3804" w:type="dxa"/>
            <w:shd w:val="clear" w:color="auto" w:fill="FFFFFF" w:themeFill="background1"/>
          </w:tcPr>
          <w:p w14:paraId="56B65A22"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68" w:type="dxa"/>
            <w:shd w:val="clear" w:color="auto" w:fill="FFFFFF" w:themeFill="background1"/>
          </w:tcPr>
          <w:p w14:paraId="2CACA3D1" w14:textId="1C41B25B" w:rsidR="005A1D31" w:rsidRPr="002E3B38" w:rsidRDefault="007F37DF" w:rsidP="00450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0362F3" w:rsidRPr="002E3B38">
              <w:rPr>
                <w:rFonts w:ascii="Browallia New" w:eastAsia="Arial Unicode MS" w:hAnsi="Browallia New" w:cs="Browallia New"/>
                <w:sz w:val="28"/>
                <w:szCs w:val="28"/>
                <w:lang w:val="en-GB"/>
              </w:rPr>
              <w:t xml:space="preserve"> 724,899,631</w:t>
            </w:r>
          </w:p>
        </w:tc>
        <w:tc>
          <w:tcPr>
            <w:tcW w:w="1368" w:type="dxa"/>
            <w:shd w:val="clear" w:color="auto" w:fill="FFFFFF" w:themeFill="background1"/>
            <w:vAlign w:val="bottom"/>
          </w:tcPr>
          <w:p w14:paraId="76155E1E" w14:textId="07E78E3F" w:rsidR="005A1D31" w:rsidRPr="002E3B38" w:rsidRDefault="005A1D31" w:rsidP="00450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711,057,436</w:t>
            </w:r>
          </w:p>
        </w:tc>
        <w:tc>
          <w:tcPr>
            <w:tcW w:w="1368" w:type="dxa"/>
            <w:shd w:val="clear" w:color="auto" w:fill="FFFFFF" w:themeFill="background1"/>
          </w:tcPr>
          <w:p w14:paraId="2CC892E5" w14:textId="7C60E767" w:rsidR="005A1D31" w:rsidRPr="002E3B38" w:rsidRDefault="00856E76" w:rsidP="00450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201,462,773</w:t>
            </w:r>
          </w:p>
        </w:tc>
        <w:tc>
          <w:tcPr>
            <w:tcW w:w="1368" w:type="dxa"/>
            <w:shd w:val="clear" w:color="auto" w:fill="FFFFFF" w:themeFill="background1"/>
            <w:vAlign w:val="bottom"/>
          </w:tcPr>
          <w:p w14:paraId="25B8278C" w14:textId="48DAD015" w:rsidR="005A1D31" w:rsidRPr="002E3B38" w:rsidRDefault="005A1D31" w:rsidP="00450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168,780,968</w:t>
            </w:r>
          </w:p>
        </w:tc>
      </w:tr>
    </w:tbl>
    <w:p w14:paraId="06D64A08" w14:textId="77777777" w:rsidR="00225137" w:rsidRPr="002E3B38"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color w:val="000000" w:themeColor="text1"/>
          <w:sz w:val="28"/>
          <w:szCs w:val="28"/>
          <w:lang w:val="en-GB"/>
        </w:rPr>
      </w:pPr>
    </w:p>
    <w:p w14:paraId="2766A0B8" w14:textId="77777777" w:rsidR="009C0AAC" w:rsidRPr="002E3B38" w:rsidRDefault="009C0AAC" w:rsidP="008638E4">
      <w:pPr>
        <w:pStyle w:val="ListParagraph"/>
        <w:numPr>
          <w:ilvl w:val="0"/>
          <w:numId w:val="37"/>
        </w:numPr>
        <w:tabs>
          <w:tab w:val="left" w:pos="993"/>
        </w:tabs>
        <w:spacing w:line="240" w:lineRule="auto"/>
        <w:ind w:left="567" w:hanging="141"/>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หนี้สินที่เกิดจากสัญญา</w:t>
      </w:r>
    </w:p>
    <w:p w14:paraId="0BF2AF07" w14:textId="77777777" w:rsidR="00E5396B" w:rsidRPr="002E3B38" w:rsidRDefault="00E5396B" w:rsidP="00E5396B">
      <w:pPr>
        <w:pStyle w:val="ListParagraph"/>
        <w:tabs>
          <w:tab w:val="left" w:pos="993"/>
        </w:tabs>
        <w:spacing w:line="240" w:lineRule="auto"/>
        <w:ind w:left="567"/>
        <w:jc w:val="thaiDistribute"/>
        <w:rPr>
          <w:rFonts w:ascii="Browallia New" w:hAnsi="Browallia New" w:cs="Browallia New"/>
          <w:color w:val="000000" w:themeColor="text1"/>
          <w:sz w:val="28"/>
        </w:rPr>
      </w:pPr>
    </w:p>
    <w:p w14:paraId="7CDEDE68" w14:textId="77777777" w:rsidR="00E5396B" w:rsidRPr="002E3B38" w:rsidRDefault="00E5396B" w:rsidP="00E5396B">
      <w:pPr>
        <w:pStyle w:val="ListParagraph"/>
        <w:ind w:left="993"/>
        <w:jc w:val="thaiDistribute"/>
        <w:rPr>
          <w:rFonts w:ascii="Browallia New" w:eastAsia="Arial Unicode MS" w:hAnsi="Browallia New" w:cs="Browallia New"/>
          <w:sz w:val="28"/>
        </w:rPr>
      </w:pPr>
      <w:r w:rsidRPr="002E3B38">
        <w:rPr>
          <w:rFonts w:ascii="Browallia New" w:eastAsia="Arial Unicode MS" w:hAnsi="Browallia New" w:cs="Browallia New"/>
          <w:sz w:val="28"/>
          <w:cs/>
        </w:rPr>
        <w:t>กลุ่มบริษัทรับรู้หนี้สินที่เกิดจากสัญญาบริการที่ทำกับลูกค้าดังต่อไปนี้</w:t>
      </w:r>
    </w:p>
    <w:p w14:paraId="544E7701" w14:textId="77777777" w:rsidR="004E731D" w:rsidRPr="002E3B38" w:rsidRDefault="004E731D" w:rsidP="004E731D">
      <w:pPr>
        <w:pStyle w:val="ListParagraph"/>
        <w:spacing w:after="0"/>
        <w:ind w:left="993"/>
        <w:jc w:val="thaiDistribute"/>
        <w:rPr>
          <w:rFonts w:ascii="Browallia New" w:eastAsia="Arial Unicode MS" w:hAnsi="Browallia New" w:cs="Browallia New"/>
          <w:sz w:val="20"/>
          <w:szCs w:val="20"/>
        </w:rPr>
      </w:pPr>
    </w:p>
    <w:tbl>
      <w:tblPr>
        <w:tblW w:w="8646" w:type="dxa"/>
        <w:tblInd w:w="993" w:type="dxa"/>
        <w:shd w:val="clear" w:color="auto" w:fill="FFFFFF" w:themeFill="background1"/>
        <w:tblLayout w:type="fixed"/>
        <w:tblLook w:val="04A0" w:firstRow="1" w:lastRow="0" w:firstColumn="1" w:lastColumn="0" w:noHBand="0" w:noVBand="1"/>
      </w:tblPr>
      <w:tblGrid>
        <w:gridCol w:w="3174"/>
        <w:gridCol w:w="1350"/>
        <w:gridCol w:w="1368"/>
        <w:gridCol w:w="1386"/>
        <w:gridCol w:w="1368"/>
      </w:tblGrid>
      <w:tr w:rsidR="00E70860" w:rsidRPr="002E3B38" w14:paraId="246BCE58" w14:textId="77777777" w:rsidTr="00063BB7">
        <w:trPr>
          <w:trHeight w:val="20"/>
        </w:trPr>
        <w:tc>
          <w:tcPr>
            <w:tcW w:w="3174" w:type="dxa"/>
            <w:shd w:val="clear" w:color="auto" w:fill="FFFFFF" w:themeFill="background1"/>
          </w:tcPr>
          <w:p w14:paraId="5C46CB82" w14:textId="77777777" w:rsidR="00E70860" w:rsidRPr="002E3B3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472" w:type="dxa"/>
            <w:gridSpan w:val="4"/>
            <w:shd w:val="clear" w:color="auto" w:fill="FFFFFF" w:themeFill="background1"/>
          </w:tcPr>
          <w:p w14:paraId="72759897" w14:textId="59581C8E" w:rsidR="00E70860" w:rsidRPr="002E3B38" w:rsidRDefault="00F64E2F"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72"/>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w:t>
            </w:r>
            <w:proofErr w:type="gramStart"/>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w:t>
            </w:r>
            <w:proofErr w:type="gramEnd"/>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E70860" w:rsidRPr="002E3B38" w14:paraId="439468AC" w14:textId="77777777" w:rsidTr="00063BB7">
        <w:trPr>
          <w:trHeight w:val="20"/>
        </w:trPr>
        <w:tc>
          <w:tcPr>
            <w:tcW w:w="3174" w:type="dxa"/>
            <w:shd w:val="clear" w:color="auto" w:fill="FFFFFF" w:themeFill="background1"/>
          </w:tcPr>
          <w:p w14:paraId="5C5F5037" w14:textId="77777777" w:rsidR="00E70860" w:rsidRPr="002E3B3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718" w:type="dxa"/>
            <w:gridSpan w:val="2"/>
            <w:shd w:val="clear" w:color="auto" w:fill="FFFFFF" w:themeFill="background1"/>
          </w:tcPr>
          <w:p w14:paraId="4F9536F4" w14:textId="17D0EE0E" w:rsidR="00E70860" w:rsidRPr="002E3B38" w:rsidRDefault="00E70860" w:rsidP="00063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754" w:type="dxa"/>
            <w:gridSpan w:val="2"/>
            <w:shd w:val="clear" w:color="auto" w:fill="FFFFFF" w:themeFill="background1"/>
          </w:tcPr>
          <w:p w14:paraId="2A6A1AD7" w14:textId="17435780" w:rsidR="00E70860" w:rsidRPr="002E3B38" w:rsidRDefault="00225A6B" w:rsidP="00063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E70860" w:rsidRPr="002E3B38" w14:paraId="52EB149F" w14:textId="77777777" w:rsidTr="0045757E">
        <w:trPr>
          <w:trHeight w:val="20"/>
        </w:trPr>
        <w:tc>
          <w:tcPr>
            <w:tcW w:w="3174" w:type="dxa"/>
            <w:shd w:val="clear" w:color="auto" w:fill="FFFFFF" w:themeFill="background1"/>
          </w:tcPr>
          <w:p w14:paraId="56D7D89D" w14:textId="77777777" w:rsidR="00E70860" w:rsidRPr="002E3B3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350" w:type="dxa"/>
            <w:shd w:val="clear" w:color="auto" w:fill="FFFFFF" w:themeFill="background1"/>
            <w:vAlign w:val="bottom"/>
            <w:hideMark/>
          </w:tcPr>
          <w:p w14:paraId="319DE64A" w14:textId="24AA47E4" w:rsidR="00E70860" w:rsidRPr="002E3B38" w:rsidRDefault="00E70860" w:rsidP="0045757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68" w:type="dxa"/>
            <w:shd w:val="clear" w:color="auto" w:fill="FFFFFF" w:themeFill="background1"/>
            <w:hideMark/>
          </w:tcPr>
          <w:p w14:paraId="119863E7" w14:textId="3394CE9F" w:rsidR="00E70860" w:rsidRPr="002E3B3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c>
          <w:tcPr>
            <w:tcW w:w="1386" w:type="dxa"/>
            <w:shd w:val="clear" w:color="auto" w:fill="FFFFFF" w:themeFill="background1"/>
            <w:hideMark/>
          </w:tcPr>
          <w:p w14:paraId="1E3D3F2E" w14:textId="6EC7669A" w:rsidR="00E70860" w:rsidRPr="002E3B3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68" w:type="dxa"/>
            <w:shd w:val="clear" w:color="auto" w:fill="FFFFFF" w:themeFill="background1"/>
            <w:hideMark/>
          </w:tcPr>
          <w:p w14:paraId="2EAD8C46" w14:textId="72B80EAA" w:rsidR="00E70860" w:rsidRPr="002E3B38" w:rsidRDefault="00E70860" w:rsidP="00063BB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224"/>
              </w:tabs>
              <w:spacing w:line="240" w:lineRule="auto"/>
              <w:ind w:left="1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r>
      <w:tr w:rsidR="00E70860" w:rsidRPr="002E3B38" w14:paraId="5EE86C6E" w14:textId="77777777" w:rsidTr="00063BB7">
        <w:trPr>
          <w:trHeight w:val="20"/>
        </w:trPr>
        <w:tc>
          <w:tcPr>
            <w:tcW w:w="3174" w:type="dxa"/>
            <w:shd w:val="clear" w:color="auto" w:fill="FFFFFF" w:themeFill="background1"/>
          </w:tcPr>
          <w:p w14:paraId="3451D286" w14:textId="77777777" w:rsidR="00E70860" w:rsidRPr="002E3B38" w:rsidRDefault="00E70860" w:rsidP="00E7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หนี้สินที่เกิดจากสัญญา</w:t>
            </w:r>
          </w:p>
        </w:tc>
        <w:tc>
          <w:tcPr>
            <w:tcW w:w="1350" w:type="dxa"/>
            <w:shd w:val="clear" w:color="auto" w:fill="FFFFFF" w:themeFill="background1"/>
            <w:vAlign w:val="bottom"/>
          </w:tcPr>
          <w:p w14:paraId="42063E70" w14:textId="77777777" w:rsidR="00E70860" w:rsidRPr="002E3B3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c>
          <w:tcPr>
            <w:tcW w:w="1368" w:type="dxa"/>
            <w:shd w:val="clear" w:color="auto" w:fill="FFFFFF" w:themeFill="background1"/>
            <w:vAlign w:val="bottom"/>
          </w:tcPr>
          <w:p w14:paraId="04962DC7" w14:textId="77777777" w:rsidR="00E70860" w:rsidRPr="002E3B3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c>
          <w:tcPr>
            <w:tcW w:w="1386" w:type="dxa"/>
            <w:shd w:val="clear" w:color="auto" w:fill="FFFFFF" w:themeFill="background1"/>
            <w:vAlign w:val="bottom"/>
          </w:tcPr>
          <w:p w14:paraId="1066CBAA" w14:textId="77777777" w:rsidR="00E70860" w:rsidRPr="002E3B3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529FFE37" w14:textId="77777777" w:rsidR="00E70860" w:rsidRPr="002E3B38" w:rsidRDefault="00E70860"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27"/>
              </w:tabs>
              <w:spacing w:line="240" w:lineRule="auto"/>
              <w:ind w:left="12"/>
              <w:jc w:val="both"/>
              <w:rPr>
                <w:rFonts w:ascii="Browallia New" w:eastAsia="Arial Unicode MS" w:hAnsi="Browallia New" w:cs="Browallia New"/>
                <w:sz w:val="28"/>
                <w:szCs w:val="28"/>
              </w:rPr>
            </w:pPr>
          </w:p>
        </w:tc>
      </w:tr>
      <w:tr w:rsidR="005A1D31" w:rsidRPr="002E3B38" w14:paraId="155EFC3D" w14:textId="77777777" w:rsidTr="00063BB7">
        <w:trPr>
          <w:trHeight w:val="20"/>
        </w:trPr>
        <w:tc>
          <w:tcPr>
            <w:tcW w:w="3174" w:type="dxa"/>
            <w:shd w:val="clear" w:color="auto" w:fill="FFFFFF" w:themeFill="background1"/>
          </w:tcPr>
          <w:p w14:paraId="159499BF"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 </w:t>
            </w:r>
            <w:r w:rsidRPr="002E3B38">
              <w:rPr>
                <w:rFonts w:ascii="Browallia New" w:eastAsia="Arial Unicode MS" w:hAnsi="Browallia New" w:cs="Browallia New"/>
                <w:sz w:val="28"/>
                <w:szCs w:val="28"/>
                <w:cs/>
              </w:rPr>
              <w:t>หมุนเวียน</w:t>
            </w:r>
          </w:p>
        </w:tc>
        <w:tc>
          <w:tcPr>
            <w:tcW w:w="1350" w:type="dxa"/>
            <w:shd w:val="clear" w:color="auto" w:fill="FFFFFF" w:themeFill="background1"/>
            <w:vAlign w:val="bottom"/>
          </w:tcPr>
          <w:p w14:paraId="00DAE971" w14:textId="742B406B" w:rsidR="005A1D31" w:rsidRPr="002E3B38" w:rsidRDefault="00BE4BA2"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49,543,680</w:t>
            </w:r>
          </w:p>
        </w:tc>
        <w:tc>
          <w:tcPr>
            <w:tcW w:w="1368" w:type="dxa"/>
            <w:shd w:val="clear" w:color="auto" w:fill="FFFFFF" w:themeFill="background1"/>
            <w:vAlign w:val="bottom"/>
          </w:tcPr>
          <w:p w14:paraId="693A383D" w14:textId="354864B7" w:rsidR="005A1D31" w:rsidRPr="002E3B38" w:rsidRDefault="005A1D31"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50,651,138</w:t>
            </w:r>
          </w:p>
        </w:tc>
        <w:tc>
          <w:tcPr>
            <w:tcW w:w="1386" w:type="dxa"/>
            <w:shd w:val="clear" w:color="auto" w:fill="FFFFFF" w:themeFill="background1"/>
            <w:vAlign w:val="bottom"/>
          </w:tcPr>
          <w:p w14:paraId="798C7218" w14:textId="18EFAF56" w:rsidR="005A1D31" w:rsidRPr="002E3B38" w:rsidRDefault="002576E8" w:rsidP="0025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c>
          <w:tcPr>
            <w:tcW w:w="1368" w:type="dxa"/>
            <w:shd w:val="clear" w:color="auto" w:fill="FFFFFF" w:themeFill="background1"/>
            <w:vAlign w:val="bottom"/>
          </w:tcPr>
          <w:p w14:paraId="1C020AA4" w14:textId="0D4B36B0" w:rsidR="005A1D31" w:rsidRPr="002E3B38" w:rsidRDefault="005A1D31" w:rsidP="0006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2,087,391</w:t>
            </w:r>
          </w:p>
        </w:tc>
      </w:tr>
      <w:tr w:rsidR="00C04292" w:rsidRPr="002E3B38" w14:paraId="33C5A25C" w14:textId="77777777" w:rsidTr="00063BB7">
        <w:trPr>
          <w:trHeight w:val="20"/>
        </w:trPr>
        <w:tc>
          <w:tcPr>
            <w:tcW w:w="3174" w:type="dxa"/>
            <w:shd w:val="clear" w:color="auto" w:fill="FFFFFF" w:themeFill="background1"/>
          </w:tcPr>
          <w:p w14:paraId="77FF6EA6" w14:textId="77777777" w:rsidR="00C04292" w:rsidRPr="002E3B38" w:rsidRDefault="00C04292" w:rsidP="00C0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 </w:t>
            </w:r>
            <w:r w:rsidRPr="002E3B38">
              <w:rPr>
                <w:rFonts w:ascii="Browallia New" w:eastAsia="Arial Unicode MS" w:hAnsi="Browallia New" w:cs="Browallia New"/>
                <w:sz w:val="28"/>
                <w:szCs w:val="28"/>
                <w:cs/>
              </w:rPr>
              <w:t>ไม่หมุนเวียน</w:t>
            </w:r>
          </w:p>
        </w:tc>
        <w:tc>
          <w:tcPr>
            <w:tcW w:w="1350" w:type="dxa"/>
            <w:shd w:val="clear" w:color="auto" w:fill="FFFFFF" w:themeFill="background1"/>
          </w:tcPr>
          <w:p w14:paraId="1D44C2E1" w14:textId="1CDD7078" w:rsidR="00C04292" w:rsidRPr="002E3B38" w:rsidRDefault="008E388B" w:rsidP="008E3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rPr>
              <w:t>21,369,071</w:t>
            </w:r>
          </w:p>
        </w:tc>
        <w:tc>
          <w:tcPr>
            <w:tcW w:w="1368" w:type="dxa"/>
            <w:shd w:val="clear" w:color="auto" w:fill="FFFFFF" w:themeFill="background1"/>
          </w:tcPr>
          <w:p w14:paraId="71F4ECDB" w14:textId="6CA1CEE2" w:rsidR="00C04292" w:rsidRPr="002E3B38" w:rsidRDefault="00C04292"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rPr>
              <w:t xml:space="preserve">       -</w:t>
            </w:r>
          </w:p>
        </w:tc>
        <w:tc>
          <w:tcPr>
            <w:tcW w:w="1386" w:type="dxa"/>
            <w:shd w:val="clear" w:color="auto" w:fill="FFFFFF" w:themeFill="background1"/>
          </w:tcPr>
          <w:p w14:paraId="5C2F7376" w14:textId="3AEB045B" w:rsidR="00C04292" w:rsidRPr="002E3B38" w:rsidRDefault="002576E8" w:rsidP="0025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1,079,369</w:t>
            </w:r>
          </w:p>
        </w:tc>
        <w:tc>
          <w:tcPr>
            <w:tcW w:w="1368" w:type="dxa"/>
            <w:shd w:val="clear" w:color="auto" w:fill="FFFFFF" w:themeFill="background1"/>
          </w:tcPr>
          <w:p w14:paraId="236D50E8" w14:textId="64AFA22A" w:rsidR="00C04292" w:rsidRPr="002E3B38" w:rsidRDefault="00C04292"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5A1D31" w:rsidRPr="002E3B38" w14:paraId="05FB6107" w14:textId="77777777" w:rsidTr="00063BB7">
        <w:trPr>
          <w:trHeight w:val="20"/>
        </w:trPr>
        <w:tc>
          <w:tcPr>
            <w:tcW w:w="3174" w:type="dxa"/>
            <w:shd w:val="clear" w:color="auto" w:fill="FFFFFF" w:themeFill="background1"/>
          </w:tcPr>
          <w:p w14:paraId="3FF2613D"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50893561" w14:textId="0F77E9E3" w:rsidR="005A1D31" w:rsidRPr="002E3B38" w:rsidRDefault="008462D8" w:rsidP="00063B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70,912,751</w:t>
            </w:r>
          </w:p>
        </w:tc>
        <w:tc>
          <w:tcPr>
            <w:tcW w:w="1368" w:type="dxa"/>
            <w:shd w:val="clear" w:color="auto" w:fill="FFFFFF" w:themeFill="background1"/>
            <w:vAlign w:val="bottom"/>
          </w:tcPr>
          <w:p w14:paraId="3AD1AA5F" w14:textId="55507E67" w:rsidR="005A1D31" w:rsidRPr="002E3B38" w:rsidRDefault="005A1D31" w:rsidP="00063B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50,651,138</w:t>
            </w:r>
          </w:p>
        </w:tc>
        <w:tc>
          <w:tcPr>
            <w:tcW w:w="1386" w:type="dxa"/>
            <w:shd w:val="clear" w:color="auto" w:fill="FFFFFF" w:themeFill="background1"/>
            <w:vAlign w:val="bottom"/>
          </w:tcPr>
          <w:p w14:paraId="1881DA14" w14:textId="0ACF4EBB" w:rsidR="005A1D31" w:rsidRPr="002E3B38" w:rsidRDefault="0083220E" w:rsidP="00063B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1,079,369</w:t>
            </w:r>
          </w:p>
        </w:tc>
        <w:tc>
          <w:tcPr>
            <w:tcW w:w="1368" w:type="dxa"/>
            <w:shd w:val="clear" w:color="auto" w:fill="FFFFFF" w:themeFill="background1"/>
            <w:vAlign w:val="bottom"/>
          </w:tcPr>
          <w:p w14:paraId="4897E364" w14:textId="03EF997F" w:rsidR="005A1D31" w:rsidRPr="002E3B38" w:rsidRDefault="005A1D31" w:rsidP="00063B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2,087,391</w:t>
            </w:r>
          </w:p>
        </w:tc>
      </w:tr>
    </w:tbl>
    <w:p w14:paraId="147EB733" w14:textId="77777777" w:rsidR="00BA4DF2" w:rsidRPr="002E3B38" w:rsidRDefault="00BA4DF2" w:rsidP="00E5396B">
      <w:pPr>
        <w:pStyle w:val="ListParagraph"/>
        <w:ind w:left="993"/>
        <w:jc w:val="thaiDistribute"/>
        <w:rPr>
          <w:rFonts w:ascii="Browallia New" w:eastAsia="Arial Unicode MS" w:hAnsi="Browallia New" w:cs="Browallia New"/>
          <w:sz w:val="28"/>
        </w:rPr>
      </w:pPr>
    </w:p>
    <w:p w14:paraId="057AC163" w14:textId="77777777" w:rsidR="000B7FED" w:rsidRPr="002E3B38" w:rsidRDefault="000B7FED" w:rsidP="00E5396B">
      <w:pPr>
        <w:pStyle w:val="ListParagraph"/>
        <w:ind w:left="993"/>
        <w:jc w:val="thaiDistribute"/>
        <w:rPr>
          <w:rFonts w:ascii="Browallia New" w:eastAsia="Arial Unicode MS" w:hAnsi="Browallia New" w:cs="Browallia New"/>
          <w:sz w:val="28"/>
        </w:rPr>
      </w:pPr>
    </w:p>
    <w:p w14:paraId="77478F3D" w14:textId="77777777" w:rsidR="000B7FED" w:rsidRPr="002E3B38" w:rsidRDefault="000B7FED" w:rsidP="00E5396B">
      <w:pPr>
        <w:pStyle w:val="ListParagraph"/>
        <w:ind w:left="993"/>
        <w:jc w:val="thaiDistribute"/>
        <w:rPr>
          <w:rFonts w:ascii="Browallia New" w:eastAsia="Arial Unicode MS" w:hAnsi="Browallia New" w:cs="Browallia New"/>
          <w:sz w:val="28"/>
        </w:rPr>
      </w:pPr>
    </w:p>
    <w:p w14:paraId="3B2AECBD" w14:textId="554259D4" w:rsidR="00936AF9" w:rsidRPr="002E3B38" w:rsidRDefault="00936AF9" w:rsidP="000C2EA4">
      <w:pPr>
        <w:pStyle w:val="ListParagraph"/>
        <w:ind w:left="993"/>
        <w:jc w:val="thaiDistribute"/>
        <w:rPr>
          <w:rFonts w:ascii="Browallia New" w:hAnsi="Browallia New" w:cs="Browallia New"/>
          <w:sz w:val="28"/>
        </w:rPr>
      </w:pPr>
      <w:r w:rsidRPr="002E3B38">
        <w:rPr>
          <w:rFonts w:ascii="Browallia New" w:hAnsi="Browallia New" w:cs="Browallia New"/>
          <w:sz w:val="28"/>
          <w:cs/>
        </w:rPr>
        <w:lastRenderedPageBreak/>
        <w:t xml:space="preserve">ในระหว่างปี </w:t>
      </w:r>
      <w:r w:rsidRPr="002E3B38">
        <w:rPr>
          <w:rFonts w:ascii="Browallia New" w:hAnsi="Browallia New" w:cs="Browallia New"/>
          <w:sz w:val="28"/>
          <w:lang w:val="en-GB"/>
        </w:rPr>
        <w:t>256</w:t>
      </w:r>
      <w:r w:rsidR="005A1D31" w:rsidRPr="002E3B38">
        <w:rPr>
          <w:rFonts w:ascii="Browallia New" w:hAnsi="Browallia New" w:cs="Browallia New"/>
          <w:sz w:val="28"/>
          <w:lang w:val="en-GB"/>
        </w:rPr>
        <w:t>7</w:t>
      </w:r>
      <w:r w:rsidRPr="002E3B38">
        <w:rPr>
          <w:rFonts w:ascii="Browallia New" w:hAnsi="Browallia New" w:cs="Browallia New"/>
          <w:sz w:val="28"/>
        </w:rPr>
        <w:t xml:space="preserve"> </w:t>
      </w:r>
      <w:r w:rsidRPr="002E3B38">
        <w:rPr>
          <w:rFonts w:ascii="Browallia New" w:hAnsi="Browallia New" w:cs="Browallia New"/>
          <w:sz w:val="28"/>
          <w:cs/>
        </w:rPr>
        <w:t>กลุ่มบริษัทรับรู้รายได้จากการขายและบริการที่เคยรวมอยู่ในหนี้สินที่เกิดจากสัญญาที่ยกมาต้นงวดเป็นจำนวน</w:t>
      </w:r>
      <w:r w:rsidRPr="002E3B38">
        <w:rPr>
          <w:rFonts w:ascii="Browallia New" w:eastAsia="Arial Unicode MS" w:hAnsi="Browallia New" w:cs="Browallia New"/>
          <w:sz w:val="28"/>
          <w:lang w:val="en-GB"/>
        </w:rPr>
        <w:t xml:space="preserve"> </w:t>
      </w:r>
      <w:r w:rsidR="00406927" w:rsidRPr="002E3B38">
        <w:rPr>
          <w:rFonts w:ascii="Browallia New" w:eastAsia="Arial Unicode MS" w:hAnsi="Browallia New" w:cs="Browallia New"/>
          <w:sz w:val="28"/>
          <w:lang w:val="en-GB"/>
        </w:rPr>
        <w:t>35,032,375</w:t>
      </w:r>
      <w:r w:rsidRPr="002E3B38">
        <w:rPr>
          <w:rFonts w:ascii="Browallia New" w:eastAsia="Arial Unicode MS" w:hAnsi="Browallia New" w:cs="Browallia New"/>
          <w:sz w:val="28"/>
          <w:lang w:val="en-GB"/>
        </w:rPr>
        <w:t xml:space="preserve"> </w:t>
      </w:r>
      <w:r w:rsidRPr="002E3B38">
        <w:rPr>
          <w:rFonts w:ascii="Browallia New" w:hAnsi="Browallia New" w:cs="Browallia New"/>
          <w:sz w:val="28"/>
          <w:cs/>
        </w:rPr>
        <w:t>บาท และ</w:t>
      </w:r>
      <w:r w:rsidRPr="002E3B38">
        <w:rPr>
          <w:rFonts w:ascii="Browallia New" w:eastAsia="Arial Unicode MS" w:hAnsi="Browallia New" w:cs="Browallia New"/>
          <w:sz w:val="28"/>
          <w:lang w:val="en-GB"/>
        </w:rPr>
        <w:t xml:space="preserve"> </w:t>
      </w:r>
      <w:r w:rsidR="001D539C" w:rsidRPr="002E3B38">
        <w:rPr>
          <w:rFonts w:ascii="Browallia New" w:eastAsia="Arial Unicode MS" w:hAnsi="Browallia New" w:cs="Browallia New"/>
          <w:sz w:val="28"/>
          <w:lang w:val="en-GB"/>
        </w:rPr>
        <w:t xml:space="preserve">1,008,022 </w:t>
      </w:r>
      <w:r w:rsidRPr="002E3B38">
        <w:rPr>
          <w:rFonts w:ascii="Browallia New" w:hAnsi="Browallia New" w:cs="Browallia New"/>
          <w:sz w:val="28"/>
          <w:cs/>
        </w:rPr>
        <w:t>บาท</w:t>
      </w:r>
      <w:r w:rsidRPr="002E3B38">
        <w:rPr>
          <w:rFonts w:ascii="Browallia New" w:hAnsi="Browallia New" w:cs="Browallia New"/>
          <w:sz w:val="28"/>
        </w:rPr>
        <w:t xml:space="preserve"> </w:t>
      </w:r>
      <w:r w:rsidRPr="002E3B38">
        <w:rPr>
          <w:rFonts w:ascii="Browallia New" w:hAnsi="Browallia New" w:cs="Browallia New"/>
          <w:sz w:val="28"/>
          <w:cs/>
        </w:rPr>
        <w:t>ในงบการเงินรวมและ</w:t>
      </w:r>
      <w:r w:rsidR="00225A6B" w:rsidRPr="002E3B38">
        <w:rPr>
          <w:rFonts w:ascii="Browallia New" w:hAnsi="Browallia New" w:cs="Browallia New"/>
          <w:sz w:val="28"/>
          <w:cs/>
        </w:rPr>
        <w:t>งบการเงินเฉพาะบริษัท</w:t>
      </w:r>
      <w:r w:rsidRPr="002E3B38">
        <w:rPr>
          <w:rFonts w:ascii="Browallia New" w:hAnsi="Browallia New" w:cs="Browallia New"/>
          <w:sz w:val="28"/>
          <w:cs/>
        </w:rPr>
        <w:t>ตามลำดับ</w:t>
      </w:r>
    </w:p>
    <w:p w14:paraId="28A397B1" w14:textId="77777777" w:rsidR="004E731D" w:rsidRPr="002E3B38" w:rsidRDefault="004E731D" w:rsidP="004E731D">
      <w:pPr>
        <w:pStyle w:val="ListParagraph"/>
        <w:spacing w:after="0"/>
        <w:ind w:left="993"/>
        <w:jc w:val="thaiDistribute"/>
        <w:rPr>
          <w:rFonts w:ascii="Browallia New" w:hAnsi="Browallia New" w:cs="Browallia New"/>
          <w:sz w:val="20"/>
          <w:szCs w:val="20"/>
        </w:rPr>
      </w:pPr>
    </w:p>
    <w:p w14:paraId="472B41C1" w14:textId="00E8A7C8" w:rsidR="00F3747A" w:rsidRPr="002E3B38" w:rsidRDefault="00B806DC" w:rsidP="000C2EA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color w:val="000000" w:themeColor="text1"/>
          <w:sz w:val="28"/>
          <w:szCs w:val="28"/>
          <w:lang w:val="en-GB"/>
        </w:rPr>
      </w:pPr>
      <w:r w:rsidRPr="002E3B38">
        <w:rPr>
          <w:rFonts w:ascii="Browallia New" w:eastAsia="Arial Unicode MS" w:hAnsi="Browallia New" w:cs="Browallia New"/>
          <w:b/>
          <w:bCs/>
          <w:color w:val="000000" w:themeColor="text1"/>
          <w:sz w:val="28"/>
          <w:szCs w:val="28"/>
          <w:cs/>
          <w:lang w:val="en-GB"/>
        </w:rPr>
        <w:t xml:space="preserve">หนี้สินตามสัญญาเช่า </w:t>
      </w:r>
      <w:r w:rsidR="009C6236" w:rsidRPr="002E3B38">
        <w:rPr>
          <w:rFonts w:ascii="Browallia New" w:eastAsia="Arial Unicode MS" w:hAnsi="Browallia New" w:cs="Browallia New"/>
          <w:b/>
          <w:bCs/>
          <w:color w:val="000000" w:themeColor="text1"/>
          <w:sz w:val="28"/>
          <w:szCs w:val="28"/>
        </w:rPr>
        <w:t xml:space="preserve">- </w:t>
      </w:r>
      <w:r w:rsidRPr="002E3B38">
        <w:rPr>
          <w:rFonts w:ascii="Browallia New" w:eastAsia="Arial Unicode MS" w:hAnsi="Browallia New" w:cs="Browallia New"/>
          <w:b/>
          <w:bCs/>
          <w:color w:val="000000" w:themeColor="text1"/>
          <w:sz w:val="28"/>
          <w:szCs w:val="28"/>
          <w:cs/>
          <w:lang w:val="en-GB"/>
        </w:rPr>
        <w:t>สุทธิ</w:t>
      </w:r>
    </w:p>
    <w:p w14:paraId="2C7C5841" w14:textId="77777777" w:rsidR="00F3747A" w:rsidRPr="002E3B38" w:rsidRDefault="00F3747A" w:rsidP="00F3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color w:val="000000" w:themeColor="text1"/>
          <w:sz w:val="20"/>
          <w:szCs w:val="20"/>
          <w:lang w:val="en-GB"/>
        </w:rPr>
      </w:pPr>
    </w:p>
    <w:p w14:paraId="618665A6" w14:textId="0A7DB87F" w:rsidR="00F3747A" w:rsidRPr="002E3B38" w:rsidRDefault="00F3747A" w:rsidP="00F3747A">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กลุ่มบริษัทได้ทำสัญญาเช่าเพื่อเช่าสินทรัพย์เพื่อใช้ในการดำเนินกิจการ โดยมีกำหนดชำระค่าเช่าตามที่ระบุในสัญญา</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ณ วันที่ </w:t>
      </w:r>
      <w:r w:rsidRPr="002E3B38">
        <w:rPr>
          <w:rFonts w:ascii="Browallia New" w:eastAsia="Arial Unicode MS" w:hAnsi="Browallia New" w:cs="Browallia New"/>
          <w:sz w:val="28"/>
          <w:szCs w:val="28"/>
          <w:lang w:val="en-GB"/>
        </w:rPr>
        <w:t>31</w:t>
      </w:r>
      <w:r w:rsidRPr="002E3B38">
        <w:rPr>
          <w:rFonts w:ascii="Browallia New" w:eastAsia="Arial Unicode MS" w:hAnsi="Browallia New" w:cs="Browallia New"/>
          <w:sz w:val="28"/>
          <w:szCs w:val="28"/>
          <w:cs/>
          <w:lang w:val="en-GB"/>
        </w:rPr>
        <w:t xml:space="preserve"> ธันวาคม </w:t>
      </w:r>
      <w:r w:rsidRPr="002E3B38">
        <w:rPr>
          <w:rFonts w:ascii="Browallia New" w:eastAsia="Arial Unicode MS" w:hAnsi="Browallia New" w:cs="Browallia New"/>
          <w:sz w:val="28"/>
          <w:szCs w:val="28"/>
          <w:lang w:val="en-GB"/>
        </w:rPr>
        <w:t>256</w:t>
      </w:r>
      <w:r w:rsidR="005A1D31"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cs/>
          <w:lang w:val="en-GB"/>
        </w:rPr>
        <w:t xml:space="preserve"> และ </w:t>
      </w:r>
      <w:r w:rsidRPr="002E3B38">
        <w:rPr>
          <w:rFonts w:ascii="Browallia New" w:eastAsia="Arial Unicode MS" w:hAnsi="Browallia New" w:cs="Browallia New"/>
          <w:sz w:val="28"/>
          <w:szCs w:val="28"/>
          <w:lang w:val="en-GB"/>
        </w:rPr>
        <w:t>256</w:t>
      </w:r>
      <w:r w:rsidR="005A1D31"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ยอดหนี้สินตามสัญญาเช่า มีรายละเอียดดังนี้</w:t>
      </w:r>
    </w:p>
    <w:p w14:paraId="2523E0B8" w14:textId="77777777" w:rsidR="003B0E63" w:rsidRPr="002E3B38" w:rsidRDefault="003B0E63" w:rsidP="00F3747A">
      <w:pPr>
        <w:spacing w:line="240" w:lineRule="auto"/>
        <w:ind w:left="426"/>
        <w:jc w:val="thaiDistribute"/>
        <w:rPr>
          <w:rFonts w:ascii="Browallia New" w:eastAsia="Arial Unicode MS" w:hAnsi="Browallia New" w:cs="Browallia New"/>
          <w:sz w:val="20"/>
          <w:szCs w:val="20"/>
          <w:lang w:val="en-GB"/>
        </w:rPr>
      </w:pPr>
    </w:p>
    <w:tbl>
      <w:tblPr>
        <w:tblW w:w="9135" w:type="dxa"/>
        <w:tblInd w:w="324" w:type="dxa"/>
        <w:shd w:val="clear" w:color="auto" w:fill="FFFFFF" w:themeFill="background1"/>
        <w:tblLayout w:type="fixed"/>
        <w:tblLook w:val="0000" w:firstRow="0" w:lastRow="0" w:firstColumn="0" w:lastColumn="0" w:noHBand="0" w:noVBand="0"/>
      </w:tblPr>
      <w:tblGrid>
        <w:gridCol w:w="3726"/>
        <w:gridCol w:w="1377"/>
        <w:gridCol w:w="1377"/>
        <w:gridCol w:w="1332"/>
        <w:gridCol w:w="1323"/>
      </w:tblGrid>
      <w:tr w:rsidR="007F31E2" w:rsidRPr="002E3B38" w14:paraId="1463C95F" w14:textId="77777777" w:rsidTr="000B1086">
        <w:tc>
          <w:tcPr>
            <w:tcW w:w="3726" w:type="dxa"/>
            <w:shd w:val="clear" w:color="auto" w:fill="FFFFFF" w:themeFill="background1"/>
            <w:vAlign w:val="center"/>
          </w:tcPr>
          <w:p w14:paraId="0DADA754" w14:textId="77777777" w:rsidR="007F31E2" w:rsidRPr="002E3B38" w:rsidRDefault="007F31E2"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5409" w:type="dxa"/>
            <w:gridSpan w:val="4"/>
            <w:shd w:val="clear" w:color="auto" w:fill="FFFFFF" w:themeFill="background1"/>
          </w:tcPr>
          <w:p w14:paraId="3F50A8AD" w14:textId="2381568A" w:rsidR="007F31E2" w:rsidRPr="002E3B38" w:rsidRDefault="007F31E2"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3B0E63" w:rsidRPr="002E3B38" w14:paraId="3448DBB5" w14:textId="77777777" w:rsidTr="000B1086">
        <w:tc>
          <w:tcPr>
            <w:tcW w:w="3726" w:type="dxa"/>
            <w:shd w:val="clear" w:color="auto" w:fill="FFFFFF" w:themeFill="background1"/>
            <w:vAlign w:val="center"/>
          </w:tcPr>
          <w:p w14:paraId="77D503D1" w14:textId="77777777" w:rsidR="003B0E63" w:rsidRPr="002E3B3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2754" w:type="dxa"/>
            <w:gridSpan w:val="2"/>
            <w:shd w:val="clear" w:color="auto" w:fill="FFFFFF" w:themeFill="background1"/>
          </w:tcPr>
          <w:p w14:paraId="420053D9" w14:textId="6F8BC20B" w:rsidR="003B0E63" w:rsidRPr="002E3B3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655" w:type="dxa"/>
            <w:gridSpan w:val="2"/>
            <w:shd w:val="clear" w:color="auto" w:fill="FFFFFF" w:themeFill="background1"/>
            <w:vAlign w:val="center"/>
          </w:tcPr>
          <w:p w14:paraId="219D8D77" w14:textId="2056AB74" w:rsidR="003B0E63" w:rsidRPr="002E3B38" w:rsidRDefault="00225A6B"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3B0E63" w:rsidRPr="002E3B38" w14:paraId="402FEC78" w14:textId="77777777" w:rsidTr="000B1086">
        <w:tc>
          <w:tcPr>
            <w:tcW w:w="3726" w:type="dxa"/>
            <w:shd w:val="clear" w:color="auto" w:fill="FFFFFF" w:themeFill="background1"/>
            <w:vAlign w:val="center"/>
          </w:tcPr>
          <w:p w14:paraId="5330F0CA" w14:textId="77777777" w:rsidR="003B0E63" w:rsidRPr="002E3B3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7" w:type="dxa"/>
            <w:shd w:val="clear" w:color="auto" w:fill="FFFFFF" w:themeFill="background1"/>
            <w:vAlign w:val="bottom"/>
          </w:tcPr>
          <w:p w14:paraId="179266D4" w14:textId="4784E1C6" w:rsidR="003B0E63" w:rsidRPr="002E3B3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77" w:type="dxa"/>
            <w:shd w:val="clear" w:color="auto" w:fill="FFFFFF" w:themeFill="background1"/>
            <w:vAlign w:val="bottom"/>
          </w:tcPr>
          <w:p w14:paraId="667F86A4" w14:textId="53344D89" w:rsidR="003B0E63" w:rsidRPr="002E3B3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c>
          <w:tcPr>
            <w:tcW w:w="1332" w:type="dxa"/>
            <w:shd w:val="clear" w:color="auto" w:fill="FFFFFF" w:themeFill="background1"/>
            <w:vAlign w:val="bottom"/>
          </w:tcPr>
          <w:p w14:paraId="455D2130" w14:textId="01F55C1B" w:rsidR="003B0E63" w:rsidRPr="002E3B3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23" w:type="dxa"/>
            <w:shd w:val="clear" w:color="auto" w:fill="FFFFFF" w:themeFill="background1"/>
            <w:vAlign w:val="bottom"/>
          </w:tcPr>
          <w:p w14:paraId="20CEFF96" w14:textId="3F3ADFA4" w:rsidR="003B0E63" w:rsidRPr="002E3B38" w:rsidRDefault="003B0E63"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12" w:right="-3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r>
      <w:tr w:rsidR="003B0E63" w:rsidRPr="002E3B38" w14:paraId="23ABE94C" w14:textId="77777777" w:rsidTr="000B1086">
        <w:tc>
          <w:tcPr>
            <w:tcW w:w="3726" w:type="dxa"/>
            <w:shd w:val="clear" w:color="auto" w:fill="FFFFFF" w:themeFill="background1"/>
            <w:vAlign w:val="center"/>
          </w:tcPr>
          <w:p w14:paraId="2ED1C088" w14:textId="77777777" w:rsidR="003B0E63" w:rsidRPr="002E3B38" w:rsidRDefault="003B0E63" w:rsidP="007F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7" w:type="dxa"/>
            <w:shd w:val="clear" w:color="auto" w:fill="FFFFFF" w:themeFill="background1"/>
            <w:vAlign w:val="center"/>
          </w:tcPr>
          <w:p w14:paraId="3FD3E045" w14:textId="77777777" w:rsidR="003B0E63" w:rsidRPr="002E3B3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77" w:type="dxa"/>
            <w:shd w:val="clear" w:color="auto" w:fill="FFFFFF" w:themeFill="background1"/>
            <w:vAlign w:val="center"/>
          </w:tcPr>
          <w:p w14:paraId="3E4FA01E" w14:textId="77777777" w:rsidR="003B0E63" w:rsidRPr="002E3B3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32" w:type="dxa"/>
            <w:shd w:val="clear" w:color="auto" w:fill="FFFFFF" w:themeFill="background1"/>
            <w:vAlign w:val="center"/>
          </w:tcPr>
          <w:p w14:paraId="0FBE6BB4" w14:textId="77777777" w:rsidR="003B0E63" w:rsidRPr="002E3B3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c>
          <w:tcPr>
            <w:tcW w:w="1323" w:type="dxa"/>
            <w:shd w:val="clear" w:color="auto" w:fill="FFFFFF" w:themeFill="background1"/>
            <w:vAlign w:val="center"/>
          </w:tcPr>
          <w:p w14:paraId="173692D6" w14:textId="77777777" w:rsidR="003B0E63" w:rsidRPr="002E3B38" w:rsidRDefault="003B0E63"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spacing w:line="240" w:lineRule="auto"/>
              <w:ind w:left="12" w:right="-39"/>
              <w:jc w:val="both"/>
              <w:rPr>
                <w:rFonts w:ascii="Browallia New" w:eastAsia="Arial Unicode MS" w:hAnsi="Browallia New" w:cs="Browallia New"/>
                <w:sz w:val="28"/>
                <w:szCs w:val="28"/>
                <w:cs/>
              </w:rPr>
            </w:pPr>
          </w:p>
        </w:tc>
      </w:tr>
      <w:tr w:rsidR="005A1D31" w:rsidRPr="002E3B38" w14:paraId="5844FA77" w14:textId="77777777" w:rsidTr="000B1086">
        <w:tc>
          <w:tcPr>
            <w:tcW w:w="3726" w:type="dxa"/>
            <w:shd w:val="clear" w:color="auto" w:fill="FFFFFF" w:themeFill="background1"/>
          </w:tcPr>
          <w:p w14:paraId="1521BC03"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หนี้สินตามสัญญาเช่า</w:t>
            </w:r>
          </w:p>
        </w:tc>
        <w:tc>
          <w:tcPr>
            <w:tcW w:w="1377" w:type="dxa"/>
            <w:shd w:val="clear" w:color="auto" w:fill="FFFFFF" w:themeFill="background1"/>
            <w:vAlign w:val="bottom"/>
          </w:tcPr>
          <w:p w14:paraId="4A3689CB" w14:textId="6FBC19BC" w:rsidR="005A1D31" w:rsidRPr="002E3B38" w:rsidRDefault="004C2B40"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524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420</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589</w:t>
            </w:r>
          </w:p>
        </w:tc>
        <w:tc>
          <w:tcPr>
            <w:tcW w:w="1377" w:type="dxa"/>
            <w:shd w:val="clear" w:color="auto" w:fill="FFFFFF" w:themeFill="background1"/>
            <w:vAlign w:val="bottom"/>
          </w:tcPr>
          <w:p w14:paraId="29510E42" w14:textId="0921C25C" w:rsidR="005A1D31" w:rsidRPr="002E3B38" w:rsidRDefault="005A1D31"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642,917,966</w:t>
            </w:r>
          </w:p>
        </w:tc>
        <w:tc>
          <w:tcPr>
            <w:tcW w:w="1332" w:type="dxa"/>
            <w:shd w:val="clear" w:color="auto" w:fill="FFFFFF" w:themeFill="background1"/>
            <w:vAlign w:val="bottom"/>
          </w:tcPr>
          <w:p w14:paraId="259CC7D4" w14:textId="7D096BFF" w:rsidR="005A1D31" w:rsidRPr="002E3B38" w:rsidRDefault="004C2B40"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222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247</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354</w:t>
            </w:r>
          </w:p>
        </w:tc>
        <w:tc>
          <w:tcPr>
            <w:tcW w:w="1323" w:type="dxa"/>
            <w:shd w:val="clear" w:color="auto" w:fill="FFFFFF" w:themeFill="background1"/>
            <w:vAlign w:val="bottom"/>
          </w:tcPr>
          <w:p w14:paraId="0AAADF4B" w14:textId="3C7ECE19" w:rsidR="005A1D31" w:rsidRPr="002E3B38" w:rsidRDefault="005A1D31" w:rsidP="000B1086">
            <w:pPr>
              <w:pStyle w:val="a9"/>
              <w:tabs>
                <w:tab w:val="left" w:pos="540"/>
              </w:tabs>
              <w:ind w:left="-33" w:right="-39"/>
              <w:jc w:val="right"/>
              <w:rPr>
                <w:rFonts w:ascii="Browallia New" w:eastAsia="Arial Unicode MS" w:hAnsi="Browallia New" w:cs="Browallia New"/>
                <w:lang w:val="en-GB"/>
              </w:rPr>
            </w:pPr>
            <w:r w:rsidRPr="002E3B38">
              <w:rPr>
                <w:rFonts w:ascii="Browallia New" w:eastAsia="Arial Unicode MS" w:hAnsi="Browallia New" w:cs="Browallia New"/>
                <w:lang w:val="en-GB"/>
              </w:rPr>
              <w:t>277,312,218</w:t>
            </w:r>
          </w:p>
        </w:tc>
      </w:tr>
      <w:tr w:rsidR="005A1D31" w:rsidRPr="002E3B38" w14:paraId="20FDB337" w14:textId="77777777" w:rsidTr="000B1086">
        <w:tc>
          <w:tcPr>
            <w:tcW w:w="3726" w:type="dxa"/>
            <w:shd w:val="clear" w:color="auto" w:fill="FFFFFF" w:themeFill="background1"/>
          </w:tcPr>
          <w:p w14:paraId="6949863D" w14:textId="77777777" w:rsidR="005A1D31" w:rsidRPr="002E3B38" w:rsidRDefault="005A1D31" w:rsidP="005A1D31">
            <w:pPr>
              <w:tabs>
                <w:tab w:val="decimal" w:pos="1090"/>
              </w:tabs>
              <w:ind w:right="-72"/>
              <w:jc w:val="both"/>
              <w:rPr>
                <w:rFonts w:ascii="Browallia New" w:hAnsi="Browallia New" w:cs="Browallia New"/>
                <w:snapToGrid w:val="0"/>
                <w:sz w:val="28"/>
                <w:szCs w:val="28"/>
                <w:cs/>
                <w:lang w:val="en-GB" w:eastAsia="th-TH"/>
              </w:rPr>
            </w:pPr>
            <w:r w:rsidRPr="002E3B38">
              <w:rPr>
                <w:rFonts w:ascii="Browallia New" w:hAnsi="Browallia New" w:cs="Browallia New"/>
                <w:snapToGrid w:val="0"/>
                <w:sz w:val="28"/>
                <w:szCs w:val="28"/>
                <w:u w:val="single"/>
                <w:cs/>
                <w:lang w:val="en-GB" w:eastAsia="th-TH"/>
              </w:rPr>
              <w:t>หัก</w:t>
            </w:r>
            <w:r w:rsidRPr="002E3B38">
              <w:rPr>
                <w:rFonts w:ascii="Browallia New" w:hAnsi="Browallia New" w:cs="Browallia New"/>
                <w:snapToGrid w:val="0"/>
                <w:sz w:val="28"/>
                <w:szCs w:val="28"/>
                <w:cs/>
                <w:lang w:val="en-GB" w:eastAsia="th-TH"/>
              </w:rPr>
              <w:t xml:space="preserve">  ดอกเบี้ยจ่ายรอตัดบัญชี</w:t>
            </w:r>
          </w:p>
        </w:tc>
        <w:tc>
          <w:tcPr>
            <w:tcW w:w="1377" w:type="dxa"/>
            <w:shd w:val="clear" w:color="auto" w:fill="FFFFFF" w:themeFill="background1"/>
            <w:vAlign w:val="bottom"/>
          </w:tcPr>
          <w:p w14:paraId="44AFB84A" w14:textId="0B2FD671" w:rsidR="005A1D31" w:rsidRPr="002E3B38" w:rsidRDefault="00190E5A"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50</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157</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506</w:t>
            </w:r>
            <w:r w:rsidRPr="002E3B38">
              <w:rPr>
                <w:rFonts w:ascii="Browallia New" w:eastAsia="Arial Unicode MS" w:hAnsi="Browallia New" w:cs="Browallia New"/>
                <w:sz w:val="28"/>
                <w:szCs w:val="28"/>
                <w:cs/>
                <w:lang w:val="en-GB"/>
              </w:rPr>
              <w:t>)</w:t>
            </w:r>
          </w:p>
        </w:tc>
        <w:tc>
          <w:tcPr>
            <w:tcW w:w="1377" w:type="dxa"/>
            <w:shd w:val="clear" w:color="auto" w:fill="FFFFFF" w:themeFill="background1"/>
            <w:vAlign w:val="bottom"/>
          </w:tcPr>
          <w:p w14:paraId="243DB877" w14:textId="6F29FB8A" w:rsidR="005A1D31" w:rsidRPr="002E3B38" w:rsidRDefault="005A1D31"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(74,477,784)</w:t>
            </w:r>
          </w:p>
        </w:tc>
        <w:tc>
          <w:tcPr>
            <w:tcW w:w="1332" w:type="dxa"/>
            <w:shd w:val="clear" w:color="auto" w:fill="FFFFFF" w:themeFill="background1"/>
            <w:vAlign w:val="bottom"/>
          </w:tcPr>
          <w:p w14:paraId="6EDA6EF1" w14:textId="5112F340" w:rsidR="005A1D31" w:rsidRPr="002E3B38" w:rsidRDefault="00190E5A"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23</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113</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915</w:t>
            </w:r>
            <w:r w:rsidRPr="002E3B38">
              <w:rPr>
                <w:rFonts w:ascii="Browallia New" w:eastAsia="Arial Unicode MS" w:hAnsi="Browallia New" w:cs="Browallia New"/>
                <w:sz w:val="28"/>
                <w:szCs w:val="28"/>
                <w:cs/>
                <w:lang w:val="en-GB"/>
              </w:rPr>
              <w:t>)</w:t>
            </w:r>
          </w:p>
        </w:tc>
        <w:tc>
          <w:tcPr>
            <w:tcW w:w="1323" w:type="dxa"/>
            <w:shd w:val="clear" w:color="auto" w:fill="FFFFFF" w:themeFill="background1"/>
            <w:vAlign w:val="bottom"/>
          </w:tcPr>
          <w:p w14:paraId="4CDEF8DA" w14:textId="67B5742A" w:rsidR="005A1D31" w:rsidRPr="002E3B38" w:rsidRDefault="005A1D31" w:rsidP="000B1086">
            <w:pPr>
              <w:pStyle w:val="a9"/>
              <w:pBdr>
                <w:bottom w:val="single" w:sz="4" w:space="1" w:color="auto"/>
              </w:pBdr>
              <w:tabs>
                <w:tab w:val="left" w:pos="540"/>
              </w:tabs>
              <w:ind w:left="-33" w:right="-39"/>
              <w:jc w:val="right"/>
              <w:rPr>
                <w:rFonts w:ascii="Browallia New" w:eastAsia="Arial Unicode MS" w:hAnsi="Browallia New" w:cs="Browallia New"/>
                <w:cs/>
                <w:lang w:val="en-GB"/>
              </w:rPr>
            </w:pPr>
            <w:r w:rsidRPr="002E3B38">
              <w:rPr>
                <w:rFonts w:ascii="Browallia New" w:eastAsia="Arial Unicode MS" w:hAnsi="Browallia New" w:cs="Browallia New"/>
                <w:lang w:val="en-GB"/>
              </w:rPr>
              <w:t>(35,403,144)</w:t>
            </w:r>
          </w:p>
        </w:tc>
      </w:tr>
      <w:tr w:rsidR="005A1D31" w:rsidRPr="002E3B38" w14:paraId="05D9DBD9" w14:textId="77777777" w:rsidTr="000B1086">
        <w:tc>
          <w:tcPr>
            <w:tcW w:w="3726" w:type="dxa"/>
            <w:shd w:val="clear" w:color="auto" w:fill="FFFFFF" w:themeFill="background1"/>
          </w:tcPr>
          <w:p w14:paraId="3FD10DA9" w14:textId="77777777" w:rsidR="005A1D31" w:rsidRPr="002E3B38" w:rsidRDefault="005A1D31" w:rsidP="005A1D31">
            <w:pPr>
              <w:tabs>
                <w:tab w:val="decimal" w:pos="1090"/>
              </w:tabs>
              <w:ind w:right="-72"/>
              <w:jc w:val="both"/>
              <w:rPr>
                <w:rFonts w:ascii="Browallia New" w:hAnsi="Browallia New" w:cs="Browallia New"/>
                <w:snapToGrid w:val="0"/>
                <w:sz w:val="28"/>
                <w:szCs w:val="28"/>
                <w:cs/>
                <w:lang w:val="en-GB" w:eastAsia="th-TH"/>
              </w:rPr>
            </w:pPr>
            <w:r w:rsidRPr="002E3B38">
              <w:rPr>
                <w:rFonts w:ascii="Browallia New" w:hAnsi="Browallia New" w:cs="Browallia New"/>
                <w:snapToGrid w:val="0"/>
                <w:sz w:val="28"/>
                <w:szCs w:val="28"/>
                <w:cs/>
                <w:lang w:val="en-GB" w:eastAsia="th-TH"/>
              </w:rPr>
              <w:t>มูลค่าปัจจุบันของหนี้สินตามสัญญาเช่า</w:t>
            </w:r>
          </w:p>
        </w:tc>
        <w:tc>
          <w:tcPr>
            <w:tcW w:w="1377" w:type="dxa"/>
            <w:shd w:val="clear" w:color="auto" w:fill="FFFFFF" w:themeFill="background1"/>
            <w:vAlign w:val="bottom"/>
          </w:tcPr>
          <w:p w14:paraId="5205ED93" w14:textId="0D007CC7" w:rsidR="005A1D31" w:rsidRPr="002E3B38" w:rsidRDefault="004C2B40"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474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263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083</w:t>
            </w:r>
          </w:p>
        </w:tc>
        <w:tc>
          <w:tcPr>
            <w:tcW w:w="1377" w:type="dxa"/>
            <w:shd w:val="clear" w:color="auto" w:fill="FFFFFF" w:themeFill="background1"/>
            <w:vAlign w:val="bottom"/>
          </w:tcPr>
          <w:p w14:paraId="487810CB" w14:textId="38A3DF36" w:rsidR="005A1D31" w:rsidRPr="002E3B38" w:rsidRDefault="005A1D31"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568,440,182</w:t>
            </w:r>
          </w:p>
        </w:tc>
        <w:tc>
          <w:tcPr>
            <w:tcW w:w="1332" w:type="dxa"/>
            <w:shd w:val="clear" w:color="auto" w:fill="FFFFFF" w:themeFill="background1"/>
            <w:vAlign w:val="bottom"/>
          </w:tcPr>
          <w:p w14:paraId="41292745" w14:textId="6613C026" w:rsidR="005A1D31" w:rsidRPr="002E3B38" w:rsidRDefault="004C2B40"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199</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133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439</w:t>
            </w:r>
          </w:p>
        </w:tc>
        <w:tc>
          <w:tcPr>
            <w:tcW w:w="1323" w:type="dxa"/>
            <w:shd w:val="clear" w:color="auto" w:fill="FFFFFF" w:themeFill="background1"/>
            <w:vAlign w:val="bottom"/>
          </w:tcPr>
          <w:p w14:paraId="62D44EA4" w14:textId="37365C5B" w:rsidR="005A1D31" w:rsidRPr="002E3B38" w:rsidRDefault="005A1D31" w:rsidP="000B1086">
            <w:pPr>
              <w:pStyle w:val="a9"/>
              <w:tabs>
                <w:tab w:val="left" w:pos="540"/>
              </w:tabs>
              <w:ind w:left="-33" w:right="-39"/>
              <w:jc w:val="right"/>
              <w:rPr>
                <w:rFonts w:ascii="Browallia New" w:eastAsia="Arial Unicode MS" w:hAnsi="Browallia New" w:cs="Browallia New"/>
                <w:lang w:val="en-GB"/>
              </w:rPr>
            </w:pPr>
            <w:r w:rsidRPr="002E3B38">
              <w:rPr>
                <w:rFonts w:ascii="Browallia New" w:eastAsia="Arial Unicode MS" w:hAnsi="Browallia New" w:cs="Browallia New"/>
                <w:lang w:val="en-GB"/>
              </w:rPr>
              <w:t>241,909,074</w:t>
            </w:r>
          </w:p>
        </w:tc>
      </w:tr>
      <w:tr w:rsidR="005A1D31" w:rsidRPr="002E3B38" w14:paraId="33E1C00D" w14:textId="77777777" w:rsidTr="000B1086">
        <w:tc>
          <w:tcPr>
            <w:tcW w:w="3726" w:type="dxa"/>
            <w:shd w:val="clear" w:color="auto" w:fill="FFFFFF" w:themeFill="background1"/>
          </w:tcPr>
          <w:p w14:paraId="11D3C763" w14:textId="5D34CA3D" w:rsidR="005A1D31" w:rsidRPr="002E3B38" w:rsidRDefault="005A1D31" w:rsidP="005A1D31">
            <w:pPr>
              <w:tabs>
                <w:tab w:val="clear" w:pos="227"/>
                <w:tab w:val="left" w:pos="251"/>
                <w:tab w:val="decimal" w:pos="1090"/>
              </w:tabs>
              <w:ind w:right="-72"/>
              <w:jc w:val="both"/>
              <w:rPr>
                <w:rFonts w:ascii="Browallia New" w:hAnsi="Browallia New" w:cs="Browallia New"/>
                <w:snapToGrid w:val="0"/>
                <w:sz w:val="28"/>
                <w:szCs w:val="28"/>
                <w:cs/>
                <w:lang w:val="en-GB" w:eastAsia="th-TH"/>
              </w:rPr>
            </w:pPr>
            <w:r w:rsidRPr="002E3B38">
              <w:rPr>
                <w:rFonts w:ascii="Browallia New" w:hAnsi="Browallia New" w:cs="Browallia New"/>
                <w:snapToGrid w:val="0"/>
                <w:sz w:val="28"/>
                <w:szCs w:val="28"/>
                <w:u w:val="single"/>
                <w:cs/>
                <w:lang w:val="en-GB" w:eastAsia="th-TH"/>
              </w:rPr>
              <w:t>หัก</w:t>
            </w:r>
            <w:r w:rsidRPr="002E3B38">
              <w:rPr>
                <w:rFonts w:ascii="Browallia New" w:hAnsi="Browallia New" w:cs="Browallia New"/>
                <w:snapToGrid w:val="0"/>
                <w:sz w:val="28"/>
                <w:szCs w:val="28"/>
                <w:cs/>
                <w:lang w:val="en-GB" w:eastAsia="th-TH"/>
              </w:rPr>
              <w:t xml:space="preserve">  ส่วนที่ถึงกำหนดชำระภายในหนึ่งปี </w:t>
            </w:r>
            <w:r w:rsidR="00D14921"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val="en-GB" w:eastAsia="th-TH"/>
              </w:rPr>
              <w:t>สุทธิ</w:t>
            </w:r>
          </w:p>
        </w:tc>
        <w:tc>
          <w:tcPr>
            <w:tcW w:w="1377" w:type="dxa"/>
            <w:shd w:val="clear" w:color="auto" w:fill="FFFFFF" w:themeFill="background1"/>
          </w:tcPr>
          <w:p w14:paraId="0494D33F" w14:textId="300459BB" w:rsidR="005A1D31" w:rsidRPr="002E3B38" w:rsidRDefault="00190E5A"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114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049</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380</w:t>
            </w:r>
            <w:r w:rsidRPr="002E3B38">
              <w:rPr>
                <w:rFonts w:ascii="Browallia New" w:eastAsia="Arial Unicode MS" w:hAnsi="Browallia New" w:cs="Browallia New"/>
                <w:sz w:val="28"/>
                <w:szCs w:val="28"/>
                <w:cs/>
                <w:lang w:val="en-GB"/>
              </w:rPr>
              <w:t>)</w:t>
            </w:r>
          </w:p>
        </w:tc>
        <w:tc>
          <w:tcPr>
            <w:tcW w:w="1377" w:type="dxa"/>
            <w:shd w:val="clear" w:color="auto" w:fill="FFFFFF" w:themeFill="background1"/>
          </w:tcPr>
          <w:p w14:paraId="5C78C6CA" w14:textId="01B6DAAF" w:rsidR="005A1D31" w:rsidRPr="002E3B38" w:rsidRDefault="005A1D31"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(109,186,712)</w:t>
            </w:r>
          </w:p>
        </w:tc>
        <w:tc>
          <w:tcPr>
            <w:tcW w:w="1332" w:type="dxa"/>
            <w:shd w:val="clear" w:color="auto" w:fill="FFFFFF" w:themeFill="background1"/>
            <w:vAlign w:val="bottom"/>
          </w:tcPr>
          <w:p w14:paraId="206F2859" w14:textId="1FFD786B" w:rsidR="005A1D31" w:rsidRPr="002E3B38" w:rsidRDefault="00B64070"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45</w:t>
            </w:r>
            <w:r w:rsidR="00190E5A"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241</w:t>
            </w:r>
            <w:r w:rsidR="00190E5A"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242</w:t>
            </w:r>
            <w:r w:rsidRPr="002E3B38">
              <w:rPr>
                <w:rFonts w:ascii="Browallia New" w:eastAsia="Arial Unicode MS" w:hAnsi="Browallia New" w:cs="Browallia New"/>
                <w:sz w:val="28"/>
                <w:szCs w:val="28"/>
                <w:cs/>
                <w:lang w:val="en-GB"/>
              </w:rPr>
              <w:t>)</w:t>
            </w:r>
          </w:p>
        </w:tc>
        <w:tc>
          <w:tcPr>
            <w:tcW w:w="1323" w:type="dxa"/>
            <w:shd w:val="clear" w:color="auto" w:fill="FFFFFF" w:themeFill="background1"/>
            <w:vAlign w:val="bottom"/>
          </w:tcPr>
          <w:p w14:paraId="636BA690" w14:textId="3B81D485" w:rsidR="005A1D31" w:rsidRPr="002E3B38" w:rsidRDefault="005A1D31" w:rsidP="000B10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(42,775,636)</w:t>
            </w:r>
          </w:p>
        </w:tc>
      </w:tr>
      <w:tr w:rsidR="005A1D31" w:rsidRPr="002E3B38" w14:paraId="7D847049" w14:textId="77777777" w:rsidTr="000B1086">
        <w:tc>
          <w:tcPr>
            <w:tcW w:w="3726" w:type="dxa"/>
            <w:shd w:val="clear" w:color="auto" w:fill="FFFFFF" w:themeFill="background1"/>
          </w:tcPr>
          <w:p w14:paraId="76916F1D" w14:textId="77777777" w:rsidR="005A1D31" w:rsidRPr="002E3B38" w:rsidRDefault="005A1D31" w:rsidP="005A1D31">
            <w:pPr>
              <w:tabs>
                <w:tab w:val="clear" w:pos="227"/>
                <w:tab w:val="left" w:pos="251"/>
                <w:tab w:val="decimal" w:pos="1090"/>
              </w:tabs>
              <w:ind w:right="-72"/>
              <w:jc w:val="both"/>
              <w:rPr>
                <w:rFonts w:ascii="Browallia New" w:hAnsi="Browallia New" w:cs="Browallia New"/>
                <w:snapToGrid w:val="0"/>
                <w:sz w:val="28"/>
                <w:szCs w:val="28"/>
                <w:cs/>
                <w:lang w:val="en-GB" w:eastAsia="th-TH"/>
              </w:rPr>
            </w:pPr>
          </w:p>
        </w:tc>
        <w:tc>
          <w:tcPr>
            <w:tcW w:w="1377" w:type="dxa"/>
            <w:shd w:val="clear" w:color="auto" w:fill="FFFFFF" w:themeFill="background1"/>
          </w:tcPr>
          <w:p w14:paraId="446094CF" w14:textId="5E09CD50" w:rsidR="005A1D31" w:rsidRPr="002E3B38" w:rsidRDefault="004C2B40" w:rsidP="000B1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360</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213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703</w:t>
            </w:r>
          </w:p>
        </w:tc>
        <w:tc>
          <w:tcPr>
            <w:tcW w:w="1377" w:type="dxa"/>
            <w:shd w:val="clear" w:color="auto" w:fill="FFFFFF" w:themeFill="background1"/>
          </w:tcPr>
          <w:p w14:paraId="4839AAFB" w14:textId="5EF02AAA" w:rsidR="005A1D31" w:rsidRPr="002E3B38" w:rsidRDefault="005A1D31" w:rsidP="000B1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459,253,470</w:t>
            </w:r>
          </w:p>
        </w:tc>
        <w:tc>
          <w:tcPr>
            <w:tcW w:w="1332" w:type="dxa"/>
            <w:shd w:val="clear" w:color="auto" w:fill="FFFFFF" w:themeFill="background1"/>
            <w:vAlign w:val="bottom"/>
          </w:tcPr>
          <w:p w14:paraId="67613A98" w14:textId="0626F366" w:rsidR="005A1D31" w:rsidRPr="002E3B38" w:rsidRDefault="004C2B40" w:rsidP="000B10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153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892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197</w:t>
            </w:r>
          </w:p>
        </w:tc>
        <w:tc>
          <w:tcPr>
            <w:tcW w:w="1323" w:type="dxa"/>
            <w:shd w:val="clear" w:color="auto" w:fill="FFFFFF" w:themeFill="background1"/>
            <w:vAlign w:val="bottom"/>
          </w:tcPr>
          <w:p w14:paraId="1811CA23" w14:textId="7EC2B466" w:rsidR="005A1D31" w:rsidRPr="002E3B38" w:rsidRDefault="005A1D31" w:rsidP="000B1086">
            <w:pPr>
              <w:pStyle w:val="a9"/>
              <w:pBdr>
                <w:bottom w:val="single" w:sz="12" w:space="1" w:color="auto"/>
              </w:pBdr>
              <w:tabs>
                <w:tab w:val="left" w:pos="540"/>
              </w:tabs>
              <w:ind w:left="-33" w:right="-39"/>
              <w:jc w:val="right"/>
              <w:rPr>
                <w:rFonts w:ascii="Browallia New" w:eastAsia="Arial Unicode MS" w:hAnsi="Browallia New" w:cs="Browallia New"/>
                <w:cs/>
                <w:lang w:val="en-GB"/>
              </w:rPr>
            </w:pPr>
            <w:r w:rsidRPr="002E3B38">
              <w:rPr>
                <w:rFonts w:ascii="Browallia New" w:eastAsia="Arial Unicode MS" w:hAnsi="Browallia New" w:cs="Browallia New"/>
                <w:lang w:val="en-GB"/>
              </w:rPr>
              <w:t>199,133,438</w:t>
            </w:r>
          </w:p>
        </w:tc>
      </w:tr>
      <w:tr w:rsidR="000B1086" w:rsidRPr="002E3B38" w14:paraId="7942810E" w14:textId="77777777" w:rsidTr="000B1086">
        <w:tc>
          <w:tcPr>
            <w:tcW w:w="3726" w:type="dxa"/>
            <w:shd w:val="clear" w:color="auto" w:fill="FFFFFF" w:themeFill="background1"/>
          </w:tcPr>
          <w:p w14:paraId="1392CDF7" w14:textId="77777777" w:rsidR="000B1086" w:rsidRPr="002E3B38" w:rsidRDefault="000B1086" w:rsidP="005A1D31">
            <w:pPr>
              <w:tabs>
                <w:tab w:val="clear" w:pos="227"/>
                <w:tab w:val="left" w:pos="251"/>
                <w:tab w:val="decimal" w:pos="1090"/>
              </w:tabs>
              <w:ind w:right="-72"/>
              <w:jc w:val="both"/>
              <w:rPr>
                <w:rFonts w:ascii="Browallia New" w:hAnsi="Browallia New" w:cs="Browallia New"/>
                <w:snapToGrid w:val="0"/>
                <w:sz w:val="28"/>
                <w:szCs w:val="28"/>
                <w:cs/>
                <w:lang w:val="en-GB" w:eastAsia="th-TH"/>
              </w:rPr>
            </w:pPr>
          </w:p>
        </w:tc>
        <w:tc>
          <w:tcPr>
            <w:tcW w:w="1377" w:type="dxa"/>
            <w:shd w:val="clear" w:color="auto" w:fill="FFFFFF" w:themeFill="background1"/>
          </w:tcPr>
          <w:p w14:paraId="01F42738" w14:textId="77777777" w:rsidR="000B1086" w:rsidRPr="002E3B38" w:rsidRDefault="000B1086"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p>
        </w:tc>
        <w:tc>
          <w:tcPr>
            <w:tcW w:w="1377" w:type="dxa"/>
            <w:shd w:val="clear" w:color="auto" w:fill="FFFFFF" w:themeFill="background1"/>
          </w:tcPr>
          <w:p w14:paraId="0E914273" w14:textId="77777777" w:rsidR="000B1086" w:rsidRPr="002E3B38" w:rsidRDefault="000B1086"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lang w:val="en-GB"/>
              </w:rPr>
            </w:pPr>
          </w:p>
        </w:tc>
        <w:tc>
          <w:tcPr>
            <w:tcW w:w="1332" w:type="dxa"/>
            <w:shd w:val="clear" w:color="auto" w:fill="FFFFFF" w:themeFill="background1"/>
            <w:vAlign w:val="bottom"/>
          </w:tcPr>
          <w:p w14:paraId="75AEE49B" w14:textId="77777777" w:rsidR="000B1086" w:rsidRPr="002E3B38" w:rsidRDefault="000B1086" w:rsidP="000B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39"/>
              <w:jc w:val="right"/>
              <w:rPr>
                <w:rFonts w:ascii="Browallia New" w:eastAsia="Arial Unicode MS" w:hAnsi="Browallia New" w:cs="Browallia New"/>
                <w:sz w:val="28"/>
                <w:szCs w:val="28"/>
                <w:cs/>
                <w:lang w:val="en-GB"/>
              </w:rPr>
            </w:pPr>
          </w:p>
        </w:tc>
        <w:tc>
          <w:tcPr>
            <w:tcW w:w="1323" w:type="dxa"/>
            <w:shd w:val="clear" w:color="auto" w:fill="FFFFFF" w:themeFill="background1"/>
            <w:vAlign w:val="bottom"/>
          </w:tcPr>
          <w:p w14:paraId="5185134E" w14:textId="77777777" w:rsidR="000B1086" w:rsidRPr="002E3B38" w:rsidRDefault="000B1086" w:rsidP="000B1086">
            <w:pPr>
              <w:pStyle w:val="a9"/>
              <w:tabs>
                <w:tab w:val="left" w:pos="540"/>
              </w:tabs>
              <w:ind w:left="-33" w:right="-39"/>
              <w:jc w:val="right"/>
              <w:rPr>
                <w:rFonts w:ascii="Browallia New" w:eastAsia="Arial Unicode MS" w:hAnsi="Browallia New" w:cs="Browallia New"/>
                <w:lang w:val="en-GB"/>
              </w:rPr>
            </w:pPr>
          </w:p>
        </w:tc>
      </w:tr>
    </w:tbl>
    <w:p w14:paraId="400DFACF" w14:textId="77777777" w:rsidR="007615BD" w:rsidRPr="002E3B38" w:rsidRDefault="007615BD" w:rsidP="004B7079">
      <w:pPr>
        <w:spacing w:line="240" w:lineRule="auto"/>
        <w:ind w:left="426"/>
        <w:jc w:val="thaiDistribute"/>
        <w:rPr>
          <w:rFonts w:ascii="Browallia New" w:hAnsi="Browallia New" w:cs="Browallia New"/>
          <w:sz w:val="28"/>
          <w:szCs w:val="28"/>
          <w:lang w:val="en-GB"/>
        </w:rPr>
      </w:pPr>
    </w:p>
    <w:p w14:paraId="7292155C" w14:textId="77777777" w:rsidR="004D0153" w:rsidRPr="002E3B38" w:rsidRDefault="004B7079" w:rsidP="004B7079">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จำนวนเงินขั้นต่ำที่ต้องจ่ายสำหรับสัญญาเช่าการเงินข้างต้น มีดังนี้</w:t>
      </w:r>
    </w:p>
    <w:p w14:paraId="66440545" w14:textId="77777777" w:rsidR="004D0153" w:rsidRPr="002E3B38" w:rsidRDefault="004D0153" w:rsidP="004B7079">
      <w:pPr>
        <w:spacing w:line="240" w:lineRule="auto"/>
        <w:ind w:left="426"/>
        <w:jc w:val="thaiDistribute"/>
        <w:rPr>
          <w:rFonts w:ascii="Browallia New" w:hAnsi="Browallia New" w:cs="Browallia New"/>
          <w:sz w:val="20"/>
          <w:szCs w:val="20"/>
          <w:lang w:val="en-GB"/>
        </w:rPr>
      </w:pPr>
    </w:p>
    <w:tbl>
      <w:tblPr>
        <w:tblW w:w="9042" w:type="dxa"/>
        <w:tblInd w:w="426" w:type="dxa"/>
        <w:shd w:val="clear" w:color="auto" w:fill="FFFFFF" w:themeFill="background1"/>
        <w:tblLayout w:type="fixed"/>
        <w:tblLook w:val="0000" w:firstRow="0" w:lastRow="0" w:firstColumn="0" w:lastColumn="0" w:noHBand="0" w:noVBand="0"/>
      </w:tblPr>
      <w:tblGrid>
        <w:gridCol w:w="3633"/>
        <w:gridCol w:w="1350"/>
        <w:gridCol w:w="1368"/>
        <w:gridCol w:w="1359"/>
        <w:gridCol w:w="1332"/>
      </w:tblGrid>
      <w:tr w:rsidR="004D0153" w:rsidRPr="002E3B38" w14:paraId="56A68FB1" w14:textId="77777777" w:rsidTr="008762EC">
        <w:tc>
          <w:tcPr>
            <w:tcW w:w="3633" w:type="dxa"/>
            <w:shd w:val="clear" w:color="auto" w:fill="FFFFFF" w:themeFill="background1"/>
            <w:vAlign w:val="bottom"/>
          </w:tcPr>
          <w:p w14:paraId="5A8B0BB8" w14:textId="77777777" w:rsidR="004D0153" w:rsidRPr="002E3B3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5409" w:type="dxa"/>
            <w:gridSpan w:val="4"/>
            <w:shd w:val="clear" w:color="auto" w:fill="FFFFFF" w:themeFill="background1"/>
            <w:vAlign w:val="bottom"/>
          </w:tcPr>
          <w:p w14:paraId="6F8183B4" w14:textId="42DA2503"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(หน่วย : บาท)</w:t>
            </w:r>
          </w:p>
        </w:tc>
      </w:tr>
      <w:tr w:rsidR="004D0153" w:rsidRPr="002E3B38" w14:paraId="50615B4B" w14:textId="77777777" w:rsidTr="008762EC">
        <w:tc>
          <w:tcPr>
            <w:tcW w:w="3633" w:type="dxa"/>
            <w:shd w:val="clear" w:color="auto" w:fill="FFFFFF" w:themeFill="background1"/>
            <w:vAlign w:val="bottom"/>
          </w:tcPr>
          <w:p w14:paraId="3A0A98E6" w14:textId="77777777" w:rsidR="004D0153" w:rsidRPr="002E3B3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2718" w:type="dxa"/>
            <w:gridSpan w:val="2"/>
            <w:shd w:val="clear" w:color="auto" w:fill="FFFFFF" w:themeFill="background1"/>
            <w:vAlign w:val="bottom"/>
          </w:tcPr>
          <w:p w14:paraId="43988067" w14:textId="19FB1544" w:rsidR="004D0153" w:rsidRPr="002E3B3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691" w:type="dxa"/>
            <w:gridSpan w:val="2"/>
            <w:shd w:val="clear" w:color="auto" w:fill="FFFFFF" w:themeFill="background1"/>
            <w:vAlign w:val="bottom"/>
          </w:tcPr>
          <w:p w14:paraId="4C82C8E2" w14:textId="63754C4F" w:rsidR="004D0153" w:rsidRPr="002E3B38" w:rsidRDefault="00225A6B"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4D0153" w:rsidRPr="002E3B38" w14:paraId="39F7E825" w14:textId="77777777" w:rsidTr="008762EC">
        <w:tc>
          <w:tcPr>
            <w:tcW w:w="3633" w:type="dxa"/>
            <w:shd w:val="clear" w:color="auto" w:fill="FFFFFF" w:themeFill="background1"/>
            <w:vAlign w:val="bottom"/>
          </w:tcPr>
          <w:p w14:paraId="4EE36A84" w14:textId="77777777" w:rsidR="004D0153" w:rsidRPr="002E3B3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057A3567" w14:textId="1486BF1A" w:rsidR="004D0153" w:rsidRPr="002E3B3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68" w:type="dxa"/>
            <w:shd w:val="clear" w:color="auto" w:fill="FFFFFF" w:themeFill="background1"/>
            <w:vAlign w:val="bottom"/>
          </w:tcPr>
          <w:p w14:paraId="3C5F7607" w14:textId="105E14CD" w:rsidR="004D0153" w:rsidRPr="002E3B3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c>
          <w:tcPr>
            <w:tcW w:w="1359" w:type="dxa"/>
            <w:shd w:val="clear" w:color="auto" w:fill="FFFFFF" w:themeFill="background1"/>
            <w:vAlign w:val="bottom"/>
          </w:tcPr>
          <w:p w14:paraId="353FBA91" w14:textId="0450B379" w:rsidR="004D0153" w:rsidRPr="002E3B3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7</w:t>
            </w:r>
          </w:p>
        </w:tc>
        <w:tc>
          <w:tcPr>
            <w:tcW w:w="1332" w:type="dxa"/>
            <w:shd w:val="clear" w:color="auto" w:fill="FFFFFF" w:themeFill="background1"/>
            <w:vAlign w:val="bottom"/>
          </w:tcPr>
          <w:p w14:paraId="68E52637" w14:textId="2701E8DF" w:rsidR="004D0153" w:rsidRPr="002E3B38" w:rsidRDefault="004D0153" w:rsidP="00876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256</w:t>
            </w:r>
            <w:r w:rsidR="005A1D31" w:rsidRPr="002E3B38">
              <w:rPr>
                <w:rFonts w:ascii="Browallia New" w:eastAsia="Arial Unicode MS" w:hAnsi="Browallia New" w:cs="Browallia New"/>
                <w:sz w:val="28"/>
                <w:szCs w:val="28"/>
              </w:rPr>
              <w:t>6</w:t>
            </w:r>
          </w:p>
        </w:tc>
      </w:tr>
      <w:tr w:rsidR="004D0153" w:rsidRPr="002E3B38" w14:paraId="1BBD71ED" w14:textId="77777777" w:rsidTr="008762EC">
        <w:tc>
          <w:tcPr>
            <w:tcW w:w="3633" w:type="dxa"/>
            <w:shd w:val="clear" w:color="auto" w:fill="FFFFFF" w:themeFill="background1"/>
            <w:vAlign w:val="bottom"/>
          </w:tcPr>
          <w:p w14:paraId="1C3B1EC5" w14:textId="77777777" w:rsidR="004D0153" w:rsidRPr="002E3B3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vAlign w:val="bottom"/>
          </w:tcPr>
          <w:p w14:paraId="231826D6" w14:textId="77777777"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7096AD37" w14:textId="77777777"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both"/>
              <w:rPr>
                <w:rFonts w:ascii="Browallia New" w:eastAsia="Arial Unicode MS" w:hAnsi="Browallia New" w:cs="Browallia New"/>
                <w:sz w:val="28"/>
                <w:szCs w:val="28"/>
                <w:cs/>
              </w:rPr>
            </w:pPr>
          </w:p>
        </w:tc>
        <w:tc>
          <w:tcPr>
            <w:tcW w:w="1359" w:type="dxa"/>
            <w:shd w:val="clear" w:color="auto" w:fill="FFFFFF" w:themeFill="background1"/>
            <w:vAlign w:val="bottom"/>
          </w:tcPr>
          <w:p w14:paraId="5F801023" w14:textId="77777777"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rPr>
                <w:rFonts w:ascii="Browallia New" w:eastAsia="Arial Unicode MS" w:hAnsi="Browallia New" w:cs="Browallia New"/>
                <w:sz w:val="28"/>
                <w:szCs w:val="28"/>
                <w:cs/>
              </w:rPr>
            </w:pPr>
          </w:p>
        </w:tc>
        <w:tc>
          <w:tcPr>
            <w:tcW w:w="1332" w:type="dxa"/>
            <w:shd w:val="clear" w:color="auto" w:fill="FFFFFF" w:themeFill="background1"/>
            <w:vAlign w:val="bottom"/>
          </w:tcPr>
          <w:p w14:paraId="4EF803FA" w14:textId="77777777"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both"/>
              <w:rPr>
                <w:rFonts w:ascii="Browallia New" w:eastAsia="Arial Unicode MS" w:hAnsi="Browallia New" w:cs="Browallia New"/>
                <w:sz w:val="28"/>
                <w:szCs w:val="28"/>
                <w:cs/>
              </w:rPr>
            </w:pPr>
          </w:p>
        </w:tc>
      </w:tr>
      <w:tr w:rsidR="004D0153" w:rsidRPr="002E3B38" w14:paraId="65605E8A" w14:textId="77777777" w:rsidTr="008762EC">
        <w:tc>
          <w:tcPr>
            <w:tcW w:w="3633" w:type="dxa"/>
            <w:shd w:val="clear" w:color="auto" w:fill="FFFFFF" w:themeFill="background1"/>
            <w:vAlign w:val="bottom"/>
          </w:tcPr>
          <w:p w14:paraId="769196F3" w14:textId="77777777" w:rsidR="004D0153" w:rsidRPr="002E3B38" w:rsidRDefault="004D0153" w:rsidP="004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u w:val="single"/>
                <w:cs/>
              </w:rPr>
            </w:pPr>
            <w:r w:rsidRPr="002E3B38">
              <w:rPr>
                <w:rFonts w:ascii="Browallia New" w:eastAsia="Arial Unicode MS" w:hAnsi="Browallia New" w:cs="Browallia New"/>
                <w:sz w:val="28"/>
                <w:szCs w:val="28"/>
                <w:u w:val="single"/>
                <w:cs/>
              </w:rPr>
              <w:t>หนี้สินตามสัญญาเช่าถึงกำหนดชำระ</w:t>
            </w:r>
          </w:p>
        </w:tc>
        <w:tc>
          <w:tcPr>
            <w:tcW w:w="1350" w:type="dxa"/>
            <w:shd w:val="clear" w:color="auto" w:fill="FFFFFF" w:themeFill="background1"/>
            <w:vAlign w:val="bottom"/>
          </w:tcPr>
          <w:p w14:paraId="4A58DB5E" w14:textId="1A884333"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8"/>
              </w:tabs>
              <w:spacing w:line="240" w:lineRule="auto"/>
              <w:ind w:left="-33" w:right="-9"/>
              <w:jc w:val="both"/>
              <w:rPr>
                <w:rFonts w:ascii="Browallia New" w:eastAsia="Arial Unicode MS" w:hAnsi="Browallia New" w:cs="Browallia New"/>
                <w:sz w:val="28"/>
                <w:szCs w:val="28"/>
                <w:cs/>
              </w:rPr>
            </w:pPr>
          </w:p>
        </w:tc>
        <w:tc>
          <w:tcPr>
            <w:tcW w:w="1368" w:type="dxa"/>
            <w:shd w:val="clear" w:color="auto" w:fill="FFFFFF" w:themeFill="background1"/>
            <w:vAlign w:val="bottom"/>
          </w:tcPr>
          <w:p w14:paraId="4DE47EFD" w14:textId="0CCFCA15"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66"/>
              </w:tabs>
              <w:spacing w:line="240" w:lineRule="auto"/>
              <w:ind w:left="-33" w:right="-9"/>
              <w:jc w:val="both"/>
              <w:rPr>
                <w:rFonts w:ascii="Browallia New" w:eastAsia="Arial Unicode MS" w:hAnsi="Browallia New" w:cs="Browallia New"/>
                <w:sz w:val="28"/>
                <w:szCs w:val="28"/>
                <w:cs/>
              </w:rPr>
            </w:pPr>
          </w:p>
        </w:tc>
        <w:tc>
          <w:tcPr>
            <w:tcW w:w="1359" w:type="dxa"/>
            <w:shd w:val="clear" w:color="auto" w:fill="FFFFFF" w:themeFill="background1"/>
            <w:vAlign w:val="bottom"/>
          </w:tcPr>
          <w:p w14:paraId="51E88195" w14:textId="641ECDF3"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150"/>
              </w:tabs>
              <w:spacing w:line="240" w:lineRule="auto"/>
              <w:ind w:left="-33" w:right="-9"/>
              <w:jc w:val="both"/>
              <w:rPr>
                <w:rFonts w:ascii="Browallia New" w:eastAsia="Arial Unicode MS" w:hAnsi="Browallia New" w:cs="Browallia New"/>
                <w:sz w:val="28"/>
                <w:szCs w:val="28"/>
                <w:cs/>
              </w:rPr>
            </w:pPr>
          </w:p>
        </w:tc>
        <w:tc>
          <w:tcPr>
            <w:tcW w:w="1332" w:type="dxa"/>
            <w:shd w:val="clear" w:color="auto" w:fill="FFFFFF" w:themeFill="background1"/>
            <w:vAlign w:val="bottom"/>
          </w:tcPr>
          <w:p w14:paraId="5FC00A84" w14:textId="4ABA320C" w:rsidR="004D0153" w:rsidRPr="002E3B38" w:rsidRDefault="004D0153"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1076"/>
                <w:tab w:val="right" w:pos="1195"/>
              </w:tabs>
              <w:spacing w:line="240" w:lineRule="auto"/>
              <w:ind w:left="-33" w:right="-9"/>
              <w:jc w:val="both"/>
              <w:rPr>
                <w:rFonts w:ascii="Browallia New" w:eastAsia="Arial Unicode MS" w:hAnsi="Browallia New" w:cs="Browallia New"/>
                <w:sz w:val="28"/>
                <w:szCs w:val="28"/>
                <w:cs/>
              </w:rPr>
            </w:pPr>
          </w:p>
        </w:tc>
      </w:tr>
      <w:tr w:rsidR="005A1D31" w:rsidRPr="002E3B38" w14:paraId="67E3F45A" w14:textId="77777777" w:rsidTr="008762EC">
        <w:tc>
          <w:tcPr>
            <w:tcW w:w="3633" w:type="dxa"/>
            <w:shd w:val="clear" w:color="auto" w:fill="FFFFFF" w:themeFill="background1"/>
            <w:vAlign w:val="bottom"/>
          </w:tcPr>
          <w:p w14:paraId="751D87C1"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 </w:t>
            </w:r>
            <w:r w:rsidRPr="002E3B38">
              <w:rPr>
                <w:rFonts w:ascii="Browallia New" w:eastAsia="Arial Unicode MS" w:hAnsi="Browallia New" w:cs="Browallia New"/>
                <w:sz w:val="28"/>
                <w:szCs w:val="28"/>
                <w:cs/>
              </w:rPr>
              <w:t xml:space="preserve">ภายใน </w:t>
            </w:r>
            <w:r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cs/>
              </w:rPr>
              <w:t xml:space="preserve"> ปี</w:t>
            </w:r>
          </w:p>
        </w:tc>
        <w:tc>
          <w:tcPr>
            <w:tcW w:w="1350" w:type="dxa"/>
            <w:shd w:val="clear" w:color="auto" w:fill="FFFFFF" w:themeFill="background1"/>
            <w:vAlign w:val="bottom"/>
          </w:tcPr>
          <w:p w14:paraId="08EDE4AA" w14:textId="7C9EA1DF" w:rsidR="005A1D31" w:rsidRPr="002E3B38" w:rsidRDefault="004C2B40"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135</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308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942</w:t>
            </w:r>
          </w:p>
        </w:tc>
        <w:tc>
          <w:tcPr>
            <w:tcW w:w="1368" w:type="dxa"/>
            <w:shd w:val="clear" w:color="auto" w:fill="FFFFFF" w:themeFill="background1"/>
            <w:vAlign w:val="bottom"/>
          </w:tcPr>
          <w:p w14:paraId="2969F074" w14:textId="46F68482" w:rsidR="005A1D31" w:rsidRPr="002E3B38" w:rsidRDefault="005A1D31"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135,277,865</w:t>
            </w:r>
          </w:p>
        </w:tc>
        <w:tc>
          <w:tcPr>
            <w:tcW w:w="1359" w:type="dxa"/>
            <w:shd w:val="clear" w:color="auto" w:fill="FFFFFF" w:themeFill="background1"/>
            <w:vAlign w:val="bottom"/>
          </w:tcPr>
          <w:p w14:paraId="603A4970" w14:textId="75811455" w:rsidR="005A1D31" w:rsidRPr="002E3B38" w:rsidRDefault="004C2B40"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55</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064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864</w:t>
            </w:r>
          </w:p>
        </w:tc>
        <w:tc>
          <w:tcPr>
            <w:tcW w:w="1332" w:type="dxa"/>
            <w:shd w:val="clear" w:color="auto" w:fill="FFFFFF" w:themeFill="background1"/>
            <w:vAlign w:val="bottom"/>
          </w:tcPr>
          <w:p w14:paraId="3720297A" w14:textId="5F780101" w:rsidR="005A1D31" w:rsidRPr="002E3B38" w:rsidRDefault="005A1D31"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55,064,864</w:t>
            </w:r>
          </w:p>
        </w:tc>
      </w:tr>
      <w:tr w:rsidR="005A1D31" w:rsidRPr="002E3B38" w14:paraId="4DDDA47C" w14:textId="77777777" w:rsidTr="008762EC">
        <w:tc>
          <w:tcPr>
            <w:tcW w:w="3633" w:type="dxa"/>
            <w:shd w:val="clear" w:color="auto" w:fill="FFFFFF" w:themeFill="background1"/>
            <w:vAlign w:val="bottom"/>
          </w:tcPr>
          <w:p w14:paraId="2F220207"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 </w:t>
            </w:r>
            <w:r w:rsidRPr="002E3B38">
              <w:rPr>
                <w:rFonts w:ascii="Browallia New" w:eastAsia="Arial Unicode MS" w:hAnsi="Browallia New" w:cs="Browallia New"/>
                <w:sz w:val="28"/>
                <w:szCs w:val="28"/>
                <w:cs/>
              </w:rPr>
              <w:t xml:space="preserve">เกิน </w:t>
            </w:r>
            <w:r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cs/>
              </w:rPr>
              <w:t xml:space="preserve"> ปี แต่ไม่เกิน </w:t>
            </w:r>
            <w:r w:rsidRPr="002E3B38">
              <w:rPr>
                <w:rFonts w:ascii="Browallia New" w:eastAsia="Arial Unicode MS" w:hAnsi="Browallia New" w:cs="Browallia New"/>
                <w:sz w:val="28"/>
                <w:szCs w:val="28"/>
              </w:rPr>
              <w:t>5</w:t>
            </w:r>
            <w:r w:rsidRPr="002E3B38">
              <w:rPr>
                <w:rFonts w:ascii="Browallia New" w:eastAsia="Arial Unicode MS" w:hAnsi="Browallia New" w:cs="Browallia New"/>
                <w:sz w:val="28"/>
                <w:szCs w:val="28"/>
                <w:cs/>
              </w:rPr>
              <w:t xml:space="preserve"> ปี</w:t>
            </w:r>
          </w:p>
        </w:tc>
        <w:tc>
          <w:tcPr>
            <w:tcW w:w="1350" w:type="dxa"/>
            <w:shd w:val="clear" w:color="auto" w:fill="FFFFFF" w:themeFill="background1"/>
            <w:vAlign w:val="bottom"/>
          </w:tcPr>
          <w:p w14:paraId="46B49E82" w14:textId="71D32805" w:rsidR="005A1D31" w:rsidRPr="002E3B38" w:rsidRDefault="004C2B40"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386</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591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647</w:t>
            </w:r>
          </w:p>
        </w:tc>
        <w:tc>
          <w:tcPr>
            <w:tcW w:w="1368" w:type="dxa"/>
            <w:shd w:val="clear" w:color="auto" w:fill="FFFFFF" w:themeFill="background1"/>
            <w:vAlign w:val="bottom"/>
          </w:tcPr>
          <w:p w14:paraId="1A31C482" w14:textId="7A46592C" w:rsidR="005A1D31" w:rsidRPr="002E3B38" w:rsidRDefault="005A1D31"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494,708,475</w:t>
            </w:r>
          </w:p>
        </w:tc>
        <w:tc>
          <w:tcPr>
            <w:tcW w:w="1359" w:type="dxa"/>
            <w:shd w:val="clear" w:color="auto" w:fill="FFFFFF" w:themeFill="background1"/>
            <w:vAlign w:val="bottom"/>
          </w:tcPr>
          <w:p w14:paraId="024C7C8F" w14:textId="132F8CF7" w:rsidR="005A1D31" w:rsidRPr="002E3B38" w:rsidRDefault="004C2B40"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167</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182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490</w:t>
            </w:r>
          </w:p>
        </w:tc>
        <w:tc>
          <w:tcPr>
            <w:tcW w:w="1332" w:type="dxa"/>
            <w:shd w:val="clear" w:color="auto" w:fill="FFFFFF" w:themeFill="background1"/>
            <w:vAlign w:val="bottom"/>
          </w:tcPr>
          <w:p w14:paraId="4B531872" w14:textId="19CB5AA8" w:rsidR="005A1D31" w:rsidRPr="002E3B38" w:rsidRDefault="005A1D31"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217,839,334</w:t>
            </w:r>
          </w:p>
        </w:tc>
      </w:tr>
      <w:tr w:rsidR="00C04292" w:rsidRPr="002E3B38" w14:paraId="17C4A429" w14:textId="77777777" w:rsidTr="00466861">
        <w:tc>
          <w:tcPr>
            <w:tcW w:w="3633" w:type="dxa"/>
            <w:shd w:val="clear" w:color="auto" w:fill="FFFFFF" w:themeFill="background1"/>
            <w:vAlign w:val="bottom"/>
          </w:tcPr>
          <w:p w14:paraId="4AFBF613" w14:textId="77777777" w:rsidR="00C04292" w:rsidRPr="002E3B38" w:rsidRDefault="00C04292" w:rsidP="00C0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- 5</w:t>
            </w:r>
            <w:r w:rsidRPr="002E3B38">
              <w:rPr>
                <w:rFonts w:ascii="Browallia New" w:eastAsia="Arial Unicode MS" w:hAnsi="Browallia New" w:cs="Browallia New"/>
                <w:sz w:val="28"/>
                <w:szCs w:val="28"/>
                <w:cs/>
              </w:rPr>
              <w:t xml:space="preserve"> ปีขึ้นไป</w:t>
            </w:r>
          </w:p>
        </w:tc>
        <w:tc>
          <w:tcPr>
            <w:tcW w:w="1350" w:type="dxa"/>
            <w:shd w:val="clear" w:color="auto" w:fill="FFFFFF" w:themeFill="background1"/>
            <w:vAlign w:val="bottom"/>
          </w:tcPr>
          <w:p w14:paraId="3F1C0640" w14:textId="54F0E3B1" w:rsidR="00C04292" w:rsidRPr="002E3B38" w:rsidRDefault="004C2B40"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2</w:t>
            </w:r>
            <w:r w:rsidR="00C04292"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520</w:t>
            </w:r>
            <w:r w:rsidR="00C04292"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000</w:t>
            </w:r>
          </w:p>
        </w:tc>
        <w:tc>
          <w:tcPr>
            <w:tcW w:w="1368" w:type="dxa"/>
            <w:shd w:val="clear" w:color="auto" w:fill="FFFFFF" w:themeFill="background1"/>
            <w:vAlign w:val="bottom"/>
          </w:tcPr>
          <w:p w14:paraId="3128ACCD" w14:textId="77D7E70A" w:rsidR="00C04292" w:rsidRPr="002E3B38" w:rsidRDefault="00C04292"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12,931,626</w:t>
            </w:r>
          </w:p>
        </w:tc>
        <w:tc>
          <w:tcPr>
            <w:tcW w:w="1359" w:type="dxa"/>
            <w:shd w:val="clear" w:color="auto" w:fill="FFFFFF" w:themeFill="background1"/>
          </w:tcPr>
          <w:p w14:paraId="007A0F5D" w14:textId="12842F6C" w:rsidR="00C04292" w:rsidRPr="002E3B38" w:rsidRDefault="00C04292"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rPr>
              <w:t xml:space="preserve">       -</w:t>
            </w:r>
          </w:p>
        </w:tc>
        <w:tc>
          <w:tcPr>
            <w:tcW w:w="1332" w:type="dxa"/>
            <w:shd w:val="clear" w:color="auto" w:fill="FFFFFF" w:themeFill="background1"/>
            <w:vAlign w:val="bottom"/>
          </w:tcPr>
          <w:p w14:paraId="65AC22EC" w14:textId="2961A9F6" w:rsidR="00C04292" w:rsidRPr="002E3B38" w:rsidRDefault="00C04292" w:rsidP="00C04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50"/>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4,408,020</w:t>
            </w:r>
          </w:p>
        </w:tc>
      </w:tr>
      <w:tr w:rsidR="005A1D31" w:rsidRPr="002E3B38" w14:paraId="6FC2DCE3" w14:textId="77777777" w:rsidTr="008762EC">
        <w:tc>
          <w:tcPr>
            <w:tcW w:w="3633" w:type="dxa"/>
            <w:shd w:val="clear" w:color="auto" w:fill="FFFFFF" w:themeFill="background1"/>
            <w:vAlign w:val="bottom"/>
          </w:tcPr>
          <w:p w14:paraId="6DDA7177"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tcPr>
          <w:p w14:paraId="703FC163" w14:textId="7D9FF72C" w:rsidR="005A1D31" w:rsidRPr="002E3B38" w:rsidRDefault="004C2B40" w:rsidP="008762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524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420</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589</w:t>
            </w:r>
          </w:p>
        </w:tc>
        <w:tc>
          <w:tcPr>
            <w:tcW w:w="1368" w:type="dxa"/>
            <w:shd w:val="clear" w:color="auto" w:fill="FFFFFF" w:themeFill="background1"/>
          </w:tcPr>
          <w:p w14:paraId="58EAE72D" w14:textId="30C766CA" w:rsidR="005A1D31" w:rsidRPr="002E3B38" w:rsidRDefault="005A1D31" w:rsidP="008762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642,917,966</w:t>
            </w:r>
          </w:p>
        </w:tc>
        <w:tc>
          <w:tcPr>
            <w:tcW w:w="1359" w:type="dxa"/>
            <w:shd w:val="clear" w:color="auto" w:fill="FFFFFF" w:themeFill="background1"/>
          </w:tcPr>
          <w:p w14:paraId="46B39F0F" w14:textId="2943CBCC" w:rsidR="005A1D31" w:rsidRPr="002E3B38" w:rsidRDefault="004C2B40" w:rsidP="008762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222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247</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354</w:t>
            </w:r>
          </w:p>
        </w:tc>
        <w:tc>
          <w:tcPr>
            <w:tcW w:w="1332" w:type="dxa"/>
            <w:shd w:val="clear" w:color="auto" w:fill="FFFFFF" w:themeFill="background1"/>
          </w:tcPr>
          <w:p w14:paraId="73E9E9FF" w14:textId="22C20E6C" w:rsidR="005A1D31" w:rsidRPr="002E3B38" w:rsidRDefault="005A1D31" w:rsidP="008762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7"/>
              </w:tabs>
              <w:spacing w:line="240" w:lineRule="auto"/>
              <w:ind w:left="-33" w:righ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277,312,218</w:t>
            </w:r>
          </w:p>
        </w:tc>
      </w:tr>
      <w:tr w:rsidR="008762EC" w:rsidRPr="002E3B38" w14:paraId="31246F51" w14:textId="77777777" w:rsidTr="008762EC">
        <w:tc>
          <w:tcPr>
            <w:tcW w:w="3633" w:type="dxa"/>
            <w:shd w:val="clear" w:color="auto" w:fill="FFFFFF" w:themeFill="background1"/>
            <w:vAlign w:val="bottom"/>
          </w:tcPr>
          <w:p w14:paraId="5696ACBF" w14:textId="77777777" w:rsidR="008762EC" w:rsidRPr="002E3B38" w:rsidRDefault="008762EC"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50" w:type="dxa"/>
            <w:shd w:val="clear" w:color="auto" w:fill="FFFFFF" w:themeFill="background1"/>
          </w:tcPr>
          <w:p w14:paraId="6D6DEF01" w14:textId="77777777" w:rsidR="008762EC" w:rsidRPr="002E3B38" w:rsidRDefault="008762EC"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lang w:val="en-GB"/>
              </w:rPr>
            </w:pPr>
          </w:p>
        </w:tc>
        <w:tc>
          <w:tcPr>
            <w:tcW w:w="1368" w:type="dxa"/>
            <w:shd w:val="clear" w:color="auto" w:fill="FFFFFF" w:themeFill="background1"/>
          </w:tcPr>
          <w:p w14:paraId="2D76EE7A" w14:textId="77777777" w:rsidR="008762EC" w:rsidRPr="002E3B38" w:rsidRDefault="008762EC"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66"/>
              </w:tabs>
              <w:spacing w:line="240" w:lineRule="auto"/>
              <w:ind w:left="-33" w:right="-9"/>
              <w:jc w:val="right"/>
              <w:rPr>
                <w:rFonts w:ascii="Browallia New" w:eastAsia="Arial Unicode MS" w:hAnsi="Browallia New" w:cs="Browallia New"/>
                <w:sz w:val="28"/>
                <w:szCs w:val="28"/>
                <w:lang w:val="en-GB"/>
              </w:rPr>
            </w:pPr>
          </w:p>
        </w:tc>
        <w:tc>
          <w:tcPr>
            <w:tcW w:w="1359" w:type="dxa"/>
            <w:shd w:val="clear" w:color="auto" w:fill="FFFFFF" w:themeFill="background1"/>
          </w:tcPr>
          <w:p w14:paraId="46A79490" w14:textId="77777777" w:rsidR="008762EC" w:rsidRPr="002E3B38" w:rsidRDefault="008762EC"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right="-9"/>
              <w:jc w:val="right"/>
              <w:rPr>
                <w:rFonts w:ascii="Browallia New" w:eastAsia="Arial Unicode MS" w:hAnsi="Browallia New" w:cs="Browallia New"/>
                <w:sz w:val="28"/>
                <w:szCs w:val="28"/>
                <w:cs/>
                <w:lang w:val="en-GB"/>
              </w:rPr>
            </w:pPr>
          </w:p>
        </w:tc>
        <w:tc>
          <w:tcPr>
            <w:tcW w:w="1332" w:type="dxa"/>
            <w:shd w:val="clear" w:color="auto" w:fill="FFFFFF" w:themeFill="background1"/>
          </w:tcPr>
          <w:p w14:paraId="25FB34C7" w14:textId="77777777" w:rsidR="008762EC" w:rsidRPr="002E3B38" w:rsidRDefault="008762EC" w:rsidP="0087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77"/>
              </w:tabs>
              <w:spacing w:line="240" w:lineRule="auto"/>
              <w:ind w:left="-33" w:right="-9"/>
              <w:jc w:val="right"/>
              <w:rPr>
                <w:rFonts w:ascii="Browallia New" w:eastAsia="Arial Unicode MS" w:hAnsi="Browallia New" w:cs="Browallia New"/>
                <w:sz w:val="28"/>
                <w:szCs w:val="28"/>
                <w:lang w:val="en-GB"/>
              </w:rPr>
            </w:pPr>
          </w:p>
        </w:tc>
      </w:tr>
    </w:tbl>
    <w:p w14:paraId="72F65BCE" w14:textId="7460A68D" w:rsidR="00BC3FCA" w:rsidRPr="002E3B38" w:rsidRDefault="00BC3FCA" w:rsidP="00BC3FCA">
      <w:pPr>
        <w:spacing w:line="240" w:lineRule="auto"/>
        <w:ind w:left="426"/>
        <w:jc w:val="thaiDistribute"/>
        <w:rPr>
          <w:rFonts w:ascii="Browallia New" w:hAnsi="Browallia New" w:cs="Browallia New"/>
          <w:caps/>
          <w:color w:val="000000" w:themeColor="text1"/>
          <w:sz w:val="28"/>
          <w:szCs w:val="28"/>
          <w:lang w:val="en-GB"/>
        </w:rPr>
      </w:pPr>
      <w:r w:rsidRPr="002E3B38">
        <w:rPr>
          <w:rFonts w:ascii="Browallia New" w:hAnsi="Browallia New" w:cs="Browallia New"/>
          <w:sz w:val="28"/>
          <w:szCs w:val="28"/>
          <w:cs/>
          <w:lang w:val="en-GB"/>
        </w:rPr>
        <w:t>มูลค่า</w:t>
      </w:r>
      <w:r w:rsidRPr="002E3B38">
        <w:rPr>
          <w:rFonts w:ascii="Browallia New" w:hAnsi="Browallia New" w:cs="Browallia New"/>
          <w:caps/>
          <w:color w:val="000000" w:themeColor="text1"/>
          <w:sz w:val="28"/>
          <w:szCs w:val="28"/>
          <w:cs/>
          <w:lang w:val="en-GB"/>
        </w:rPr>
        <w:t>ยุติธรรมของหนี้สินตามสัญญาเช่า ในงบการเงินรวมและ</w:t>
      </w:r>
      <w:r w:rsidR="00225A6B" w:rsidRPr="002E3B38">
        <w:rPr>
          <w:rFonts w:ascii="Browallia New" w:hAnsi="Browallia New" w:cs="Browallia New"/>
          <w:caps/>
          <w:color w:val="000000" w:themeColor="text1"/>
          <w:sz w:val="28"/>
          <w:szCs w:val="28"/>
          <w:cs/>
          <w:lang w:val="en-GB"/>
        </w:rPr>
        <w:t>งบการเงินเฉพาะบริษัท</w:t>
      </w:r>
      <w:r w:rsidRPr="002E3B38">
        <w:rPr>
          <w:rFonts w:ascii="Browallia New" w:hAnsi="Browallia New" w:cs="Browallia New"/>
          <w:caps/>
          <w:color w:val="000000" w:themeColor="text1"/>
          <w:sz w:val="28"/>
          <w:szCs w:val="28"/>
          <w:cs/>
          <w:lang w:val="en-GB"/>
        </w:rPr>
        <w:t xml:space="preserve">จำนวน </w:t>
      </w:r>
      <w:r w:rsidR="00482989" w:rsidRPr="002E3B38">
        <w:rPr>
          <w:rFonts w:ascii="Browallia New" w:hAnsi="Browallia New" w:cs="Browallia New"/>
          <w:caps/>
          <w:color w:val="000000" w:themeColor="text1"/>
          <w:sz w:val="28"/>
          <w:szCs w:val="28"/>
          <w:lang w:val="en-GB"/>
        </w:rPr>
        <w:t>197,949,542</w:t>
      </w:r>
      <w:r w:rsidRPr="002E3B38">
        <w:rPr>
          <w:rFonts w:ascii="Browallia New" w:hAnsi="Browallia New" w:cs="Browallia New"/>
          <w:caps/>
          <w:color w:val="000000" w:themeColor="text1"/>
          <w:sz w:val="28"/>
          <w:szCs w:val="28"/>
          <w:lang w:val="en-GB"/>
        </w:rPr>
        <w:t xml:space="preserve"> </w:t>
      </w:r>
      <w:r w:rsidRPr="002E3B38">
        <w:rPr>
          <w:rFonts w:ascii="Browallia New" w:hAnsi="Browallia New" w:cs="Browallia New"/>
          <w:caps/>
          <w:color w:val="000000" w:themeColor="text1"/>
          <w:sz w:val="28"/>
          <w:szCs w:val="28"/>
          <w:cs/>
          <w:lang w:val="en-GB"/>
        </w:rPr>
        <w:t>บาท และ</w:t>
      </w:r>
      <w:r w:rsidRPr="002E3B38">
        <w:rPr>
          <w:rFonts w:ascii="Browallia New" w:hAnsi="Browallia New" w:cs="Browallia New"/>
          <w:caps/>
          <w:color w:val="000000" w:themeColor="text1"/>
          <w:sz w:val="28"/>
          <w:szCs w:val="28"/>
          <w:lang w:val="en-GB"/>
        </w:rPr>
        <w:t xml:space="preserve"> </w:t>
      </w:r>
      <w:r w:rsidR="00AB1DE6" w:rsidRPr="002E3B38">
        <w:rPr>
          <w:rFonts w:ascii="Browallia New" w:hAnsi="Browallia New" w:cs="Browallia New"/>
          <w:caps/>
          <w:color w:val="000000" w:themeColor="text1"/>
          <w:sz w:val="28"/>
          <w:szCs w:val="28"/>
        </w:rPr>
        <w:t>469</w:t>
      </w:r>
      <w:r w:rsidR="004E2B59" w:rsidRPr="002E3B38">
        <w:rPr>
          <w:rFonts w:ascii="Browallia New" w:hAnsi="Browallia New" w:cs="Browallia New"/>
          <w:caps/>
          <w:color w:val="000000" w:themeColor="text1"/>
          <w:sz w:val="28"/>
          <w:szCs w:val="28"/>
          <w:lang w:val="en-GB"/>
        </w:rPr>
        <w:t xml:space="preserve">,340,735 </w:t>
      </w:r>
      <w:r w:rsidRPr="002E3B38">
        <w:rPr>
          <w:rFonts w:ascii="Browallia New" w:hAnsi="Browallia New" w:cs="Browallia New"/>
          <w:caps/>
          <w:color w:val="000000" w:themeColor="text1"/>
          <w:sz w:val="28"/>
          <w:szCs w:val="28"/>
          <w:cs/>
          <w:lang w:val="en-GB"/>
        </w:rPr>
        <w:t>บาท</w:t>
      </w:r>
      <w:r w:rsidRPr="002E3B38">
        <w:rPr>
          <w:rFonts w:ascii="Browallia New" w:hAnsi="Browallia New" w:cs="Browallia New"/>
          <w:caps/>
          <w:color w:val="000000" w:themeColor="text1"/>
          <w:sz w:val="28"/>
          <w:szCs w:val="28"/>
          <w:lang w:val="en-GB"/>
        </w:rPr>
        <w:t xml:space="preserve"> </w:t>
      </w:r>
      <w:r w:rsidRPr="002E3B38">
        <w:rPr>
          <w:rFonts w:ascii="Browallia New" w:hAnsi="Browallia New" w:cs="Browallia New"/>
          <w:caps/>
          <w:color w:val="000000" w:themeColor="text1"/>
          <w:sz w:val="28"/>
          <w:szCs w:val="28"/>
          <w:cs/>
          <w:lang w:val="en-GB"/>
        </w:rPr>
        <w:t>(</w:t>
      </w:r>
      <w:r w:rsidRPr="002E3B38">
        <w:rPr>
          <w:rFonts w:ascii="Browallia New" w:hAnsi="Browallia New" w:cs="Browallia New"/>
          <w:caps/>
          <w:color w:val="000000" w:themeColor="text1"/>
          <w:sz w:val="28"/>
          <w:szCs w:val="28"/>
          <w:lang w:val="en-GB"/>
        </w:rPr>
        <w:t>256</w:t>
      </w:r>
      <w:r w:rsidR="005A1D31" w:rsidRPr="002E3B38">
        <w:rPr>
          <w:rFonts w:ascii="Browallia New" w:hAnsi="Browallia New" w:cs="Browallia New"/>
          <w:caps/>
          <w:color w:val="000000" w:themeColor="text1"/>
          <w:sz w:val="28"/>
          <w:szCs w:val="28"/>
          <w:lang w:val="en-GB"/>
        </w:rPr>
        <w:t>6</w:t>
      </w:r>
      <w:r w:rsidRPr="002E3B38">
        <w:rPr>
          <w:rFonts w:ascii="Browallia New" w:hAnsi="Browallia New" w:cs="Browallia New"/>
          <w:caps/>
          <w:color w:val="000000" w:themeColor="text1"/>
          <w:sz w:val="28"/>
          <w:szCs w:val="28"/>
          <w:lang w:val="en-GB"/>
        </w:rPr>
        <w:t xml:space="preserve"> : </w:t>
      </w:r>
      <w:r w:rsidRPr="002E3B38">
        <w:rPr>
          <w:rFonts w:ascii="Browallia New" w:hAnsi="Browallia New" w:cs="Browallia New"/>
          <w:caps/>
          <w:color w:val="000000" w:themeColor="text1"/>
          <w:sz w:val="28"/>
          <w:szCs w:val="28"/>
          <w:cs/>
          <w:lang w:val="en-GB"/>
        </w:rPr>
        <w:t xml:space="preserve">จำนวน </w:t>
      </w:r>
      <w:r w:rsidR="005A1D31" w:rsidRPr="002E3B38">
        <w:rPr>
          <w:rFonts w:ascii="Browallia New" w:hAnsi="Browallia New" w:cs="Browallia New"/>
          <w:caps/>
          <w:color w:val="000000" w:themeColor="text1"/>
          <w:sz w:val="28"/>
          <w:szCs w:val="28"/>
          <w:lang w:val="en-GB"/>
        </w:rPr>
        <w:t xml:space="preserve">563,595,519 </w:t>
      </w:r>
      <w:r w:rsidRPr="002E3B38">
        <w:rPr>
          <w:rFonts w:ascii="Browallia New" w:hAnsi="Browallia New" w:cs="Browallia New"/>
          <w:caps/>
          <w:color w:val="000000" w:themeColor="text1"/>
          <w:sz w:val="28"/>
          <w:szCs w:val="28"/>
          <w:cs/>
          <w:lang w:val="en-GB"/>
        </w:rPr>
        <w:t>บาท และ</w:t>
      </w:r>
      <w:r w:rsidRPr="002E3B38">
        <w:rPr>
          <w:rFonts w:ascii="Browallia New" w:hAnsi="Browallia New" w:cs="Browallia New"/>
          <w:caps/>
          <w:color w:val="000000" w:themeColor="text1"/>
          <w:sz w:val="28"/>
          <w:szCs w:val="28"/>
          <w:lang w:val="en-GB"/>
        </w:rPr>
        <w:t xml:space="preserve"> </w:t>
      </w:r>
      <w:r w:rsidR="005A1D31" w:rsidRPr="002E3B38">
        <w:rPr>
          <w:rFonts w:ascii="Browallia New" w:hAnsi="Browallia New" w:cs="Browallia New"/>
          <w:caps/>
          <w:color w:val="000000" w:themeColor="text1"/>
          <w:sz w:val="28"/>
          <w:szCs w:val="28"/>
          <w:lang w:val="en-GB"/>
        </w:rPr>
        <w:t xml:space="preserve">240,297,357 </w:t>
      </w:r>
      <w:r w:rsidRPr="002E3B38">
        <w:rPr>
          <w:rFonts w:ascii="Browallia New" w:hAnsi="Browallia New" w:cs="Browallia New"/>
          <w:caps/>
          <w:color w:val="000000" w:themeColor="text1"/>
          <w:sz w:val="28"/>
          <w:szCs w:val="28"/>
          <w:cs/>
          <w:lang w:val="en-GB"/>
        </w:rPr>
        <w:t>บาท</w:t>
      </w:r>
      <w:r w:rsidRPr="002E3B38">
        <w:rPr>
          <w:rFonts w:ascii="Browallia New" w:hAnsi="Browallia New" w:cs="Browallia New"/>
          <w:caps/>
          <w:color w:val="000000" w:themeColor="text1"/>
          <w:sz w:val="28"/>
          <w:szCs w:val="28"/>
          <w:lang w:val="en-GB"/>
        </w:rPr>
        <w:t>)</w:t>
      </w:r>
      <w:r w:rsidRPr="002E3B38">
        <w:rPr>
          <w:rFonts w:ascii="Browallia New" w:hAnsi="Browallia New" w:cs="Browallia New"/>
          <w:caps/>
          <w:color w:val="000000" w:themeColor="text1"/>
          <w:sz w:val="28"/>
          <w:szCs w:val="28"/>
          <w:cs/>
          <w:lang w:val="en-GB"/>
        </w:rPr>
        <w:t xml:space="preserve"> ตามลำดับ คำนวณจากกระแสเงินสดในอนาคต</w:t>
      </w:r>
      <w:r w:rsidR="000B7FED" w:rsidRPr="002E3B38">
        <w:rPr>
          <w:rFonts w:ascii="Browallia New" w:hAnsi="Browallia New" w:cs="Browallia New"/>
          <w:caps/>
          <w:color w:val="000000" w:themeColor="text1"/>
          <w:sz w:val="28"/>
          <w:szCs w:val="28"/>
          <w:lang w:val="en-GB"/>
        </w:rPr>
        <w:t xml:space="preserve"> </w:t>
      </w:r>
      <w:r w:rsidRPr="002E3B38">
        <w:rPr>
          <w:rFonts w:ascii="Browallia New" w:hAnsi="Browallia New" w:cs="Browallia New"/>
          <w:caps/>
          <w:color w:val="000000" w:themeColor="text1"/>
          <w:sz w:val="28"/>
          <w:szCs w:val="28"/>
          <w:cs/>
          <w:lang w:val="en-GB"/>
        </w:rPr>
        <w:t xml:space="preserve">ซึ่งคิดลดด้วยอัตราดอกเบี้ยตลาดที่อัตราร้อยละ </w:t>
      </w:r>
      <w:r w:rsidRPr="002E3B38">
        <w:rPr>
          <w:rFonts w:ascii="Browallia New" w:hAnsi="Browallia New" w:cs="Browallia New"/>
          <w:caps/>
          <w:color w:val="000000" w:themeColor="text1"/>
          <w:sz w:val="28"/>
          <w:szCs w:val="28"/>
          <w:lang w:val="en-GB"/>
        </w:rPr>
        <w:t xml:space="preserve">3.80 </w:t>
      </w:r>
      <w:r w:rsidRPr="002E3B38">
        <w:rPr>
          <w:rFonts w:ascii="Browallia New" w:hAnsi="Browallia New" w:cs="Browallia New"/>
          <w:caps/>
          <w:color w:val="000000" w:themeColor="text1"/>
          <w:sz w:val="28"/>
          <w:szCs w:val="28"/>
          <w:cs/>
          <w:lang w:val="en-GB"/>
        </w:rPr>
        <w:t>-</w:t>
      </w:r>
      <w:r w:rsidRPr="002E3B38">
        <w:rPr>
          <w:rFonts w:ascii="Browallia New" w:hAnsi="Browallia New" w:cs="Browallia New"/>
          <w:caps/>
          <w:color w:val="000000" w:themeColor="text1"/>
          <w:sz w:val="28"/>
          <w:szCs w:val="28"/>
          <w:lang w:val="en-GB"/>
        </w:rPr>
        <w:t xml:space="preserve"> </w:t>
      </w:r>
      <w:r w:rsidR="00317E47" w:rsidRPr="002E3B38">
        <w:rPr>
          <w:rFonts w:ascii="Browallia New" w:hAnsi="Browallia New" w:cs="Browallia New"/>
          <w:caps/>
          <w:color w:val="000000" w:themeColor="text1"/>
          <w:sz w:val="28"/>
          <w:szCs w:val="28"/>
          <w:lang w:val="en-GB"/>
        </w:rPr>
        <w:t>5</w:t>
      </w:r>
      <w:r w:rsidRPr="002E3B38">
        <w:rPr>
          <w:rFonts w:ascii="Browallia New" w:hAnsi="Browallia New" w:cs="Browallia New"/>
          <w:caps/>
          <w:color w:val="000000" w:themeColor="text1"/>
          <w:sz w:val="28"/>
          <w:szCs w:val="28"/>
          <w:lang w:val="en-GB"/>
        </w:rPr>
        <w:t>.</w:t>
      </w:r>
      <w:r w:rsidR="00317E47" w:rsidRPr="002E3B38">
        <w:rPr>
          <w:rFonts w:ascii="Browallia New" w:hAnsi="Browallia New" w:cs="Browallia New"/>
          <w:caps/>
          <w:color w:val="000000" w:themeColor="text1"/>
          <w:sz w:val="28"/>
          <w:szCs w:val="28"/>
          <w:lang w:val="en-GB"/>
        </w:rPr>
        <w:t>4</w:t>
      </w:r>
      <w:r w:rsidRPr="002E3B38">
        <w:rPr>
          <w:rFonts w:ascii="Browallia New" w:hAnsi="Browallia New" w:cs="Browallia New"/>
          <w:caps/>
          <w:color w:val="000000" w:themeColor="text1"/>
          <w:sz w:val="28"/>
          <w:szCs w:val="28"/>
          <w:lang w:val="en-GB"/>
        </w:rPr>
        <w:t>0</w:t>
      </w:r>
      <w:r w:rsidRPr="002E3B38">
        <w:rPr>
          <w:rFonts w:ascii="Browallia New" w:hAnsi="Browallia New" w:cs="Browallia New"/>
          <w:caps/>
          <w:color w:val="000000" w:themeColor="text1"/>
          <w:sz w:val="28"/>
          <w:szCs w:val="28"/>
        </w:rPr>
        <w:t xml:space="preserve"> </w:t>
      </w:r>
      <w:r w:rsidRPr="002E3B38">
        <w:rPr>
          <w:rFonts w:ascii="Browallia New" w:hAnsi="Browallia New" w:cs="Browallia New"/>
          <w:caps/>
          <w:color w:val="000000" w:themeColor="text1"/>
          <w:sz w:val="28"/>
          <w:szCs w:val="28"/>
          <w:cs/>
          <w:lang w:val="en-GB"/>
        </w:rPr>
        <w:t xml:space="preserve">และอยู่ในข้อมูลระดับ </w:t>
      </w:r>
      <w:r w:rsidRPr="002E3B38">
        <w:rPr>
          <w:rFonts w:ascii="Browallia New" w:hAnsi="Browallia New" w:cs="Browallia New"/>
          <w:caps/>
          <w:color w:val="000000" w:themeColor="text1"/>
          <w:sz w:val="28"/>
          <w:szCs w:val="28"/>
          <w:lang w:val="en-GB"/>
        </w:rPr>
        <w:t>2</w:t>
      </w:r>
      <w:r w:rsidRPr="002E3B38">
        <w:rPr>
          <w:rFonts w:ascii="Browallia New" w:hAnsi="Browallia New" w:cs="Browallia New"/>
          <w:caps/>
          <w:color w:val="000000" w:themeColor="text1"/>
          <w:sz w:val="28"/>
          <w:szCs w:val="28"/>
        </w:rPr>
        <w:t xml:space="preserve"> </w:t>
      </w:r>
      <w:r w:rsidRPr="002E3B38">
        <w:rPr>
          <w:rFonts w:ascii="Browallia New" w:hAnsi="Browallia New" w:cs="Browallia New"/>
          <w:caps/>
          <w:color w:val="000000" w:themeColor="text1"/>
          <w:sz w:val="28"/>
          <w:szCs w:val="28"/>
          <w:cs/>
          <w:lang w:val="en-GB"/>
        </w:rPr>
        <w:t>ของลำดับขั้นมูลค่ายุติธรรม</w:t>
      </w:r>
    </w:p>
    <w:p w14:paraId="714C8CA0" w14:textId="77777777" w:rsidR="005A6091" w:rsidRPr="002E3B38" w:rsidRDefault="005A6091" w:rsidP="004E2B59">
      <w:pPr>
        <w:spacing w:line="240" w:lineRule="auto"/>
        <w:jc w:val="thaiDistribute"/>
        <w:rPr>
          <w:rFonts w:ascii="Browallia New" w:hAnsi="Browallia New" w:cs="Browallia New"/>
          <w:caps/>
          <w:color w:val="000000" w:themeColor="text1"/>
          <w:sz w:val="28"/>
          <w:szCs w:val="28"/>
          <w:lang w:val="en-GB"/>
        </w:rPr>
      </w:pPr>
    </w:p>
    <w:p w14:paraId="5176684E" w14:textId="77777777" w:rsidR="004154C7" w:rsidRPr="002E3B38" w:rsidRDefault="004154C7" w:rsidP="004154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เงินกู้ยืมระยะสั้นจากสถาบันการเงิน</w:t>
      </w:r>
    </w:p>
    <w:p w14:paraId="75792D98" w14:textId="77777777" w:rsidR="00767BDC" w:rsidRPr="002E3B38" w:rsidRDefault="00767BDC" w:rsidP="00767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767BDC" w:rsidRPr="002E3B38" w14:paraId="076BD0FC" w14:textId="77777777" w:rsidTr="00670D70">
        <w:tc>
          <w:tcPr>
            <w:tcW w:w="3498" w:type="dxa"/>
            <w:vAlign w:val="center"/>
          </w:tcPr>
          <w:p w14:paraId="0AB41E90" w14:textId="77777777" w:rsidR="00767BDC" w:rsidRPr="002E3B3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5644" w:type="dxa"/>
            <w:gridSpan w:val="4"/>
            <w:shd w:val="clear" w:color="auto" w:fill="auto"/>
            <w:vAlign w:val="center"/>
          </w:tcPr>
          <w:p w14:paraId="52865B5D" w14:textId="296B366B" w:rsidR="00767BDC" w:rsidRPr="002E3B38" w:rsidRDefault="00767BDC"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(หน่วย : บาท)</w:t>
            </w:r>
          </w:p>
        </w:tc>
      </w:tr>
      <w:tr w:rsidR="00767BDC" w:rsidRPr="002E3B38" w14:paraId="30E89C12" w14:textId="77777777" w:rsidTr="00670D70">
        <w:tc>
          <w:tcPr>
            <w:tcW w:w="3498" w:type="dxa"/>
            <w:vAlign w:val="center"/>
          </w:tcPr>
          <w:p w14:paraId="48475DDC" w14:textId="77777777" w:rsidR="00767BDC" w:rsidRPr="002E3B3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2822" w:type="dxa"/>
            <w:gridSpan w:val="2"/>
            <w:shd w:val="clear" w:color="auto" w:fill="auto"/>
            <w:vAlign w:val="center"/>
          </w:tcPr>
          <w:p w14:paraId="74E89CDB" w14:textId="2ADE4D8A" w:rsidR="00767BDC" w:rsidRPr="002E3B38" w:rsidRDefault="00767BDC"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auto"/>
            <w:vAlign w:val="center"/>
          </w:tcPr>
          <w:p w14:paraId="1AD678E5" w14:textId="102EB2D1" w:rsidR="00767BDC" w:rsidRPr="002E3B38" w:rsidRDefault="00225A6B"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1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5A55A8" w:rsidRPr="002E3B38" w14:paraId="063B7FFE" w14:textId="77777777" w:rsidTr="00670D70">
        <w:tc>
          <w:tcPr>
            <w:tcW w:w="3498" w:type="dxa"/>
            <w:vAlign w:val="center"/>
          </w:tcPr>
          <w:p w14:paraId="4E3D10FD" w14:textId="77777777" w:rsidR="005A55A8" w:rsidRPr="002E3B38" w:rsidRDefault="005A55A8" w:rsidP="005A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rPr>
            </w:pPr>
          </w:p>
        </w:tc>
        <w:tc>
          <w:tcPr>
            <w:tcW w:w="1411" w:type="dxa"/>
            <w:vAlign w:val="bottom"/>
          </w:tcPr>
          <w:p w14:paraId="17C191A7" w14:textId="08EC8F48" w:rsidR="005A55A8" w:rsidRPr="002E3B3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2E3B38">
              <w:rPr>
                <w:rFonts w:ascii="Browallia New" w:eastAsia="Arial Unicode MS" w:hAnsi="Browallia New" w:cs="Browallia New"/>
              </w:rPr>
              <w:t>2567</w:t>
            </w:r>
          </w:p>
        </w:tc>
        <w:tc>
          <w:tcPr>
            <w:tcW w:w="1411" w:type="dxa"/>
            <w:vAlign w:val="bottom"/>
          </w:tcPr>
          <w:p w14:paraId="77FD820A" w14:textId="76417C3E" w:rsidR="005A55A8" w:rsidRPr="002E3B3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2E3B38">
              <w:rPr>
                <w:rFonts w:ascii="Browallia New" w:eastAsia="Arial Unicode MS" w:hAnsi="Browallia New" w:cs="Browallia New"/>
              </w:rPr>
              <w:t>2566</w:t>
            </w:r>
          </w:p>
        </w:tc>
        <w:tc>
          <w:tcPr>
            <w:tcW w:w="1411" w:type="dxa"/>
            <w:vAlign w:val="bottom"/>
          </w:tcPr>
          <w:p w14:paraId="5372B9AF" w14:textId="66EA1EA1" w:rsidR="005A55A8" w:rsidRPr="002E3B3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2E3B38">
              <w:rPr>
                <w:rFonts w:ascii="Browallia New" w:eastAsia="Arial Unicode MS" w:hAnsi="Browallia New" w:cs="Browallia New"/>
              </w:rPr>
              <w:t>2567</w:t>
            </w:r>
          </w:p>
        </w:tc>
        <w:tc>
          <w:tcPr>
            <w:tcW w:w="1411" w:type="dxa"/>
            <w:vAlign w:val="bottom"/>
          </w:tcPr>
          <w:p w14:paraId="734A58BF" w14:textId="7D07935F" w:rsidR="005A55A8" w:rsidRPr="002E3B38" w:rsidRDefault="005A55A8" w:rsidP="00564626">
            <w:pPr>
              <w:pStyle w:val="a9"/>
              <w:pBdr>
                <w:bottom w:val="single" w:sz="4" w:space="1" w:color="auto"/>
              </w:pBdr>
              <w:tabs>
                <w:tab w:val="left" w:pos="540"/>
                <w:tab w:val="right" w:pos="1195"/>
              </w:tabs>
              <w:ind w:left="12" w:right="12"/>
              <w:jc w:val="center"/>
              <w:rPr>
                <w:rFonts w:ascii="Browallia New" w:eastAsia="Arial Unicode MS" w:hAnsi="Browallia New" w:cs="Browallia New"/>
                <w:cs/>
              </w:rPr>
            </w:pPr>
            <w:r w:rsidRPr="002E3B38">
              <w:rPr>
                <w:rFonts w:ascii="Browallia New" w:eastAsia="Arial Unicode MS" w:hAnsi="Browallia New" w:cs="Browallia New"/>
              </w:rPr>
              <w:t>2566</w:t>
            </w:r>
          </w:p>
        </w:tc>
      </w:tr>
      <w:tr w:rsidR="00767BDC" w:rsidRPr="002E3B38" w14:paraId="12E94B76" w14:textId="77777777" w:rsidTr="00F6632A">
        <w:tc>
          <w:tcPr>
            <w:tcW w:w="3498" w:type="dxa"/>
            <w:vAlign w:val="center"/>
          </w:tcPr>
          <w:p w14:paraId="5ED44EE2" w14:textId="77777777" w:rsidR="00767BDC" w:rsidRPr="002E3B3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11" w:type="dxa"/>
            <w:shd w:val="clear" w:color="auto" w:fill="auto"/>
            <w:vAlign w:val="center"/>
          </w:tcPr>
          <w:p w14:paraId="11E329F8" w14:textId="77777777" w:rsidR="00767BDC" w:rsidRPr="002E3B3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shd w:val="clear" w:color="auto" w:fill="auto"/>
            <w:vAlign w:val="center"/>
          </w:tcPr>
          <w:p w14:paraId="52CDB7DB" w14:textId="77777777" w:rsidR="00767BDC" w:rsidRPr="002E3B3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shd w:val="clear" w:color="auto" w:fill="auto"/>
            <w:vAlign w:val="center"/>
          </w:tcPr>
          <w:p w14:paraId="39131F35" w14:textId="77777777" w:rsidR="00767BDC" w:rsidRPr="002E3B38" w:rsidRDefault="00767BDC" w:rsidP="00564626">
            <w:pPr>
              <w:pStyle w:val="a9"/>
              <w:tabs>
                <w:tab w:val="left" w:pos="540"/>
                <w:tab w:val="decimal" w:pos="1195"/>
              </w:tabs>
              <w:ind w:left="12" w:right="12"/>
              <w:rPr>
                <w:rFonts w:ascii="Browallia New" w:eastAsia="Arial Unicode MS" w:hAnsi="Browallia New" w:cs="Browallia New"/>
              </w:rPr>
            </w:pPr>
          </w:p>
        </w:tc>
        <w:tc>
          <w:tcPr>
            <w:tcW w:w="1411" w:type="dxa"/>
            <w:vAlign w:val="center"/>
          </w:tcPr>
          <w:p w14:paraId="2DA0F525" w14:textId="77777777" w:rsidR="00767BDC" w:rsidRPr="002E3B38" w:rsidRDefault="00767BDC" w:rsidP="00564626">
            <w:pPr>
              <w:pStyle w:val="a9"/>
              <w:tabs>
                <w:tab w:val="left" w:pos="540"/>
                <w:tab w:val="decimal" w:pos="1195"/>
              </w:tabs>
              <w:ind w:left="12" w:right="12"/>
              <w:rPr>
                <w:rFonts w:ascii="Browallia New" w:eastAsia="Arial Unicode MS" w:hAnsi="Browallia New" w:cs="Browallia New"/>
              </w:rPr>
            </w:pPr>
          </w:p>
        </w:tc>
      </w:tr>
      <w:tr w:rsidR="00767BDC" w:rsidRPr="002E3B38" w14:paraId="0DD50A18" w14:textId="77777777" w:rsidTr="00F6632A">
        <w:tc>
          <w:tcPr>
            <w:tcW w:w="3498" w:type="dxa"/>
            <w:vAlign w:val="center"/>
          </w:tcPr>
          <w:p w14:paraId="1B009821" w14:textId="77777777" w:rsidR="00767BDC" w:rsidRPr="002E3B38" w:rsidRDefault="00767BDC" w:rsidP="0067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ตั๋วสัญญาใช้เงิน</w:t>
            </w:r>
          </w:p>
        </w:tc>
        <w:tc>
          <w:tcPr>
            <w:tcW w:w="1411" w:type="dxa"/>
            <w:shd w:val="clear" w:color="auto" w:fill="auto"/>
            <w:vAlign w:val="bottom"/>
          </w:tcPr>
          <w:p w14:paraId="00D8EE8D" w14:textId="4854AE0A" w:rsidR="00767BDC"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841</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000</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000</w:t>
            </w:r>
          </w:p>
        </w:tc>
        <w:tc>
          <w:tcPr>
            <w:tcW w:w="1411" w:type="dxa"/>
            <w:shd w:val="clear" w:color="auto" w:fill="auto"/>
            <w:vAlign w:val="bottom"/>
          </w:tcPr>
          <w:p w14:paraId="1D44526B" w14:textId="20E9C2F0" w:rsidR="00767BDC"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1,363,000,000</w:t>
            </w:r>
          </w:p>
        </w:tc>
        <w:tc>
          <w:tcPr>
            <w:tcW w:w="1411" w:type="dxa"/>
            <w:shd w:val="clear" w:color="auto" w:fill="auto"/>
            <w:vAlign w:val="bottom"/>
          </w:tcPr>
          <w:p w14:paraId="611A9961" w14:textId="66C6D195" w:rsidR="00767BDC"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016</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000</w:t>
            </w:r>
            <w:r w:rsidR="00A16F64"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000</w:t>
            </w:r>
          </w:p>
        </w:tc>
        <w:tc>
          <w:tcPr>
            <w:tcW w:w="1411" w:type="dxa"/>
            <w:vAlign w:val="bottom"/>
          </w:tcPr>
          <w:p w14:paraId="547B00A8" w14:textId="46927D64" w:rsidR="00767BDC"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788,000,000</w:t>
            </w:r>
          </w:p>
        </w:tc>
      </w:tr>
    </w:tbl>
    <w:p w14:paraId="468C6069" w14:textId="77777777" w:rsidR="004154C7" w:rsidRPr="002E3B38" w:rsidRDefault="004154C7" w:rsidP="004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5B048B5" w14:textId="2AB800C3" w:rsidR="00283542" w:rsidRPr="002E3B38" w:rsidRDefault="00283542" w:rsidP="00283542">
      <w:pPr>
        <w:spacing w:line="240" w:lineRule="auto"/>
        <w:ind w:left="426"/>
        <w:jc w:val="thaiDistribute"/>
        <w:rPr>
          <w:rFonts w:ascii="Browallia New" w:eastAsia="Arial Unicode MS" w:hAnsi="Browallia New" w:cs="Browallia New"/>
          <w:spacing w:val="-4"/>
          <w:sz w:val="28"/>
          <w:szCs w:val="28"/>
          <w:lang w:val="en-GB"/>
        </w:rPr>
      </w:pPr>
      <w:r w:rsidRPr="002E3B38">
        <w:rPr>
          <w:rFonts w:ascii="Browallia New" w:eastAsia="Arial Unicode MS" w:hAnsi="Browallia New" w:cs="Browallia New"/>
          <w:spacing w:val="-2"/>
          <w:sz w:val="28"/>
          <w:szCs w:val="28"/>
          <w:cs/>
          <w:lang w:val="en-GB"/>
        </w:rPr>
        <w:t xml:space="preserve">ณ วันที่ </w:t>
      </w:r>
      <w:r w:rsidRPr="002E3B38">
        <w:rPr>
          <w:rFonts w:ascii="Browallia New" w:eastAsia="Arial Unicode MS" w:hAnsi="Browallia New" w:cs="Browallia New"/>
          <w:spacing w:val="-2"/>
          <w:sz w:val="28"/>
          <w:szCs w:val="28"/>
          <w:lang w:val="en-GB"/>
        </w:rPr>
        <w:t>31</w:t>
      </w:r>
      <w:r w:rsidRPr="002E3B38">
        <w:rPr>
          <w:rFonts w:ascii="Browallia New" w:eastAsia="Arial Unicode MS" w:hAnsi="Browallia New" w:cs="Browallia New"/>
          <w:spacing w:val="-2"/>
          <w:sz w:val="28"/>
          <w:szCs w:val="28"/>
          <w:cs/>
          <w:lang w:val="en-GB"/>
        </w:rPr>
        <w:t xml:space="preserve"> ธันวาคม </w:t>
      </w:r>
      <w:r w:rsidRPr="002E3B38">
        <w:rPr>
          <w:rFonts w:ascii="Browallia New" w:eastAsia="Arial Unicode MS" w:hAnsi="Browallia New" w:cs="Browallia New"/>
          <w:spacing w:val="-2"/>
          <w:sz w:val="28"/>
          <w:szCs w:val="28"/>
          <w:lang w:val="en-GB"/>
        </w:rPr>
        <w:t>256</w:t>
      </w:r>
      <w:r w:rsidR="00BD2E29" w:rsidRPr="002E3B38">
        <w:rPr>
          <w:rFonts w:ascii="Browallia New" w:eastAsia="Arial Unicode MS" w:hAnsi="Browallia New" w:cs="Browallia New"/>
          <w:spacing w:val="-2"/>
          <w:sz w:val="28"/>
          <w:szCs w:val="28"/>
          <w:lang w:val="en-GB"/>
        </w:rPr>
        <w:t>7</w:t>
      </w:r>
      <w:r w:rsidRPr="002E3B38">
        <w:rPr>
          <w:rFonts w:ascii="Browallia New" w:eastAsia="Arial Unicode MS" w:hAnsi="Browallia New" w:cs="Browallia New"/>
          <w:spacing w:val="-2"/>
          <w:sz w:val="28"/>
          <w:szCs w:val="28"/>
          <w:cs/>
          <w:lang w:val="en-GB"/>
        </w:rPr>
        <w:t xml:space="preserve"> เงินกู้ยืมระยะสั้นจากสถาบันการเงินเป็นตั๋วสัญญาใช้เงินที่ต่ออายุได้ในสกุลเงินบาท มีอัตราดอกเบี้ยเงินกู้ยืมในระหว่างอัตรา</w:t>
      </w:r>
      <w:r w:rsidRPr="002E3B38">
        <w:rPr>
          <w:rFonts w:ascii="Browallia New" w:eastAsia="Arial Unicode MS" w:hAnsi="Browallia New" w:cs="Browallia New"/>
          <w:sz w:val="28"/>
          <w:szCs w:val="28"/>
          <w:cs/>
          <w:lang w:val="en-GB"/>
        </w:rPr>
        <w:t>ร้อยละ</w:t>
      </w:r>
      <w:r w:rsidRPr="002E3B38">
        <w:rPr>
          <w:rFonts w:ascii="Browallia New" w:eastAsia="Arial Unicode MS" w:hAnsi="Browallia New" w:cs="Browallia New"/>
          <w:sz w:val="28"/>
          <w:szCs w:val="28"/>
          <w:lang w:val="en-GB"/>
        </w:rPr>
        <w:t xml:space="preserve"> </w:t>
      </w:r>
      <w:r w:rsidR="00B549F6" w:rsidRPr="002E3B38">
        <w:rPr>
          <w:rFonts w:ascii="Browallia New" w:eastAsia="Arial Unicode MS" w:hAnsi="Browallia New" w:cs="Browallia New"/>
          <w:sz w:val="28"/>
          <w:szCs w:val="28"/>
          <w:lang w:val="en-GB"/>
        </w:rPr>
        <w:t>3.80</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ถึงร้อยละ </w:t>
      </w:r>
      <w:r w:rsidR="00B549F6" w:rsidRPr="002E3B38">
        <w:rPr>
          <w:rFonts w:ascii="Browallia New" w:eastAsia="Arial Unicode MS" w:hAnsi="Browallia New" w:cs="Browallia New"/>
          <w:sz w:val="28"/>
          <w:szCs w:val="28"/>
          <w:lang w:val="en-GB"/>
        </w:rPr>
        <w:t>4.</w:t>
      </w:r>
      <w:r w:rsidR="005932CF" w:rsidRPr="002E3B38">
        <w:rPr>
          <w:rFonts w:ascii="Browallia New" w:eastAsia="Arial Unicode MS" w:hAnsi="Browallia New" w:cs="Browallia New"/>
          <w:sz w:val="28"/>
          <w:szCs w:val="28"/>
          <w:lang w:val="en-GB"/>
        </w:rPr>
        <w:t>90</w:t>
      </w:r>
      <w:r w:rsidRPr="002E3B38">
        <w:rPr>
          <w:rFonts w:ascii="Browallia New" w:eastAsia="Arial Unicode MS" w:hAnsi="Browallia New" w:cs="Browallia New"/>
          <w:sz w:val="28"/>
          <w:szCs w:val="28"/>
          <w:cs/>
          <w:lang w:val="en-GB"/>
        </w:rPr>
        <w:t xml:space="preserve"> ต่อปี (</w:t>
      </w:r>
      <w:r w:rsidRPr="002E3B38">
        <w:rPr>
          <w:rFonts w:ascii="Browallia New" w:eastAsia="Arial Unicode MS" w:hAnsi="Browallia New" w:cs="Browallia New"/>
          <w:sz w:val="28"/>
          <w:szCs w:val="28"/>
          <w:lang w:val="en-GB"/>
        </w:rPr>
        <w:t>256</w:t>
      </w:r>
      <w:r w:rsidR="005A1D31"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rPr>
        <w:t xml:space="preserve"> : </w:t>
      </w:r>
      <w:r w:rsidRPr="002E3B38">
        <w:rPr>
          <w:rFonts w:ascii="Browallia New" w:eastAsia="Arial Unicode MS" w:hAnsi="Browallia New" w:cs="Browallia New"/>
          <w:sz w:val="28"/>
          <w:szCs w:val="28"/>
          <w:cs/>
          <w:lang w:val="en-GB"/>
        </w:rPr>
        <w:t xml:space="preserve">ร้อยละ </w:t>
      </w:r>
      <w:r w:rsidR="005A1D31" w:rsidRPr="002E3B38">
        <w:rPr>
          <w:rFonts w:ascii="Browallia New" w:eastAsia="Arial Unicode MS" w:hAnsi="Browallia New" w:cs="Browallia New"/>
          <w:sz w:val="28"/>
          <w:szCs w:val="28"/>
          <w:lang w:val="en-GB"/>
        </w:rPr>
        <w:t xml:space="preserve">3.80 </w:t>
      </w:r>
      <w:r w:rsidRPr="002E3B38">
        <w:rPr>
          <w:rFonts w:ascii="Browallia New" w:eastAsia="Arial Unicode MS" w:hAnsi="Browallia New" w:cs="Browallia New"/>
          <w:sz w:val="28"/>
          <w:szCs w:val="28"/>
          <w:cs/>
          <w:lang w:val="en-GB"/>
        </w:rPr>
        <w:t xml:space="preserve">ถึงร้อยละ </w:t>
      </w:r>
      <w:r w:rsidR="005A1D31" w:rsidRPr="002E3B38">
        <w:rPr>
          <w:rFonts w:ascii="Browallia New" w:eastAsia="Arial Unicode MS" w:hAnsi="Browallia New" w:cs="Browallia New"/>
          <w:sz w:val="28"/>
          <w:szCs w:val="28"/>
          <w:lang w:val="en-GB"/>
        </w:rPr>
        <w:t>4.55</w:t>
      </w:r>
      <w:r w:rsidR="005A1D31" w:rsidRPr="002E3B38">
        <w:rPr>
          <w:rFonts w:ascii="Browallia New" w:eastAsia="Arial Unicode MS" w:hAnsi="Browallia New" w:cs="Browallia New"/>
          <w:sz w:val="28"/>
          <w:szCs w:val="28"/>
          <w:cs/>
          <w:lang w:val="en-GB"/>
        </w:rPr>
        <w:t xml:space="preserve"> </w:t>
      </w:r>
      <w:r w:rsidRPr="002E3B38">
        <w:rPr>
          <w:rFonts w:ascii="Browallia New" w:eastAsia="Arial Unicode MS" w:hAnsi="Browallia New" w:cs="Browallia New"/>
          <w:sz w:val="28"/>
          <w:szCs w:val="28"/>
          <w:cs/>
          <w:lang w:val="en-GB"/>
        </w:rPr>
        <w:t>ต่อปี</w:t>
      </w:r>
      <w:r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cs/>
          <w:lang w:val="en-GB"/>
        </w:rPr>
        <w:t xml:space="preserve"> ตั๋วสัญญาใช้เงินดังกล่าวจะครบกำหนดชำระคืนในระหว่าง</w:t>
      </w:r>
      <w:r w:rsidRPr="002E3B38">
        <w:rPr>
          <w:rFonts w:ascii="Browallia New" w:eastAsia="Arial Unicode MS" w:hAnsi="Browallia New" w:cs="Browallia New"/>
          <w:spacing w:val="-4"/>
          <w:sz w:val="28"/>
          <w:szCs w:val="28"/>
          <w:cs/>
          <w:lang w:val="en-GB"/>
        </w:rPr>
        <w:t>เดือนมกราคมถึงเดือน</w:t>
      </w:r>
      <w:r w:rsidR="00073704" w:rsidRPr="002E3B38">
        <w:rPr>
          <w:rFonts w:ascii="Browallia New" w:eastAsia="Arial Unicode MS" w:hAnsi="Browallia New" w:cs="Browallia New"/>
          <w:spacing w:val="-4"/>
          <w:sz w:val="28"/>
          <w:szCs w:val="28"/>
          <w:cs/>
          <w:lang w:val="en-GB"/>
        </w:rPr>
        <w:t>มีนาคม</w:t>
      </w:r>
      <w:r w:rsidRPr="002E3B38">
        <w:rPr>
          <w:rFonts w:ascii="Browallia New" w:eastAsia="Arial Unicode MS" w:hAnsi="Browallia New" w:cs="Browallia New"/>
          <w:spacing w:val="-4"/>
          <w:sz w:val="28"/>
          <w:szCs w:val="28"/>
          <w:cs/>
          <w:lang w:val="en-GB"/>
        </w:rPr>
        <w:t xml:space="preserve"> </w:t>
      </w:r>
      <w:r w:rsidRPr="002E3B38">
        <w:rPr>
          <w:rFonts w:ascii="Browallia New" w:eastAsia="Arial Unicode MS" w:hAnsi="Browallia New" w:cs="Browallia New"/>
          <w:spacing w:val="-4"/>
          <w:sz w:val="28"/>
          <w:szCs w:val="28"/>
          <w:lang w:val="en-GB"/>
        </w:rPr>
        <w:t>256</w:t>
      </w:r>
      <w:r w:rsidR="00073704" w:rsidRPr="002E3B38">
        <w:rPr>
          <w:rFonts w:ascii="Browallia New" w:eastAsia="Arial Unicode MS" w:hAnsi="Browallia New" w:cs="Browallia New"/>
          <w:spacing w:val="-4"/>
          <w:sz w:val="28"/>
          <w:szCs w:val="28"/>
          <w:lang w:val="en-GB"/>
        </w:rPr>
        <w:t>8</w:t>
      </w:r>
      <w:r w:rsidRPr="002E3B38">
        <w:rPr>
          <w:rFonts w:ascii="Browallia New" w:eastAsia="Arial Unicode MS" w:hAnsi="Browallia New" w:cs="Browallia New"/>
          <w:spacing w:val="-4"/>
          <w:sz w:val="28"/>
          <w:szCs w:val="28"/>
          <w:lang w:val="en-GB"/>
        </w:rPr>
        <w:t xml:space="preserve"> </w:t>
      </w:r>
      <w:r w:rsidRPr="002E3B38">
        <w:rPr>
          <w:rFonts w:ascii="Browallia New" w:eastAsia="Arial Unicode MS" w:hAnsi="Browallia New" w:cs="Browallia New"/>
          <w:spacing w:val="-4"/>
          <w:sz w:val="28"/>
          <w:szCs w:val="28"/>
          <w:cs/>
          <w:lang w:val="en-GB"/>
        </w:rPr>
        <w:t>และเมื่อทวงถาม (</w:t>
      </w:r>
      <w:r w:rsidRPr="002E3B38">
        <w:rPr>
          <w:rFonts w:ascii="Browallia New" w:eastAsia="Arial Unicode MS" w:hAnsi="Browallia New" w:cs="Browallia New"/>
          <w:spacing w:val="-4"/>
          <w:sz w:val="28"/>
          <w:szCs w:val="28"/>
          <w:lang w:val="en-GB"/>
        </w:rPr>
        <w:t>256</w:t>
      </w:r>
      <w:r w:rsidR="005A1D31" w:rsidRPr="002E3B38">
        <w:rPr>
          <w:rFonts w:ascii="Browallia New" w:eastAsia="Arial Unicode MS" w:hAnsi="Browallia New" w:cs="Browallia New"/>
          <w:spacing w:val="-4"/>
          <w:sz w:val="28"/>
          <w:szCs w:val="28"/>
          <w:lang w:val="en-GB"/>
        </w:rPr>
        <w:t>6</w:t>
      </w:r>
      <w:r w:rsidRPr="002E3B38">
        <w:rPr>
          <w:rFonts w:ascii="Browallia New" w:eastAsia="Arial Unicode MS" w:hAnsi="Browallia New" w:cs="Browallia New"/>
          <w:spacing w:val="-4"/>
          <w:sz w:val="28"/>
          <w:szCs w:val="28"/>
        </w:rPr>
        <w:t xml:space="preserve"> : </w:t>
      </w:r>
      <w:r w:rsidRPr="002E3B38">
        <w:rPr>
          <w:rFonts w:ascii="Browallia New" w:eastAsia="Arial Unicode MS" w:hAnsi="Browallia New" w:cs="Browallia New"/>
          <w:spacing w:val="-4"/>
          <w:sz w:val="28"/>
          <w:szCs w:val="28"/>
          <w:cs/>
          <w:lang w:val="en-GB"/>
        </w:rPr>
        <w:t>กำหนดชำระคืนในระหว่างเดือนมกราคมถึงเดือน</w:t>
      </w:r>
      <w:r w:rsidR="005932CF" w:rsidRPr="002E3B38">
        <w:rPr>
          <w:rFonts w:ascii="Browallia New" w:eastAsia="Arial Unicode MS" w:hAnsi="Browallia New" w:cs="Browallia New"/>
          <w:spacing w:val="-4"/>
          <w:sz w:val="28"/>
          <w:szCs w:val="28"/>
          <w:cs/>
          <w:lang w:val="en-GB"/>
        </w:rPr>
        <w:t>มีนาคม</w:t>
      </w:r>
      <w:r w:rsidRPr="002E3B38">
        <w:rPr>
          <w:rFonts w:ascii="Browallia New" w:eastAsia="Arial Unicode MS" w:hAnsi="Browallia New" w:cs="Browallia New"/>
          <w:spacing w:val="-4"/>
          <w:sz w:val="28"/>
          <w:szCs w:val="28"/>
          <w:lang w:val="en-GB"/>
        </w:rPr>
        <w:t xml:space="preserve"> 256</w:t>
      </w:r>
      <w:r w:rsidR="005932CF" w:rsidRPr="002E3B38">
        <w:rPr>
          <w:rFonts w:ascii="Browallia New" w:eastAsia="Arial Unicode MS" w:hAnsi="Browallia New" w:cs="Browallia New"/>
          <w:spacing w:val="-4"/>
          <w:sz w:val="28"/>
          <w:szCs w:val="28"/>
        </w:rPr>
        <w:t>8</w:t>
      </w:r>
      <w:r w:rsidRPr="002E3B38">
        <w:rPr>
          <w:rFonts w:ascii="Browallia New" w:eastAsia="Arial Unicode MS" w:hAnsi="Browallia New" w:cs="Browallia New"/>
          <w:spacing w:val="-4"/>
          <w:sz w:val="28"/>
          <w:szCs w:val="28"/>
          <w:cs/>
          <w:lang w:val="en-GB"/>
        </w:rPr>
        <w:t>)</w:t>
      </w:r>
    </w:p>
    <w:p w14:paraId="76E215AD" w14:textId="77777777" w:rsidR="00283542" w:rsidRPr="002E3B38" w:rsidRDefault="00283542" w:rsidP="00283542">
      <w:pPr>
        <w:jc w:val="thaiDistribute"/>
        <w:rPr>
          <w:rFonts w:ascii="Browallia New" w:eastAsia="Arial Unicode MS" w:hAnsi="Browallia New" w:cs="Browallia New"/>
          <w:sz w:val="28"/>
          <w:szCs w:val="28"/>
          <w:lang w:val="en-GB"/>
        </w:rPr>
      </w:pPr>
    </w:p>
    <w:p w14:paraId="5A668A74" w14:textId="335781D1" w:rsidR="00283542" w:rsidRPr="002E3B38" w:rsidRDefault="00283542" w:rsidP="00283542">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เงินกู้ยืมระยะสั้นจากสถาบันการเงินสำหรับปีสิ้นสุดวันที่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B5372D"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B5372D"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มีการเปลี่ยนแปลงดังนี้</w:t>
      </w:r>
    </w:p>
    <w:p w14:paraId="15F987E2" w14:textId="77777777" w:rsidR="003C3D1E" w:rsidRPr="002E3B38" w:rsidRDefault="003C3D1E" w:rsidP="00283542">
      <w:pPr>
        <w:spacing w:line="240" w:lineRule="auto"/>
        <w:ind w:left="426"/>
        <w:jc w:val="thaiDistribute"/>
        <w:rPr>
          <w:rFonts w:ascii="Browallia New" w:eastAsia="Arial Unicode MS" w:hAnsi="Browallia New" w:cs="Browallia New"/>
          <w:sz w:val="28"/>
          <w:szCs w:val="28"/>
          <w:lang w:val="en-GB"/>
        </w:rPr>
      </w:pPr>
    </w:p>
    <w:tbl>
      <w:tblPr>
        <w:tblW w:w="9120" w:type="dxa"/>
        <w:tblInd w:w="420" w:type="dxa"/>
        <w:shd w:val="clear" w:color="auto" w:fill="FFFFFF" w:themeFill="background1"/>
        <w:tblLayout w:type="fixed"/>
        <w:tblLook w:val="0000" w:firstRow="0" w:lastRow="0" w:firstColumn="0" w:lastColumn="0" w:noHBand="0" w:noVBand="0"/>
      </w:tblPr>
      <w:tblGrid>
        <w:gridCol w:w="2640"/>
        <w:gridCol w:w="1582"/>
        <w:gridCol w:w="1658"/>
        <w:gridCol w:w="1620"/>
        <w:gridCol w:w="1620"/>
      </w:tblGrid>
      <w:tr w:rsidR="00A2086B" w:rsidRPr="002E3B38" w14:paraId="4EDE9B32" w14:textId="77777777" w:rsidTr="00564626">
        <w:tc>
          <w:tcPr>
            <w:tcW w:w="2640" w:type="dxa"/>
            <w:shd w:val="clear" w:color="auto" w:fill="FFFFFF" w:themeFill="background1"/>
            <w:vAlign w:val="center"/>
          </w:tcPr>
          <w:p w14:paraId="7D8B1298" w14:textId="77777777" w:rsidR="00A2086B" w:rsidRPr="002E3B3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rPr>
            </w:pPr>
          </w:p>
        </w:tc>
        <w:tc>
          <w:tcPr>
            <w:tcW w:w="6480" w:type="dxa"/>
            <w:gridSpan w:val="4"/>
            <w:shd w:val="clear" w:color="auto" w:fill="FFFFFF" w:themeFill="background1"/>
            <w:vAlign w:val="center"/>
          </w:tcPr>
          <w:p w14:paraId="73102EC1" w14:textId="1952883C" w:rsidR="00A2086B" w:rsidRPr="002E3B38" w:rsidRDefault="00A2086B" w:rsidP="00564626">
            <w:pPr>
              <w:pStyle w:val="a9"/>
              <w:tabs>
                <w:tab w:val="left" w:pos="540"/>
              </w:tabs>
              <w:ind w:left="12" w:right="27"/>
              <w:jc w:val="right"/>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(หน่วย : บาท)</w:t>
            </w:r>
          </w:p>
        </w:tc>
      </w:tr>
      <w:tr w:rsidR="00A2086B" w:rsidRPr="002E3B38" w14:paraId="04FF8363" w14:textId="77777777" w:rsidTr="00564626">
        <w:tc>
          <w:tcPr>
            <w:tcW w:w="2640" w:type="dxa"/>
            <w:shd w:val="clear" w:color="auto" w:fill="FFFFFF" w:themeFill="background1"/>
            <w:vAlign w:val="center"/>
          </w:tcPr>
          <w:p w14:paraId="5B880613" w14:textId="77777777" w:rsidR="00A2086B" w:rsidRPr="002E3B3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rPr>
            </w:pPr>
          </w:p>
        </w:tc>
        <w:tc>
          <w:tcPr>
            <w:tcW w:w="3240" w:type="dxa"/>
            <w:gridSpan w:val="2"/>
            <w:shd w:val="clear" w:color="auto" w:fill="FFFFFF" w:themeFill="background1"/>
            <w:vAlign w:val="bottom"/>
          </w:tcPr>
          <w:p w14:paraId="0C5DE551" w14:textId="2B2971E8" w:rsidR="00A2086B" w:rsidRPr="002E3B38" w:rsidRDefault="00A2086B" w:rsidP="00564626">
            <w:pPr>
              <w:pStyle w:val="a9"/>
              <w:pBdr>
                <w:bottom w:val="single" w:sz="4" w:space="1" w:color="auto"/>
              </w:pBdr>
              <w:tabs>
                <w:tab w:val="left" w:pos="540"/>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งบการเงินรวม</w:t>
            </w:r>
          </w:p>
        </w:tc>
        <w:tc>
          <w:tcPr>
            <w:tcW w:w="3240" w:type="dxa"/>
            <w:gridSpan w:val="2"/>
            <w:shd w:val="clear" w:color="auto" w:fill="FFFFFF" w:themeFill="background1"/>
            <w:vAlign w:val="bottom"/>
          </w:tcPr>
          <w:p w14:paraId="093302CF" w14:textId="01169B22" w:rsidR="00A2086B" w:rsidRPr="002E3B38" w:rsidRDefault="00225A6B" w:rsidP="00564626">
            <w:pPr>
              <w:pStyle w:val="a9"/>
              <w:pBdr>
                <w:bottom w:val="single" w:sz="4" w:space="1" w:color="auto"/>
              </w:pBdr>
              <w:tabs>
                <w:tab w:val="left" w:pos="540"/>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งบการเงินเฉพาะบริษัท</w:t>
            </w:r>
          </w:p>
        </w:tc>
      </w:tr>
      <w:tr w:rsidR="00AD16A2" w:rsidRPr="002E3B38" w14:paraId="76D4637B" w14:textId="77777777" w:rsidTr="00564626">
        <w:tc>
          <w:tcPr>
            <w:tcW w:w="2640" w:type="dxa"/>
            <w:shd w:val="clear" w:color="auto" w:fill="FFFFFF" w:themeFill="background1"/>
            <w:vAlign w:val="bottom"/>
          </w:tcPr>
          <w:p w14:paraId="4CF4BB62" w14:textId="7903C8D8" w:rsidR="00AD16A2" w:rsidRPr="002E3B38" w:rsidRDefault="00AD16A2" w:rsidP="00AD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b/>
                <w:bCs/>
                <w:sz w:val="27"/>
                <w:szCs w:val="27"/>
                <w:u w:val="single"/>
              </w:rPr>
            </w:pPr>
          </w:p>
        </w:tc>
        <w:tc>
          <w:tcPr>
            <w:tcW w:w="1582" w:type="dxa"/>
            <w:shd w:val="clear" w:color="auto" w:fill="FFFFFF" w:themeFill="background1"/>
            <w:vAlign w:val="bottom"/>
          </w:tcPr>
          <w:p w14:paraId="63C57FDB" w14:textId="79B491BC" w:rsidR="00AD16A2" w:rsidRPr="002E3B3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rPr>
              <w:t>2567</w:t>
            </w:r>
          </w:p>
        </w:tc>
        <w:tc>
          <w:tcPr>
            <w:tcW w:w="1658" w:type="dxa"/>
            <w:shd w:val="clear" w:color="auto" w:fill="FFFFFF" w:themeFill="background1"/>
            <w:vAlign w:val="bottom"/>
          </w:tcPr>
          <w:p w14:paraId="2AC6EBEC" w14:textId="16BACA94" w:rsidR="00AD16A2" w:rsidRPr="002E3B3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rPr>
              <w:t>2566</w:t>
            </w:r>
          </w:p>
        </w:tc>
        <w:tc>
          <w:tcPr>
            <w:tcW w:w="1620" w:type="dxa"/>
            <w:shd w:val="clear" w:color="auto" w:fill="FFFFFF" w:themeFill="background1"/>
            <w:vAlign w:val="bottom"/>
          </w:tcPr>
          <w:p w14:paraId="2C557DC6" w14:textId="2D322760" w:rsidR="00AD16A2" w:rsidRPr="002E3B3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rPr>
              <w:t>2567</w:t>
            </w:r>
          </w:p>
        </w:tc>
        <w:tc>
          <w:tcPr>
            <w:tcW w:w="1620" w:type="dxa"/>
            <w:shd w:val="clear" w:color="auto" w:fill="FFFFFF" w:themeFill="background1"/>
            <w:vAlign w:val="bottom"/>
          </w:tcPr>
          <w:p w14:paraId="66C6E1E1" w14:textId="1A4912DB" w:rsidR="00AD16A2" w:rsidRPr="002E3B38" w:rsidRDefault="00AD16A2" w:rsidP="00564626">
            <w:pPr>
              <w:pStyle w:val="a9"/>
              <w:pBdr>
                <w:bottom w:val="single" w:sz="4" w:space="1" w:color="auto"/>
              </w:pBdr>
              <w:tabs>
                <w:tab w:val="left" w:pos="540"/>
                <w:tab w:val="right" w:pos="1224"/>
              </w:tabs>
              <w:ind w:left="12" w:right="27"/>
              <w:jc w:val="center"/>
              <w:rPr>
                <w:rFonts w:ascii="Browallia New" w:eastAsia="Arial Unicode MS" w:hAnsi="Browallia New" w:cs="Browallia New"/>
                <w:sz w:val="27"/>
                <w:szCs w:val="27"/>
                <w:cs/>
              </w:rPr>
            </w:pPr>
            <w:r w:rsidRPr="002E3B38">
              <w:rPr>
                <w:rFonts w:ascii="Browallia New" w:eastAsia="Arial Unicode MS" w:hAnsi="Browallia New" w:cs="Browallia New"/>
                <w:sz w:val="27"/>
                <w:szCs w:val="27"/>
              </w:rPr>
              <w:t>2566</w:t>
            </w:r>
          </w:p>
        </w:tc>
      </w:tr>
      <w:tr w:rsidR="00A2086B" w:rsidRPr="002E3B38" w14:paraId="179C063D" w14:textId="77777777" w:rsidTr="00564626">
        <w:trPr>
          <w:trHeight w:val="64"/>
        </w:trPr>
        <w:tc>
          <w:tcPr>
            <w:tcW w:w="2640" w:type="dxa"/>
            <w:shd w:val="clear" w:color="auto" w:fill="FFFFFF" w:themeFill="background1"/>
            <w:vAlign w:val="center"/>
          </w:tcPr>
          <w:p w14:paraId="32160400" w14:textId="77777777" w:rsidR="00A2086B" w:rsidRPr="002E3B38" w:rsidRDefault="00A2086B" w:rsidP="00A2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p>
        </w:tc>
        <w:tc>
          <w:tcPr>
            <w:tcW w:w="1582" w:type="dxa"/>
            <w:shd w:val="clear" w:color="auto" w:fill="FFFFFF" w:themeFill="background1"/>
            <w:vAlign w:val="center"/>
          </w:tcPr>
          <w:p w14:paraId="11A44141" w14:textId="77777777" w:rsidR="00A2086B" w:rsidRPr="002E3B3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58" w:type="dxa"/>
            <w:shd w:val="clear" w:color="auto" w:fill="FFFFFF" w:themeFill="background1"/>
            <w:vAlign w:val="center"/>
          </w:tcPr>
          <w:p w14:paraId="65681881" w14:textId="77777777" w:rsidR="00A2086B" w:rsidRPr="002E3B3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20" w:type="dxa"/>
            <w:shd w:val="clear" w:color="auto" w:fill="FFFFFF" w:themeFill="background1"/>
            <w:vAlign w:val="center"/>
          </w:tcPr>
          <w:p w14:paraId="6580E80D" w14:textId="77777777" w:rsidR="00A2086B" w:rsidRPr="002E3B3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c>
          <w:tcPr>
            <w:tcW w:w="1620" w:type="dxa"/>
            <w:shd w:val="clear" w:color="auto" w:fill="FFFFFF" w:themeFill="background1"/>
            <w:vAlign w:val="center"/>
          </w:tcPr>
          <w:p w14:paraId="1D5316BD" w14:textId="77777777" w:rsidR="00A2086B" w:rsidRPr="002E3B38" w:rsidRDefault="00A2086B" w:rsidP="00564626">
            <w:pPr>
              <w:pStyle w:val="a9"/>
              <w:tabs>
                <w:tab w:val="left" w:pos="540"/>
                <w:tab w:val="decimal" w:pos="1195"/>
              </w:tabs>
              <w:ind w:left="12" w:right="27"/>
              <w:rPr>
                <w:rFonts w:ascii="Browallia New" w:eastAsia="Arial Unicode MS" w:hAnsi="Browallia New" w:cs="Browallia New"/>
                <w:sz w:val="27"/>
                <w:szCs w:val="27"/>
              </w:rPr>
            </w:pPr>
          </w:p>
        </w:tc>
      </w:tr>
      <w:tr w:rsidR="005A1D31" w:rsidRPr="002E3B38" w14:paraId="3DDFE3FD" w14:textId="77777777" w:rsidTr="00564626">
        <w:tc>
          <w:tcPr>
            <w:tcW w:w="2640" w:type="dxa"/>
            <w:shd w:val="clear" w:color="auto" w:fill="FFFFFF" w:themeFill="background1"/>
            <w:vAlign w:val="center"/>
          </w:tcPr>
          <w:p w14:paraId="57A800C4"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ราคาตามบัญชีสุทธิต้นปี</w:t>
            </w:r>
          </w:p>
        </w:tc>
        <w:tc>
          <w:tcPr>
            <w:tcW w:w="1582" w:type="dxa"/>
            <w:shd w:val="clear" w:color="auto" w:fill="FFFFFF" w:themeFill="background1"/>
            <w:vAlign w:val="bottom"/>
          </w:tcPr>
          <w:p w14:paraId="6332384B" w14:textId="1C784674" w:rsidR="005A1D31"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4C2B40">
              <w:rPr>
                <w:rFonts w:ascii="Browallia New" w:eastAsia="Arial Unicode MS" w:hAnsi="Browallia New" w:cs="Browallia New"/>
                <w:sz w:val="27"/>
                <w:szCs w:val="27"/>
              </w:rPr>
              <w:t>1</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363</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p>
        </w:tc>
        <w:tc>
          <w:tcPr>
            <w:tcW w:w="1658" w:type="dxa"/>
            <w:shd w:val="clear" w:color="auto" w:fill="FFFFFF" w:themeFill="background1"/>
            <w:vAlign w:val="bottom"/>
          </w:tcPr>
          <w:p w14:paraId="18A66DF7" w14:textId="44040E9A" w:rsidR="005A1D31"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1,945,000,000</w:t>
            </w:r>
          </w:p>
        </w:tc>
        <w:tc>
          <w:tcPr>
            <w:tcW w:w="1620" w:type="dxa"/>
            <w:shd w:val="clear" w:color="auto" w:fill="FFFFFF" w:themeFill="background1"/>
            <w:vAlign w:val="bottom"/>
          </w:tcPr>
          <w:p w14:paraId="43D5529B" w14:textId="31C00629" w:rsidR="005A1D31"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4C2B40">
              <w:rPr>
                <w:rFonts w:ascii="Browallia New" w:eastAsia="Arial Unicode MS" w:hAnsi="Browallia New" w:cs="Browallia New"/>
                <w:sz w:val="27"/>
                <w:szCs w:val="27"/>
              </w:rPr>
              <w:t>788</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p>
        </w:tc>
        <w:tc>
          <w:tcPr>
            <w:tcW w:w="1620" w:type="dxa"/>
            <w:shd w:val="clear" w:color="auto" w:fill="FFFFFF" w:themeFill="background1"/>
            <w:vAlign w:val="bottom"/>
          </w:tcPr>
          <w:p w14:paraId="69CECEC9" w14:textId="3F70B8DD" w:rsidR="005A1D31"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1,325,000,000</w:t>
            </w:r>
          </w:p>
        </w:tc>
      </w:tr>
      <w:tr w:rsidR="005A1D31" w:rsidRPr="002E3B38" w14:paraId="6BE8A749" w14:textId="77777777" w:rsidTr="00564626">
        <w:tc>
          <w:tcPr>
            <w:tcW w:w="2640" w:type="dxa"/>
            <w:shd w:val="clear" w:color="auto" w:fill="FFFFFF" w:themeFill="background1"/>
            <w:vAlign w:val="center"/>
          </w:tcPr>
          <w:p w14:paraId="513A3B20"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เงินกู้ยืมเพิ่ม</w:t>
            </w:r>
          </w:p>
        </w:tc>
        <w:tc>
          <w:tcPr>
            <w:tcW w:w="1582" w:type="dxa"/>
            <w:shd w:val="clear" w:color="auto" w:fill="FFFFFF" w:themeFill="background1"/>
            <w:vAlign w:val="bottom"/>
          </w:tcPr>
          <w:p w14:paraId="41FB08C7" w14:textId="120FAD4C" w:rsidR="005A1D31"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4C2B40">
              <w:rPr>
                <w:rFonts w:ascii="Browallia New" w:eastAsia="Arial Unicode MS" w:hAnsi="Browallia New" w:cs="Browallia New"/>
                <w:sz w:val="27"/>
                <w:szCs w:val="27"/>
              </w:rPr>
              <w:t>18</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270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p>
        </w:tc>
        <w:tc>
          <w:tcPr>
            <w:tcW w:w="1658" w:type="dxa"/>
            <w:shd w:val="clear" w:color="auto" w:fill="FFFFFF" w:themeFill="background1"/>
            <w:vAlign w:val="bottom"/>
          </w:tcPr>
          <w:p w14:paraId="568C7F13" w14:textId="6AB111CB" w:rsidR="005A1D31"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17,054,000,000</w:t>
            </w:r>
          </w:p>
        </w:tc>
        <w:tc>
          <w:tcPr>
            <w:tcW w:w="1620" w:type="dxa"/>
            <w:shd w:val="clear" w:color="auto" w:fill="FFFFFF" w:themeFill="background1"/>
            <w:vAlign w:val="bottom"/>
          </w:tcPr>
          <w:p w14:paraId="66F3F25D" w14:textId="5B54F12F" w:rsidR="005A1D31" w:rsidRPr="002E3B38" w:rsidRDefault="004C2B40"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4C2B40">
              <w:rPr>
                <w:rFonts w:ascii="Browallia New" w:eastAsia="Arial Unicode MS" w:hAnsi="Browallia New" w:cs="Browallia New"/>
                <w:sz w:val="27"/>
                <w:szCs w:val="27"/>
              </w:rPr>
              <w:t>10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938</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p>
        </w:tc>
        <w:tc>
          <w:tcPr>
            <w:tcW w:w="1620" w:type="dxa"/>
            <w:shd w:val="clear" w:color="auto" w:fill="FFFFFF" w:themeFill="background1"/>
            <w:vAlign w:val="bottom"/>
          </w:tcPr>
          <w:p w14:paraId="37A5BA4B" w14:textId="6270D4EB" w:rsidR="005A1D31" w:rsidRPr="002E3B38" w:rsidRDefault="005A1D31" w:rsidP="0056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9,989,000,000</w:t>
            </w:r>
          </w:p>
        </w:tc>
      </w:tr>
      <w:tr w:rsidR="005A1D31" w:rsidRPr="002E3B38" w14:paraId="22AB166D" w14:textId="77777777" w:rsidTr="00564626">
        <w:tc>
          <w:tcPr>
            <w:tcW w:w="2640" w:type="dxa"/>
            <w:shd w:val="clear" w:color="auto" w:fill="FFFFFF" w:themeFill="background1"/>
            <w:vAlign w:val="center"/>
          </w:tcPr>
          <w:p w14:paraId="576685C4"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ชำระคืนเงินกู้ยืม</w:t>
            </w:r>
          </w:p>
        </w:tc>
        <w:tc>
          <w:tcPr>
            <w:tcW w:w="1582" w:type="dxa"/>
            <w:shd w:val="clear" w:color="auto" w:fill="FFFFFF" w:themeFill="background1"/>
            <w:vAlign w:val="bottom"/>
          </w:tcPr>
          <w:p w14:paraId="13269FED" w14:textId="23D3C229" w:rsidR="005A1D31" w:rsidRPr="002E3B38" w:rsidRDefault="00A16F64"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cs/>
                <w:lang w:val="en-GB"/>
              </w:rPr>
              <w:t>(</w:t>
            </w:r>
            <w:r w:rsidR="004C2B40" w:rsidRPr="004C2B40">
              <w:rPr>
                <w:rFonts w:ascii="Browallia New" w:eastAsia="Arial Unicode MS" w:hAnsi="Browallia New" w:cs="Browallia New"/>
                <w:sz w:val="27"/>
                <w:szCs w:val="27"/>
              </w:rPr>
              <w:t>17</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792</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000</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000</w:t>
            </w:r>
            <w:r w:rsidRPr="002E3B38">
              <w:rPr>
                <w:rFonts w:ascii="Browallia New" w:eastAsia="Arial Unicode MS" w:hAnsi="Browallia New" w:cs="Browallia New"/>
                <w:sz w:val="27"/>
                <w:szCs w:val="27"/>
                <w:cs/>
                <w:lang w:val="en-GB"/>
              </w:rPr>
              <w:t>)</w:t>
            </w:r>
          </w:p>
        </w:tc>
        <w:tc>
          <w:tcPr>
            <w:tcW w:w="1658" w:type="dxa"/>
            <w:shd w:val="clear" w:color="auto" w:fill="FFFFFF" w:themeFill="background1"/>
            <w:vAlign w:val="bottom"/>
          </w:tcPr>
          <w:p w14:paraId="4BD1F3E8" w14:textId="26048F82" w:rsidR="005A1D31" w:rsidRPr="002E3B38" w:rsidRDefault="005A1D31"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(17,636,000,000)</w:t>
            </w:r>
          </w:p>
        </w:tc>
        <w:tc>
          <w:tcPr>
            <w:tcW w:w="1620" w:type="dxa"/>
            <w:shd w:val="clear" w:color="auto" w:fill="FFFFFF" w:themeFill="background1"/>
            <w:vAlign w:val="bottom"/>
          </w:tcPr>
          <w:p w14:paraId="5086D695" w14:textId="7D2C7269" w:rsidR="005A1D31" w:rsidRPr="002E3B38" w:rsidRDefault="00A16F64"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cs/>
                <w:lang w:val="en-GB"/>
              </w:rPr>
              <w:t>(</w:t>
            </w:r>
            <w:r w:rsidR="004C2B40" w:rsidRPr="004C2B40">
              <w:rPr>
                <w:rFonts w:ascii="Browallia New" w:eastAsia="Arial Unicode MS" w:hAnsi="Browallia New" w:cs="Browallia New"/>
                <w:sz w:val="27"/>
                <w:szCs w:val="27"/>
              </w:rPr>
              <w:t>10</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710</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000</w:t>
            </w:r>
            <w:r w:rsidRPr="002E3B38">
              <w:rPr>
                <w:rFonts w:ascii="Browallia New" w:eastAsia="Arial Unicode MS" w:hAnsi="Browallia New" w:cs="Browallia New"/>
                <w:sz w:val="27"/>
                <w:szCs w:val="27"/>
                <w:lang w:val="en-GB"/>
              </w:rPr>
              <w:t>,</w:t>
            </w:r>
            <w:r w:rsidR="004C2B40" w:rsidRPr="004C2B40">
              <w:rPr>
                <w:rFonts w:ascii="Browallia New" w:eastAsia="Arial Unicode MS" w:hAnsi="Browallia New" w:cs="Browallia New"/>
                <w:sz w:val="27"/>
                <w:szCs w:val="27"/>
              </w:rPr>
              <w:t>000</w:t>
            </w:r>
            <w:r w:rsidRPr="002E3B38">
              <w:rPr>
                <w:rFonts w:ascii="Browallia New" w:eastAsia="Arial Unicode MS" w:hAnsi="Browallia New" w:cs="Browallia New"/>
                <w:sz w:val="27"/>
                <w:szCs w:val="27"/>
                <w:cs/>
                <w:lang w:val="en-GB"/>
              </w:rPr>
              <w:t>)</w:t>
            </w:r>
          </w:p>
        </w:tc>
        <w:tc>
          <w:tcPr>
            <w:tcW w:w="1620" w:type="dxa"/>
            <w:shd w:val="clear" w:color="auto" w:fill="FFFFFF" w:themeFill="background1"/>
            <w:vAlign w:val="bottom"/>
          </w:tcPr>
          <w:p w14:paraId="5FE30105" w14:textId="1DA52506" w:rsidR="005A1D31" w:rsidRPr="002E3B38" w:rsidRDefault="005A1D31" w:rsidP="00564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(10,526,000,000)</w:t>
            </w:r>
          </w:p>
        </w:tc>
      </w:tr>
      <w:tr w:rsidR="005A1D31" w:rsidRPr="002E3B38" w14:paraId="5693E024" w14:textId="77777777" w:rsidTr="00564626">
        <w:tc>
          <w:tcPr>
            <w:tcW w:w="2640" w:type="dxa"/>
            <w:shd w:val="clear" w:color="auto" w:fill="FFFFFF" w:themeFill="background1"/>
            <w:vAlign w:val="center"/>
          </w:tcPr>
          <w:p w14:paraId="188825DF" w14:textId="77777777" w:rsidR="005A1D31" w:rsidRPr="002E3B38" w:rsidRDefault="005A1D31" w:rsidP="005A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7"/>
                <w:szCs w:val="27"/>
                <w:cs/>
              </w:rPr>
            </w:pPr>
            <w:r w:rsidRPr="002E3B38">
              <w:rPr>
                <w:rFonts w:ascii="Browallia New" w:eastAsia="Arial Unicode MS" w:hAnsi="Browallia New" w:cs="Browallia New"/>
                <w:sz w:val="27"/>
                <w:szCs w:val="27"/>
                <w:cs/>
              </w:rPr>
              <w:t>ราคาตามบัญชีสุทธิปลายปี</w:t>
            </w:r>
          </w:p>
        </w:tc>
        <w:tc>
          <w:tcPr>
            <w:tcW w:w="1582" w:type="dxa"/>
            <w:shd w:val="clear" w:color="auto" w:fill="FFFFFF" w:themeFill="background1"/>
            <w:vAlign w:val="bottom"/>
          </w:tcPr>
          <w:p w14:paraId="3A21A06C" w14:textId="7697CB9F" w:rsidR="005A1D31" w:rsidRPr="002E3B38" w:rsidRDefault="004C2B40" w:rsidP="005646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4C2B40">
              <w:rPr>
                <w:rFonts w:ascii="Browallia New" w:eastAsia="Arial Unicode MS" w:hAnsi="Browallia New" w:cs="Browallia New"/>
                <w:sz w:val="27"/>
                <w:szCs w:val="27"/>
              </w:rPr>
              <w:t>1</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841</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r w:rsidR="00A16F64" w:rsidRPr="002E3B38">
              <w:rPr>
                <w:rFonts w:ascii="Browallia New" w:eastAsia="Arial Unicode MS" w:hAnsi="Browallia New" w:cs="Browallia New"/>
                <w:sz w:val="27"/>
                <w:szCs w:val="27"/>
                <w:lang w:val="en-GB"/>
              </w:rPr>
              <w:t>,</w:t>
            </w:r>
            <w:r w:rsidRPr="004C2B40">
              <w:rPr>
                <w:rFonts w:ascii="Browallia New" w:eastAsia="Arial Unicode MS" w:hAnsi="Browallia New" w:cs="Browallia New"/>
                <w:sz w:val="27"/>
                <w:szCs w:val="27"/>
              </w:rPr>
              <w:t>000</w:t>
            </w:r>
          </w:p>
        </w:tc>
        <w:tc>
          <w:tcPr>
            <w:tcW w:w="1658" w:type="dxa"/>
            <w:shd w:val="clear" w:color="auto" w:fill="FFFFFF" w:themeFill="background1"/>
            <w:vAlign w:val="bottom"/>
          </w:tcPr>
          <w:p w14:paraId="371422DB" w14:textId="1802443F" w:rsidR="005A1D31" w:rsidRPr="002E3B38" w:rsidRDefault="005A1D31" w:rsidP="005646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1,363,000,000</w:t>
            </w:r>
          </w:p>
        </w:tc>
        <w:tc>
          <w:tcPr>
            <w:tcW w:w="1620" w:type="dxa"/>
            <w:shd w:val="clear" w:color="auto" w:fill="FFFFFF" w:themeFill="background1"/>
            <w:vAlign w:val="bottom"/>
          </w:tcPr>
          <w:p w14:paraId="1A89FA50" w14:textId="34AD35FE" w:rsidR="005A1D31" w:rsidRPr="002E3B38" w:rsidRDefault="00CD16EA" w:rsidP="005646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1,016,000,000</w:t>
            </w:r>
          </w:p>
        </w:tc>
        <w:tc>
          <w:tcPr>
            <w:tcW w:w="1620" w:type="dxa"/>
            <w:shd w:val="clear" w:color="auto" w:fill="FFFFFF" w:themeFill="background1"/>
            <w:vAlign w:val="bottom"/>
          </w:tcPr>
          <w:p w14:paraId="3A547EDE" w14:textId="638A0F00" w:rsidR="005A1D31" w:rsidRPr="002E3B38" w:rsidRDefault="005A1D31" w:rsidP="005646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27"/>
              <w:jc w:val="right"/>
              <w:rPr>
                <w:rFonts w:ascii="Browallia New" w:eastAsia="Arial Unicode MS" w:hAnsi="Browallia New" w:cs="Browallia New"/>
                <w:sz w:val="27"/>
                <w:szCs w:val="27"/>
                <w:lang w:val="en-GB"/>
              </w:rPr>
            </w:pPr>
            <w:r w:rsidRPr="002E3B38">
              <w:rPr>
                <w:rFonts w:ascii="Browallia New" w:eastAsia="Arial Unicode MS" w:hAnsi="Browallia New" w:cs="Browallia New"/>
                <w:sz w:val="27"/>
                <w:szCs w:val="27"/>
                <w:lang w:val="en-GB"/>
              </w:rPr>
              <w:t>788,000,000</w:t>
            </w:r>
          </w:p>
        </w:tc>
      </w:tr>
    </w:tbl>
    <w:p w14:paraId="48D13691" w14:textId="7B46854E" w:rsidR="008C54E7" w:rsidRPr="002E3B38" w:rsidRDefault="008C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aps/>
          <w:color w:val="000000" w:themeColor="text1"/>
          <w:sz w:val="28"/>
          <w:szCs w:val="28"/>
          <w:lang w:val="en-GB"/>
        </w:rPr>
      </w:pPr>
    </w:p>
    <w:p w14:paraId="5B750715" w14:textId="77777777" w:rsidR="008C54E7" w:rsidRPr="002E3B38" w:rsidRDefault="008C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aps/>
          <w:color w:val="000000" w:themeColor="text1"/>
          <w:sz w:val="28"/>
          <w:szCs w:val="28"/>
          <w:lang w:val="en-GB"/>
        </w:rPr>
      </w:pPr>
      <w:r w:rsidRPr="002E3B38">
        <w:rPr>
          <w:rFonts w:ascii="Browallia New" w:hAnsi="Browallia New" w:cs="Browallia New"/>
          <w:b/>
          <w:bCs/>
          <w:caps/>
          <w:color w:val="000000" w:themeColor="text1"/>
          <w:sz w:val="28"/>
          <w:szCs w:val="28"/>
          <w:lang w:val="en-GB"/>
        </w:rPr>
        <w:br w:type="page"/>
      </w:r>
    </w:p>
    <w:p w14:paraId="7FC93F50" w14:textId="77777777" w:rsidR="001610AB" w:rsidRPr="002E3B38" w:rsidRDefault="001610AB" w:rsidP="001610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เงินกู้ยืมระยะยาวจากสถาบันการเงิน</w:t>
      </w:r>
      <w:r w:rsidRPr="002E3B38">
        <w:rPr>
          <w:rFonts w:ascii="Browallia New" w:hAnsi="Browallia New" w:cs="Browallia New"/>
          <w:b/>
          <w:bCs/>
          <w:color w:val="000000" w:themeColor="text1"/>
          <w:sz w:val="28"/>
          <w:szCs w:val="28"/>
        </w:rPr>
        <w:t xml:space="preserve"> - </w:t>
      </w:r>
      <w:r w:rsidRPr="002E3B38">
        <w:rPr>
          <w:rFonts w:ascii="Browallia New" w:hAnsi="Browallia New" w:cs="Browallia New"/>
          <w:b/>
          <w:bCs/>
          <w:color w:val="000000" w:themeColor="text1"/>
          <w:sz w:val="28"/>
          <w:szCs w:val="28"/>
          <w:cs/>
        </w:rPr>
        <w:t>สุทธิ</w:t>
      </w:r>
    </w:p>
    <w:p w14:paraId="668ED5D9" w14:textId="77777777" w:rsidR="001610AB" w:rsidRPr="002E3B3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0AED45B" w14:textId="3033819F" w:rsidR="001610AB" w:rsidRPr="002E3B3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รายการเคลื่อนไหวของเงินกู้ยืมระยะยาวจากสถาบันการเงินสำหรับ</w:t>
      </w:r>
      <w:r w:rsidR="005A1D31" w:rsidRPr="002E3B38">
        <w:rPr>
          <w:rFonts w:ascii="Browallia New" w:hAnsi="Browallia New" w:cs="Browallia New"/>
          <w:color w:val="000000" w:themeColor="text1"/>
          <w:sz w:val="28"/>
          <w:szCs w:val="28"/>
          <w:cs/>
        </w:rPr>
        <w:t>ปี</w:t>
      </w:r>
      <w:r w:rsidRPr="002E3B38">
        <w:rPr>
          <w:rFonts w:ascii="Browallia New" w:hAnsi="Browallia New" w:cs="Browallia New"/>
          <w:color w:val="000000" w:themeColor="text1"/>
          <w:sz w:val="28"/>
          <w:szCs w:val="28"/>
          <w:cs/>
        </w:rPr>
        <w:t xml:space="preserve">สิ้นสุดวันที่ </w:t>
      </w:r>
      <w:r w:rsidR="005A1D31" w:rsidRPr="002E3B38">
        <w:rPr>
          <w:rFonts w:ascii="Browallia New" w:hAnsi="Browallia New" w:cs="Browallia New"/>
          <w:color w:val="000000" w:themeColor="text1"/>
          <w:sz w:val="28"/>
          <w:szCs w:val="28"/>
        </w:rPr>
        <w:t xml:space="preserve">31 </w:t>
      </w:r>
      <w:r w:rsidR="005A1D31" w:rsidRPr="002E3B38">
        <w:rPr>
          <w:rFonts w:ascii="Browallia New" w:hAnsi="Browallia New" w:cs="Browallia New"/>
          <w:color w:val="000000" w:themeColor="text1"/>
          <w:sz w:val="28"/>
          <w:szCs w:val="28"/>
          <w:cs/>
          <w:lang w:val="en-GB"/>
        </w:rPr>
        <w:t xml:space="preserve">ธันวาคม </w:t>
      </w:r>
      <w:r w:rsidRPr="002E3B38">
        <w:rPr>
          <w:rFonts w:ascii="Browallia New" w:eastAsia="SimSun" w:hAnsi="Browallia New" w:cs="Browallia New"/>
          <w:sz w:val="28"/>
          <w:szCs w:val="28"/>
        </w:rPr>
        <w:t>2567</w:t>
      </w:r>
      <w:r w:rsidRPr="002E3B38">
        <w:rPr>
          <w:rFonts w:ascii="Browallia New" w:hAnsi="Browallia New" w:cs="Browallia New"/>
          <w:color w:val="000000" w:themeColor="text1"/>
          <w:sz w:val="28"/>
          <w:szCs w:val="28"/>
          <w:cs/>
        </w:rPr>
        <w:t xml:space="preserve"> </w:t>
      </w:r>
      <w:r w:rsidR="00980BE9" w:rsidRPr="002E3B38">
        <w:rPr>
          <w:rFonts w:ascii="Browallia New" w:hAnsi="Browallia New" w:cs="Browallia New"/>
          <w:color w:val="000000" w:themeColor="text1"/>
          <w:sz w:val="28"/>
          <w:szCs w:val="28"/>
          <w:cs/>
        </w:rPr>
        <w:t xml:space="preserve">และ </w:t>
      </w:r>
      <w:r w:rsidR="00980BE9" w:rsidRPr="002E3B38">
        <w:rPr>
          <w:rFonts w:ascii="Browallia New" w:hAnsi="Browallia New" w:cs="Browallia New"/>
          <w:color w:val="000000" w:themeColor="text1"/>
          <w:sz w:val="28"/>
          <w:szCs w:val="28"/>
        </w:rPr>
        <w:t xml:space="preserve">2566 </w:t>
      </w:r>
      <w:r w:rsidRPr="002E3B38">
        <w:rPr>
          <w:rFonts w:ascii="Browallia New" w:hAnsi="Browallia New" w:cs="Browallia New"/>
          <w:color w:val="000000" w:themeColor="text1"/>
          <w:sz w:val="28"/>
          <w:szCs w:val="28"/>
          <w:cs/>
        </w:rPr>
        <w:t>มีดังนี้</w:t>
      </w:r>
    </w:p>
    <w:p w14:paraId="1E155777" w14:textId="77777777" w:rsidR="001610AB" w:rsidRPr="002E3B3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142" w:type="dxa"/>
        <w:tblInd w:w="351" w:type="dxa"/>
        <w:tblLayout w:type="fixed"/>
        <w:tblLook w:val="0000" w:firstRow="0" w:lastRow="0" w:firstColumn="0" w:lastColumn="0" w:noHBand="0" w:noVBand="0"/>
      </w:tblPr>
      <w:tblGrid>
        <w:gridCol w:w="3335"/>
        <w:gridCol w:w="1559"/>
        <w:gridCol w:w="1418"/>
        <w:gridCol w:w="1417"/>
        <w:gridCol w:w="1413"/>
      </w:tblGrid>
      <w:tr w:rsidR="0033211C" w:rsidRPr="002E3B38" w14:paraId="1F5AAAAD" w14:textId="77777777" w:rsidTr="00C04292">
        <w:tc>
          <w:tcPr>
            <w:tcW w:w="3335" w:type="dxa"/>
          </w:tcPr>
          <w:p w14:paraId="33C930BF" w14:textId="77777777" w:rsidR="0033211C" w:rsidRPr="002E3B38" w:rsidRDefault="0033211C">
            <w:pPr>
              <w:tabs>
                <w:tab w:val="left" w:pos="3090"/>
                <w:tab w:val="left" w:pos="4860"/>
              </w:tabs>
              <w:spacing w:line="240" w:lineRule="auto"/>
              <w:rPr>
                <w:rFonts w:ascii="Browallia New" w:hAnsi="Browallia New" w:cs="Browallia New"/>
                <w:snapToGrid w:val="0"/>
                <w:sz w:val="28"/>
                <w:szCs w:val="28"/>
                <w:cs/>
                <w:lang w:eastAsia="th-TH"/>
              </w:rPr>
            </w:pPr>
          </w:p>
        </w:tc>
        <w:tc>
          <w:tcPr>
            <w:tcW w:w="5807" w:type="dxa"/>
            <w:gridSpan w:val="4"/>
          </w:tcPr>
          <w:p w14:paraId="250DD96B" w14:textId="42937066" w:rsidR="0033211C" w:rsidRPr="002E3B38" w:rsidRDefault="0033211C" w:rsidP="004A31CB">
            <w:pPr>
              <w:tabs>
                <w:tab w:val="left" w:pos="3090"/>
                <w:tab w:val="left" w:pos="4860"/>
              </w:tabs>
              <w:spacing w:line="240" w:lineRule="auto"/>
              <w:ind w:left="-108" w:right="-108"/>
              <w:jc w:val="right"/>
              <w:rPr>
                <w:rFonts w:ascii="Browallia New" w:hAnsi="Browallia New" w:cs="Browallia New"/>
                <w:snapToGrid w:val="0"/>
                <w:sz w:val="24"/>
                <w:szCs w:val="24"/>
                <w:cs/>
                <w:lang w:eastAsia="th-TH"/>
              </w:rPr>
            </w:pPr>
            <w:r w:rsidRPr="002E3B38">
              <w:rPr>
                <w:rFonts w:ascii="Browallia New" w:hAnsi="Browallia New" w:cs="Browallia New"/>
                <w:snapToGrid w:val="0"/>
                <w:sz w:val="24"/>
                <w:szCs w:val="24"/>
                <w:lang w:eastAsia="th-TH"/>
              </w:rPr>
              <w:t>(</w:t>
            </w:r>
            <w:proofErr w:type="gramStart"/>
            <w:r w:rsidRPr="002E3B38">
              <w:rPr>
                <w:rFonts w:ascii="Browallia New" w:hAnsi="Browallia New" w:cs="Browallia New"/>
                <w:snapToGrid w:val="0"/>
                <w:sz w:val="24"/>
                <w:szCs w:val="24"/>
                <w:cs/>
                <w:lang w:eastAsia="th-TH"/>
              </w:rPr>
              <w:t>หน่วย</w:t>
            </w:r>
            <w:r w:rsidRPr="002E3B38">
              <w:rPr>
                <w:rFonts w:ascii="Browallia New" w:hAnsi="Browallia New" w:cs="Browallia New"/>
                <w:snapToGrid w:val="0"/>
                <w:sz w:val="24"/>
                <w:szCs w:val="24"/>
                <w:lang w:eastAsia="th-TH"/>
              </w:rPr>
              <w:t xml:space="preserve"> :</w:t>
            </w:r>
            <w:proofErr w:type="gramEnd"/>
            <w:r w:rsidRPr="002E3B38">
              <w:rPr>
                <w:rFonts w:ascii="Browallia New" w:hAnsi="Browallia New" w:cs="Browallia New"/>
                <w:snapToGrid w:val="0"/>
                <w:sz w:val="24"/>
                <w:szCs w:val="24"/>
                <w:lang w:eastAsia="th-TH"/>
              </w:rPr>
              <w:t xml:space="preserve"> </w:t>
            </w:r>
            <w:r w:rsidRPr="002E3B38">
              <w:rPr>
                <w:rFonts w:ascii="Browallia New" w:hAnsi="Browallia New" w:cs="Browallia New"/>
                <w:snapToGrid w:val="0"/>
                <w:sz w:val="24"/>
                <w:szCs w:val="24"/>
                <w:cs/>
                <w:lang w:eastAsia="th-TH"/>
              </w:rPr>
              <w:t>บาท)</w:t>
            </w:r>
          </w:p>
        </w:tc>
      </w:tr>
      <w:tr w:rsidR="0033211C" w:rsidRPr="002E3B38" w14:paraId="4FBAA0AB" w14:textId="77777777" w:rsidTr="00C04292">
        <w:tc>
          <w:tcPr>
            <w:tcW w:w="3335" w:type="dxa"/>
          </w:tcPr>
          <w:p w14:paraId="7452694A" w14:textId="77777777" w:rsidR="0033211C" w:rsidRPr="002E3B38" w:rsidRDefault="0033211C">
            <w:pPr>
              <w:tabs>
                <w:tab w:val="left" w:pos="3090"/>
                <w:tab w:val="left" w:pos="4860"/>
              </w:tabs>
              <w:spacing w:line="240" w:lineRule="auto"/>
              <w:rPr>
                <w:rFonts w:ascii="Browallia New" w:hAnsi="Browallia New" w:cs="Browallia New"/>
                <w:snapToGrid w:val="0"/>
                <w:sz w:val="28"/>
                <w:szCs w:val="28"/>
                <w:cs/>
                <w:lang w:eastAsia="th-TH"/>
              </w:rPr>
            </w:pPr>
          </w:p>
        </w:tc>
        <w:tc>
          <w:tcPr>
            <w:tcW w:w="2977" w:type="dxa"/>
            <w:gridSpan w:val="2"/>
          </w:tcPr>
          <w:p w14:paraId="26BF1193" w14:textId="0697360B" w:rsidR="0033211C" w:rsidRPr="002E3B38" w:rsidRDefault="0033211C" w:rsidP="0033211C">
            <w:pPr>
              <w:pBdr>
                <w:bottom w:val="single" w:sz="4" w:space="1" w:color="auto"/>
              </w:pBdr>
              <w:tabs>
                <w:tab w:val="left" w:pos="3090"/>
                <w:tab w:val="left" w:pos="4860"/>
              </w:tabs>
              <w:spacing w:line="240" w:lineRule="auto"/>
              <w:jc w:val="center"/>
              <w:rPr>
                <w:rFonts w:ascii="Browallia New" w:hAnsi="Browallia New" w:cs="Browallia New"/>
                <w:snapToGrid w:val="0"/>
                <w:sz w:val="24"/>
                <w:szCs w:val="24"/>
                <w:cs/>
                <w:lang w:eastAsia="th-TH"/>
              </w:rPr>
            </w:pPr>
            <w:r w:rsidRPr="002E3B38">
              <w:rPr>
                <w:rFonts w:ascii="Browallia New" w:hAnsi="Browallia New" w:cs="Browallia New"/>
                <w:snapToGrid w:val="0"/>
                <w:sz w:val="24"/>
                <w:szCs w:val="24"/>
                <w:cs/>
                <w:lang w:eastAsia="th-TH"/>
              </w:rPr>
              <w:t>งบการเงินรวม</w:t>
            </w:r>
          </w:p>
        </w:tc>
        <w:tc>
          <w:tcPr>
            <w:tcW w:w="2830" w:type="dxa"/>
            <w:gridSpan w:val="2"/>
          </w:tcPr>
          <w:p w14:paraId="19BF01F4" w14:textId="7BE124B6" w:rsidR="0033211C" w:rsidRPr="002E3B38" w:rsidRDefault="0033211C" w:rsidP="0033211C">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4"/>
                <w:szCs w:val="24"/>
                <w:cs/>
                <w:lang w:eastAsia="th-TH"/>
              </w:rPr>
            </w:pPr>
            <w:r w:rsidRPr="002E3B38">
              <w:rPr>
                <w:rFonts w:ascii="Browallia New" w:hAnsi="Browallia New" w:cs="Browallia New"/>
                <w:snapToGrid w:val="0"/>
                <w:sz w:val="24"/>
                <w:szCs w:val="24"/>
                <w:cs/>
                <w:lang w:eastAsia="th-TH"/>
              </w:rPr>
              <w:t>งบการเงินเฉพาะบริษัท</w:t>
            </w:r>
          </w:p>
        </w:tc>
      </w:tr>
      <w:tr w:rsidR="0033211C" w:rsidRPr="002E3B38" w14:paraId="20D3D025" w14:textId="77777777" w:rsidTr="00D76A6F">
        <w:tc>
          <w:tcPr>
            <w:tcW w:w="3335" w:type="dxa"/>
          </w:tcPr>
          <w:p w14:paraId="094D0C25" w14:textId="77777777" w:rsidR="0033211C" w:rsidRPr="002E3B38" w:rsidRDefault="0033211C" w:rsidP="0033211C">
            <w:pPr>
              <w:tabs>
                <w:tab w:val="left" w:pos="3090"/>
                <w:tab w:val="left" w:pos="4860"/>
              </w:tabs>
              <w:spacing w:line="240" w:lineRule="auto"/>
              <w:rPr>
                <w:rFonts w:ascii="Browallia New" w:hAnsi="Browallia New" w:cs="Browallia New"/>
                <w:snapToGrid w:val="0"/>
                <w:sz w:val="28"/>
                <w:szCs w:val="28"/>
                <w:cs/>
                <w:lang w:eastAsia="th-TH"/>
              </w:rPr>
            </w:pPr>
          </w:p>
        </w:tc>
        <w:tc>
          <w:tcPr>
            <w:tcW w:w="1559" w:type="dxa"/>
          </w:tcPr>
          <w:p w14:paraId="6BD7A362" w14:textId="5644F76C" w:rsidR="0033211C" w:rsidRPr="002E3B3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2E3B38">
              <w:rPr>
                <w:rFonts w:ascii="Browallia New" w:hAnsi="Browallia New" w:cs="Browallia New"/>
                <w:sz w:val="24"/>
                <w:szCs w:val="24"/>
              </w:rPr>
              <w:t>2567</w:t>
            </w:r>
          </w:p>
        </w:tc>
        <w:tc>
          <w:tcPr>
            <w:tcW w:w="1418" w:type="dxa"/>
          </w:tcPr>
          <w:p w14:paraId="4AA3CC6E" w14:textId="2ED4BC6F" w:rsidR="0033211C" w:rsidRPr="002E3B3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2E3B38">
              <w:rPr>
                <w:rFonts w:ascii="Browallia New" w:hAnsi="Browallia New" w:cs="Browallia New"/>
                <w:sz w:val="24"/>
                <w:szCs w:val="24"/>
              </w:rPr>
              <w:t>2566</w:t>
            </w:r>
          </w:p>
        </w:tc>
        <w:tc>
          <w:tcPr>
            <w:tcW w:w="1417" w:type="dxa"/>
          </w:tcPr>
          <w:p w14:paraId="08E66C1C" w14:textId="324DABC4" w:rsidR="0033211C" w:rsidRPr="002E3B38" w:rsidRDefault="0033211C" w:rsidP="0033211C">
            <w:pPr>
              <w:pBdr>
                <w:bottom w:val="single" w:sz="4" w:space="1" w:color="auto"/>
              </w:pBdr>
              <w:tabs>
                <w:tab w:val="clear" w:pos="1644"/>
                <w:tab w:val="left" w:pos="1512"/>
              </w:tabs>
              <w:spacing w:line="240" w:lineRule="auto"/>
              <w:ind w:right="-12"/>
              <w:jc w:val="center"/>
              <w:rPr>
                <w:rFonts w:ascii="Browallia New" w:hAnsi="Browallia New" w:cs="Browallia New"/>
                <w:sz w:val="24"/>
                <w:szCs w:val="24"/>
                <w:cs/>
              </w:rPr>
            </w:pPr>
            <w:r w:rsidRPr="002E3B38">
              <w:rPr>
                <w:rFonts w:ascii="Browallia New" w:hAnsi="Browallia New" w:cs="Browallia New"/>
                <w:sz w:val="24"/>
                <w:szCs w:val="24"/>
              </w:rPr>
              <w:t>2567</w:t>
            </w:r>
          </w:p>
        </w:tc>
        <w:tc>
          <w:tcPr>
            <w:tcW w:w="1413" w:type="dxa"/>
          </w:tcPr>
          <w:p w14:paraId="0ACE20FA" w14:textId="68C355F1" w:rsidR="0033211C" w:rsidRPr="002E3B38" w:rsidRDefault="0033211C" w:rsidP="0033211C">
            <w:pPr>
              <w:pBdr>
                <w:bottom w:val="single" w:sz="4" w:space="1" w:color="auto"/>
              </w:pBdr>
              <w:tabs>
                <w:tab w:val="clear" w:pos="1644"/>
                <w:tab w:val="left" w:pos="1512"/>
              </w:tabs>
              <w:spacing w:line="240" w:lineRule="auto"/>
              <w:ind w:left="-108" w:right="-12"/>
              <w:jc w:val="center"/>
              <w:rPr>
                <w:rFonts w:ascii="Browallia New" w:hAnsi="Browallia New" w:cs="Browallia New"/>
                <w:sz w:val="24"/>
                <w:szCs w:val="24"/>
                <w:cs/>
              </w:rPr>
            </w:pPr>
            <w:r w:rsidRPr="002E3B38">
              <w:rPr>
                <w:rFonts w:ascii="Browallia New" w:hAnsi="Browallia New" w:cs="Browallia New"/>
                <w:sz w:val="24"/>
                <w:szCs w:val="24"/>
              </w:rPr>
              <w:t>2566</w:t>
            </w:r>
          </w:p>
        </w:tc>
      </w:tr>
      <w:tr w:rsidR="0033211C" w:rsidRPr="002E3B38" w14:paraId="29795415" w14:textId="77777777" w:rsidTr="00D76A6F">
        <w:tc>
          <w:tcPr>
            <w:tcW w:w="3335" w:type="dxa"/>
          </w:tcPr>
          <w:p w14:paraId="45B28E59" w14:textId="77777777" w:rsidR="0033211C" w:rsidRPr="002E3B38" w:rsidRDefault="0033211C">
            <w:pPr>
              <w:tabs>
                <w:tab w:val="left" w:pos="3090"/>
                <w:tab w:val="left" w:pos="4860"/>
              </w:tabs>
              <w:spacing w:line="240" w:lineRule="auto"/>
              <w:rPr>
                <w:rFonts w:ascii="Browallia New" w:hAnsi="Browallia New" w:cs="Browallia New"/>
                <w:snapToGrid w:val="0"/>
                <w:sz w:val="28"/>
                <w:szCs w:val="28"/>
                <w:lang w:eastAsia="th-TH"/>
              </w:rPr>
            </w:pPr>
          </w:p>
        </w:tc>
        <w:tc>
          <w:tcPr>
            <w:tcW w:w="1559" w:type="dxa"/>
          </w:tcPr>
          <w:p w14:paraId="6E0BB815" w14:textId="77777777" w:rsidR="0033211C" w:rsidRPr="002E3B38" w:rsidRDefault="0033211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1418" w:type="dxa"/>
          </w:tcPr>
          <w:p w14:paraId="3A19010E" w14:textId="77777777" w:rsidR="0033211C" w:rsidRPr="002E3B3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417" w:type="dxa"/>
          </w:tcPr>
          <w:p w14:paraId="52A1EFF8" w14:textId="77777777" w:rsidR="0033211C" w:rsidRPr="002E3B3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413" w:type="dxa"/>
          </w:tcPr>
          <w:p w14:paraId="297FDE21" w14:textId="77777777" w:rsidR="0033211C" w:rsidRPr="002E3B38" w:rsidRDefault="0033211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3211C" w:rsidRPr="002E3B38" w14:paraId="5DE44469" w14:textId="77777777" w:rsidTr="00D76A6F">
        <w:tc>
          <w:tcPr>
            <w:tcW w:w="3335" w:type="dxa"/>
          </w:tcPr>
          <w:p w14:paraId="2E9B7708" w14:textId="77777777" w:rsidR="0033211C" w:rsidRPr="002E3B38" w:rsidRDefault="0033211C" w:rsidP="0033211C">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 xml:space="preserve">ยอดคงเหลือ ณ วันที่ </w:t>
            </w:r>
            <w:r w:rsidRPr="002E3B38">
              <w:rPr>
                <w:rFonts w:ascii="Browallia New" w:hAnsi="Browallia New" w:cs="Browallia New"/>
                <w:sz w:val="24"/>
                <w:szCs w:val="24"/>
                <w:lang w:val="en-GB"/>
              </w:rPr>
              <w:t>1</w:t>
            </w:r>
            <w:r w:rsidRPr="002E3B38">
              <w:rPr>
                <w:rFonts w:ascii="Browallia New" w:hAnsi="Browallia New" w:cs="Browallia New"/>
                <w:sz w:val="24"/>
                <w:szCs w:val="24"/>
                <w:cs/>
                <w:lang w:val="en-GB"/>
              </w:rPr>
              <w:t xml:space="preserve"> มกราคม </w:t>
            </w:r>
            <w:r w:rsidRPr="002E3B38">
              <w:rPr>
                <w:rFonts w:ascii="Browallia New" w:hAnsi="Browallia New" w:cs="Browallia New"/>
                <w:sz w:val="24"/>
                <w:szCs w:val="24"/>
                <w:lang w:val="en-GB"/>
              </w:rPr>
              <w:t>256</w:t>
            </w:r>
            <w:r w:rsidRPr="002E3B38">
              <w:rPr>
                <w:rFonts w:ascii="Browallia New" w:hAnsi="Browallia New" w:cs="Browallia New"/>
                <w:sz w:val="24"/>
                <w:szCs w:val="24"/>
              </w:rPr>
              <w:t>7</w:t>
            </w:r>
          </w:p>
        </w:tc>
        <w:tc>
          <w:tcPr>
            <w:tcW w:w="1559" w:type="dxa"/>
          </w:tcPr>
          <w:p w14:paraId="1D3239BC" w14:textId="6C1ED7B0" w:rsidR="0033211C" w:rsidRPr="002E3B38" w:rsidRDefault="0033211C" w:rsidP="0033211C">
            <w:pPr>
              <w:tabs>
                <w:tab w:val="clear" w:pos="1644"/>
                <w:tab w:val="left" w:pos="1512"/>
              </w:tabs>
              <w:spacing w:line="240" w:lineRule="auto"/>
              <w:ind w:right="-12"/>
              <w:jc w:val="right"/>
              <w:rPr>
                <w:rFonts w:ascii="Browallia New" w:hAnsi="Browallia New" w:cs="Browallia New"/>
                <w:sz w:val="24"/>
                <w:szCs w:val="24"/>
                <w:highlight w:val="yellow"/>
                <w:lang w:val="en-GB"/>
              </w:rPr>
            </w:pPr>
            <w:r w:rsidRPr="002E3B38">
              <w:rPr>
                <w:rFonts w:ascii="Browallia New" w:hAnsi="Browallia New" w:cs="Browallia New"/>
                <w:sz w:val="24"/>
                <w:szCs w:val="24"/>
              </w:rPr>
              <w:t>1,838,743,350</w:t>
            </w:r>
          </w:p>
        </w:tc>
        <w:tc>
          <w:tcPr>
            <w:tcW w:w="1418" w:type="dxa"/>
          </w:tcPr>
          <w:p w14:paraId="2FF03E9C" w14:textId="36AF591E" w:rsidR="0033211C" w:rsidRPr="002E3B38" w:rsidRDefault="00634C34" w:rsidP="00D76A6F">
            <w:pPr>
              <w:tabs>
                <w:tab w:val="clear" w:pos="1644"/>
                <w:tab w:val="left" w:pos="1512"/>
              </w:tabs>
              <w:spacing w:line="240" w:lineRule="auto"/>
              <w:ind w:right="-12"/>
              <w:jc w:val="right"/>
              <w:rPr>
                <w:rFonts w:ascii="Browallia New" w:hAnsi="Browallia New" w:cs="Browallia New"/>
                <w:sz w:val="24"/>
                <w:szCs w:val="24"/>
              </w:rPr>
            </w:pPr>
            <w:r w:rsidRPr="002E3B38">
              <w:rPr>
                <w:rFonts w:ascii="Browallia New" w:hAnsi="Browallia New" w:cs="Browallia New"/>
                <w:sz w:val="24"/>
                <w:szCs w:val="24"/>
              </w:rPr>
              <w:t>1,</w:t>
            </w:r>
            <w:r w:rsidR="003C2BD8" w:rsidRPr="002E3B38">
              <w:rPr>
                <w:rFonts w:ascii="Browallia New" w:hAnsi="Browallia New" w:cs="Browallia New"/>
                <w:sz w:val="24"/>
                <w:szCs w:val="24"/>
              </w:rPr>
              <w:t>851</w:t>
            </w:r>
            <w:r w:rsidR="00C03FD6" w:rsidRPr="002E3B38">
              <w:rPr>
                <w:rFonts w:ascii="Browallia New" w:hAnsi="Browallia New" w:cs="Browallia New"/>
                <w:sz w:val="24"/>
                <w:szCs w:val="24"/>
              </w:rPr>
              <w:t>,190</w:t>
            </w:r>
            <w:r w:rsidR="00D76A6F" w:rsidRPr="002E3B38">
              <w:rPr>
                <w:rFonts w:ascii="Browallia New" w:hAnsi="Browallia New" w:cs="Browallia New"/>
                <w:sz w:val="24"/>
                <w:szCs w:val="24"/>
              </w:rPr>
              <w:t>,449</w:t>
            </w:r>
          </w:p>
        </w:tc>
        <w:tc>
          <w:tcPr>
            <w:tcW w:w="1417" w:type="dxa"/>
          </w:tcPr>
          <w:p w14:paraId="2ADDB43E" w14:textId="02DC4B97" w:rsidR="0033211C" w:rsidRPr="002E3B38" w:rsidRDefault="0033211C" w:rsidP="0033211C">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1,074,316,335</w:t>
            </w:r>
          </w:p>
        </w:tc>
        <w:tc>
          <w:tcPr>
            <w:tcW w:w="1413" w:type="dxa"/>
            <w:shd w:val="clear" w:color="auto" w:fill="auto"/>
          </w:tcPr>
          <w:p w14:paraId="16588B4A" w14:textId="03623ECC" w:rsidR="0033211C" w:rsidRPr="002E3B38" w:rsidRDefault="00F8765D" w:rsidP="0033211C">
            <w:pPr>
              <w:tabs>
                <w:tab w:val="clear" w:pos="1644"/>
                <w:tab w:val="left" w:pos="1512"/>
              </w:tabs>
              <w:spacing w:line="240" w:lineRule="auto"/>
              <w:ind w:right="-12"/>
              <w:jc w:val="right"/>
              <w:rPr>
                <w:rFonts w:ascii="Browallia New" w:hAnsi="Browallia New" w:cs="Browallia New"/>
                <w:sz w:val="24"/>
                <w:szCs w:val="24"/>
              </w:rPr>
            </w:pPr>
            <w:r w:rsidRPr="002E3B38">
              <w:rPr>
                <w:rFonts w:ascii="Browallia New" w:hAnsi="Browallia New" w:cs="Browallia New"/>
                <w:sz w:val="24"/>
                <w:szCs w:val="24"/>
              </w:rPr>
              <w:t>1,3</w:t>
            </w:r>
            <w:r w:rsidR="006E6496" w:rsidRPr="002E3B38">
              <w:rPr>
                <w:rFonts w:ascii="Browallia New" w:hAnsi="Browallia New" w:cs="Browallia New"/>
                <w:sz w:val="24"/>
                <w:szCs w:val="24"/>
              </w:rPr>
              <w:t>66</w:t>
            </w:r>
            <w:r w:rsidR="00A052D5" w:rsidRPr="002E3B38">
              <w:rPr>
                <w:rFonts w:ascii="Browallia New" w:hAnsi="Browallia New" w:cs="Browallia New"/>
                <w:sz w:val="24"/>
                <w:szCs w:val="24"/>
              </w:rPr>
              <w:t>,053</w:t>
            </w:r>
            <w:r w:rsidR="00C04292" w:rsidRPr="002E3B38">
              <w:rPr>
                <w:rFonts w:ascii="Browallia New" w:hAnsi="Browallia New" w:cs="Browallia New"/>
                <w:sz w:val="24"/>
                <w:szCs w:val="24"/>
              </w:rPr>
              <w:t>,067</w:t>
            </w:r>
          </w:p>
        </w:tc>
      </w:tr>
      <w:tr w:rsidR="00C04292" w:rsidRPr="002E3B38" w14:paraId="7DBE2F6C" w14:textId="77777777" w:rsidTr="00D76A6F">
        <w:tc>
          <w:tcPr>
            <w:tcW w:w="3335" w:type="dxa"/>
          </w:tcPr>
          <w:p w14:paraId="192168A2" w14:textId="78E01EDE" w:rsidR="00C04292" w:rsidRPr="002E3B38" w:rsidRDefault="00C04292" w:rsidP="00C04292">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กู้เพิ่มระหว่าง</w:t>
            </w:r>
            <w:r w:rsidR="00B76ADD" w:rsidRPr="002E3B38">
              <w:rPr>
                <w:rFonts w:ascii="Browallia New" w:hAnsi="Browallia New" w:cs="Browallia New"/>
                <w:sz w:val="24"/>
                <w:szCs w:val="24"/>
                <w:cs/>
                <w:lang w:val="en-GB"/>
              </w:rPr>
              <w:t>ปี</w:t>
            </w:r>
          </w:p>
        </w:tc>
        <w:tc>
          <w:tcPr>
            <w:tcW w:w="1559" w:type="dxa"/>
          </w:tcPr>
          <w:p w14:paraId="31B7C553" w14:textId="156562BE" w:rsidR="00C04292" w:rsidRPr="002E3B38" w:rsidRDefault="00C04292" w:rsidP="00C04292">
            <w:pPr>
              <w:tabs>
                <w:tab w:val="clear" w:pos="1644"/>
                <w:tab w:val="left" w:pos="1512"/>
              </w:tabs>
              <w:spacing w:line="240" w:lineRule="auto"/>
              <w:ind w:right="-12"/>
              <w:jc w:val="right"/>
              <w:rPr>
                <w:rFonts w:ascii="Browallia New" w:hAnsi="Browallia New" w:cs="Browallia New"/>
                <w:sz w:val="24"/>
                <w:szCs w:val="24"/>
                <w:highlight w:val="yellow"/>
              </w:rPr>
            </w:pPr>
            <w:r w:rsidRPr="002E3B38">
              <w:rPr>
                <w:rFonts w:ascii="Browallia New" w:hAnsi="Browallia New" w:cs="Browallia New"/>
                <w:sz w:val="24"/>
                <w:szCs w:val="24"/>
              </w:rPr>
              <w:t>300,000,000</w:t>
            </w:r>
          </w:p>
        </w:tc>
        <w:tc>
          <w:tcPr>
            <w:tcW w:w="1418" w:type="dxa"/>
          </w:tcPr>
          <w:p w14:paraId="657DA7E9" w14:textId="7AB7A9FF" w:rsidR="00C04292" w:rsidRPr="002E3B38" w:rsidRDefault="00C04292" w:rsidP="00C04292">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365,400,000</w:t>
            </w:r>
          </w:p>
        </w:tc>
        <w:tc>
          <w:tcPr>
            <w:tcW w:w="1417" w:type="dxa"/>
          </w:tcPr>
          <w:p w14:paraId="7219DD03" w14:textId="36AFC8C2" w:rsidR="00C04292" w:rsidRPr="002E3B38" w:rsidRDefault="00C04292" w:rsidP="00C04292">
            <w:pPr>
              <w:tabs>
                <w:tab w:val="clear" w:pos="1644"/>
                <w:tab w:val="left" w:pos="1512"/>
              </w:tabs>
              <w:spacing w:line="240" w:lineRule="auto"/>
              <w:ind w:right="-12"/>
              <w:jc w:val="center"/>
              <w:rPr>
                <w:rFonts w:ascii="Browallia New" w:hAnsi="Browallia New" w:cs="Browallia New"/>
                <w:sz w:val="24"/>
                <w:szCs w:val="24"/>
                <w:cs/>
              </w:rPr>
            </w:pPr>
            <w:r w:rsidRPr="002E3B38">
              <w:rPr>
                <w:rFonts w:ascii="Browallia New" w:eastAsia="Arial Unicode MS" w:hAnsi="Browallia New" w:cs="Browallia New"/>
                <w:sz w:val="28"/>
                <w:szCs w:val="28"/>
              </w:rPr>
              <w:t xml:space="preserve">       -</w:t>
            </w:r>
          </w:p>
        </w:tc>
        <w:tc>
          <w:tcPr>
            <w:tcW w:w="1413" w:type="dxa"/>
            <w:shd w:val="clear" w:color="auto" w:fill="auto"/>
          </w:tcPr>
          <w:p w14:paraId="6540B074" w14:textId="51113D6C" w:rsidR="00C04292" w:rsidRPr="002E3B38" w:rsidRDefault="00C04292" w:rsidP="00C04292">
            <w:pPr>
              <w:tabs>
                <w:tab w:val="clear" w:pos="1644"/>
                <w:tab w:val="left" w:pos="1512"/>
              </w:tabs>
              <w:spacing w:line="240" w:lineRule="auto"/>
              <w:ind w:right="-12"/>
              <w:jc w:val="center"/>
              <w:rPr>
                <w:rFonts w:ascii="Browallia New" w:hAnsi="Browallia New" w:cs="Browallia New"/>
                <w:sz w:val="24"/>
                <w:szCs w:val="24"/>
              </w:rPr>
            </w:pPr>
            <w:r w:rsidRPr="002E3B38">
              <w:rPr>
                <w:rFonts w:ascii="Browallia New" w:eastAsia="Arial Unicode MS" w:hAnsi="Browallia New" w:cs="Browallia New"/>
                <w:sz w:val="28"/>
                <w:szCs w:val="28"/>
              </w:rPr>
              <w:t xml:space="preserve">       -</w:t>
            </w:r>
          </w:p>
        </w:tc>
      </w:tr>
      <w:tr w:rsidR="00C04292" w:rsidRPr="002E3B38" w14:paraId="104E9D0A" w14:textId="77777777" w:rsidTr="00D76A6F">
        <w:tc>
          <w:tcPr>
            <w:tcW w:w="3335" w:type="dxa"/>
          </w:tcPr>
          <w:p w14:paraId="1F5239F0" w14:textId="66E9BEB9" w:rsidR="00C04292" w:rsidRPr="002E3B38" w:rsidRDefault="00C04292" w:rsidP="00C04292">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จ่ายค่าธรรมเนียมล่วงหน้า</w:t>
            </w:r>
          </w:p>
        </w:tc>
        <w:tc>
          <w:tcPr>
            <w:tcW w:w="1559" w:type="dxa"/>
          </w:tcPr>
          <w:p w14:paraId="30857877" w14:textId="38B362BF" w:rsidR="00C04292" w:rsidRPr="002E3B38" w:rsidRDefault="00C04292" w:rsidP="00C04292">
            <w:pPr>
              <w:tabs>
                <w:tab w:val="clear" w:pos="1644"/>
                <w:tab w:val="left" w:pos="1512"/>
              </w:tabs>
              <w:spacing w:line="240" w:lineRule="auto"/>
              <w:ind w:right="-12"/>
              <w:jc w:val="center"/>
              <w:rPr>
                <w:rFonts w:ascii="Browallia New" w:hAnsi="Browallia New" w:cs="Browallia New"/>
                <w:sz w:val="24"/>
                <w:szCs w:val="24"/>
                <w:highlight w:val="yellow"/>
              </w:rPr>
            </w:pPr>
            <w:r w:rsidRPr="002E3B38">
              <w:rPr>
                <w:rFonts w:ascii="Browallia New" w:eastAsia="Arial Unicode MS" w:hAnsi="Browallia New" w:cs="Browallia New"/>
                <w:sz w:val="28"/>
                <w:szCs w:val="28"/>
              </w:rPr>
              <w:t xml:space="preserve">       -</w:t>
            </w:r>
          </w:p>
        </w:tc>
        <w:tc>
          <w:tcPr>
            <w:tcW w:w="1418" w:type="dxa"/>
          </w:tcPr>
          <w:p w14:paraId="54219B1E" w14:textId="4354343D" w:rsidR="00C04292" w:rsidRPr="002E3B38" w:rsidRDefault="00C04292" w:rsidP="00C04292">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(300,000)</w:t>
            </w:r>
          </w:p>
        </w:tc>
        <w:tc>
          <w:tcPr>
            <w:tcW w:w="1417" w:type="dxa"/>
          </w:tcPr>
          <w:p w14:paraId="0B6B43A0" w14:textId="2061009A" w:rsidR="00C04292" w:rsidRPr="002E3B38" w:rsidRDefault="00C04292" w:rsidP="00C04292">
            <w:pPr>
              <w:tabs>
                <w:tab w:val="clear" w:pos="1644"/>
                <w:tab w:val="left" w:pos="1512"/>
              </w:tabs>
              <w:spacing w:line="240" w:lineRule="auto"/>
              <w:ind w:right="-12"/>
              <w:jc w:val="center"/>
              <w:rPr>
                <w:rFonts w:ascii="Browallia New" w:hAnsi="Browallia New" w:cs="Browallia New"/>
                <w:sz w:val="24"/>
                <w:szCs w:val="24"/>
                <w:cs/>
              </w:rPr>
            </w:pPr>
            <w:r w:rsidRPr="002E3B38">
              <w:rPr>
                <w:rFonts w:ascii="Browallia New" w:eastAsia="Arial Unicode MS" w:hAnsi="Browallia New" w:cs="Browallia New"/>
                <w:sz w:val="28"/>
                <w:szCs w:val="28"/>
              </w:rPr>
              <w:t xml:space="preserve">       -</w:t>
            </w:r>
          </w:p>
        </w:tc>
        <w:tc>
          <w:tcPr>
            <w:tcW w:w="1413" w:type="dxa"/>
            <w:shd w:val="clear" w:color="auto" w:fill="auto"/>
          </w:tcPr>
          <w:p w14:paraId="2D0E1529" w14:textId="2744976C" w:rsidR="00C04292" w:rsidRPr="002E3B38" w:rsidRDefault="00C04292" w:rsidP="00C04292">
            <w:pPr>
              <w:tabs>
                <w:tab w:val="clear" w:pos="1644"/>
                <w:tab w:val="left" w:pos="1512"/>
              </w:tabs>
              <w:spacing w:line="240" w:lineRule="auto"/>
              <w:ind w:right="-12"/>
              <w:jc w:val="center"/>
              <w:rPr>
                <w:rFonts w:ascii="Browallia New" w:hAnsi="Browallia New" w:cs="Browallia New"/>
                <w:sz w:val="24"/>
                <w:szCs w:val="24"/>
              </w:rPr>
            </w:pPr>
            <w:r w:rsidRPr="002E3B38">
              <w:rPr>
                <w:rFonts w:ascii="Browallia New" w:eastAsia="Arial Unicode MS" w:hAnsi="Browallia New" w:cs="Browallia New"/>
                <w:sz w:val="28"/>
                <w:szCs w:val="28"/>
              </w:rPr>
              <w:t xml:space="preserve">       -</w:t>
            </w:r>
          </w:p>
        </w:tc>
      </w:tr>
      <w:tr w:rsidR="0033211C" w:rsidRPr="002E3B38" w14:paraId="10B6C5E4" w14:textId="77777777" w:rsidTr="00D76A6F">
        <w:tc>
          <w:tcPr>
            <w:tcW w:w="3335" w:type="dxa"/>
          </w:tcPr>
          <w:p w14:paraId="042E47E9" w14:textId="77777777" w:rsidR="0033211C" w:rsidRPr="002E3B38" w:rsidRDefault="0033211C" w:rsidP="0033211C">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ตัดจำหน่ายค่าธรรมเนียมจ่ายล่วงหน้า</w:t>
            </w:r>
          </w:p>
        </w:tc>
        <w:tc>
          <w:tcPr>
            <w:tcW w:w="1559" w:type="dxa"/>
          </w:tcPr>
          <w:p w14:paraId="7E896AEA" w14:textId="385F74CC" w:rsidR="0033211C" w:rsidRPr="002E3B38" w:rsidRDefault="0033211C" w:rsidP="0033211C">
            <w:pPr>
              <w:tabs>
                <w:tab w:val="clear" w:pos="1644"/>
                <w:tab w:val="left" w:pos="1512"/>
              </w:tabs>
              <w:spacing w:line="240" w:lineRule="auto"/>
              <w:ind w:right="-12"/>
              <w:jc w:val="right"/>
              <w:rPr>
                <w:rFonts w:ascii="Browallia New" w:hAnsi="Browallia New" w:cs="Browallia New"/>
                <w:sz w:val="24"/>
                <w:szCs w:val="24"/>
                <w:highlight w:val="yellow"/>
                <w:lang w:val="en-GB"/>
              </w:rPr>
            </w:pPr>
            <w:r w:rsidRPr="002E3B38">
              <w:rPr>
                <w:rFonts w:ascii="Browallia New" w:hAnsi="Browallia New" w:cs="Browallia New"/>
                <w:sz w:val="24"/>
                <w:szCs w:val="24"/>
                <w:lang w:val="en-GB"/>
              </w:rPr>
              <w:t>1,351,059</w:t>
            </w:r>
          </w:p>
        </w:tc>
        <w:tc>
          <w:tcPr>
            <w:tcW w:w="1418" w:type="dxa"/>
          </w:tcPr>
          <w:p w14:paraId="758A237E" w14:textId="51FFE1A3" w:rsidR="0033211C" w:rsidRPr="002E3B38" w:rsidRDefault="009C1ACE" w:rsidP="00D76A6F">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1,543</w:t>
            </w:r>
            <w:r w:rsidR="00775485" w:rsidRPr="002E3B38">
              <w:rPr>
                <w:rFonts w:ascii="Browallia New" w:hAnsi="Browallia New" w:cs="Browallia New"/>
                <w:sz w:val="24"/>
                <w:szCs w:val="24"/>
              </w:rPr>
              <w:t>,402</w:t>
            </w:r>
          </w:p>
        </w:tc>
        <w:tc>
          <w:tcPr>
            <w:tcW w:w="1417" w:type="dxa"/>
          </w:tcPr>
          <w:p w14:paraId="78D798D4" w14:textId="5F50ECC4" w:rsidR="0033211C" w:rsidRPr="002E3B38" w:rsidRDefault="004C2B40" w:rsidP="0033211C">
            <w:pPr>
              <w:tabs>
                <w:tab w:val="clear" w:pos="1644"/>
                <w:tab w:val="left" w:pos="1512"/>
              </w:tabs>
              <w:spacing w:line="240" w:lineRule="auto"/>
              <w:ind w:right="-12"/>
              <w:jc w:val="right"/>
              <w:rPr>
                <w:rFonts w:ascii="Browallia New" w:hAnsi="Browallia New" w:cs="Browallia New"/>
                <w:sz w:val="24"/>
                <w:szCs w:val="24"/>
                <w:cs/>
              </w:rPr>
            </w:pPr>
            <w:r w:rsidRPr="004C2B40">
              <w:rPr>
                <w:rFonts w:ascii="Browallia New" w:hAnsi="Browallia New" w:cs="Browallia New"/>
                <w:sz w:val="24"/>
                <w:szCs w:val="24"/>
              </w:rPr>
              <w:t>1</w:t>
            </w:r>
            <w:r w:rsidR="0033211C" w:rsidRPr="002E3B38">
              <w:rPr>
                <w:rFonts w:ascii="Browallia New" w:hAnsi="Browallia New" w:cs="Browallia New"/>
                <w:sz w:val="24"/>
                <w:szCs w:val="24"/>
              </w:rPr>
              <w:t>,</w:t>
            </w:r>
            <w:r w:rsidRPr="004C2B40">
              <w:rPr>
                <w:rFonts w:ascii="Browallia New" w:hAnsi="Browallia New" w:cs="Browallia New"/>
                <w:sz w:val="24"/>
                <w:szCs w:val="24"/>
              </w:rPr>
              <w:t>073</w:t>
            </w:r>
            <w:r w:rsidR="0033211C" w:rsidRPr="002E3B38">
              <w:rPr>
                <w:rFonts w:ascii="Browallia New" w:hAnsi="Browallia New" w:cs="Browallia New"/>
                <w:sz w:val="24"/>
                <w:szCs w:val="24"/>
              </w:rPr>
              <w:t>,</w:t>
            </w:r>
            <w:r w:rsidRPr="004C2B40">
              <w:rPr>
                <w:rFonts w:ascii="Browallia New" w:hAnsi="Browallia New" w:cs="Browallia New"/>
                <w:sz w:val="24"/>
                <w:szCs w:val="24"/>
              </w:rPr>
              <w:t>36</w:t>
            </w:r>
            <w:r w:rsidR="0033211C" w:rsidRPr="002E3B38">
              <w:rPr>
                <w:rFonts w:ascii="Browallia New" w:hAnsi="Browallia New" w:cs="Browallia New"/>
                <w:sz w:val="24"/>
                <w:szCs w:val="24"/>
              </w:rPr>
              <w:t>2</w:t>
            </w:r>
          </w:p>
        </w:tc>
        <w:tc>
          <w:tcPr>
            <w:tcW w:w="1413" w:type="dxa"/>
            <w:shd w:val="clear" w:color="auto" w:fill="auto"/>
          </w:tcPr>
          <w:p w14:paraId="020EE6BE" w14:textId="3BE7A628" w:rsidR="0033211C" w:rsidRPr="002E3B38" w:rsidRDefault="00C04292" w:rsidP="0033211C">
            <w:pPr>
              <w:tabs>
                <w:tab w:val="clear" w:pos="1644"/>
                <w:tab w:val="left" w:pos="1512"/>
              </w:tabs>
              <w:spacing w:line="240" w:lineRule="auto"/>
              <w:ind w:right="-12"/>
              <w:jc w:val="right"/>
              <w:rPr>
                <w:rFonts w:ascii="Browallia New" w:hAnsi="Browallia New" w:cs="Browallia New"/>
                <w:sz w:val="24"/>
                <w:szCs w:val="24"/>
              </w:rPr>
            </w:pPr>
            <w:r w:rsidRPr="002E3B38">
              <w:rPr>
                <w:rFonts w:ascii="Browallia New" w:hAnsi="Browallia New" w:cs="Browallia New"/>
                <w:sz w:val="24"/>
                <w:szCs w:val="24"/>
              </w:rPr>
              <w:t>1,268,768</w:t>
            </w:r>
          </w:p>
        </w:tc>
      </w:tr>
      <w:tr w:rsidR="0033211C" w:rsidRPr="002E3B38" w14:paraId="3BBB6567" w14:textId="77777777" w:rsidTr="00D76A6F">
        <w:tc>
          <w:tcPr>
            <w:tcW w:w="3335" w:type="dxa"/>
          </w:tcPr>
          <w:p w14:paraId="4ED27E84" w14:textId="1726C777" w:rsidR="0033211C" w:rsidRPr="002E3B38" w:rsidRDefault="0033211C" w:rsidP="0033211C">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จ่ายชำระคืนเงินกู้ยืมระหว่าง</w:t>
            </w:r>
            <w:r w:rsidR="00B76ADD" w:rsidRPr="002E3B38">
              <w:rPr>
                <w:rFonts w:ascii="Browallia New" w:hAnsi="Browallia New" w:cs="Browallia New"/>
                <w:sz w:val="24"/>
                <w:szCs w:val="24"/>
                <w:cs/>
                <w:lang w:val="en-GB"/>
              </w:rPr>
              <w:t>ปี</w:t>
            </w:r>
          </w:p>
        </w:tc>
        <w:tc>
          <w:tcPr>
            <w:tcW w:w="1559" w:type="dxa"/>
          </w:tcPr>
          <w:p w14:paraId="7C4C71C1" w14:textId="2EF41528" w:rsidR="0033211C" w:rsidRPr="002E3B38" w:rsidRDefault="0033211C" w:rsidP="00480AB0">
            <w:pPr>
              <w:pBdr>
                <w:bottom w:val="single" w:sz="4" w:space="1" w:color="auto"/>
              </w:pBdr>
              <w:tabs>
                <w:tab w:val="clear" w:pos="1644"/>
                <w:tab w:val="left" w:pos="1512"/>
              </w:tabs>
              <w:spacing w:line="240" w:lineRule="auto"/>
              <w:ind w:right="-12"/>
              <w:jc w:val="right"/>
              <w:rPr>
                <w:rFonts w:ascii="Browallia New" w:hAnsi="Browallia New" w:cs="Browallia New"/>
                <w:sz w:val="24"/>
                <w:szCs w:val="24"/>
                <w:highlight w:val="yellow"/>
                <w:cs/>
                <w:lang w:val="en-GB"/>
              </w:rPr>
            </w:pPr>
            <w:r w:rsidRPr="002E3B38">
              <w:rPr>
                <w:rFonts w:ascii="Browallia New" w:hAnsi="Browallia New" w:cs="Browallia New"/>
                <w:sz w:val="24"/>
                <w:szCs w:val="24"/>
                <w:lang w:val="en-GB"/>
              </w:rPr>
              <w:t>(430,460,000)</w:t>
            </w:r>
          </w:p>
        </w:tc>
        <w:tc>
          <w:tcPr>
            <w:tcW w:w="1418" w:type="dxa"/>
          </w:tcPr>
          <w:p w14:paraId="0D6A8F73" w14:textId="2651DAF7" w:rsidR="0033211C" w:rsidRPr="002E3B38" w:rsidRDefault="005411D4" w:rsidP="00D76A6F">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w:t>
            </w:r>
            <w:r w:rsidR="00863691" w:rsidRPr="002E3B38">
              <w:rPr>
                <w:rFonts w:ascii="Browallia New" w:hAnsi="Browallia New" w:cs="Browallia New"/>
                <w:sz w:val="24"/>
                <w:szCs w:val="24"/>
              </w:rPr>
              <w:t>379,090,</w:t>
            </w:r>
            <w:r w:rsidR="00654945" w:rsidRPr="002E3B38">
              <w:rPr>
                <w:rFonts w:ascii="Browallia New" w:hAnsi="Browallia New" w:cs="Browallia New"/>
                <w:sz w:val="24"/>
                <w:szCs w:val="24"/>
              </w:rPr>
              <w:t>500)</w:t>
            </w:r>
          </w:p>
        </w:tc>
        <w:tc>
          <w:tcPr>
            <w:tcW w:w="1417" w:type="dxa"/>
          </w:tcPr>
          <w:p w14:paraId="1BB4F738" w14:textId="31822090" w:rsidR="0033211C" w:rsidRPr="002E3B38" w:rsidRDefault="0033211C" w:rsidP="00480AB0">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cs/>
              </w:rPr>
              <w:t>(</w:t>
            </w:r>
            <w:r w:rsidR="004C2B40" w:rsidRPr="004C2B40">
              <w:rPr>
                <w:rFonts w:ascii="Browallia New" w:hAnsi="Browallia New" w:cs="Browallia New"/>
                <w:sz w:val="24"/>
                <w:szCs w:val="24"/>
              </w:rPr>
              <w:t>244</w:t>
            </w:r>
            <w:r w:rsidRPr="002E3B38">
              <w:rPr>
                <w:rFonts w:ascii="Browallia New" w:hAnsi="Browallia New" w:cs="Browallia New"/>
                <w:sz w:val="24"/>
                <w:szCs w:val="24"/>
              </w:rPr>
              <w:t>,</w:t>
            </w:r>
            <w:r w:rsidR="004C2B40" w:rsidRPr="004C2B40">
              <w:rPr>
                <w:rFonts w:ascii="Browallia New" w:hAnsi="Browallia New" w:cs="Browallia New"/>
                <w:sz w:val="24"/>
                <w:szCs w:val="24"/>
              </w:rPr>
              <w:t>260</w:t>
            </w:r>
            <w:r w:rsidRPr="002E3B38">
              <w:rPr>
                <w:rFonts w:ascii="Browallia New" w:hAnsi="Browallia New" w:cs="Browallia New"/>
                <w:sz w:val="24"/>
                <w:szCs w:val="24"/>
              </w:rPr>
              <w:t>,</w:t>
            </w:r>
            <w:r w:rsidR="004C2B40" w:rsidRPr="004C2B40">
              <w:rPr>
                <w:rFonts w:ascii="Browallia New" w:hAnsi="Browallia New" w:cs="Browallia New"/>
                <w:sz w:val="24"/>
                <w:szCs w:val="24"/>
              </w:rPr>
              <w:t>000</w:t>
            </w:r>
            <w:r w:rsidRPr="002E3B38">
              <w:rPr>
                <w:rFonts w:ascii="Browallia New" w:hAnsi="Browallia New" w:cs="Browallia New"/>
                <w:sz w:val="24"/>
                <w:szCs w:val="24"/>
                <w:cs/>
              </w:rPr>
              <w:t>)</w:t>
            </w:r>
          </w:p>
        </w:tc>
        <w:tc>
          <w:tcPr>
            <w:tcW w:w="1413" w:type="dxa"/>
            <w:shd w:val="clear" w:color="auto" w:fill="auto"/>
          </w:tcPr>
          <w:p w14:paraId="087CEDCC" w14:textId="15C68A75" w:rsidR="0033211C" w:rsidRPr="002E3B38" w:rsidRDefault="005862DF" w:rsidP="00D76A6F">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w:t>
            </w:r>
            <w:r w:rsidR="00C7330D" w:rsidRPr="002E3B38">
              <w:rPr>
                <w:rFonts w:ascii="Browallia New" w:hAnsi="Browallia New" w:cs="Browallia New"/>
                <w:sz w:val="24"/>
                <w:szCs w:val="24"/>
              </w:rPr>
              <w:t>293</w:t>
            </w:r>
            <w:r w:rsidR="00B51C2B" w:rsidRPr="002E3B38">
              <w:rPr>
                <w:rFonts w:ascii="Browallia New" w:hAnsi="Browallia New" w:cs="Browallia New"/>
                <w:sz w:val="24"/>
                <w:szCs w:val="24"/>
              </w:rPr>
              <w:t>,005,500)</w:t>
            </w:r>
          </w:p>
        </w:tc>
      </w:tr>
      <w:tr w:rsidR="0033211C" w:rsidRPr="002E3B38" w14:paraId="5F96765B" w14:textId="77777777" w:rsidTr="00D76A6F">
        <w:tc>
          <w:tcPr>
            <w:tcW w:w="3335" w:type="dxa"/>
          </w:tcPr>
          <w:p w14:paraId="1F2E0666" w14:textId="52C1B20E" w:rsidR="0033211C" w:rsidRPr="002E3B38" w:rsidRDefault="0033211C" w:rsidP="0033211C">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 xml:space="preserve">ยอดคงเหลือ ณ วันที่ </w:t>
            </w:r>
            <w:r w:rsidRPr="002E3B38">
              <w:rPr>
                <w:rFonts w:ascii="Browallia New" w:hAnsi="Browallia New" w:cs="Browallia New"/>
                <w:sz w:val="24"/>
                <w:szCs w:val="24"/>
              </w:rPr>
              <w:t xml:space="preserve">31 </w:t>
            </w:r>
            <w:r w:rsidRPr="002E3B38">
              <w:rPr>
                <w:rFonts w:ascii="Browallia New" w:hAnsi="Browallia New" w:cs="Browallia New"/>
                <w:sz w:val="24"/>
                <w:szCs w:val="24"/>
                <w:cs/>
              </w:rPr>
              <w:t xml:space="preserve">ธันวาคม </w:t>
            </w:r>
            <w:r w:rsidRPr="002E3B38">
              <w:rPr>
                <w:rFonts w:ascii="Browallia New" w:eastAsia="SimSun" w:hAnsi="Browallia New" w:cs="Browallia New"/>
                <w:sz w:val="24"/>
                <w:szCs w:val="24"/>
              </w:rPr>
              <w:t>2567</w:t>
            </w:r>
          </w:p>
        </w:tc>
        <w:tc>
          <w:tcPr>
            <w:tcW w:w="1559" w:type="dxa"/>
          </w:tcPr>
          <w:p w14:paraId="43B832B3" w14:textId="73838C8B" w:rsidR="0033211C" w:rsidRPr="002E3B38" w:rsidRDefault="004C2B40" w:rsidP="0033211C">
            <w:pPr>
              <w:tabs>
                <w:tab w:val="clear" w:pos="1644"/>
                <w:tab w:val="left" w:pos="1512"/>
              </w:tabs>
              <w:spacing w:line="240" w:lineRule="auto"/>
              <w:ind w:right="-12"/>
              <w:jc w:val="right"/>
              <w:rPr>
                <w:rFonts w:ascii="Browallia New" w:hAnsi="Browallia New" w:cs="Browallia New"/>
                <w:sz w:val="24"/>
                <w:szCs w:val="24"/>
                <w:highlight w:val="yellow"/>
              </w:rPr>
            </w:pPr>
            <w:r w:rsidRPr="004C2B40">
              <w:rPr>
                <w:rFonts w:ascii="Browallia New" w:hAnsi="Browallia New" w:cs="Browallia New"/>
                <w:sz w:val="24"/>
                <w:szCs w:val="24"/>
              </w:rPr>
              <w:t>1</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709</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634</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4</w:t>
            </w:r>
            <w:r w:rsidR="0033211C" w:rsidRPr="002E3B38">
              <w:rPr>
                <w:rFonts w:ascii="Browallia New" w:hAnsi="Browallia New" w:cs="Browallia New"/>
                <w:sz w:val="24"/>
                <w:szCs w:val="24"/>
              </w:rPr>
              <w:t>09</w:t>
            </w:r>
          </w:p>
        </w:tc>
        <w:tc>
          <w:tcPr>
            <w:tcW w:w="1418" w:type="dxa"/>
          </w:tcPr>
          <w:p w14:paraId="7AEB358D" w14:textId="4DA51153" w:rsidR="0033211C" w:rsidRPr="002E3B38" w:rsidRDefault="0088458A" w:rsidP="00D76A6F">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1,838</w:t>
            </w:r>
            <w:r w:rsidR="00FF23AE" w:rsidRPr="002E3B38">
              <w:rPr>
                <w:rFonts w:ascii="Browallia New" w:hAnsi="Browallia New" w:cs="Browallia New"/>
                <w:sz w:val="24"/>
                <w:szCs w:val="24"/>
              </w:rPr>
              <w:t>,</w:t>
            </w:r>
            <w:r w:rsidR="00E1373B" w:rsidRPr="002E3B38">
              <w:rPr>
                <w:rFonts w:ascii="Browallia New" w:hAnsi="Browallia New" w:cs="Browallia New"/>
                <w:sz w:val="24"/>
                <w:szCs w:val="24"/>
              </w:rPr>
              <w:t>743,351</w:t>
            </w:r>
          </w:p>
        </w:tc>
        <w:tc>
          <w:tcPr>
            <w:tcW w:w="1417" w:type="dxa"/>
          </w:tcPr>
          <w:p w14:paraId="0C7DC6FC" w14:textId="2DCDEA6D" w:rsidR="0033211C" w:rsidRPr="002E3B38" w:rsidRDefault="004C2B40" w:rsidP="0033211C">
            <w:pPr>
              <w:tabs>
                <w:tab w:val="clear" w:pos="1644"/>
                <w:tab w:val="left" w:pos="1512"/>
              </w:tabs>
              <w:spacing w:line="240" w:lineRule="auto"/>
              <w:ind w:right="-12"/>
              <w:jc w:val="right"/>
              <w:rPr>
                <w:rFonts w:ascii="Browallia New" w:hAnsi="Browallia New" w:cs="Browallia New"/>
                <w:sz w:val="24"/>
                <w:szCs w:val="24"/>
                <w:cs/>
              </w:rPr>
            </w:pPr>
            <w:r w:rsidRPr="004C2B40">
              <w:rPr>
                <w:rFonts w:ascii="Browallia New" w:hAnsi="Browallia New" w:cs="Browallia New"/>
                <w:sz w:val="24"/>
                <w:szCs w:val="24"/>
              </w:rPr>
              <w:t>831</w:t>
            </w:r>
            <w:r w:rsidR="0033211C" w:rsidRPr="002E3B38">
              <w:rPr>
                <w:rFonts w:ascii="Browallia New" w:hAnsi="Browallia New" w:cs="Browallia New"/>
                <w:sz w:val="24"/>
                <w:szCs w:val="24"/>
              </w:rPr>
              <w:t>,</w:t>
            </w:r>
            <w:r w:rsidRPr="004C2B40">
              <w:rPr>
                <w:rFonts w:ascii="Browallia New" w:hAnsi="Browallia New" w:cs="Browallia New"/>
                <w:sz w:val="24"/>
                <w:szCs w:val="24"/>
              </w:rPr>
              <w:t>129</w:t>
            </w:r>
            <w:r w:rsidR="0033211C" w:rsidRPr="002E3B38">
              <w:rPr>
                <w:rFonts w:ascii="Browallia New" w:hAnsi="Browallia New" w:cs="Browallia New"/>
                <w:sz w:val="24"/>
                <w:szCs w:val="24"/>
              </w:rPr>
              <w:t>,</w:t>
            </w:r>
            <w:r w:rsidRPr="004C2B40">
              <w:rPr>
                <w:rFonts w:ascii="Browallia New" w:hAnsi="Browallia New" w:cs="Browallia New"/>
                <w:sz w:val="24"/>
                <w:szCs w:val="24"/>
              </w:rPr>
              <w:t>697</w:t>
            </w:r>
          </w:p>
        </w:tc>
        <w:tc>
          <w:tcPr>
            <w:tcW w:w="1413" w:type="dxa"/>
            <w:shd w:val="clear" w:color="auto" w:fill="auto"/>
          </w:tcPr>
          <w:p w14:paraId="50476FBD" w14:textId="536964C2" w:rsidR="0033211C" w:rsidRPr="002E3B38" w:rsidRDefault="00B51C2B" w:rsidP="0033211C">
            <w:pP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1,074,316,335</w:t>
            </w:r>
          </w:p>
        </w:tc>
      </w:tr>
      <w:tr w:rsidR="0033211C" w:rsidRPr="002E3B38" w14:paraId="09961BEC" w14:textId="77777777" w:rsidTr="00D76A6F">
        <w:tc>
          <w:tcPr>
            <w:tcW w:w="3335" w:type="dxa"/>
          </w:tcPr>
          <w:p w14:paraId="2A4772F4" w14:textId="77777777" w:rsidR="0033211C" w:rsidRPr="002E3B38" w:rsidRDefault="0033211C" w:rsidP="0033211C">
            <w:pPr>
              <w:spacing w:line="240" w:lineRule="auto"/>
              <w:rPr>
                <w:rFonts w:ascii="Browallia New" w:hAnsi="Browallia New" w:cs="Browallia New"/>
                <w:sz w:val="24"/>
                <w:szCs w:val="24"/>
                <w:cs/>
              </w:rPr>
            </w:pPr>
            <w:r w:rsidRPr="002E3B38">
              <w:rPr>
                <w:rFonts w:ascii="Browallia New" w:hAnsi="Browallia New" w:cs="Browallia New"/>
                <w:sz w:val="24"/>
                <w:szCs w:val="24"/>
                <w:u w:val="single"/>
                <w:cs/>
              </w:rPr>
              <w:t>หัก</w:t>
            </w:r>
            <w:r w:rsidRPr="002E3B38">
              <w:rPr>
                <w:rFonts w:ascii="Browallia New" w:hAnsi="Browallia New" w:cs="Browallia New"/>
                <w:sz w:val="24"/>
                <w:szCs w:val="24"/>
                <w:cs/>
              </w:rPr>
              <w:t xml:space="preserve"> ส่วนที่ถึงกำหนดชำระภายในหนึ่งปี</w:t>
            </w:r>
          </w:p>
        </w:tc>
        <w:tc>
          <w:tcPr>
            <w:tcW w:w="1559" w:type="dxa"/>
            <w:shd w:val="clear" w:color="auto" w:fill="auto"/>
          </w:tcPr>
          <w:p w14:paraId="1211B1B7" w14:textId="59C1E2A5" w:rsidR="0033211C" w:rsidRPr="002E3B38" w:rsidRDefault="0033211C" w:rsidP="00480AB0">
            <w:pPr>
              <w:pBdr>
                <w:bottom w:val="single" w:sz="4" w:space="1" w:color="auto"/>
              </w:pBdr>
              <w:tabs>
                <w:tab w:val="clear" w:pos="1644"/>
                <w:tab w:val="left" w:pos="1512"/>
              </w:tabs>
              <w:spacing w:line="240" w:lineRule="auto"/>
              <w:ind w:right="-12"/>
              <w:jc w:val="right"/>
              <w:rPr>
                <w:rFonts w:ascii="Browallia New" w:hAnsi="Browallia New" w:cs="Browallia New"/>
                <w:sz w:val="24"/>
                <w:szCs w:val="24"/>
                <w:highlight w:val="yellow"/>
                <w:lang w:val="en-GB"/>
              </w:rPr>
            </w:pPr>
            <w:r w:rsidRPr="002E3B38">
              <w:rPr>
                <w:rFonts w:ascii="Browallia New" w:hAnsi="Browallia New" w:cs="Browallia New"/>
                <w:sz w:val="24"/>
                <w:szCs w:val="24"/>
                <w:cs/>
                <w:lang w:val="en-GB"/>
              </w:rPr>
              <w:t>(</w:t>
            </w:r>
            <w:r w:rsidR="004C2B40" w:rsidRPr="004C2B40">
              <w:rPr>
                <w:rFonts w:ascii="Browallia New" w:hAnsi="Browallia New" w:cs="Browallia New"/>
                <w:sz w:val="24"/>
                <w:szCs w:val="24"/>
              </w:rPr>
              <w:t>504</w:t>
            </w:r>
            <w:r w:rsidRPr="002E3B38">
              <w:rPr>
                <w:rFonts w:ascii="Browallia New" w:hAnsi="Browallia New" w:cs="Browallia New"/>
                <w:sz w:val="24"/>
                <w:szCs w:val="24"/>
                <w:lang w:val="en-GB"/>
              </w:rPr>
              <w:t>,</w:t>
            </w:r>
            <w:r w:rsidR="004C2B40" w:rsidRPr="004C2B40">
              <w:rPr>
                <w:rFonts w:ascii="Browallia New" w:hAnsi="Browallia New" w:cs="Browallia New"/>
                <w:sz w:val="24"/>
                <w:szCs w:val="24"/>
              </w:rPr>
              <w:t>696</w:t>
            </w:r>
            <w:r w:rsidRPr="002E3B38">
              <w:rPr>
                <w:rFonts w:ascii="Browallia New" w:hAnsi="Browallia New" w:cs="Browallia New"/>
                <w:sz w:val="24"/>
                <w:szCs w:val="24"/>
                <w:lang w:val="en-GB"/>
              </w:rPr>
              <w:t>,</w:t>
            </w:r>
            <w:r w:rsidR="004C2B40" w:rsidRPr="004C2B40">
              <w:rPr>
                <w:rFonts w:ascii="Browallia New" w:hAnsi="Browallia New" w:cs="Browallia New"/>
                <w:sz w:val="24"/>
                <w:szCs w:val="24"/>
              </w:rPr>
              <w:t>112</w:t>
            </w:r>
            <w:r w:rsidRPr="002E3B38">
              <w:rPr>
                <w:rFonts w:ascii="Browallia New" w:hAnsi="Browallia New" w:cs="Browallia New"/>
                <w:sz w:val="24"/>
                <w:szCs w:val="24"/>
                <w:cs/>
                <w:lang w:val="en-GB"/>
              </w:rPr>
              <w:t>)</w:t>
            </w:r>
          </w:p>
        </w:tc>
        <w:tc>
          <w:tcPr>
            <w:tcW w:w="1418" w:type="dxa"/>
          </w:tcPr>
          <w:p w14:paraId="65F2D4C5" w14:textId="7550C51F" w:rsidR="0033211C" w:rsidRPr="002E3B38" w:rsidRDefault="0090260C" w:rsidP="00D76A6F">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w:t>
            </w:r>
            <w:r w:rsidR="00256074" w:rsidRPr="002E3B38">
              <w:rPr>
                <w:rFonts w:ascii="Browallia New" w:hAnsi="Browallia New" w:cs="Browallia New"/>
                <w:sz w:val="24"/>
                <w:szCs w:val="24"/>
              </w:rPr>
              <w:t>387,462,</w:t>
            </w:r>
            <w:r w:rsidR="0033797E" w:rsidRPr="002E3B38">
              <w:rPr>
                <w:rFonts w:ascii="Browallia New" w:hAnsi="Browallia New" w:cs="Browallia New"/>
                <w:sz w:val="24"/>
                <w:szCs w:val="24"/>
              </w:rPr>
              <w:t>234)</w:t>
            </w:r>
          </w:p>
        </w:tc>
        <w:tc>
          <w:tcPr>
            <w:tcW w:w="1417" w:type="dxa"/>
          </w:tcPr>
          <w:p w14:paraId="4BDB805D" w14:textId="4A7A9801" w:rsidR="0033211C" w:rsidRPr="002E3B38" w:rsidRDefault="0033211C" w:rsidP="00480AB0">
            <w:pPr>
              <w:pBdr>
                <w:bottom w:val="single" w:sz="4"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cs/>
              </w:rPr>
              <w:t>(</w:t>
            </w:r>
            <w:r w:rsidR="004C2B40" w:rsidRPr="004C2B40">
              <w:rPr>
                <w:rFonts w:ascii="Browallia New" w:hAnsi="Browallia New" w:cs="Browallia New"/>
                <w:sz w:val="24"/>
                <w:szCs w:val="24"/>
              </w:rPr>
              <w:t>243</w:t>
            </w:r>
            <w:r w:rsidRPr="002E3B38">
              <w:rPr>
                <w:rFonts w:ascii="Browallia New" w:hAnsi="Browallia New" w:cs="Browallia New"/>
                <w:sz w:val="24"/>
                <w:szCs w:val="24"/>
              </w:rPr>
              <w:t>,</w:t>
            </w:r>
            <w:r w:rsidR="004C2B40" w:rsidRPr="004C2B40">
              <w:rPr>
                <w:rFonts w:ascii="Browallia New" w:hAnsi="Browallia New" w:cs="Browallia New"/>
                <w:sz w:val="24"/>
                <w:szCs w:val="24"/>
              </w:rPr>
              <w:t>455</w:t>
            </w:r>
            <w:r w:rsidRPr="002E3B38">
              <w:rPr>
                <w:rFonts w:ascii="Browallia New" w:hAnsi="Browallia New" w:cs="Browallia New"/>
                <w:sz w:val="24"/>
                <w:szCs w:val="24"/>
              </w:rPr>
              <w:t>,</w:t>
            </w:r>
            <w:r w:rsidR="004C2B40" w:rsidRPr="004C2B40">
              <w:rPr>
                <w:rFonts w:ascii="Browallia New" w:hAnsi="Browallia New" w:cs="Browallia New"/>
                <w:sz w:val="24"/>
                <w:szCs w:val="24"/>
              </w:rPr>
              <w:t>739</w:t>
            </w:r>
            <w:r w:rsidRPr="002E3B38">
              <w:rPr>
                <w:rFonts w:ascii="Browallia New" w:hAnsi="Browallia New" w:cs="Browallia New"/>
                <w:sz w:val="24"/>
                <w:szCs w:val="24"/>
                <w:cs/>
              </w:rPr>
              <w:t>)</w:t>
            </w:r>
          </w:p>
        </w:tc>
        <w:tc>
          <w:tcPr>
            <w:tcW w:w="1413" w:type="dxa"/>
            <w:shd w:val="clear" w:color="auto" w:fill="auto"/>
          </w:tcPr>
          <w:p w14:paraId="3ED8432E" w14:textId="7EBE88ED" w:rsidR="0033211C" w:rsidRPr="002E3B38" w:rsidRDefault="00B51C2B" w:rsidP="00D76A6F">
            <w:pPr>
              <w:pBdr>
                <w:bottom w:val="single" w:sz="4" w:space="1" w:color="auto"/>
              </w:pBdr>
              <w:tabs>
                <w:tab w:val="clear" w:pos="1644"/>
                <w:tab w:val="left" w:pos="1512"/>
              </w:tabs>
              <w:spacing w:line="240" w:lineRule="auto"/>
              <w:ind w:right="-12"/>
              <w:jc w:val="right"/>
              <w:rPr>
                <w:rFonts w:ascii="Browallia New" w:hAnsi="Browallia New" w:cs="Browallia New"/>
                <w:sz w:val="24"/>
                <w:szCs w:val="24"/>
              </w:rPr>
            </w:pPr>
            <w:r w:rsidRPr="002E3B38">
              <w:rPr>
                <w:rFonts w:ascii="Browallia New" w:hAnsi="Browallia New" w:cs="Browallia New"/>
                <w:sz w:val="24"/>
                <w:szCs w:val="24"/>
              </w:rPr>
              <w:t>(243,186,690)</w:t>
            </w:r>
          </w:p>
        </w:tc>
      </w:tr>
      <w:tr w:rsidR="0033211C" w:rsidRPr="002E3B38" w14:paraId="71EBAB96" w14:textId="77777777" w:rsidTr="00D76A6F">
        <w:tc>
          <w:tcPr>
            <w:tcW w:w="3335" w:type="dxa"/>
          </w:tcPr>
          <w:p w14:paraId="5EB9E8E6" w14:textId="77777777" w:rsidR="0033211C" w:rsidRPr="002E3B38" w:rsidRDefault="0033211C" w:rsidP="0033211C">
            <w:pPr>
              <w:spacing w:line="240" w:lineRule="auto"/>
              <w:rPr>
                <w:rFonts w:ascii="Browallia New" w:hAnsi="Browallia New" w:cs="Browallia New"/>
                <w:sz w:val="24"/>
                <w:szCs w:val="24"/>
                <w:cs/>
                <w:lang w:val="en-GB"/>
              </w:rPr>
            </w:pPr>
            <w:r w:rsidRPr="002E3B38">
              <w:rPr>
                <w:rFonts w:ascii="Browallia New" w:hAnsi="Browallia New" w:cs="Browallia New"/>
                <w:sz w:val="24"/>
                <w:szCs w:val="24"/>
                <w:cs/>
                <w:lang w:val="en-GB"/>
              </w:rPr>
              <w:t>สุทธิ</w:t>
            </w:r>
          </w:p>
        </w:tc>
        <w:tc>
          <w:tcPr>
            <w:tcW w:w="1559" w:type="dxa"/>
            <w:shd w:val="clear" w:color="auto" w:fill="auto"/>
          </w:tcPr>
          <w:p w14:paraId="1D28BA4A" w14:textId="48499505" w:rsidR="0033211C" w:rsidRPr="002E3B38" w:rsidRDefault="004C2B40" w:rsidP="00D20D6C">
            <w:pPr>
              <w:pBdr>
                <w:bottom w:val="single" w:sz="12" w:space="1" w:color="auto"/>
              </w:pBdr>
              <w:tabs>
                <w:tab w:val="clear" w:pos="1644"/>
                <w:tab w:val="left" w:pos="1512"/>
              </w:tabs>
              <w:spacing w:line="240" w:lineRule="auto"/>
              <w:ind w:right="-12"/>
              <w:jc w:val="right"/>
              <w:rPr>
                <w:rFonts w:ascii="Browallia New" w:hAnsi="Browallia New" w:cs="Browallia New"/>
                <w:sz w:val="24"/>
                <w:szCs w:val="24"/>
                <w:highlight w:val="yellow"/>
              </w:rPr>
            </w:pPr>
            <w:r w:rsidRPr="004C2B40">
              <w:rPr>
                <w:rFonts w:ascii="Browallia New" w:hAnsi="Browallia New" w:cs="Browallia New"/>
                <w:sz w:val="24"/>
                <w:szCs w:val="24"/>
              </w:rPr>
              <w:t>1</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204</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938</w:t>
            </w:r>
            <w:r w:rsidR="0033211C" w:rsidRPr="002E3B38">
              <w:rPr>
                <w:rFonts w:ascii="Browallia New" w:hAnsi="Browallia New" w:cs="Browallia New"/>
                <w:sz w:val="24"/>
                <w:szCs w:val="24"/>
                <w:lang w:val="en-GB"/>
              </w:rPr>
              <w:t>,</w:t>
            </w:r>
            <w:r w:rsidRPr="004C2B40">
              <w:rPr>
                <w:rFonts w:ascii="Browallia New" w:hAnsi="Browallia New" w:cs="Browallia New"/>
                <w:sz w:val="24"/>
                <w:szCs w:val="24"/>
              </w:rPr>
              <w:t>29</w:t>
            </w:r>
            <w:r w:rsidR="0033211C" w:rsidRPr="002E3B38">
              <w:rPr>
                <w:rFonts w:ascii="Browallia New" w:hAnsi="Browallia New" w:cs="Browallia New"/>
                <w:sz w:val="24"/>
                <w:szCs w:val="24"/>
              </w:rPr>
              <w:t>7</w:t>
            </w:r>
          </w:p>
        </w:tc>
        <w:tc>
          <w:tcPr>
            <w:tcW w:w="1418" w:type="dxa"/>
          </w:tcPr>
          <w:p w14:paraId="2EED5743" w14:textId="01782AA5" w:rsidR="0033211C" w:rsidRPr="002E3B38" w:rsidRDefault="0062273D" w:rsidP="00D76A6F">
            <w:pPr>
              <w:pBdr>
                <w:bottom w:val="single" w:sz="12" w:space="1" w:color="auto"/>
              </w:pBdr>
              <w:tabs>
                <w:tab w:val="clear" w:pos="1644"/>
                <w:tab w:val="left" w:pos="1512"/>
              </w:tabs>
              <w:spacing w:line="240" w:lineRule="auto"/>
              <w:ind w:right="-12"/>
              <w:jc w:val="right"/>
              <w:rPr>
                <w:rFonts w:ascii="Browallia New" w:hAnsi="Browallia New" w:cs="Browallia New"/>
                <w:sz w:val="24"/>
                <w:szCs w:val="24"/>
                <w:cs/>
              </w:rPr>
            </w:pPr>
            <w:r w:rsidRPr="002E3B38">
              <w:rPr>
                <w:rFonts w:ascii="Browallia New" w:hAnsi="Browallia New" w:cs="Browallia New"/>
                <w:sz w:val="24"/>
                <w:szCs w:val="24"/>
              </w:rPr>
              <w:t>1,</w:t>
            </w:r>
            <w:r w:rsidR="007C155D" w:rsidRPr="002E3B38">
              <w:rPr>
                <w:rFonts w:ascii="Browallia New" w:hAnsi="Browallia New" w:cs="Browallia New"/>
                <w:sz w:val="24"/>
                <w:szCs w:val="24"/>
              </w:rPr>
              <w:t>451,281,117</w:t>
            </w:r>
          </w:p>
        </w:tc>
        <w:tc>
          <w:tcPr>
            <w:tcW w:w="1417" w:type="dxa"/>
          </w:tcPr>
          <w:p w14:paraId="3E7F7097" w14:textId="3628B2F6" w:rsidR="0033211C" w:rsidRPr="002E3B38" w:rsidRDefault="004C2B40" w:rsidP="00D20D6C">
            <w:pPr>
              <w:pBdr>
                <w:bottom w:val="single" w:sz="12" w:space="1" w:color="auto"/>
              </w:pBdr>
              <w:tabs>
                <w:tab w:val="clear" w:pos="1644"/>
                <w:tab w:val="left" w:pos="1512"/>
              </w:tabs>
              <w:spacing w:line="240" w:lineRule="auto"/>
              <w:ind w:right="-12"/>
              <w:jc w:val="right"/>
              <w:rPr>
                <w:rFonts w:ascii="Browallia New" w:hAnsi="Browallia New" w:cs="Browallia New"/>
                <w:sz w:val="24"/>
                <w:szCs w:val="24"/>
                <w:cs/>
              </w:rPr>
            </w:pPr>
            <w:r w:rsidRPr="004C2B40">
              <w:rPr>
                <w:rFonts w:ascii="Browallia New" w:hAnsi="Browallia New" w:cs="Browallia New"/>
                <w:sz w:val="24"/>
                <w:szCs w:val="24"/>
              </w:rPr>
              <w:t>587</w:t>
            </w:r>
            <w:r w:rsidR="0033211C" w:rsidRPr="002E3B38">
              <w:rPr>
                <w:rFonts w:ascii="Browallia New" w:hAnsi="Browallia New" w:cs="Browallia New"/>
                <w:sz w:val="24"/>
                <w:szCs w:val="24"/>
              </w:rPr>
              <w:t>,</w:t>
            </w:r>
            <w:r w:rsidRPr="004C2B40">
              <w:rPr>
                <w:rFonts w:ascii="Browallia New" w:hAnsi="Browallia New" w:cs="Browallia New"/>
                <w:sz w:val="24"/>
                <w:szCs w:val="24"/>
              </w:rPr>
              <w:t>673</w:t>
            </w:r>
            <w:r w:rsidR="0033211C" w:rsidRPr="002E3B38">
              <w:rPr>
                <w:rFonts w:ascii="Browallia New" w:hAnsi="Browallia New" w:cs="Browallia New"/>
                <w:sz w:val="24"/>
                <w:szCs w:val="24"/>
              </w:rPr>
              <w:t>,</w:t>
            </w:r>
            <w:r w:rsidRPr="004C2B40">
              <w:rPr>
                <w:rFonts w:ascii="Browallia New" w:hAnsi="Browallia New" w:cs="Browallia New"/>
                <w:sz w:val="24"/>
                <w:szCs w:val="24"/>
              </w:rPr>
              <w:t>95</w:t>
            </w:r>
            <w:r w:rsidR="0033211C" w:rsidRPr="002E3B38">
              <w:rPr>
                <w:rFonts w:ascii="Browallia New" w:hAnsi="Browallia New" w:cs="Browallia New"/>
                <w:sz w:val="24"/>
                <w:szCs w:val="24"/>
              </w:rPr>
              <w:t>8</w:t>
            </w:r>
          </w:p>
        </w:tc>
        <w:tc>
          <w:tcPr>
            <w:tcW w:w="1413" w:type="dxa"/>
            <w:shd w:val="clear" w:color="auto" w:fill="auto"/>
          </w:tcPr>
          <w:p w14:paraId="3A0F242D" w14:textId="01D6110F" w:rsidR="0033211C" w:rsidRPr="002E3B38" w:rsidRDefault="007D77DA" w:rsidP="00D76A6F">
            <w:pPr>
              <w:pBdr>
                <w:bottom w:val="single" w:sz="12" w:space="1" w:color="auto"/>
              </w:pBdr>
              <w:tabs>
                <w:tab w:val="clear" w:pos="1644"/>
                <w:tab w:val="left" w:pos="1512"/>
              </w:tabs>
              <w:spacing w:line="240" w:lineRule="auto"/>
              <w:ind w:right="-12"/>
              <w:jc w:val="right"/>
              <w:rPr>
                <w:rFonts w:ascii="Browallia New" w:hAnsi="Browallia New" w:cs="Browallia New"/>
                <w:sz w:val="24"/>
                <w:szCs w:val="24"/>
              </w:rPr>
            </w:pPr>
            <w:r w:rsidRPr="002E3B38">
              <w:rPr>
                <w:rFonts w:ascii="Browallia New" w:hAnsi="Browallia New" w:cs="Browallia New"/>
                <w:sz w:val="24"/>
                <w:szCs w:val="24"/>
              </w:rPr>
              <w:t>831,129,645</w:t>
            </w:r>
          </w:p>
        </w:tc>
      </w:tr>
    </w:tbl>
    <w:p w14:paraId="79228024" w14:textId="77777777" w:rsidR="001610AB" w:rsidRPr="002E3B38" w:rsidRDefault="001610AB" w:rsidP="00161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FBEC52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7841FE9"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1A49F715"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54C3E6F8"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313A71B2"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0A159B0"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45827222"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0CA9F7FD"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3874BEC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493E10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50DB9EA2"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E9B2D66"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FD5ABA9"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0209B4FD"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0C4407B1"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5CBA2BE1"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3C8C4C43"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932C563"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5C5D14B8"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218B6D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06490DE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676EDD6"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7C9A425"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682AA5C"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48B82052"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18505627"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4337E38D"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68EDB84D"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3F4B344F"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2152F32E"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10AB6AB2"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0BB48287"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4D1C3C9B"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CB0800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48D023FA" w14:textId="77777777" w:rsidR="005B1546" w:rsidRPr="002E3B38" w:rsidRDefault="005B1546" w:rsidP="004B7079">
      <w:pPr>
        <w:spacing w:line="240" w:lineRule="auto"/>
        <w:ind w:left="426"/>
        <w:jc w:val="thaiDistribute"/>
        <w:rPr>
          <w:rFonts w:ascii="Browallia New" w:hAnsi="Browallia New" w:cs="Browallia New"/>
          <w:b/>
          <w:bCs/>
          <w:caps/>
          <w:color w:val="000000" w:themeColor="text1"/>
          <w:sz w:val="16"/>
          <w:szCs w:val="16"/>
          <w:lang w:val="en-GB"/>
        </w:rPr>
      </w:pPr>
    </w:p>
    <w:p w14:paraId="7CC9BC05" w14:textId="77777777" w:rsidR="000648F8" w:rsidRPr="002E3B38" w:rsidRDefault="000648F8" w:rsidP="004B7079">
      <w:pPr>
        <w:spacing w:line="240" w:lineRule="auto"/>
        <w:ind w:left="426"/>
        <w:jc w:val="thaiDistribute"/>
        <w:rPr>
          <w:rFonts w:ascii="Browallia New" w:hAnsi="Browallia New" w:cs="Browallia New"/>
          <w:b/>
          <w:bCs/>
          <w:caps/>
          <w:color w:val="000000" w:themeColor="text1"/>
          <w:sz w:val="16"/>
          <w:szCs w:val="16"/>
          <w:lang w:val="en-GB"/>
        </w:rPr>
        <w:sectPr w:rsidR="000648F8" w:rsidRPr="002E3B38" w:rsidSect="00C06CEE">
          <w:headerReference w:type="default" r:id="rId25"/>
          <w:footerReference w:type="default" r:id="rId26"/>
          <w:pgSz w:w="11909" w:h="16834" w:code="9"/>
          <w:pgMar w:top="2404" w:right="1021" w:bottom="1281" w:left="1440" w:header="811" w:footer="301" w:gutter="0"/>
          <w:pgNumType w:start="76"/>
          <w:cols w:space="720"/>
          <w:docGrid w:linePitch="245"/>
        </w:sectPr>
      </w:pPr>
    </w:p>
    <w:p w14:paraId="5C6FFAF4" w14:textId="407E5FB3" w:rsidR="00D9786A" w:rsidRPr="002E3B38" w:rsidRDefault="00D9786A" w:rsidP="00312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52"/>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lastRenderedPageBreak/>
        <w:t xml:space="preserve">วันที่ </w:t>
      </w:r>
      <w:r w:rsidRPr="002E3B38">
        <w:rPr>
          <w:rFonts w:ascii="Browallia New" w:hAnsi="Browallia New" w:cs="Browallia New"/>
          <w:color w:val="000000" w:themeColor="text1"/>
          <w:sz w:val="28"/>
          <w:szCs w:val="28"/>
        </w:rPr>
        <w:t xml:space="preserve">31 </w:t>
      </w:r>
      <w:r w:rsidRPr="002E3B38">
        <w:rPr>
          <w:rFonts w:ascii="Browallia New" w:hAnsi="Browallia New" w:cs="Browallia New"/>
          <w:color w:val="000000" w:themeColor="text1"/>
          <w:sz w:val="28"/>
          <w:szCs w:val="28"/>
          <w:cs/>
        </w:rPr>
        <w:t xml:space="preserve">ธันวาคม </w:t>
      </w:r>
      <w:r w:rsidRPr="002E3B38">
        <w:rPr>
          <w:rFonts w:ascii="Browallia New" w:hAnsi="Browallia New" w:cs="Browallia New"/>
          <w:color w:val="000000" w:themeColor="text1"/>
          <w:sz w:val="28"/>
          <w:szCs w:val="28"/>
        </w:rPr>
        <w:t>256</w:t>
      </w:r>
      <w:r w:rsidR="00C847E7" w:rsidRPr="002E3B38">
        <w:rPr>
          <w:rFonts w:ascii="Browallia New" w:hAnsi="Browallia New" w:cs="Browallia New"/>
          <w:color w:val="000000" w:themeColor="text1"/>
          <w:sz w:val="28"/>
          <w:szCs w:val="28"/>
        </w:rPr>
        <w:t>7</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กลุ่มบริษัทมีวงเงินกู้ยืมระยะยาว ดังต่อไปนี้</w:t>
      </w:r>
    </w:p>
    <w:p w14:paraId="4EFB3E94" w14:textId="77777777" w:rsidR="00D9786A" w:rsidRPr="002E3B38" w:rsidRDefault="00D9786A"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79C88BD" w14:textId="77777777" w:rsidR="00D9786A" w:rsidRPr="002E3B38" w:rsidRDefault="00D9786A" w:rsidP="004F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 บริษัทมีวงเงินกู้ยืมระยะยาวจากสถาบันการเงินดังนี้</w:t>
      </w:r>
    </w:p>
    <w:p w14:paraId="6B366D62" w14:textId="77777777" w:rsidR="00D9786A" w:rsidRPr="002E3B38" w:rsidRDefault="00D9786A"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14044" w:type="dxa"/>
        <w:tblInd w:w="518" w:type="dxa"/>
        <w:tblLayout w:type="fixed"/>
        <w:tblLook w:val="04A0" w:firstRow="1" w:lastRow="0" w:firstColumn="1" w:lastColumn="0" w:noHBand="0" w:noVBand="1"/>
      </w:tblPr>
      <w:tblGrid>
        <w:gridCol w:w="1745"/>
        <w:gridCol w:w="1560"/>
        <w:gridCol w:w="1878"/>
        <w:gridCol w:w="4468"/>
        <w:gridCol w:w="2196"/>
        <w:gridCol w:w="2197"/>
      </w:tblGrid>
      <w:tr w:rsidR="005F5627" w:rsidRPr="002E3B38" w14:paraId="2F47420D" w14:textId="77777777" w:rsidTr="00312DF4">
        <w:trPr>
          <w:trHeight w:val="243"/>
        </w:trPr>
        <w:tc>
          <w:tcPr>
            <w:tcW w:w="1745" w:type="dxa"/>
            <w:shd w:val="clear" w:color="auto" w:fill="auto"/>
          </w:tcPr>
          <w:p w14:paraId="220F47AF"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cs/>
              </w:rPr>
              <w:t>วงเงิน</w:t>
            </w:r>
          </w:p>
        </w:tc>
        <w:tc>
          <w:tcPr>
            <w:tcW w:w="1560" w:type="dxa"/>
            <w:shd w:val="clear" w:color="auto" w:fill="auto"/>
          </w:tcPr>
          <w:p w14:paraId="3F3DBA73"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cs/>
              </w:rPr>
              <w:t>วงเงินคงเหลือ</w:t>
            </w:r>
          </w:p>
        </w:tc>
        <w:tc>
          <w:tcPr>
            <w:tcW w:w="1878" w:type="dxa"/>
            <w:shd w:val="clear" w:color="auto" w:fill="auto"/>
          </w:tcPr>
          <w:p w14:paraId="3E269842"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อัตราดอกเบี้ย</w:t>
            </w:r>
          </w:p>
        </w:tc>
        <w:tc>
          <w:tcPr>
            <w:tcW w:w="4468" w:type="dxa"/>
            <w:shd w:val="clear" w:color="auto" w:fill="auto"/>
          </w:tcPr>
          <w:p w14:paraId="69ABE494"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กำหนดชำระคืน</w:t>
            </w:r>
          </w:p>
        </w:tc>
        <w:tc>
          <w:tcPr>
            <w:tcW w:w="2196" w:type="dxa"/>
            <w:shd w:val="clear" w:color="auto" w:fill="auto"/>
          </w:tcPr>
          <w:p w14:paraId="026D0259"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ชําระคืนดอกเบี้ย</w:t>
            </w:r>
          </w:p>
        </w:tc>
        <w:tc>
          <w:tcPr>
            <w:tcW w:w="2197" w:type="dxa"/>
            <w:shd w:val="clear" w:color="auto" w:fill="auto"/>
          </w:tcPr>
          <w:p w14:paraId="2AFFB81F"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หลักประกัน</w:t>
            </w:r>
          </w:p>
        </w:tc>
      </w:tr>
      <w:tr w:rsidR="00146BAB" w:rsidRPr="002E3B38" w14:paraId="794A17B4" w14:textId="77777777" w:rsidTr="00312DF4">
        <w:trPr>
          <w:trHeight w:val="243"/>
        </w:trPr>
        <w:tc>
          <w:tcPr>
            <w:tcW w:w="1745" w:type="dxa"/>
            <w:shd w:val="clear" w:color="auto" w:fill="auto"/>
          </w:tcPr>
          <w:p w14:paraId="1C378535"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1560" w:type="dxa"/>
            <w:shd w:val="clear" w:color="auto" w:fill="auto"/>
          </w:tcPr>
          <w:p w14:paraId="18FE0ACA"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1878" w:type="dxa"/>
            <w:shd w:val="clear" w:color="auto" w:fill="auto"/>
          </w:tcPr>
          <w:p w14:paraId="64F09443"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4468" w:type="dxa"/>
            <w:shd w:val="clear" w:color="auto" w:fill="auto"/>
          </w:tcPr>
          <w:p w14:paraId="7C74C6F9"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2196" w:type="dxa"/>
            <w:shd w:val="clear" w:color="auto" w:fill="auto"/>
          </w:tcPr>
          <w:p w14:paraId="2702293B"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c>
          <w:tcPr>
            <w:tcW w:w="2197" w:type="dxa"/>
            <w:shd w:val="clear" w:color="auto" w:fill="auto"/>
          </w:tcPr>
          <w:p w14:paraId="18F49022"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color w:val="000000" w:themeColor="text1"/>
                <w:sz w:val="24"/>
                <w:szCs w:val="24"/>
                <w:cs/>
              </w:rPr>
            </w:pPr>
          </w:p>
        </w:tc>
      </w:tr>
      <w:tr w:rsidR="005F5627" w:rsidRPr="002E3B38" w14:paraId="2B58F891" w14:textId="77777777" w:rsidTr="00312DF4">
        <w:trPr>
          <w:trHeight w:val="1053"/>
        </w:trPr>
        <w:tc>
          <w:tcPr>
            <w:tcW w:w="1745" w:type="dxa"/>
            <w:shd w:val="clear" w:color="auto" w:fill="auto"/>
          </w:tcPr>
          <w:p w14:paraId="5BBDAD76"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both"/>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rPr>
              <w:t xml:space="preserve">920 </w:t>
            </w:r>
            <w:r w:rsidRPr="002E3B38">
              <w:rPr>
                <w:rFonts w:ascii="Browallia New" w:hAnsi="Browallia New" w:cs="Browallia New"/>
                <w:color w:val="000000" w:themeColor="text1"/>
                <w:sz w:val="24"/>
                <w:szCs w:val="24"/>
                <w:cs/>
              </w:rPr>
              <w:t>ล้านบาท</w:t>
            </w:r>
            <w:r w:rsidRPr="002E3B38">
              <w:rPr>
                <w:rFonts w:ascii="Browallia New" w:hAnsi="Browallia New" w:cs="Browallia New"/>
                <w:color w:val="000000" w:themeColor="text1"/>
                <w:sz w:val="24"/>
                <w:szCs w:val="24"/>
              </w:rPr>
              <w:t>*</w:t>
            </w:r>
          </w:p>
        </w:tc>
        <w:tc>
          <w:tcPr>
            <w:tcW w:w="1560" w:type="dxa"/>
            <w:shd w:val="clear" w:color="auto" w:fill="auto"/>
          </w:tcPr>
          <w:p w14:paraId="16B45F50"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1878" w:type="dxa"/>
            <w:shd w:val="clear" w:color="auto" w:fill="auto"/>
          </w:tcPr>
          <w:p w14:paraId="20B93291"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4468" w:type="dxa"/>
            <w:shd w:val="clear" w:color="auto" w:fill="auto"/>
          </w:tcPr>
          <w:p w14:paraId="7BD5A87C"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 xml:space="preserve">ภายในระยะเวลา </w:t>
            </w:r>
            <w:r w:rsidRPr="002E3B38">
              <w:rPr>
                <w:rFonts w:ascii="Browallia New" w:hAnsi="Browallia New" w:cs="Browallia New"/>
                <w:color w:val="000000" w:themeColor="text1"/>
                <w:sz w:val="24"/>
                <w:szCs w:val="24"/>
              </w:rPr>
              <w:t xml:space="preserve">3 </w:t>
            </w:r>
            <w:r w:rsidRPr="002E3B38">
              <w:rPr>
                <w:rFonts w:ascii="Browallia New" w:hAnsi="Browallia New" w:cs="Browallia New"/>
                <w:color w:val="000000" w:themeColor="text1"/>
                <w:sz w:val="24"/>
                <w:szCs w:val="24"/>
                <w:cs/>
              </w:rPr>
              <w:t>ปี</w:t>
            </w:r>
            <w:r w:rsidRPr="002E3B38">
              <w:rPr>
                <w:rFonts w:ascii="Browallia New" w:hAnsi="Browallia New" w:cs="Browallia New"/>
                <w:color w:val="000000" w:themeColor="text1"/>
                <w:sz w:val="24"/>
                <w:szCs w:val="24"/>
              </w:rPr>
              <w:t xml:space="preserve"> </w:t>
            </w:r>
            <w:r w:rsidRPr="002E3B38">
              <w:rPr>
                <w:rFonts w:ascii="Browallia New" w:hAnsi="Browallia New" w:cs="Browallia New"/>
                <w:color w:val="000000" w:themeColor="text1"/>
                <w:sz w:val="24"/>
                <w:szCs w:val="24"/>
                <w:cs/>
              </w:rPr>
              <w:t xml:space="preserve">นับจากวันที่ </w:t>
            </w:r>
            <w:r w:rsidRPr="002E3B38">
              <w:rPr>
                <w:rFonts w:ascii="Browallia New" w:hAnsi="Browallia New" w:cs="Browallia New"/>
                <w:color w:val="000000" w:themeColor="text1"/>
                <w:sz w:val="24"/>
                <w:szCs w:val="24"/>
              </w:rPr>
              <w:t xml:space="preserve">24 </w:t>
            </w:r>
            <w:r w:rsidRPr="002E3B38">
              <w:rPr>
                <w:rFonts w:ascii="Browallia New" w:hAnsi="Browallia New" w:cs="Browallia New"/>
                <w:color w:val="000000" w:themeColor="text1"/>
                <w:sz w:val="24"/>
                <w:szCs w:val="24"/>
                <w:cs/>
              </w:rPr>
              <w:t xml:space="preserve">กุมภาพันธ์ พ.ศ. </w:t>
            </w:r>
            <w:r w:rsidRPr="002E3B38">
              <w:rPr>
                <w:rFonts w:ascii="Browallia New" w:hAnsi="Browallia New" w:cs="Browallia New"/>
                <w:color w:val="000000" w:themeColor="text1"/>
                <w:sz w:val="24"/>
                <w:szCs w:val="24"/>
              </w:rPr>
              <w:t>2564</w:t>
            </w:r>
          </w:p>
        </w:tc>
        <w:tc>
          <w:tcPr>
            <w:tcW w:w="2196" w:type="dxa"/>
            <w:shd w:val="clear" w:color="auto" w:fill="auto"/>
          </w:tcPr>
          <w:p w14:paraId="4EAD85A5"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2197" w:type="dxa"/>
            <w:shd w:val="clear" w:color="auto" w:fill="auto"/>
          </w:tcPr>
          <w:p w14:paraId="71ECFAA8"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 xml:space="preserve">หุ้นที่ถืออยู่ในบริษัท </w:t>
            </w:r>
            <w:proofErr w:type="spellStart"/>
            <w:r w:rsidRPr="002E3B38">
              <w:rPr>
                <w:rFonts w:ascii="Browallia New" w:hAnsi="Browallia New" w:cs="Browallia New"/>
                <w:color w:val="000000" w:themeColor="text1"/>
                <w:sz w:val="24"/>
                <w:szCs w:val="24"/>
                <w:cs/>
              </w:rPr>
              <w:t>เชฎฐ์</w:t>
            </w:r>
            <w:proofErr w:type="spellEnd"/>
            <w:r w:rsidRPr="002E3B38">
              <w:rPr>
                <w:rFonts w:ascii="Browallia New" w:hAnsi="Browallia New" w:cs="Browallia New"/>
                <w:color w:val="000000" w:themeColor="text1"/>
                <w:sz w:val="24"/>
                <w:szCs w:val="24"/>
                <w:cs/>
              </w:rPr>
              <w:t xml:space="preserve"> เอเชีย จํากัด</w:t>
            </w:r>
            <w:r w:rsidRPr="002E3B38">
              <w:rPr>
                <w:rFonts w:ascii="Browallia New" w:hAnsi="Browallia New" w:cs="Browallia New"/>
                <w:color w:val="000000" w:themeColor="text1"/>
                <w:sz w:val="24"/>
                <w:szCs w:val="24"/>
              </w:rPr>
              <w:t xml:space="preserve"> (</w:t>
            </w:r>
            <w:r w:rsidRPr="002E3B38">
              <w:rPr>
                <w:rFonts w:ascii="Browallia New" w:hAnsi="Browallia New" w:cs="Browallia New"/>
                <w:color w:val="000000" w:themeColor="text1"/>
                <w:sz w:val="24"/>
                <w:szCs w:val="24"/>
                <w:cs/>
              </w:rPr>
              <w:t>มหาชน</w:t>
            </w:r>
            <w:r w:rsidRPr="002E3B38">
              <w:rPr>
                <w:rFonts w:ascii="Browallia New" w:hAnsi="Browallia New" w:cs="Browallia New"/>
                <w:color w:val="000000" w:themeColor="text1"/>
                <w:sz w:val="24"/>
                <w:szCs w:val="24"/>
              </w:rPr>
              <w:t>)</w:t>
            </w:r>
          </w:p>
        </w:tc>
      </w:tr>
      <w:tr w:rsidR="005F5627" w:rsidRPr="002E3B38" w14:paraId="76B703A1" w14:textId="77777777" w:rsidTr="00312DF4">
        <w:trPr>
          <w:trHeight w:val="1053"/>
        </w:trPr>
        <w:tc>
          <w:tcPr>
            <w:tcW w:w="1745" w:type="dxa"/>
            <w:shd w:val="clear" w:color="auto" w:fill="auto"/>
          </w:tcPr>
          <w:p w14:paraId="0F449E22"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both"/>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450 </w:t>
            </w:r>
            <w:r w:rsidRPr="002E3B38">
              <w:rPr>
                <w:rFonts w:ascii="Browallia New" w:hAnsi="Browallia New" w:cs="Browallia New"/>
                <w:color w:val="000000" w:themeColor="text1"/>
                <w:sz w:val="24"/>
                <w:szCs w:val="24"/>
                <w:cs/>
              </w:rPr>
              <w:t>ล้านบาท</w:t>
            </w:r>
          </w:p>
        </w:tc>
        <w:tc>
          <w:tcPr>
            <w:tcW w:w="1560" w:type="dxa"/>
            <w:shd w:val="clear" w:color="auto" w:fill="auto"/>
          </w:tcPr>
          <w:p w14:paraId="56732E74"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1878" w:type="dxa"/>
            <w:shd w:val="clear" w:color="auto" w:fill="auto"/>
          </w:tcPr>
          <w:p w14:paraId="1BCA0982"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4468" w:type="dxa"/>
            <w:shd w:val="clear" w:color="auto" w:fill="auto"/>
          </w:tcPr>
          <w:p w14:paraId="30DB9340"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ชําระคืนเงินต้นงวดแรก ในวันครบ</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 xml:space="preserve">ระยะเวลา </w:t>
            </w:r>
            <w:r w:rsidRPr="002E3B38">
              <w:rPr>
                <w:rFonts w:ascii="Browallia New" w:hAnsi="Browallia New" w:cs="Browallia New"/>
                <w:color w:val="000000" w:themeColor="text1"/>
                <w:sz w:val="24"/>
                <w:szCs w:val="24"/>
              </w:rPr>
              <w:t>13</w:t>
            </w:r>
            <w:r w:rsidRPr="002E3B38">
              <w:rPr>
                <w:rFonts w:ascii="Browallia New" w:hAnsi="Browallia New" w:cs="Browallia New"/>
                <w:color w:val="000000" w:themeColor="text1"/>
                <w:sz w:val="24"/>
                <w:szCs w:val="24"/>
                <w:cs/>
              </w:rPr>
              <w:t xml:space="preserve"> เดือน และมี</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ชําระคืนทั้ง</w:t>
            </w:r>
            <w:proofErr w:type="spellStart"/>
            <w:r w:rsidRPr="002E3B38">
              <w:rPr>
                <w:rFonts w:ascii="Browallia New" w:hAnsi="Browallia New" w:cs="Browallia New"/>
                <w:color w:val="000000" w:themeColor="text1"/>
                <w:sz w:val="24"/>
                <w:szCs w:val="24"/>
                <w:cs/>
              </w:rPr>
              <w:t>จํานวน</w:t>
            </w:r>
            <w:proofErr w:type="spellEnd"/>
            <w:r w:rsidRPr="002E3B38">
              <w:rPr>
                <w:rFonts w:ascii="Browallia New" w:hAnsi="Browallia New" w:cs="Browallia New"/>
                <w:color w:val="000000" w:themeColor="text1"/>
                <w:sz w:val="24"/>
                <w:szCs w:val="24"/>
                <w:cs/>
              </w:rPr>
              <w:t xml:space="preserve">ภายในระยะเวลา </w:t>
            </w:r>
            <w:r w:rsidRPr="002E3B38">
              <w:rPr>
                <w:rFonts w:ascii="Browallia New" w:hAnsi="Browallia New" w:cs="Browallia New"/>
                <w:color w:val="000000" w:themeColor="text1"/>
                <w:sz w:val="24"/>
                <w:szCs w:val="24"/>
              </w:rPr>
              <w:t>84</w:t>
            </w:r>
            <w:r w:rsidRPr="002E3B38">
              <w:rPr>
                <w:rFonts w:ascii="Browallia New" w:hAnsi="Browallia New" w:cs="Browallia New"/>
                <w:color w:val="000000" w:themeColor="text1"/>
                <w:sz w:val="24"/>
                <w:szCs w:val="24"/>
                <w:cs/>
              </w:rPr>
              <w:t xml:space="preserve"> เดือน</w:t>
            </w:r>
            <w:r w:rsidRPr="002E3B38">
              <w:rPr>
                <w:rFonts w:ascii="Browallia New" w:hAnsi="Browallia New" w:cs="Browallia New"/>
                <w:color w:val="000000" w:themeColor="text1"/>
                <w:sz w:val="24"/>
                <w:szCs w:val="24"/>
              </w:rPr>
              <w:t xml:space="preserve"> </w:t>
            </w:r>
            <w:r w:rsidRPr="002E3B38">
              <w:rPr>
                <w:rFonts w:ascii="Browallia New" w:hAnsi="Browallia New" w:cs="Browallia New"/>
                <w:color w:val="000000" w:themeColor="text1"/>
                <w:sz w:val="24"/>
                <w:szCs w:val="24"/>
                <w:cs/>
              </w:rPr>
              <w:t xml:space="preserve">นับจากวันที่ </w:t>
            </w:r>
            <w:r w:rsidRPr="002E3B38">
              <w:rPr>
                <w:rFonts w:ascii="Browallia New" w:hAnsi="Browallia New" w:cs="Browallia New"/>
                <w:color w:val="000000" w:themeColor="text1"/>
                <w:sz w:val="24"/>
                <w:szCs w:val="24"/>
              </w:rPr>
              <w:t xml:space="preserve">27 </w:t>
            </w:r>
            <w:r w:rsidRPr="002E3B38">
              <w:rPr>
                <w:rFonts w:ascii="Browallia New" w:hAnsi="Browallia New" w:cs="Browallia New"/>
                <w:color w:val="000000" w:themeColor="text1"/>
                <w:sz w:val="24"/>
                <w:szCs w:val="24"/>
                <w:cs/>
              </w:rPr>
              <w:t xml:space="preserve">เมษายน พ.ศ. </w:t>
            </w:r>
            <w:r w:rsidRPr="002E3B38">
              <w:rPr>
                <w:rFonts w:ascii="Browallia New" w:hAnsi="Browallia New" w:cs="Browallia New"/>
                <w:color w:val="000000" w:themeColor="text1"/>
                <w:sz w:val="24"/>
                <w:szCs w:val="24"/>
              </w:rPr>
              <w:t>2565</w:t>
            </w:r>
          </w:p>
        </w:tc>
        <w:tc>
          <w:tcPr>
            <w:tcW w:w="2196" w:type="dxa"/>
            <w:shd w:val="clear" w:color="auto" w:fill="auto"/>
          </w:tcPr>
          <w:p w14:paraId="72ACBB9D"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2197" w:type="dxa"/>
            <w:shd w:val="clear" w:color="auto" w:fill="auto"/>
          </w:tcPr>
          <w:p w14:paraId="67A66D2B"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r>
    </w:tbl>
    <w:p w14:paraId="66131EBD" w14:textId="77777777" w:rsidR="00D9786A" w:rsidRPr="002E3B38" w:rsidRDefault="00D9786A" w:rsidP="0060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68F1E31" w14:textId="283B2267" w:rsidR="00D9786A" w:rsidRPr="002E3B38" w:rsidRDefault="009D392D" w:rsidP="004E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278"/>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 xml:space="preserve">* </w:t>
      </w:r>
      <w:r w:rsidR="00D9786A" w:rsidRPr="002E3B38">
        <w:rPr>
          <w:rFonts w:ascii="Browallia New" w:hAnsi="Browallia New" w:cs="Browallia New"/>
          <w:color w:val="000000" w:themeColor="text1"/>
          <w:sz w:val="28"/>
          <w:szCs w:val="28"/>
          <w:cs/>
        </w:rPr>
        <w:t xml:space="preserve">หากมีภาระหนี้คงเหลือ ให้สามารถแปลงภาระหนี้ดังกล่าวเป็นเงินกู้ยืมระยะยาวโดยชําระคืนเงินต้นคงเหลือเท่ากันทุกงวดทั้งหมด </w:t>
      </w:r>
      <w:r w:rsidR="00D9786A" w:rsidRPr="002E3B38">
        <w:rPr>
          <w:rFonts w:ascii="Browallia New" w:hAnsi="Browallia New" w:cs="Browallia New"/>
          <w:color w:val="000000" w:themeColor="text1"/>
          <w:sz w:val="28"/>
          <w:szCs w:val="28"/>
        </w:rPr>
        <w:t>48</w:t>
      </w:r>
      <w:r w:rsidR="00D9786A" w:rsidRPr="002E3B38">
        <w:rPr>
          <w:rFonts w:ascii="Browallia New" w:hAnsi="Browallia New" w:cs="Browallia New"/>
          <w:color w:val="000000" w:themeColor="text1"/>
          <w:sz w:val="28"/>
          <w:szCs w:val="28"/>
          <w:cs/>
        </w:rPr>
        <w:t xml:space="preserve"> งวด ในอัตราดอกเบี้ย </w:t>
      </w:r>
      <w:r w:rsidR="00D9786A" w:rsidRPr="002E3B38">
        <w:rPr>
          <w:rFonts w:ascii="Browallia New" w:hAnsi="Browallia New" w:cs="Browallia New"/>
          <w:color w:val="000000" w:themeColor="text1"/>
          <w:sz w:val="28"/>
          <w:szCs w:val="28"/>
        </w:rPr>
        <w:t xml:space="preserve">MLR </w:t>
      </w:r>
      <w:r w:rsidR="00D9786A" w:rsidRPr="002E3B38">
        <w:rPr>
          <w:rFonts w:ascii="Browallia New" w:hAnsi="Browallia New" w:cs="Browallia New"/>
          <w:color w:val="000000" w:themeColor="text1"/>
          <w:sz w:val="28"/>
          <w:szCs w:val="28"/>
          <w:cs/>
        </w:rPr>
        <w:t>ลบด้วยร้อยละคงที่ตามสัญญา ซึ่งกลุ่มบริษัทจะต้อง</w:t>
      </w:r>
      <w:proofErr w:type="spellStart"/>
      <w:r w:rsidR="00D9786A" w:rsidRPr="002E3B38">
        <w:rPr>
          <w:rFonts w:ascii="Browallia New" w:hAnsi="Browallia New" w:cs="Browallia New"/>
          <w:color w:val="000000" w:themeColor="text1"/>
          <w:sz w:val="28"/>
          <w:szCs w:val="28"/>
          <w:cs/>
        </w:rPr>
        <w:t>ดํารง</w:t>
      </w:r>
      <w:proofErr w:type="spellEnd"/>
      <w:r w:rsidR="00D9786A" w:rsidRPr="002E3B38">
        <w:rPr>
          <w:rFonts w:ascii="Browallia New" w:hAnsi="Browallia New" w:cs="Browallia New"/>
          <w:color w:val="000000" w:themeColor="text1"/>
          <w:sz w:val="28"/>
          <w:szCs w:val="28"/>
          <w:cs/>
        </w:rPr>
        <w:t xml:space="preserve">อัตราส่วนความสามารถในการชําระหนี้ </w:t>
      </w:r>
      <w:r w:rsidR="00D9786A" w:rsidRPr="002E3B38">
        <w:rPr>
          <w:rFonts w:ascii="Browallia New" w:hAnsi="Browallia New" w:cs="Browallia New"/>
          <w:color w:val="000000" w:themeColor="text1"/>
          <w:sz w:val="28"/>
          <w:szCs w:val="28"/>
        </w:rPr>
        <w:t xml:space="preserve">DSCR </w:t>
      </w:r>
      <w:r w:rsidR="00D9786A" w:rsidRPr="002E3B38">
        <w:rPr>
          <w:rFonts w:ascii="Browallia New" w:hAnsi="Browallia New" w:cs="Browallia New"/>
          <w:color w:val="000000" w:themeColor="text1"/>
          <w:sz w:val="28"/>
          <w:szCs w:val="28"/>
          <w:cs/>
        </w:rPr>
        <w:t>และอัตราส่วนหนี้สินที่มีภาระดอกเบี้ยต่อทุน (</w:t>
      </w:r>
      <w:r w:rsidR="00D9786A" w:rsidRPr="002E3B38">
        <w:rPr>
          <w:rFonts w:ascii="Browallia New" w:hAnsi="Browallia New" w:cs="Browallia New"/>
          <w:color w:val="000000" w:themeColor="text1"/>
          <w:sz w:val="28"/>
          <w:szCs w:val="28"/>
        </w:rPr>
        <w:t xml:space="preserve">Interest Bearing Debt / Equity) </w:t>
      </w:r>
      <w:r w:rsidR="00D9786A" w:rsidRPr="002E3B38">
        <w:rPr>
          <w:rFonts w:ascii="Browallia New" w:hAnsi="Browallia New" w:cs="Browallia New"/>
          <w:color w:val="000000" w:themeColor="text1"/>
          <w:sz w:val="28"/>
          <w:szCs w:val="28"/>
          <w:cs/>
        </w:rPr>
        <w:t>ในงบการเงินรวมตามที่</w:t>
      </w:r>
      <w:proofErr w:type="spellStart"/>
      <w:r w:rsidR="00D9786A" w:rsidRPr="002E3B38">
        <w:rPr>
          <w:rFonts w:ascii="Browallia New" w:hAnsi="Browallia New" w:cs="Browallia New"/>
          <w:color w:val="000000" w:themeColor="text1"/>
          <w:sz w:val="28"/>
          <w:szCs w:val="28"/>
          <w:cs/>
        </w:rPr>
        <w:t>กําหนด</w:t>
      </w:r>
      <w:proofErr w:type="spellEnd"/>
      <w:r w:rsidR="00D9786A" w:rsidRPr="002E3B38">
        <w:rPr>
          <w:rFonts w:ascii="Browallia New" w:hAnsi="Browallia New" w:cs="Browallia New"/>
          <w:color w:val="000000" w:themeColor="text1"/>
          <w:sz w:val="28"/>
          <w:szCs w:val="28"/>
          <w:cs/>
        </w:rPr>
        <w:t>ในสัญญา</w:t>
      </w:r>
    </w:p>
    <w:p w14:paraId="3B85F5FF" w14:textId="77777777" w:rsidR="00D9786A" w:rsidRPr="002E3B38" w:rsidRDefault="00D9786A"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26303F69" w14:textId="77777777" w:rsidR="000648F8" w:rsidRPr="002E3B3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4E0E8D9B" w14:textId="77777777" w:rsidR="000648F8" w:rsidRPr="002E3B3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0E7487EB" w14:textId="77777777" w:rsidR="000648F8" w:rsidRPr="002E3B3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3231773A" w14:textId="77777777" w:rsidR="007F6251" w:rsidRPr="002E3B38" w:rsidRDefault="007F6251"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31F33D95" w14:textId="77777777" w:rsidR="000648F8" w:rsidRPr="002E3B3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7EE1D74E" w14:textId="77777777" w:rsidR="000648F8" w:rsidRPr="002E3B38" w:rsidRDefault="000648F8" w:rsidP="00D8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color w:val="000000" w:themeColor="text1"/>
          <w:sz w:val="28"/>
          <w:szCs w:val="28"/>
        </w:rPr>
      </w:pPr>
    </w:p>
    <w:p w14:paraId="1D3B1A52" w14:textId="77777777" w:rsidR="00D9786A" w:rsidRPr="002E3B38" w:rsidRDefault="00D9786A" w:rsidP="005C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lastRenderedPageBreak/>
        <w:t xml:space="preserve">- บริษัทย่อย </w:t>
      </w:r>
      <w:r w:rsidRPr="002E3B38">
        <w:rPr>
          <w:rFonts w:ascii="Browallia New" w:hAnsi="Browallia New" w:cs="Browallia New"/>
          <w:color w:val="000000" w:themeColor="text1"/>
          <w:sz w:val="28"/>
          <w:szCs w:val="28"/>
        </w:rPr>
        <w:t xml:space="preserve">3 </w:t>
      </w:r>
      <w:r w:rsidRPr="002E3B38">
        <w:rPr>
          <w:rFonts w:ascii="Browallia New" w:hAnsi="Browallia New" w:cs="Browallia New"/>
          <w:color w:val="000000" w:themeColor="text1"/>
          <w:sz w:val="28"/>
          <w:szCs w:val="28"/>
          <w:cs/>
        </w:rPr>
        <w:t>แห่งมีวงเงินกู้ยืมระยะยาวจากสถาบันการเงินดังนี้</w:t>
      </w:r>
    </w:p>
    <w:p w14:paraId="5FFB9220" w14:textId="77777777" w:rsidR="009E5A85" w:rsidRPr="002E3B38" w:rsidRDefault="009E5A85" w:rsidP="005F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5000" w:type="pct"/>
        <w:tblLook w:val="04A0" w:firstRow="1" w:lastRow="0" w:firstColumn="1" w:lastColumn="0" w:noHBand="0" w:noVBand="1"/>
      </w:tblPr>
      <w:tblGrid>
        <w:gridCol w:w="1769"/>
        <w:gridCol w:w="1579"/>
        <w:gridCol w:w="1862"/>
        <w:gridCol w:w="4589"/>
        <w:gridCol w:w="2446"/>
        <w:gridCol w:w="2350"/>
      </w:tblGrid>
      <w:tr w:rsidR="00704FDD" w:rsidRPr="002E3B38" w14:paraId="0391E135" w14:textId="77777777" w:rsidTr="0054639C">
        <w:tc>
          <w:tcPr>
            <w:tcW w:w="606" w:type="pct"/>
            <w:shd w:val="clear" w:color="auto" w:fill="auto"/>
          </w:tcPr>
          <w:p w14:paraId="259726C3"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cs/>
              </w:rPr>
              <w:t>วงเงิน</w:t>
            </w:r>
          </w:p>
        </w:tc>
        <w:tc>
          <w:tcPr>
            <w:tcW w:w="541" w:type="pct"/>
            <w:shd w:val="clear" w:color="auto" w:fill="auto"/>
          </w:tcPr>
          <w:p w14:paraId="32B6DAFC"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cs/>
              </w:rPr>
              <w:t>วงเงินคงเหลือ</w:t>
            </w:r>
          </w:p>
        </w:tc>
        <w:tc>
          <w:tcPr>
            <w:tcW w:w="638" w:type="pct"/>
            <w:shd w:val="clear" w:color="auto" w:fill="auto"/>
          </w:tcPr>
          <w:p w14:paraId="2BFBCEB7"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อัตราดอกเบี้ย</w:t>
            </w:r>
          </w:p>
        </w:tc>
        <w:tc>
          <w:tcPr>
            <w:tcW w:w="1572" w:type="pct"/>
            <w:shd w:val="clear" w:color="auto" w:fill="auto"/>
          </w:tcPr>
          <w:p w14:paraId="7635FBCC"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กำหนดชำระคืน</w:t>
            </w:r>
          </w:p>
        </w:tc>
        <w:tc>
          <w:tcPr>
            <w:tcW w:w="838" w:type="pct"/>
            <w:shd w:val="clear" w:color="auto" w:fill="auto"/>
          </w:tcPr>
          <w:p w14:paraId="1009BF97"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ชําระคืนดอกเบี้ย</w:t>
            </w:r>
          </w:p>
        </w:tc>
        <w:tc>
          <w:tcPr>
            <w:tcW w:w="805" w:type="pct"/>
            <w:shd w:val="clear" w:color="auto" w:fill="auto"/>
          </w:tcPr>
          <w:p w14:paraId="6107CEB5" w14:textId="77777777" w:rsidR="00D9786A" w:rsidRPr="002E3B38" w:rsidRDefault="00D9786A" w:rsidP="00146B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หลักประกัน</w:t>
            </w:r>
          </w:p>
        </w:tc>
      </w:tr>
      <w:tr w:rsidR="00146BAB" w:rsidRPr="002E3B38" w14:paraId="6E4D5BD0" w14:textId="77777777" w:rsidTr="0054639C">
        <w:tc>
          <w:tcPr>
            <w:tcW w:w="606" w:type="pct"/>
            <w:shd w:val="clear" w:color="auto" w:fill="auto"/>
          </w:tcPr>
          <w:p w14:paraId="7EB89C07"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541" w:type="pct"/>
            <w:shd w:val="clear" w:color="auto" w:fill="auto"/>
          </w:tcPr>
          <w:p w14:paraId="0B46C3C3"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638" w:type="pct"/>
            <w:shd w:val="clear" w:color="auto" w:fill="auto"/>
          </w:tcPr>
          <w:p w14:paraId="34D0D633"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1572" w:type="pct"/>
            <w:shd w:val="clear" w:color="auto" w:fill="auto"/>
          </w:tcPr>
          <w:p w14:paraId="4AB62B82"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838" w:type="pct"/>
            <w:shd w:val="clear" w:color="auto" w:fill="auto"/>
          </w:tcPr>
          <w:p w14:paraId="49AFF0EB"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c>
          <w:tcPr>
            <w:tcW w:w="805" w:type="pct"/>
            <w:shd w:val="clear" w:color="auto" w:fill="auto"/>
          </w:tcPr>
          <w:p w14:paraId="7DBA4747" w14:textId="77777777" w:rsidR="00146BAB" w:rsidRPr="002E3B38" w:rsidRDefault="00146BAB"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cs/>
              </w:rPr>
            </w:pPr>
          </w:p>
        </w:tc>
      </w:tr>
      <w:tr w:rsidR="00704FDD" w:rsidRPr="002E3B38" w14:paraId="2F59D9CE" w14:textId="77777777" w:rsidTr="0054639C">
        <w:tc>
          <w:tcPr>
            <w:tcW w:w="606" w:type="pct"/>
            <w:shd w:val="clear" w:color="auto" w:fill="auto"/>
          </w:tcPr>
          <w:p w14:paraId="0E794D81"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450 </w:t>
            </w:r>
            <w:r w:rsidRPr="002E3B38">
              <w:rPr>
                <w:rFonts w:ascii="Browallia New" w:hAnsi="Browallia New" w:cs="Browallia New"/>
                <w:color w:val="000000" w:themeColor="text1"/>
                <w:sz w:val="24"/>
                <w:szCs w:val="24"/>
                <w:cs/>
              </w:rPr>
              <w:t>ล้านบาท</w:t>
            </w:r>
          </w:p>
        </w:tc>
        <w:tc>
          <w:tcPr>
            <w:tcW w:w="541" w:type="pct"/>
            <w:shd w:val="clear" w:color="auto" w:fill="auto"/>
          </w:tcPr>
          <w:p w14:paraId="5E9EF786"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638" w:type="pct"/>
            <w:shd w:val="clear" w:color="auto" w:fill="auto"/>
          </w:tcPr>
          <w:p w14:paraId="138AA939"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1572" w:type="pct"/>
            <w:shd w:val="clear" w:color="auto" w:fill="auto"/>
          </w:tcPr>
          <w:p w14:paraId="498AA581" w14:textId="4BE2A2EB"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ชําระคืนเงินต้นงวดแรกในวันครบ</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 xml:space="preserve">ระยะเวลา </w:t>
            </w:r>
            <w:r w:rsidRPr="002E3B38">
              <w:rPr>
                <w:rFonts w:ascii="Browallia New" w:hAnsi="Browallia New" w:cs="Browallia New"/>
                <w:color w:val="000000" w:themeColor="text1"/>
                <w:sz w:val="24"/>
                <w:szCs w:val="24"/>
              </w:rPr>
              <w:t>13</w:t>
            </w:r>
            <w:r w:rsidRPr="002E3B38">
              <w:rPr>
                <w:rFonts w:ascii="Browallia New" w:hAnsi="Browallia New" w:cs="Browallia New"/>
                <w:color w:val="000000" w:themeColor="text1"/>
                <w:sz w:val="24"/>
                <w:szCs w:val="24"/>
                <w:cs/>
              </w:rPr>
              <w:t xml:space="preserve"> เดือน และมี</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ชําระคืนทั้ง</w:t>
            </w:r>
            <w:proofErr w:type="spellStart"/>
            <w:r w:rsidRPr="002E3B38">
              <w:rPr>
                <w:rFonts w:ascii="Browallia New" w:hAnsi="Browallia New" w:cs="Browallia New"/>
                <w:color w:val="000000" w:themeColor="text1"/>
                <w:sz w:val="24"/>
                <w:szCs w:val="24"/>
                <w:cs/>
              </w:rPr>
              <w:t>จํานวน</w:t>
            </w:r>
            <w:proofErr w:type="spellEnd"/>
            <w:r w:rsidRPr="002E3B38">
              <w:rPr>
                <w:rFonts w:ascii="Browallia New" w:hAnsi="Browallia New" w:cs="Browallia New"/>
                <w:color w:val="000000" w:themeColor="text1"/>
                <w:sz w:val="24"/>
                <w:szCs w:val="24"/>
                <w:cs/>
              </w:rPr>
              <w:t xml:space="preserve">ภายในระยะเวลา </w:t>
            </w:r>
            <w:r w:rsidRPr="002E3B38">
              <w:rPr>
                <w:rFonts w:ascii="Browallia New" w:hAnsi="Browallia New" w:cs="Browallia New"/>
                <w:color w:val="000000" w:themeColor="text1"/>
                <w:sz w:val="24"/>
                <w:szCs w:val="24"/>
              </w:rPr>
              <w:t>84</w:t>
            </w:r>
            <w:r w:rsidRPr="002E3B38">
              <w:rPr>
                <w:rFonts w:ascii="Browallia New" w:hAnsi="Browallia New" w:cs="Browallia New"/>
                <w:color w:val="000000" w:themeColor="text1"/>
                <w:sz w:val="24"/>
                <w:szCs w:val="24"/>
                <w:cs/>
              </w:rPr>
              <w:t xml:space="preserve"> เดือน นับจากวันที่ </w:t>
            </w:r>
            <w:r w:rsidRPr="002E3B38">
              <w:rPr>
                <w:rFonts w:ascii="Browallia New" w:hAnsi="Browallia New" w:cs="Browallia New"/>
                <w:color w:val="000000" w:themeColor="text1"/>
                <w:sz w:val="24"/>
                <w:szCs w:val="24"/>
              </w:rPr>
              <w:t xml:space="preserve">29 </w:t>
            </w:r>
            <w:r w:rsidRPr="002E3B38">
              <w:rPr>
                <w:rFonts w:ascii="Browallia New" w:hAnsi="Browallia New" w:cs="Browallia New"/>
                <w:color w:val="000000" w:themeColor="text1"/>
                <w:sz w:val="24"/>
                <w:szCs w:val="24"/>
                <w:cs/>
              </w:rPr>
              <w:t xml:space="preserve">เมษายน </w:t>
            </w:r>
            <w:r w:rsidRPr="002E3B38">
              <w:rPr>
                <w:rFonts w:ascii="Browallia New" w:hAnsi="Browallia New" w:cs="Browallia New"/>
                <w:color w:val="000000" w:themeColor="text1"/>
                <w:sz w:val="24"/>
                <w:szCs w:val="24"/>
              </w:rPr>
              <w:t>2565</w:t>
            </w:r>
          </w:p>
        </w:tc>
        <w:tc>
          <w:tcPr>
            <w:tcW w:w="838" w:type="pct"/>
            <w:shd w:val="clear" w:color="auto" w:fill="auto"/>
          </w:tcPr>
          <w:p w14:paraId="66FC2FBC"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805" w:type="pct"/>
            <w:shd w:val="clear" w:color="auto" w:fill="auto"/>
          </w:tcPr>
          <w:p w14:paraId="73C03262"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r>
      <w:tr w:rsidR="00704FDD" w:rsidRPr="002E3B38" w14:paraId="569A5D75" w14:textId="77777777" w:rsidTr="0054639C">
        <w:tc>
          <w:tcPr>
            <w:tcW w:w="606" w:type="pct"/>
            <w:shd w:val="clear" w:color="auto" w:fill="auto"/>
          </w:tcPr>
          <w:p w14:paraId="25058596"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rPr>
              <w:t xml:space="preserve">250 </w:t>
            </w:r>
            <w:r w:rsidRPr="002E3B38">
              <w:rPr>
                <w:rFonts w:ascii="Browallia New" w:hAnsi="Browallia New" w:cs="Browallia New"/>
                <w:color w:val="000000" w:themeColor="text1"/>
                <w:sz w:val="24"/>
                <w:szCs w:val="24"/>
                <w:cs/>
              </w:rPr>
              <w:t>ล้านบาท</w:t>
            </w:r>
          </w:p>
        </w:tc>
        <w:tc>
          <w:tcPr>
            <w:tcW w:w="541" w:type="pct"/>
            <w:shd w:val="clear" w:color="auto" w:fill="auto"/>
          </w:tcPr>
          <w:p w14:paraId="5FE2857C"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638" w:type="pct"/>
            <w:shd w:val="clear" w:color="auto" w:fill="auto"/>
          </w:tcPr>
          <w:p w14:paraId="1027D684"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1572" w:type="pct"/>
            <w:shd w:val="clear" w:color="auto" w:fill="auto"/>
          </w:tcPr>
          <w:p w14:paraId="635D5214" w14:textId="5090DE9F"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ชําระคืนเงินต้นงวดแรกในวันครบ</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 xml:space="preserve">ระยะเวลา </w:t>
            </w:r>
            <w:r w:rsidRPr="002E3B38">
              <w:rPr>
                <w:rFonts w:ascii="Browallia New" w:hAnsi="Browallia New" w:cs="Browallia New"/>
                <w:color w:val="000000" w:themeColor="text1"/>
                <w:sz w:val="24"/>
                <w:szCs w:val="24"/>
              </w:rPr>
              <w:t>6</w:t>
            </w:r>
            <w:r w:rsidRPr="002E3B38">
              <w:rPr>
                <w:rFonts w:ascii="Browallia New" w:hAnsi="Browallia New" w:cs="Browallia New"/>
                <w:color w:val="000000" w:themeColor="text1"/>
                <w:sz w:val="24"/>
                <w:szCs w:val="24"/>
                <w:cs/>
              </w:rPr>
              <w:t xml:space="preserve"> เดือน และมี</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ชําระคืนทั้ง</w:t>
            </w:r>
            <w:proofErr w:type="spellStart"/>
            <w:r w:rsidRPr="002E3B38">
              <w:rPr>
                <w:rFonts w:ascii="Browallia New" w:hAnsi="Browallia New" w:cs="Browallia New"/>
                <w:color w:val="000000" w:themeColor="text1"/>
                <w:sz w:val="24"/>
                <w:szCs w:val="24"/>
                <w:cs/>
              </w:rPr>
              <w:t>จํานวน</w:t>
            </w:r>
            <w:proofErr w:type="spellEnd"/>
            <w:r w:rsidRPr="002E3B38">
              <w:rPr>
                <w:rFonts w:ascii="Browallia New" w:hAnsi="Browallia New" w:cs="Browallia New"/>
                <w:color w:val="000000" w:themeColor="text1"/>
                <w:sz w:val="24"/>
                <w:szCs w:val="24"/>
                <w:cs/>
              </w:rPr>
              <w:t xml:space="preserve">ภายในระยะเวลา </w:t>
            </w:r>
            <w:r w:rsidRPr="002E3B38">
              <w:rPr>
                <w:rFonts w:ascii="Browallia New" w:hAnsi="Browallia New" w:cs="Browallia New"/>
                <w:color w:val="000000" w:themeColor="text1"/>
                <w:sz w:val="24"/>
                <w:szCs w:val="24"/>
              </w:rPr>
              <w:t>42</w:t>
            </w:r>
            <w:r w:rsidRPr="002E3B38">
              <w:rPr>
                <w:rFonts w:ascii="Browallia New" w:hAnsi="Browallia New" w:cs="Browallia New"/>
                <w:color w:val="000000" w:themeColor="text1"/>
                <w:sz w:val="24"/>
                <w:szCs w:val="24"/>
                <w:cs/>
              </w:rPr>
              <w:t xml:space="preserve"> เดือน นับจากวันที่ </w:t>
            </w:r>
            <w:r w:rsidRPr="002E3B38">
              <w:rPr>
                <w:rFonts w:ascii="Browallia New" w:hAnsi="Browallia New" w:cs="Browallia New"/>
                <w:color w:val="000000" w:themeColor="text1"/>
                <w:sz w:val="24"/>
                <w:szCs w:val="24"/>
              </w:rPr>
              <w:t xml:space="preserve">24 </w:t>
            </w:r>
            <w:r w:rsidRPr="002E3B38">
              <w:rPr>
                <w:rFonts w:ascii="Browallia New" w:hAnsi="Browallia New" w:cs="Browallia New"/>
                <w:color w:val="000000" w:themeColor="text1"/>
                <w:sz w:val="24"/>
                <w:szCs w:val="24"/>
                <w:cs/>
              </w:rPr>
              <w:t xml:space="preserve">สิงหาคม  </w:t>
            </w:r>
            <w:r w:rsidRPr="002E3B38">
              <w:rPr>
                <w:rFonts w:ascii="Browallia New" w:hAnsi="Browallia New" w:cs="Browallia New"/>
                <w:color w:val="000000" w:themeColor="text1"/>
                <w:sz w:val="24"/>
                <w:szCs w:val="24"/>
              </w:rPr>
              <w:t>2566</w:t>
            </w:r>
          </w:p>
        </w:tc>
        <w:tc>
          <w:tcPr>
            <w:tcW w:w="838" w:type="pct"/>
            <w:shd w:val="clear" w:color="auto" w:fill="auto"/>
          </w:tcPr>
          <w:p w14:paraId="0E22B817"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805" w:type="pct"/>
            <w:shd w:val="clear" w:color="auto" w:fill="auto"/>
          </w:tcPr>
          <w:p w14:paraId="64FCF044"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r>
      <w:tr w:rsidR="00704FDD" w:rsidRPr="002E3B38" w14:paraId="3E517D58" w14:textId="77777777" w:rsidTr="0054639C">
        <w:tc>
          <w:tcPr>
            <w:tcW w:w="606" w:type="pct"/>
            <w:shd w:val="clear" w:color="auto" w:fill="auto"/>
          </w:tcPr>
          <w:p w14:paraId="7B003BE6"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115.40 </w:t>
            </w:r>
            <w:r w:rsidRPr="002E3B38">
              <w:rPr>
                <w:rFonts w:ascii="Browallia New" w:hAnsi="Browallia New" w:cs="Browallia New"/>
                <w:color w:val="000000" w:themeColor="text1"/>
                <w:sz w:val="24"/>
                <w:szCs w:val="24"/>
                <w:cs/>
              </w:rPr>
              <w:t>ล้านบาท</w:t>
            </w:r>
          </w:p>
        </w:tc>
        <w:tc>
          <w:tcPr>
            <w:tcW w:w="541" w:type="pct"/>
            <w:shd w:val="clear" w:color="auto" w:fill="auto"/>
          </w:tcPr>
          <w:p w14:paraId="5306E40F"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638" w:type="pct"/>
            <w:shd w:val="clear" w:color="auto" w:fill="auto"/>
          </w:tcPr>
          <w:p w14:paraId="4A67F6E1"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1572" w:type="pct"/>
            <w:shd w:val="clear" w:color="auto" w:fill="auto"/>
          </w:tcPr>
          <w:p w14:paraId="1176F101" w14:textId="60B95E04"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ชําระคืนเงินต้นงวดแรกในวันครบ</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 xml:space="preserve">ระยะเวลา </w:t>
            </w:r>
            <w:r w:rsidRPr="002E3B38">
              <w:rPr>
                <w:rFonts w:ascii="Browallia New" w:hAnsi="Browallia New" w:cs="Browallia New"/>
                <w:color w:val="000000" w:themeColor="text1"/>
                <w:sz w:val="24"/>
                <w:szCs w:val="24"/>
              </w:rPr>
              <w:t>24</w:t>
            </w:r>
            <w:r w:rsidRPr="002E3B38">
              <w:rPr>
                <w:rFonts w:ascii="Browallia New" w:hAnsi="Browallia New" w:cs="Browallia New"/>
                <w:color w:val="000000" w:themeColor="text1"/>
                <w:sz w:val="24"/>
                <w:szCs w:val="24"/>
                <w:cs/>
              </w:rPr>
              <w:t xml:space="preserve"> เดือน และมี</w:t>
            </w:r>
            <w:proofErr w:type="spellStart"/>
            <w:r w:rsidRPr="002E3B38">
              <w:rPr>
                <w:rFonts w:ascii="Browallia New" w:hAnsi="Browallia New" w:cs="Browallia New"/>
                <w:color w:val="000000" w:themeColor="text1"/>
                <w:sz w:val="24"/>
                <w:szCs w:val="24"/>
                <w:cs/>
              </w:rPr>
              <w:t>กําหนด</w:t>
            </w:r>
            <w:proofErr w:type="spellEnd"/>
            <w:r w:rsidRPr="002E3B38">
              <w:rPr>
                <w:rFonts w:ascii="Browallia New" w:hAnsi="Browallia New" w:cs="Browallia New"/>
                <w:color w:val="000000" w:themeColor="text1"/>
                <w:sz w:val="24"/>
                <w:szCs w:val="24"/>
                <w:cs/>
              </w:rPr>
              <w:t>ชําระคืนทั้ง</w:t>
            </w:r>
            <w:proofErr w:type="spellStart"/>
            <w:r w:rsidRPr="002E3B38">
              <w:rPr>
                <w:rFonts w:ascii="Browallia New" w:hAnsi="Browallia New" w:cs="Browallia New"/>
                <w:color w:val="000000" w:themeColor="text1"/>
                <w:sz w:val="24"/>
                <w:szCs w:val="24"/>
                <w:cs/>
              </w:rPr>
              <w:t>จํานวน</w:t>
            </w:r>
            <w:proofErr w:type="spellEnd"/>
            <w:r w:rsidRPr="002E3B38">
              <w:rPr>
                <w:rFonts w:ascii="Browallia New" w:hAnsi="Browallia New" w:cs="Browallia New"/>
                <w:color w:val="000000" w:themeColor="text1"/>
                <w:sz w:val="24"/>
                <w:szCs w:val="24"/>
                <w:cs/>
              </w:rPr>
              <w:t xml:space="preserve">ภายในระยะเวลา </w:t>
            </w:r>
            <w:r w:rsidRPr="002E3B38">
              <w:rPr>
                <w:rFonts w:ascii="Browallia New" w:hAnsi="Browallia New" w:cs="Browallia New"/>
                <w:color w:val="000000" w:themeColor="text1"/>
                <w:sz w:val="24"/>
                <w:szCs w:val="24"/>
              </w:rPr>
              <w:t>84</w:t>
            </w:r>
            <w:r w:rsidRPr="002E3B38">
              <w:rPr>
                <w:rFonts w:ascii="Browallia New" w:hAnsi="Browallia New" w:cs="Browallia New"/>
                <w:color w:val="000000" w:themeColor="text1"/>
                <w:sz w:val="24"/>
                <w:szCs w:val="24"/>
                <w:cs/>
              </w:rPr>
              <w:t xml:space="preserve"> เดือน นับจากวันที่ </w:t>
            </w:r>
            <w:r w:rsidRPr="002E3B38">
              <w:rPr>
                <w:rFonts w:ascii="Browallia New" w:hAnsi="Browallia New" w:cs="Browallia New"/>
                <w:color w:val="000000" w:themeColor="text1"/>
                <w:sz w:val="24"/>
                <w:szCs w:val="24"/>
              </w:rPr>
              <w:t xml:space="preserve">21 </w:t>
            </w:r>
            <w:r w:rsidRPr="002E3B38">
              <w:rPr>
                <w:rFonts w:ascii="Browallia New" w:hAnsi="Browallia New" w:cs="Browallia New"/>
                <w:color w:val="000000" w:themeColor="text1"/>
                <w:sz w:val="24"/>
                <w:szCs w:val="24"/>
                <w:cs/>
              </w:rPr>
              <w:t xml:space="preserve">กันยายน  </w:t>
            </w:r>
            <w:r w:rsidRPr="002E3B38">
              <w:rPr>
                <w:rFonts w:ascii="Browallia New" w:hAnsi="Browallia New" w:cs="Browallia New"/>
                <w:color w:val="000000" w:themeColor="text1"/>
                <w:sz w:val="24"/>
                <w:szCs w:val="24"/>
              </w:rPr>
              <w:t>2566</w:t>
            </w:r>
          </w:p>
        </w:tc>
        <w:tc>
          <w:tcPr>
            <w:tcW w:w="838" w:type="pct"/>
            <w:shd w:val="clear" w:color="auto" w:fill="auto"/>
          </w:tcPr>
          <w:p w14:paraId="1B086FFC"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805" w:type="pct"/>
            <w:shd w:val="clear" w:color="auto" w:fill="auto"/>
          </w:tcPr>
          <w:p w14:paraId="2DBCC800" w14:textId="77777777" w:rsidR="00D9786A" w:rsidRPr="002E3B38" w:rsidRDefault="00D9786A"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r>
      <w:tr w:rsidR="00147FE9" w:rsidRPr="002E3B38" w14:paraId="07AF7FD9" w14:textId="77777777" w:rsidTr="0054639C">
        <w:tc>
          <w:tcPr>
            <w:tcW w:w="606" w:type="pct"/>
            <w:shd w:val="clear" w:color="auto" w:fill="auto"/>
          </w:tcPr>
          <w:p w14:paraId="36AF08B3" w14:textId="78E1D4D0" w:rsidR="00147FE9" w:rsidRPr="002E3B3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rPr>
              <w:t xml:space="preserve">300 </w:t>
            </w:r>
            <w:r w:rsidRPr="002E3B38">
              <w:rPr>
                <w:rFonts w:ascii="Browallia New" w:hAnsi="Browallia New" w:cs="Browallia New"/>
                <w:color w:val="000000" w:themeColor="text1"/>
                <w:sz w:val="24"/>
                <w:szCs w:val="24"/>
                <w:cs/>
              </w:rPr>
              <w:t>ล้านบาท</w:t>
            </w:r>
          </w:p>
        </w:tc>
        <w:tc>
          <w:tcPr>
            <w:tcW w:w="541" w:type="pct"/>
            <w:shd w:val="clear" w:color="auto" w:fill="auto"/>
          </w:tcPr>
          <w:p w14:paraId="73ED964A" w14:textId="0AAE1AA3" w:rsidR="00147FE9" w:rsidRPr="002E3B3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c>
          <w:tcPr>
            <w:tcW w:w="638" w:type="pct"/>
            <w:shd w:val="clear" w:color="auto" w:fill="auto"/>
          </w:tcPr>
          <w:p w14:paraId="7CAB77DC" w14:textId="664F54D5" w:rsidR="00147FE9" w:rsidRPr="002E3B3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rPr>
              <w:t xml:space="preserve">MLR </w:t>
            </w:r>
            <w:r w:rsidRPr="002E3B38">
              <w:rPr>
                <w:rFonts w:ascii="Browallia New" w:hAnsi="Browallia New" w:cs="Browallia New"/>
                <w:color w:val="000000" w:themeColor="text1"/>
                <w:sz w:val="24"/>
                <w:szCs w:val="24"/>
                <w:cs/>
              </w:rPr>
              <w:t>ลบด้วยร้อยละคงที่ตามสัญญา</w:t>
            </w:r>
          </w:p>
        </w:tc>
        <w:tc>
          <w:tcPr>
            <w:tcW w:w="1572" w:type="pct"/>
            <w:shd w:val="clear" w:color="auto" w:fill="auto"/>
          </w:tcPr>
          <w:p w14:paraId="5922312D" w14:textId="64E44B1E" w:rsidR="00147FE9" w:rsidRPr="002E3B38" w:rsidRDefault="00147FE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cs/>
              </w:rPr>
              <w:t xml:space="preserve">ชำระคืนเงินต้นงวดแรกในวันครบกำหนดระยะเวลา </w:t>
            </w:r>
            <w:r w:rsidR="007A0949" w:rsidRPr="002E3B38">
              <w:rPr>
                <w:rFonts w:ascii="Browallia New" w:hAnsi="Browallia New" w:cs="Browallia New"/>
                <w:color w:val="000000" w:themeColor="text1"/>
                <w:sz w:val="24"/>
                <w:szCs w:val="24"/>
              </w:rPr>
              <w:t xml:space="preserve">1 </w:t>
            </w:r>
            <w:r w:rsidR="007A0949" w:rsidRPr="002E3B38">
              <w:rPr>
                <w:rFonts w:ascii="Browallia New" w:hAnsi="Browallia New" w:cs="Browallia New"/>
                <w:color w:val="000000" w:themeColor="text1"/>
                <w:sz w:val="24"/>
                <w:szCs w:val="24"/>
                <w:cs/>
              </w:rPr>
              <w:t xml:space="preserve">เดือน และมีกำหนดชำระคืนทั้งจำนวนภายในระยะเวลา </w:t>
            </w:r>
            <w:r w:rsidR="007A0949" w:rsidRPr="002E3B38">
              <w:rPr>
                <w:rFonts w:ascii="Browallia New" w:hAnsi="Browallia New" w:cs="Browallia New"/>
                <w:color w:val="000000" w:themeColor="text1"/>
                <w:sz w:val="24"/>
                <w:szCs w:val="24"/>
              </w:rPr>
              <w:t xml:space="preserve">36 </w:t>
            </w:r>
            <w:r w:rsidR="007A0949" w:rsidRPr="002E3B38">
              <w:rPr>
                <w:rFonts w:ascii="Browallia New" w:hAnsi="Browallia New" w:cs="Browallia New"/>
                <w:color w:val="000000" w:themeColor="text1"/>
                <w:sz w:val="24"/>
                <w:szCs w:val="24"/>
                <w:cs/>
              </w:rPr>
              <w:t xml:space="preserve">เดือน นับจากวันที่ </w:t>
            </w:r>
            <w:r w:rsidR="007A0949" w:rsidRPr="002E3B38">
              <w:rPr>
                <w:rFonts w:ascii="Browallia New" w:hAnsi="Browallia New" w:cs="Browallia New"/>
                <w:color w:val="000000" w:themeColor="text1"/>
                <w:sz w:val="24"/>
                <w:szCs w:val="24"/>
              </w:rPr>
              <w:t xml:space="preserve">31 </w:t>
            </w:r>
            <w:r w:rsidR="007A0949" w:rsidRPr="002E3B38">
              <w:rPr>
                <w:rFonts w:ascii="Browallia New" w:hAnsi="Browallia New" w:cs="Browallia New"/>
                <w:color w:val="000000" w:themeColor="text1"/>
                <w:sz w:val="24"/>
                <w:szCs w:val="24"/>
                <w:cs/>
              </w:rPr>
              <w:t xml:space="preserve">สิงหาคม </w:t>
            </w:r>
            <w:r w:rsidR="007A0949" w:rsidRPr="002E3B38">
              <w:rPr>
                <w:rFonts w:ascii="Browallia New" w:hAnsi="Browallia New" w:cs="Browallia New"/>
                <w:color w:val="000000" w:themeColor="text1"/>
                <w:sz w:val="24"/>
                <w:szCs w:val="24"/>
              </w:rPr>
              <w:t>2567</w:t>
            </w:r>
          </w:p>
        </w:tc>
        <w:tc>
          <w:tcPr>
            <w:tcW w:w="838" w:type="pct"/>
            <w:shd w:val="clear" w:color="auto" w:fill="auto"/>
          </w:tcPr>
          <w:p w14:paraId="0FC567BD" w14:textId="3D1B08B3" w:rsidR="00147FE9" w:rsidRPr="002E3B38" w:rsidRDefault="007A094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4"/>
                <w:szCs w:val="24"/>
                <w:cs/>
              </w:rPr>
            </w:pPr>
            <w:r w:rsidRPr="002E3B38">
              <w:rPr>
                <w:rFonts w:ascii="Browallia New" w:hAnsi="Browallia New" w:cs="Browallia New"/>
                <w:color w:val="000000" w:themeColor="text1"/>
                <w:sz w:val="24"/>
                <w:szCs w:val="24"/>
                <w:cs/>
              </w:rPr>
              <w:t>รายเดือน นับตั้งแต่วันเบิกเงินกู้ครั้งแรก</w:t>
            </w:r>
          </w:p>
        </w:tc>
        <w:tc>
          <w:tcPr>
            <w:tcW w:w="805" w:type="pct"/>
            <w:shd w:val="clear" w:color="auto" w:fill="auto"/>
          </w:tcPr>
          <w:p w14:paraId="23296FB7" w14:textId="72B27492" w:rsidR="00147FE9" w:rsidRPr="002E3B38" w:rsidRDefault="007A0949" w:rsidP="0014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themeColor="text1"/>
                <w:sz w:val="24"/>
                <w:szCs w:val="24"/>
              </w:rPr>
            </w:pPr>
            <w:r w:rsidRPr="002E3B38">
              <w:rPr>
                <w:rFonts w:ascii="Browallia New" w:hAnsi="Browallia New" w:cs="Browallia New"/>
                <w:color w:val="000000" w:themeColor="text1"/>
                <w:sz w:val="24"/>
                <w:szCs w:val="24"/>
              </w:rPr>
              <w:t>-</w:t>
            </w:r>
          </w:p>
        </w:tc>
      </w:tr>
    </w:tbl>
    <w:p w14:paraId="03E4A56C" w14:textId="77777777" w:rsidR="00745333" w:rsidRPr="002E3B38" w:rsidRDefault="00745333" w:rsidP="00A307B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sectPr w:rsidR="00745333" w:rsidRPr="002E3B38" w:rsidSect="004E21D2">
          <w:headerReference w:type="default" r:id="rId27"/>
          <w:footerReference w:type="default" r:id="rId28"/>
          <w:pgSz w:w="16834" w:h="11909" w:orient="landscape" w:code="9"/>
          <w:pgMar w:top="2520" w:right="958" w:bottom="1021" w:left="1281" w:header="805" w:footer="301" w:gutter="0"/>
          <w:pgNumType w:start="80"/>
          <w:cols w:space="720"/>
          <w:docGrid w:linePitch="245"/>
        </w:sectPr>
      </w:pPr>
    </w:p>
    <w:p w14:paraId="44217D7D" w14:textId="77777777" w:rsidR="00D83C2D" w:rsidRPr="002E3B38" w:rsidRDefault="00D83C2D" w:rsidP="00844FB3">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lastRenderedPageBreak/>
        <w:t>อัตราดอกเบี้ยที่แท้จริง ณ วันที่ในงบแสดงฐานะการเงิน มีดังนี้</w:t>
      </w:r>
    </w:p>
    <w:p w14:paraId="53D7FC9A" w14:textId="77777777" w:rsidR="00D83C2D" w:rsidRPr="002E3B38" w:rsidRDefault="00D83C2D" w:rsidP="00844FB3">
      <w:pPr>
        <w:spacing w:line="240" w:lineRule="auto"/>
        <w:ind w:hanging="7"/>
        <w:jc w:val="thaiDistribute"/>
        <w:rPr>
          <w:rFonts w:ascii="Browallia New" w:eastAsia="Arial Unicode MS" w:hAnsi="Browallia New" w:cs="Browallia New"/>
          <w:sz w:val="28"/>
          <w:szCs w:val="28"/>
        </w:rPr>
      </w:pPr>
    </w:p>
    <w:tbl>
      <w:tblPr>
        <w:tblW w:w="9140" w:type="dxa"/>
        <w:tblInd w:w="426" w:type="dxa"/>
        <w:tblLayout w:type="fixed"/>
        <w:tblLook w:val="0000" w:firstRow="0" w:lastRow="0" w:firstColumn="0" w:lastColumn="0" w:noHBand="0" w:noVBand="0"/>
      </w:tblPr>
      <w:tblGrid>
        <w:gridCol w:w="3118"/>
        <w:gridCol w:w="1345"/>
        <w:gridCol w:w="1559"/>
        <w:gridCol w:w="1559"/>
        <w:gridCol w:w="1559"/>
      </w:tblGrid>
      <w:tr w:rsidR="00812C16" w:rsidRPr="002E3B38" w14:paraId="51241ED4" w14:textId="77777777" w:rsidTr="00CC4B58">
        <w:tc>
          <w:tcPr>
            <w:tcW w:w="3118" w:type="dxa"/>
            <w:vAlign w:val="bottom"/>
          </w:tcPr>
          <w:p w14:paraId="200271C5" w14:textId="77777777" w:rsidR="00812C16" w:rsidRPr="002E3B38" w:rsidRDefault="00812C16"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22" w:type="dxa"/>
            <w:gridSpan w:val="4"/>
            <w:shd w:val="clear" w:color="auto" w:fill="auto"/>
            <w:vAlign w:val="bottom"/>
          </w:tcPr>
          <w:p w14:paraId="7E384E63" w14:textId="28A510C6" w:rsidR="00812C16" w:rsidRPr="002E3B38" w:rsidRDefault="00812C16" w:rsidP="00082F9E">
            <w:pPr>
              <w:pStyle w:val="a9"/>
              <w:tabs>
                <w:tab w:val="right" w:pos="1195"/>
              </w:tabs>
              <w:ind w:right="-72"/>
              <w:jc w:val="right"/>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cs/>
                <w:lang w:eastAsia="th-TH"/>
              </w:rPr>
              <w:t xml:space="preserve">(หน่วย </w:t>
            </w:r>
            <w:r w:rsidRPr="002E3B38">
              <w:rPr>
                <w:rFonts w:ascii="Browallia New" w:eastAsia="Arial Unicode MS" w:hAnsi="Browallia New" w:cs="Browallia New"/>
                <w:snapToGrid w:val="0"/>
                <w:lang w:eastAsia="th-TH"/>
              </w:rPr>
              <w:t xml:space="preserve">: </w:t>
            </w:r>
            <w:r w:rsidRPr="002E3B38">
              <w:rPr>
                <w:rFonts w:ascii="Browallia New" w:eastAsia="Arial Unicode MS" w:hAnsi="Browallia New" w:cs="Browallia New"/>
                <w:snapToGrid w:val="0"/>
                <w:cs/>
                <w:lang w:eastAsia="th-TH"/>
              </w:rPr>
              <w:t>บาท)</w:t>
            </w:r>
          </w:p>
        </w:tc>
      </w:tr>
      <w:tr w:rsidR="00812C16" w:rsidRPr="002E3B38" w14:paraId="04AF3221" w14:textId="77777777" w:rsidTr="00CC4B58">
        <w:tc>
          <w:tcPr>
            <w:tcW w:w="3118" w:type="dxa"/>
            <w:vAlign w:val="bottom"/>
          </w:tcPr>
          <w:p w14:paraId="31EDB8DC" w14:textId="77777777" w:rsidR="00812C16" w:rsidRPr="002E3B38" w:rsidRDefault="00812C16"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2904" w:type="dxa"/>
            <w:gridSpan w:val="2"/>
            <w:shd w:val="clear" w:color="auto" w:fill="auto"/>
            <w:vAlign w:val="bottom"/>
          </w:tcPr>
          <w:p w14:paraId="07D993BC" w14:textId="48E5CA5E" w:rsidR="00812C16" w:rsidRPr="002E3B38" w:rsidRDefault="00812C16" w:rsidP="00844FB3">
            <w:pPr>
              <w:pStyle w:val="a9"/>
              <w:pBdr>
                <w:bottom w:val="single" w:sz="4" w:space="1" w:color="auto"/>
              </w:pBdr>
              <w:tabs>
                <w:tab w:val="right" w:pos="1195"/>
              </w:tabs>
              <w:ind w:right="-72"/>
              <w:jc w:val="center"/>
              <w:rPr>
                <w:rFonts w:ascii="Browallia New" w:eastAsia="Arial Unicode MS" w:hAnsi="Browallia New" w:cs="Browallia New"/>
                <w:snapToGrid w:val="0"/>
                <w:cs/>
                <w:lang w:val="en-GB" w:eastAsia="th-TH"/>
              </w:rPr>
            </w:pPr>
            <w:r w:rsidRPr="002E3B38">
              <w:rPr>
                <w:rFonts w:ascii="Browallia New" w:eastAsia="Arial Unicode MS" w:hAnsi="Browallia New" w:cs="Browallia New"/>
                <w:snapToGrid w:val="0"/>
                <w:cs/>
                <w:lang w:val="en-GB" w:eastAsia="th-TH"/>
              </w:rPr>
              <w:t>งบการเงินรวม</w:t>
            </w:r>
          </w:p>
        </w:tc>
        <w:tc>
          <w:tcPr>
            <w:tcW w:w="3118" w:type="dxa"/>
            <w:gridSpan w:val="2"/>
            <w:vAlign w:val="bottom"/>
          </w:tcPr>
          <w:p w14:paraId="41055589" w14:textId="466C97BF" w:rsidR="00812C16" w:rsidRPr="002E3B38" w:rsidRDefault="00225A6B" w:rsidP="00844FB3">
            <w:pPr>
              <w:pStyle w:val="a9"/>
              <w:pBdr>
                <w:bottom w:val="single" w:sz="4" w:space="1" w:color="auto"/>
              </w:pBdr>
              <w:tabs>
                <w:tab w:val="right" w:pos="1195"/>
              </w:tabs>
              <w:ind w:right="-72"/>
              <w:jc w:val="center"/>
              <w:rPr>
                <w:rFonts w:ascii="Browallia New" w:eastAsia="Arial Unicode MS" w:hAnsi="Browallia New" w:cs="Browallia New"/>
                <w:snapToGrid w:val="0"/>
                <w:cs/>
                <w:lang w:val="en-GB" w:eastAsia="th-TH"/>
              </w:rPr>
            </w:pPr>
            <w:r w:rsidRPr="002E3B38">
              <w:rPr>
                <w:rFonts w:ascii="Browallia New" w:eastAsia="Arial Unicode MS" w:hAnsi="Browallia New" w:cs="Browallia New"/>
                <w:snapToGrid w:val="0"/>
                <w:cs/>
                <w:lang w:val="en-GB" w:eastAsia="th-TH"/>
              </w:rPr>
              <w:t>งบการเงินเฉพาะบริษัท</w:t>
            </w:r>
          </w:p>
        </w:tc>
      </w:tr>
      <w:tr w:rsidR="00082F9E" w:rsidRPr="002E3B38" w14:paraId="668DEFEE" w14:textId="77777777" w:rsidTr="00CC4B58">
        <w:tc>
          <w:tcPr>
            <w:tcW w:w="3118" w:type="dxa"/>
            <w:vAlign w:val="bottom"/>
          </w:tcPr>
          <w:p w14:paraId="71BF9663" w14:textId="77777777" w:rsidR="00082F9E" w:rsidRPr="002E3B3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345" w:type="dxa"/>
            <w:vAlign w:val="bottom"/>
          </w:tcPr>
          <w:p w14:paraId="5DF938F7" w14:textId="31D7F82A" w:rsidR="00082F9E" w:rsidRPr="002E3B38" w:rsidRDefault="00082F9E" w:rsidP="00082F9E">
            <w:pPr>
              <w:pStyle w:val="a9"/>
              <w:pBdr>
                <w:bottom w:val="single" w:sz="4" w:space="1" w:color="auto"/>
              </w:pBdr>
              <w:tabs>
                <w:tab w:val="right" w:pos="1337"/>
              </w:tabs>
              <w:ind w:right="-72"/>
              <w:jc w:val="center"/>
              <w:rPr>
                <w:rFonts w:ascii="Browallia New" w:eastAsia="Arial Unicode MS" w:hAnsi="Browallia New" w:cs="Browallia New"/>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559" w:type="dxa"/>
            <w:vAlign w:val="bottom"/>
          </w:tcPr>
          <w:p w14:paraId="3D0B563D" w14:textId="6096EDBB" w:rsidR="00082F9E" w:rsidRPr="002E3B38" w:rsidRDefault="00082F9E" w:rsidP="00082F9E">
            <w:pPr>
              <w:pStyle w:val="a9"/>
              <w:pBdr>
                <w:bottom w:val="single" w:sz="4" w:space="1" w:color="auto"/>
              </w:pBdr>
              <w:tabs>
                <w:tab w:val="right" w:pos="1337"/>
              </w:tabs>
              <w:ind w:right="-72"/>
              <w:jc w:val="center"/>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lang w:val="en-GB" w:eastAsia="th-TH"/>
              </w:rPr>
              <w:t>2566</w:t>
            </w:r>
          </w:p>
        </w:tc>
        <w:tc>
          <w:tcPr>
            <w:tcW w:w="1559" w:type="dxa"/>
            <w:vAlign w:val="bottom"/>
          </w:tcPr>
          <w:p w14:paraId="76F83B52" w14:textId="3013BBE9" w:rsidR="00082F9E" w:rsidRPr="002E3B38" w:rsidRDefault="00082F9E" w:rsidP="00082F9E">
            <w:pPr>
              <w:pStyle w:val="a9"/>
              <w:pBdr>
                <w:bottom w:val="single" w:sz="4" w:space="1" w:color="auto"/>
              </w:pBdr>
              <w:tabs>
                <w:tab w:val="right" w:pos="1340"/>
              </w:tabs>
              <w:ind w:right="-72"/>
              <w:jc w:val="center"/>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559" w:type="dxa"/>
            <w:vAlign w:val="bottom"/>
          </w:tcPr>
          <w:p w14:paraId="2C08BED6" w14:textId="64C8B420" w:rsidR="00082F9E" w:rsidRPr="002E3B38" w:rsidRDefault="00082F9E" w:rsidP="00082F9E">
            <w:pPr>
              <w:pStyle w:val="a9"/>
              <w:pBdr>
                <w:bottom w:val="single" w:sz="4" w:space="1" w:color="auto"/>
              </w:pBdr>
              <w:tabs>
                <w:tab w:val="right" w:pos="1339"/>
              </w:tabs>
              <w:ind w:right="-72"/>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2566</w:t>
            </w:r>
          </w:p>
        </w:tc>
      </w:tr>
      <w:tr w:rsidR="00812C16" w:rsidRPr="002E3B38" w14:paraId="31E57C9A" w14:textId="77777777" w:rsidTr="00CC4B58">
        <w:tc>
          <w:tcPr>
            <w:tcW w:w="3118" w:type="dxa"/>
            <w:vAlign w:val="bottom"/>
          </w:tcPr>
          <w:p w14:paraId="6E3A75A5" w14:textId="77777777" w:rsidR="00812C16" w:rsidRPr="002E3B38" w:rsidRDefault="00812C16" w:rsidP="00844FB3">
            <w:pPr>
              <w:spacing w:line="240" w:lineRule="auto"/>
              <w:ind w:left="-72"/>
              <w:jc w:val="thaiDistribute"/>
              <w:rPr>
                <w:rFonts w:ascii="Browallia New" w:eastAsia="Arial Unicode MS" w:hAnsi="Browallia New" w:cs="Browallia New"/>
                <w:snapToGrid w:val="0"/>
                <w:spacing w:val="-4"/>
                <w:sz w:val="28"/>
                <w:szCs w:val="28"/>
                <w:lang w:eastAsia="th-TH"/>
              </w:rPr>
            </w:pPr>
          </w:p>
        </w:tc>
        <w:tc>
          <w:tcPr>
            <w:tcW w:w="1345" w:type="dxa"/>
            <w:vAlign w:val="bottom"/>
          </w:tcPr>
          <w:p w14:paraId="53C02244" w14:textId="312758DE" w:rsidR="00812C16" w:rsidRPr="002E3B38" w:rsidRDefault="00812C16" w:rsidP="00565073">
            <w:pPr>
              <w:pBdr>
                <w:bottom w:val="single" w:sz="4" w:space="1" w:color="auto"/>
              </w:pBdr>
              <w:tabs>
                <w:tab w:val="right" w:pos="1337"/>
              </w:tabs>
              <w:spacing w:line="240" w:lineRule="auto"/>
              <w:ind w:right="-72"/>
              <w:jc w:val="center"/>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z w:val="28"/>
                <w:szCs w:val="28"/>
                <w:cs/>
                <w:lang w:val="en-GB" w:eastAsia="zh-CN"/>
              </w:rPr>
              <w:t>ร้อยละต่อปี</w:t>
            </w:r>
          </w:p>
        </w:tc>
        <w:tc>
          <w:tcPr>
            <w:tcW w:w="1559" w:type="dxa"/>
            <w:vAlign w:val="bottom"/>
          </w:tcPr>
          <w:p w14:paraId="0CEF7721" w14:textId="4D88FE36" w:rsidR="00812C16" w:rsidRPr="002E3B38" w:rsidRDefault="00812C16" w:rsidP="00565073">
            <w:pPr>
              <w:pBdr>
                <w:bottom w:val="single" w:sz="4" w:space="1" w:color="auto"/>
              </w:pBdr>
              <w:tabs>
                <w:tab w:val="right" w:pos="1337"/>
              </w:tabs>
              <w:spacing w:line="240" w:lineRule="auto"/>
              <w:ind w:right="-72"/>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z w:val="28"/>
                <w:szCs w:val="28"/>
                <w:cs/>
                <w:lang w:val="en-GB" w:eastAsia="zh-CN"/>
              </w:rPr>
              <w:t>ร้อยละต่อปี</w:t>
            </w:r>
          </w:p>
        </w:tc>
        <w:tc>
          <w:tcPr>
            <w:tcW w:w="1559" w:type="dxa"/>
            <w:vAlign w:val="bottom"/>
          </w:tcPr>
          <w:p w14:paraId="59B9DA18" w14:textId="1B8D34FC" w:rsidR="00812C16" w:rsidRPr="002E3B38" w:rsidRDefault="00812C16" w:rsidP="00565073">
            <w:pPr>
              <w:pBdr>
                <w:bottom w:val="single" w:sz="4" w:space="1" w:color="auto"/>
              </w:pBdr>
              <w:tabs>
                <w:tab w:val="right" w:pos="1340"/>
              </w:tabs>
              <w:spacing w:line="240" w:lineRule="auto"/>
              <w:ind w:right="-72"/>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z w:val="28"/>
                <w:szCs w:val="28"/>
                <w:cs/>
                <w:lang w:val="en-GB" w:eastAsia="zh-CN"/>
              </w:rPr>
              <w:t>ร้อยละต่อปี</w:t>
            </w:r>
          </w:p>
        </w:tc>
        <w:tc>
          <w:tcPr>
            <w:tcW w:w="1559" w:type="dxa"/>
            <w:vAlign w:val="bottom"/>
          </w:tcPr>
          <w:p w14:paraId="49F0B1E5" w14:textId="13367972" w:rsidR="00812C16" w:rsidRPr="002E3B38" w:rsidRDefault="00812C16" w:rsidP="00565073">
            <w:pPr>
              <w:pBdr>
                <w:bottom w:val="single" w:sz="4" w:space="1" w:color="auto"/>
              </w:pBdr>
              <w:tabs>
                <w:tab w:val="right" w:pos="1339"/>
              </w:tabs>
              <w:spacing w:line="240" w:lineRule="auto"/>
              <w:ind w:right="-72"/>
              <w:jc w:val="center"/>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z w:val="28"/>
                <w:szCs w:val="28"/>
                <w:cs/>
                <w:lang w:val="en-GB" w:eastAsia="zh-CN"/>
              </w:rPr>
              <w:t>ร้อยละต่อปี</w:t>
            </w:r>
          </w:p>
        </w:tc>
      </w:tr>
      <w:tr w:rsidR="00812C16" w:rsidRPr="002E3B38" w14:paraId="0CDC0A74" w14:textId="77777777" w:rsidTr="009907A8">
        <w:tc>
          <w:tcPr>
            <w:tcW w:w="3118" w:type="dxa"/>
            <w:vAlign w:val="bottom"/>
          </w:tcPr>
          <w:p w14:paraId="4BE9F4B0" w14:textId="77777777" w:rsidR="00812C16" w:rsidRPr="002E3B38" w:rsidRDefault="00812C16" w:rsidP="00CC4B58">
            <w:pPr>
              <w:spacing w:line="240" w:lineRule="auto"/>
              <w:rPr>
                <w:rFonts w:ascii="Browallia New" w:hAnsi="Browallia New" w:cs="Browallia New"/>
                <w:sz w:val="28"/>
                <w:szCs w:val="28"/>
                <w:cs/>
                <w:lang w:val="en-GB"/>
              </w:rPr>
            </w:pPr>
          </w:p>
        </w:tc>
        <w:tc>
          <w:tcPr>
            <w:tcW w:w="1345" w:type="dxa"/>
            <w:shd w:val="clear" w:color="auto" w:fill="auto"/>
            <w:vAlign w:val="bottom"/>
          </w:tcPr>
          <w:p w14:paraId="695CEE7C" w14:textId="77777777" w:rsidR="00812C16" w:rsidRPr="002E3B38" w:rsidRDefault="00812C16" w:rsidP="00CC4B58">
            <w:pPr>
              <w:pStyle w:val="a9"/>
              <w:tabs>
                <w:tab w:val="right" w:pos="1337"/>
              </w:tabs>
              <w:ind w:right="-29"/>
              <w:rPr>
                <w:rFonts w:ascii="Browallia New" w:hAnsi="Browallia New" w:cs="Browallia New"/>
                <w:lang w:val="en-GB"/>
              </w:rPr>
            </w:pPr>
          </w:p>
        </w:tc>
        <w:tc>
          <w:tcPr>
            <w:tcW w:w="1559" w:type="dxa"/>
            <w:shd w:val="clear" w:color="auto" w:fill="auto"/>
            <w:vAlign w:val="bottom"/>
          </w:tcPr>
          <w:p w14:paraId="2D35F020" w14:textId="77777777" w:rsidR="00812C16" w:rsidRPr="002E3B38" w:rsidRDefault="00812C16" w:rsidP="00CC4B58">
            <w:pPr>
              <w:pStyle w:val="a9"/>
              <w:tabs>
                <w:tab w:val="right" w:pos="1337"/>
              </w:tabs>
              <w:ind w:right="-29"/>
              <w:rPr>
                <w:rFonts w:ascii="Browallia New" w:hAnsi="Browallia New" w:cs="Browallia New"/>
                <w:lang w:val="en-GB"/>
              </w:rPr>
            </w:pPr>
          </w:p>
        </w:tc>
        <w:tc>
          <w:tcPr>
            <w:tcW w:w="1559" w:type="dxa"/>
            <w:shd w:val="clear" w:color="auto" w:fill="auto"/>
            <w:vAlign w:val="bottom"/>
          </w:tcPr>
          <w:p w14:paraId="0949D6BE" w14:textId="77777777" w:rsidR="00812C16" w:rsidRPr="002E3B38" w:rsidRDefault="00812C16" w:rsidP="00CC4B58">
            <w:pPr>
              <w:pStyle w:val="a9"/>
              <w:tabs>
                <w:tab w:val="decimal" w:pos="1195"/>
              </w:tabs>
              <w:ind w:right="-29"/>
              <w:rPr>
                <w:rFonts w:ascii="Browallia New" w:hAnsi="Browallia New" w:cs="Browallia New"/>
                <w:lang w:val="en-GB"/>
              </w:rPr>
            </w:pPr>
          </w:p>
        </w:tc>
        <w:tc>
          <w:tcPr>
            <w:tcW w:w="1559" w:type="dxa"/>
            <w:vAlign w:val="bottom"/>
          </w:tcPr>
          <w:p w14:paraId="70BFE5B3" w14:textId="77777777" w:rsidR="00812C16" w:rsidRPr="002E3B38" w:rsidRDefault="00812C16" w:rsidP="00CC4B58">
            <w:pPr>
              <w:pStyle w:val="a9"/>
              <w:tabs>
                <w:tab w:val="decimal" w:pos="1195"/>
              </w:tabs>
              <w:ind w:right="-29"/>
              <w:rPr>
                <w:rFonts w:ascii="Browallia New" w:hAnsi="Browallia New" w:cs="Browallia New"/>
                <w:lang w:val="en-GB"/>
              </w:rPr>
            </w:pPr>
          </w:p>
        </w:tc>
      </w:tr>
      <w:tr w:rsidR="00812C16" w:rsidRPr="002E3B38" w14:paraId="54CC3F16" w14:textId="77777777" w:rsidTr="009907A8">
        <w:tc>
          <w:tcPr>
            <w:tcW w:w="3118" w:type="dxa"/>
            <w:vAlign w:val="bottom"/>
          </w:tcPr>
          <w:p w14:paraId="7089B285" w14:textId="7403D6AD" w:rsidR="00812C16" w:rsidRPr="002E3B38" w:rsidRDefault="00812C16" w:rsidP="00CC4B58">
            <w:pPr>
              <w:spacing w:line="240" w:lineRule="auto"/>
              <w:rPr>
                <w:rFonts w:ascii="Browallia New" w:hAnsi="Browallia New" w:cs="Browallia New"/>
                <w:sz w:val="28"/>
                <w:szCs w:val="28"/>
                <w:lang w:val="en-GB"/>
              </w:rPr>
            </w:pPr>
            <w:r w:rsidRPr="002E3B38">
              <w:rPr>
                <w:rFonts w:ascii="Browallia New" w:hAnsi="Browallia New" w:cs="Browallia New"/>
                <w:sz w:val="28"/>
                <w:szCs w:val="28"/>
                <w:cs/>
                <w:lang w:val="en-GB"/>
              </w:rPr>
              <w:t>เงินกู้ยืมระยะยาวจากสถาบั</w:t>
            </w:r>
            <w:r w:rsidR="00CC4B58" w:rsidRPr="002E3B38">
              <w:rPr>
                <w:rFonts w:ascii="Browallia New" w:hAnsi="Browallia New" w:cs="Browallia New"/>
                <w:sz w:val="28"/>
                <w:szCs w:val="28"/>
                <w:cs/>
                <w:lang w:val="en-GB"/>
              </w:rPr>
              <w:t>น</w:t>
            </w:r>
            <w:r w:rsidRPr="002E3B38">
              <w:rPr>
                <w:rFonts w:ascii="Browallia New" w:hAnsi="Browallia New" w:cs="Browallia New"/>
                <w:sz w:val="28"/>
                <w:szCs w:val="28"/>
                <w:cs/>
                <w:lang w:val="en-GB"/>
              </w:rPr>
              <w:t>การเงิน</w:t>
            </w:r>
          </w:p>
        </w:tc>
        <w:tc>
          <w:tcPr>
            <w:tcW w:w="1345" w:type="dxa"/>
            <w:shd w:val="clear" w:color="auto" w:fill="auto"/>
            <w:vAlign w:val="bottom"/>
          </w:tcPr>
          <w:p w14:paraId="6D9282DD" w14:textId="388A2F85" w:rsidR="00812C16" w:rsidRPr="002E3B38" w:rsidRDefault="004C2B40" w:rsidP="00565073">
            <w:pPr>
              <w:tabs>
                <w:tab w:val="right" w:pos="1337"/>
              </w:tabs>
              <w:spacing w:line="240" w:lineRule="auto"/>
              <w:ind w:right="-72"/>
              <w:jc w:val="center"/>
              <w:rPr>
                <w:rFonts w:ascii="Browallia New" w:hAnsi="Browallia New" w:cs="Browallia New"/>
                <w:sz w:val="28"/>
                <w:szCs w:val="28"/>
                <w:lang w:val="en-GB"/>
              </w:rPr>
            </w:pPr>
            <w:r w:rsidRPr="004C2B40">
              <w:rPr>
                <w:rFonts w:ascii="Browallia New" w:hAnsi="Browallia New" w:cs="Browallia New"/>
                <w:sz w:val="28"/>
                <w:szCs w:val="28"/>
              </w:rPr>
              <w:t>4</w:t>
            </w:r>
            <w:r w:rsidR="00CA2484" w:rsidRPr="002E3B38">
              <w:rPr>
                <w:rFonts w:ascii="Browallia New" w:hAnsi="Browallia New" w:cs="Browallia New"/>
                <w:sz w:val="28"/>
                <w:szCs w:val="28"/>
                <w:cs/>
                <w:lang w:val="en-GB"/>
              </w:rPr>
              <w:t>.</w:t>
            </w:r>
            <w:r w:rsidRPr="004C2B40">
              <w:rPr>
                <w:rFonts w:ascii="Browallia New" w:hAnsi="Browallia New" w:cs="Browallia New"/>
                <w:sz w:val="28"/>
                <w:szCs w:val="28"/>
              </w:rPr>
              <w:t>52</w:t>
            </w:r>
            <w:r w:rsidR="007C1E0D" w:rsidRPr="002E3B38">
              <w:rPr>
                <w:rFonts w:ascii="Browallia New" w:hAnsi="Browallia New" w:cs="Browallia New"/>
                <w:sz w:val="28"/>
                <w:szCs w:val="28"/>
                <w:cs/>
                <w:lang w:val="en-GB"/>
              </w:rPr>
              <w:t xml:space="preserve"> </w:t>
            </w:r>
            <w:r w:rsidR="00CA2484" w:rsidRPr="002E3B38">
              <w:rPr>
                <w:rFonts w:ascii="Browallia New" w:hAnsi="Browallia New" w:cs="Browallia New"/>
                <w:sz w:val="28"/>
                <w:szCs w:val="28"/>
                <w:cs/>
                <w:lang w:val="en-GB"/>
              </w:rPr>
              <w:t>-</w:t>
            </w:r>
            <w:r w:rsidR="007C1E0D" w:rsidRPr="002E3B38">
              <w:rPr>
                <w:rFonts w:ascii="Browallia New" w:hAnsi="Browallia New" w:cs="Browallia New"/>
                <w:sz w:val="28"/>
                <w:szCs w:val="28"/>
                <w:cs/>
                <w:lang w:val="en-GB"/>
              </w:rPr>
              <w:t xml:space="preserve"> </w:t>
            </w:r>
            <w:r w:rsidRPr="004C2B40">
              <w:rPr>
                <w:rFonts w:ascii="Browallia New" w:hAnsi="Browallia New" w:cs="Browallia New"/>
                <w:sz w:val="28"/>
                <w:szCs w:val="28"/>
              </w:rPr>
              <w:t>5</w:t>
            </w:r>
            <w:r w:rsidR="00CA2484" w:rsidRPr="002E3B38">
              <w:rPr>
                <w:rFonts w:ascii="Browallia New" w:hAnsi="Browallia New" w:cs="Browallia New"/>
                <w:sz w:val="28"/>
                <w:szCs w:val="28"/>
                <w:cs/>
                <w:lang w:val="en-GB"/>
              </w:rPr>
              <w:t>.</w:t>
            </w:r>
            <w:r w:rsidRPr="004C2B40">
              <w:rPr>
                <w:rFonts w:ascii="Browallia New" w:hAnsi="Browallia New" w:cs="Browallia New"/>
                <w:sz w:val="28"/>
                <w:szCs w:val="28"/>
              </w:rPr>
              <w:t>96</w:t>
            </w:r>
          </w:p>
        </w:tc>
        <w:tc>
          <w:tcPr>
            <w:tcW w:w="1559" w:type="dxa"/>
            <w:shd w:val="clear" w:color="auto" w:fill="auto"/>
            <w:vAlign w:val="bottom"/>
          </w:tcPr>
          <w:p w14:paraId="28B33D84" w14:textId="0E443001" w:rsidR="00812C16" w:rsidRPr="002E3B38" w:rsidRDefault="00C847E7" w:rsidP="00565073">
            <w:pPr>
              <w:tabs>
                <w:tab w:val="right" w:pos="1337"/>
              </w:tabs>
              <w:spacing w:line="240" w:lineRule="auto"/>
              <w:ind w:right="-72"/>
              <w:jc w:val="center"/>
              <w:rPr>
                <w:rFonts w:ascii="Browallia New" w:hAnsi="Browallia New" w:cs="Browallia New"/>
                <w:sz w:val="28"/>
                <w:szCs w:val="28"/>
                <w:lang w:val="en-GB"/>
              </w:rPr>
            </w:pPr>
            <w:r w:rsidRPr="002E3B38">
              <w:rPr>
                <w:rFonts w:ascii="Browallia New" w:hAnsi="Browallia New" w:cs="Browallia New"/>
                <w:sz w:val="28"/>
                <w:szCs w:val="28"/>
                <w:lang w:val="en-GB"/>
              </w:rPr>
              <w:t>4.64 - 6.16</w:t>
            </w:r>
          </w:p>
        </w:tc>
        <w:tc>
          <w:tcPr>
            <w:tcW w:w="1559" w:type="dxa"/>
            <w:shd w:val="clear" w:color="auto" w:fill="auto"/>
            <w:vAlign w:val="bottom"/>
          </w:tcPr>
          <w:p w14:paraId="7F4BB3B6" w14:textId="68F243FE" w:rsidR="00812C16" w:rsidRPr="002E3B38" w:rsidRDefault="007C1E0D" w:rsidP="00565073">
            <w:pPr>
              <w:tabs>
                <w:tab w:val="right" w:pos="1340"/>
              </w:tabs>
              <w:spacing w:line="240" w:lineRule="auto"/>
              <w:ind w:right="-72"/>
              <w:jc w:val="center"/>
              <w:rPr>
                <w:rFonts w:ascii="Browallia New" w:hAnsi="Browallia New" w:cs="Browallia New"/>
                <w:sz w:val="28"/>
                <w:szCs w:val="28"/>
                <w:lang w:val="en-GB"/>
              </w:rPr>
            </w:pPr>
            <w:r w:rsidRPr="002E3B38">
              <w:rPr>
                <w:rFonts w:ascii="Browallia New" w:hAnsi="Browallia New" w:cs="Browallia New"/>
                <w:sz w:val="28"/>
                <w:szCs w:val="28"/>
                <w:lang w:val="en-GB"/>
              </w:rPr>
              <w:t>4.52</w:t>
            </w:r>
            <w:r w:rsidRPr="002E3B38">
              <w:rPr>
                <w:rFonts w:ascii="Browallia New" w:hAnsi="Browallia New" w:cs="Browallia New"/>
                <w:sz w:val="28"/>
                <w:szCs w:val="28"/>
              </w:rPr>
              <w:t xml:space="preserve"> - </w:t>
            </w:r>
            <w:r w:rsidRPr="002E3B38">
              <w:rPr>
                <w:rFonts w:ascii="Browallia New" w:hAnsi="Browallia New" w:cs="Browallia New"/>
                <w:sz w:val="28"/>
                <w:szCs w:val="28"/>
                <w:lang w:val="en-GB"/>
              </w:rPr>
              <w:t>5.21</w:t>
            </w:r>
          </w:p>
        </w:tc>
        <w:tc>
          <w:tcPr>
            <w:tcW w:w="1559" w:type="dxa"/>
            <w:vAlign w:val="bottom"/>
          </w:tcPr>
          <w:p w14:paraId="163A4741" w14:textId="380E9DCB" w:rsidR="00812C16" w:rsidRPr="002E3B38" w:rsidRDefault="00C847E7" w:rsidP="00565073">
            <w:pPr>
              <w:tabs>
                <w:tab w:val="clear" w:pos="907"/>
                <w:tab w:val="left" w:pos="959"/>
                <w:tab w:val="right" w:pos="1339"/>
              </w:tabs>
              <w:spacing w:line="240" w:lineRule="auto"/>
              <w:ind w:right="-72"/>
              <w:jc w:val="center"/>
              <w:rPr>
                <w:rFonts w:ascii="Browallia New" w:hAnsi="Browallia New" w:cs="Browallia New"/>
                <w:sz w:val="28"/>
                <w:szCs w:val="28"/>
                <w:lang w:val="en-GB"/>
              </w:rPr>
            </w:pPr>
            <w:r w:rsidRPr="002E3B38">
              <w:rPr>
                <w:rFonts w:ascii="Browallia New" w:hAnsi="Browallia New" w:cs="Browallia New"/>
                <w:sz w:val="28"/>
                <w:szCs w:val="28"/>
                <w:lang w:val="en-GB"/>
              </w:rPr>
              <w:t>4.64 - 5.41</w:t>
            </w:r>
          </w:p>
        </w:tc>
      </w:tr>
    </w:tbl>
    <w:p w14:paraId="3A9D0ADB" w14:textId="77777777" w:rsidR="00D83C2D" w:rsidRPr="002E3B38" w:rsidRDefault="00D83C2D" w:rsidP="00844FB3">
      <w:pPr>
        <w:spacing w:line="240" w:lineRule="auto"/>
        <w:rPr>
          <w:rFonts w:ascii="Browallia New" w:eastAsia="Arial Unicode MS" w:hAnsi="Browallia New" w:cs="Browallia New"/>
          <w:sz w:val="28"/>
          <w:szCs w:val="28"/>
        </w:rPr>
      </w:pPr>
    </w:p>
    <w:p w14:paraId="35B6418F" w14:textId="77777777" w:rsidR="00D83C2D" w:rsidRPr="002E3B38" w:rsidRDefault="00D83C2D" w:rsidP="00844FB3">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ราคาตามบัญชีและมูลค่ายุติธรรมของเงินกู้ยืมระยะยาว มีดังนี้</w:t>
      </w:r>
    </w:p>
    <w:p w14:paraId="2BFDE829" w14:textId="77777777" w:rsidR="00D83C2D" w:rsidRPr="002E3B38" w:rsidRDefault="00D83C2D" w:rsidP="00844FB3">
      <w:pPr>
        <w:spacing w:line="240" w:lineRule="auto"/>
        <w:jc w:val="thaiDistribute"/>
        <w:rPr>
          <w:rFonts w:ascii="Browallia New" w:eastAsia="Arial Unicode MS" w:hAnsi="Browallia New" w:cs="Browallia New"/>
          <w:sz w:val="28"/>
          <w:szCs w:val="28"/>
        </w:rPr>
      </w:pPr>
    </w:p>
    <w:tbl>
      <w:tblPr>
        <w:tblW w:w="9121" w:type="dxa"/>
        <w:tblInd w:w="426" w:type="dxa"/>
        <w:tblLayout w:type="fixed"/>
        <w:tblLook w:val="0000" w:firstRow="0" w:lastRow="0" w:firstColumn="0" w:lastColumn="0" w:noHBand="0" w:noVBand="0"/>
      </w:tblPr>
      <w:tblGrid>
        <w:gridCol w:w="3118"/>
        <w:gridCol w:w="1500"/>
        <w:gridCol w:w="1501"/>
        <w:gridCol w:w="1501"/>
        <w:gridCol w:w="1501"/>
      </w:tblGrid>
      <w:tr w:rsidR="00D83C2D" w:rsidRPr="002E3B38" w14:paraId="2BC89CAC" w14:textId="77777777" w:rsidTr="00C847E7">
        <w:trPr>
          <w:trHeight w:val="70"/>
        </w:trPr>
        <w:tc>
          <w:tcPr>
            <w:tcW w:w="3118" w:type="dxa"/>
            <w:shd w:val="clear" w:color="auto" w:fill="auto"/>
            <w:vAlign w:val="bottom"/>
          </w:tcPr>
          <w:p w14:paraId="46C0453C" w14:textId="77777777" w:rsidR="00D83C2D" w:rsidRPr="002E3B38" w:rsidRDefault="00D83C2D"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03" w:type="dxa"/>
            <w:gridSpan w:val="4"/>
            <w:shd w:val="clear" w:color="auto" w:fill="auto"/>
            <w:vAlign w:val="bottom"/>
          </w:tcPr>
          <w:p w14:paraId="592CEE8E" w14:textId="62045895" w:rsidR="00D83C2D" w:rsidRPr="002E3B38" w:rsidRDefault="002B343D" w:rsidP="00082F9E">
            <w:pPr>
              <w:spacing w:line="240" w:lineRule="auto"/>
              <w:ind w:right="-72"/>
              <w:jc w:val="right"/>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pacing w:val="-4"/>
                <w:sz w:val="28"/>
                <w:szCs w:val="28"/>
                <w:cs/>
                <w:lang w:eastAsia="th-TH"/>
              </w:rPr>
              <w:t xml:space="preserve">(หน่วย </w:t>
            </w:r>
            <w:r w:rsidRPr="002E3B38">
              <w:rPr>
                <w:rFonts w:ascii="Browallia New" w:eastAsia="Arial Unicode MS" w:hAnsi="Browallia New" w:cs="Browallia New"/>
                <w:snapToGrid w:val="0"/>
                <w:spacing w:val="-4"/>
                <w:sz w:val="28"/>
                <w:szCs w:val="28"/>
                <w:lang w:eastAsia="th-TH"/>
              </w:rPr>
              <w:t xml:space="preserve">: </w:t>
            </w:r>
            <w:r w:rsidRPr="002E3B38">
              <w:rPr>
                <w:rFonts w:ascii="Browallia New" w:eastAsia="Arial Unicode MS" w:hAnsi="Browallia New" w:cs="Browallia New"/>
                <w:snapToGrid w:val="0"/>
                <w:spacing w:val="-4"/>
                <w:sz w:val="28"/>
                <w:szCs w:val="28"/>
                <w:cs/>
                <w:lang w:eastAsia="th-TH"/>
              </w:rPr>
              <w:t>บาท)</w:t>
            </w:r>
          </w:p>
        </w:tc>
      </w:tr>
      <w:tr w:rsidR="002B343D" w:rsidRPr="002E3B38" w14:paraId="680EC724" w14:textId="77777777" w:rsidTr="00C847E7">
        <w:trPr>
          <w:trHeight w:val="70"/>
        </w:trPr>
        <w:tc>
          <w:tcPr>
            <w:tcW w:w="3118" w:type="dxa"/>
            <w:shd w:val="clear" w:color="auto" w:fill="auto"/>
            <w:vAlign w:val="bottom"/>
          </w:tcPr>
          <w:p w14:paraId="4DCD1807" w14:textId="77777777" w:rsidR="002B343D" w:rsidRPr="002E3B38" w:rsidRDefault="002B343D"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03" w:type="dxa"/>
            <w:gridSpan w:val="4"/>
            <w:shd w:val="clear" w:color="auto" w:fill="auto"/>
            <w:vAlign w:val="bottom"/>
          </w:tcPr>
          <w:p w14:paraId="501F9E75" w14:textId="32857BFF" w:rsidR="002B343D" w:rsidRPr="002E3B38" w:rsidRDefault="002B343D" w:rsidP="00343D67">
            <w:pPr>
              <w:pBdr>
                <w:bottom w:val="single" w:sz="4" w:space="1" w:color="auto"/>
              </w:pBdr>
              <w:spacing w:line="240" w:lineRule="auto"/>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งบการเงินรวม</w:t>
            </w:r>
          </w:p>
        </w:tc>
      </w:tr>
      <w:tr w:rsidR="00082F9E" w:rsidRPr="002E3B38" w14:paraId="456833F9" w14:textId="77777777">
        <w:tc>
          <w:tcPr>
            <w:tcW w:w="3118" w:type="dxa"/>
            <w:shd w:val="clear" w:color="auto" w:fill="auto"/>
            <w:vAlign w:val="bottom"/>
          </w:tcPr>
          <w:p w14:paraId="1A507C5E" w14:textId="77777777" w:rsidR="00082F9E" w:rsidRPr="002E3B3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3001" w:type="dxa"/>
            <w:gridSpan w:val="2"/>
            <w:shd w:val="clear" w:color="auto" w:fill="auto"/>
            <w:vAlign w:val="bottom"/>
          </w:tcPr>
          <w:p w14:paraId="09E884F8" w14:textId="2F922761" w:rsidR="00082F9E" w:rsidRPr="002E3B38" w:rsidRDefault="00082F9E" w:rsidP="00343D67">
            <w:pPr>
              <w:pStyle w:val="a9"/>
              <w:pBdr>
                <w:bottom w:val="single" w:sz="4" w:space="1" w:color="auto"/>
              </w:pBdr>
              <w:tabs>
                <w:tab w:val="right" w:pos="1317"/>
              </w:tabs>
              <w:ind w:right="0"/>
              <w:jc w:val="center"/>
              <w:rPr>
                <w:rFonts w:ascii="Browallia New" w:eastAsia="Arial Unicode MS" w:hAnsi="Browallia New" w:cs="Browallia New"/>
                <w:cs/>
              </w:rPr>
            </w:pPr>
            <w:r w:rsidRPr="002E3B38">
              <w:rPr>
                <w:rFonts w:ascii="Browallia New" w:eastAsia="Arial Unicode MS" w:hAnsi="Browallia New" w:cs="Browallia New"/>
                <w:snapToGrid w:val="0"/>
                <w:spacing w:val="-4"/>
                <w:cs/>
                <w:lang w:eastAsia="th-TH"/>
              </w:rPr>
              <w:t>ราคาตามบัญชี</w:t>
            </w:r>
          </w:p>
        </w:tc>
        <w:tc>
          <w:tcPr>
            <w:tcW w:w="3002" w:type="dxa"/>
            <w:gridSpan w:val="2"/>
            <w:shd w:val="clear" w:color="auto" w:fill="auto"/>
          </w:tcPr>
          <w:p w14:paraId="4F81E62D" w14:textId="373EE1C5" w:rsidR="00082F9E" w:rsidRPr="002E3B38" w:rsidRDefault="00082F9E" w:rsidP="00343D67">
            <w:pPr>
              <w:pStyle w:val="a9"/>
              <w:pBdr>
                <w:bottom w:val="single" w:sz="4" w:space="1" w:color="auto"/>
              </w:pBdr>
              <w:tabs>
                <w:tab w:val="right" w:pos="1195"/>
              </w:tabs>
              <w:ind w:right="0"/>
              <w:jc w:val="center"/>
              <w:rPr>
                <w:rFonts w:ascii="Browallia New" w:eastAsia="Arial Unicode MS" w:hAnsi="Browallia New" w:cs="Browallia New"/>
                <w:cs/>
              </w:rPr>
            </w:pPr>
            <w:r w:rsidRPr="002E3B38">
              <w:rPr>
                <w:rFonts w:ascii="Browallia New" w:eastAsia="Arial Unicode MS" w:hAnsi="Browallia New" w:cs="Browallia New"/>
                <w:snapToGrid w:val="0"/>
                <w:spacing w:val="-4"/>
                <w:cs/>
                <w:lang w:eastAsia="th-TH"/>
              </w:rPr>
              <w:t>มูลค่ายุติธรรม</w:t>
            </w:r>
          </w:p>
        </w:tc>
      </w:tr>
      <w:tr w:rsidR="00082F9E" w:rsidRPr="002E3B38" w14:paraId="40747F0E" w14:textId="77777777" w:rsidTr="00082F9E">
        <w:tc>
          <w:tcPr>
            <w:tcW w:w="3118" w:type="dxa"/>
            <w:shd w:val="clear" w:color="auto" w:fill="auto"/>
            <w:vAlign w:val="bottom"/>
          </w:tcPr>
          <w:p w14:paraId="616D27A2" w14:textId="77777777" w:rsidR="00082F9E" w:rsidRPr="002E3B38" w:rsidRDefault="00082F9E" w:rsidP="00082F9E">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500" w:type="dxa"/>
            <w:shd w:val="clear" w:color="auto" w:fill="auto"/>
            <w:vAlign w:val="bottom"/>
          </w:tcPr>
          <w:p w14:paraId="339661CC" w14:textId="5C6D135B" w:rsidR="00082F9E" w:rsidRPr="002E3B38" w:rsidRDefault="00082F9E" w:rsidP="00343D67">
            <w:pPr>
              <w:pStyle w:val="a9"/>
              <w:pBdr>
                <w:bottom w:val="single" w:sz="4" w:space="1" w:color="auto"/>
              </w:pBdr>
              <w:tabs>
                <w:tab w:val="right" w:pos="1406"/>
              </w:tabs>
              <w:ind w:right="0"/>
              <w:jc w:val="center"/>
              <w:rPr>
                <w:rFonts w:ascii="Browallia New" w:eastAsia="Arial Unicode MS" w:hAnsi="Browallia New" w:cs="Browallia New"/>
                <w:snapToGrid w:val="0"/>
                <w:lang w:val="en-GB" w:eastAsia="th-TH"/>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501" w:type="dxa"/>
            <w:shd w:val="clear" w:color="auto" w:fill="auto"/>
            <w:vAlign w:val="bottom"/>
          </w:tcPr>
          <w:p w14:paraId="2B3290D3" w14:textId="5F8C6F49" w:rsidR="00082F9E" w:rsidRPr="002E3B38" w:rsidRDefault="00082F9E" w:rsidP="00343D67">
            <w:pPr>
              <w:pStyle w:val="a9"/>
              <w:pBdr>
                <w:bottom w:val="single" w:sz="4" w:space="1" w:color="auto"/>
              </w:pBdr>
              <w:tabs>
                <w:tab w:val="right" w:pos="1317"/>
              </w:tabs>
              <w:ind w:right="0"/>
              <w:jc w:val="center"/>
              <w:rPr>
                <w:rFonts w:ascii="Browallia New" w:eastAsia="Arial Unicode MS" w:hAnsi="Browallia New" w:cs="Browallia New"/>
                <w:snapToGrid w:val="0"/>
                <w:lang w:val="en-GB" w:eastAsia="th-TH"/>
              </w:rPr>
            </w:pPr>
            <w:r w:rsidRPr="002E3B38">
              <w:rPr>
                <w:rFonts w:ascii="Browallia New" w:eastAsia="Arial Unicode MS" w:hAnsi="Browallia New" w:cs="Browallia New"/>
                <w:snapToGrid w:val="0"/>
                <w:lang w:val="en-GB" w:eastAsia="th-TH"/>
              </w:rPr>
              <w:t>2566</w:t>
            </w:r>
          </w:p>
        </w:tc>
        <w:tc>
          <w:tcPr>
            <w:tcW w:w="1501" w:type="dxa"/>
            <w:shd w:val="clear" w:color="auto" w:fill="auto"/>
            <w:vAlign w:val="bottom"/>
          </w:tcPr>
          <w:p w14:paraId="4DEAAD97" w14:textId="29962C92" w:rsidR="00082F9E" w:rsidRPr="002E3B38" w:rsidRDefault="00082F9E" w:rsidP="00343D67">
            <w:pPr>
              <w:pStyle w:val="a9"/>
              <w:pBdr>
                <w:bottom w:val="single" w:sz="4" w:space="1" w:color="auto"/>
              </w:pBdr>
              <w:tabs>
                <w:tab w:val="right" w:pos="1494"/>
              </w:tabs>
              <w:ind w:right="0"/>
              <w:jc w:val="center"/>
              <w:rPr>
                <w:rFonts w:ascii="Browallia New" w:eastAsia="Arial Unicode MS" w:hAnsi="Browallia New" w:cs="Browallia New"/>
                <w:snapToGrid w:val="0"/>
                <w:lang w:val="en-GB" w:eastAsia="th-TH"/>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501" w:type="dxa"/>
            <w:shd w:val="clear" w:color="auto" w:fill="auto"/>
            <w:vAlign w:val="bottom"/>
          </w:tcPr>
          <w:p w14:paraId="3F1269E0" w14:textId="0138A9D8" w:rsidR="00082F9E" w:rsidRPr="002E3B38" w:rsidRDefault="00082F9E" w:rsidP="00343D67">
            <w:pPr>
              <w:pStyle w:val="a9"/>
              <w:pBdr>
                <w:bottom w:val="single" w:sz="4" w:space="1" w:color="auto"/>
              </w:pBdr>
              <w:tabs>
                <w:tab w:val="right" w:pos="1195"/>
              </w:tabs>
              <w:ind w:right="0"/>
              <w:jc w:val="center"/>
              <w:rPr>
                <w:rFonts w:ascii="Browallia New" w:eastAsia="Arial Unicode MS" w:hAnsi="Browallia New" w:cs="Browallia New"/>
                <w:snapToGrid w:val="0"/>
                <w:lang w:val="en-GB" w:eastAsia="th-TH"/>
              </w:rPr>
            </w:pPr>
            <w:r w:rsidRPr="002E3B38">
              <w:rPr>
                <w:rFonts w:ascii="Browallia New" w:eastAsia="Arial Unicode MS" w:hAnsi="Browallia New" w:cs="Browallia New"/>
                <w:snapToGrid w:val="0"/>
                <w:lang w:val="en-GB" w:eastAsia="th-TH"/>
              </w:rPr>
              <w:t>2566</w:t>
            </w:r>
          </w:p>
        </w:tc>
      </w:tr>
      <w:tr w:rsidR="00082F9E" w:rsidRPr="002E3B38" w14:paraId="5EF21448" w14:textId="77777777" w:rsidTr="00082F9E">
        <w:trPr>
          <w:trHeight w:val="70"/>
        </w:trPr>
        <w:tc>
          <w:tcPr>
            <w:tcW w:w="3118" w:type="dxa"/>
            <w:shd w:val="clear" w:color="auto" w:fill="auto"/>
            <w:vAlign w:val="bottom"/>
          </w:tcPr>
          <w:p w14:paraId="6A886931" w14:textId="77777777" w:rsidR="00082F9E" w:rsidRPr="002E3B38" w:rsidRDefault="00082F9E" w:rsidP="00082F9E">
            <w:pPr>
              <w:spacing w:line="240" w:lineRule="auto"/>
              <w:ind w:left="-72"/>
              <w:jc w:val="thaiDistribute"/>
              <w:rPr>
                <w:rFonts w:ascii="Browallia New" w:eastAsia="Arial Unicode MS" w:hAnsi="Browallia New" w:cs="Browallia New"/>
                <w:snapToGrid w:val="0"/>
                <w:spacing w:val="-4"/>
                <w:sz w:val="28"/>
                <w:szCs w:val="28"/>
                <w:cs/>
                <w:lang w:eastAsia="th-TH"/>
              </w:rPr>
            </w:pPr>
          </w:p>
        </w:tc>
        <w:tc>
          <w:tcPr>
            <w:tcW w:w="1500" w:type="dxa"/>
            <w:shd w:val="clear" w:color="auto" w:fill="auto"/>
            <w:vAlign w:val="bottom"/>
          </w:tcPr>
          <w:p w14:paraId="0E38736A" w14:textId="77777777" w:rsidR="00082F9E" w:rsidRPr="002E3B38" w:rsidRDefault="00082F9E" w:rsidP="00343D67">
            <w:pPr>
              <w:pStyle w:val="a9"/>
              <w:tabs>
                <w:tab w:val="decimal" w:pos="1406"/>
              </w:tabs>
              <w:ind w:right="0"/>
              <w:jc w:val="both"/>
              <w:rPr>
                <w:rFonts w:ascii="Browallia New" w:eastAsia="Arial Unicode MS" w:hAnsi="Browallia New" w:cs="Browallia New"/>
                <w:snapToGrid w:val="0"/>
                <w:spacing w:val="-4"/>
                <w:lang w:eastAsia="th-TH"/>
              </w:rPr>
            </w:pPr>
          </w:p>
        </w:tc>
        <w:tc>
          <w:tcPr>
            <w:tcW w:w="1501" w:type="dxa"/>
            <w:shd w:val="clear" w:color="auto" w:fill="auto"/>
            <w:vAlign w:val="bottom"/>
          </w:tcPr>
          <w:p w14:paraId="26B07197" w14:textId="77777777" w:rsidR="00082F9E" w:rsidRPr="002E3B38" w:rsidRDefault="00082F9E" w:rsidP="00343D67">
            <w:pPr>
              <w:pStyle w:val="a9"/>
              <w:tabs>
                <w:tab w:val="decimal" w:pos="1317"/>
              </w:tabs>
              <w:ind w:right="0"/>
              <w:jc w:val="both"/>
              <w:rPr>
                <w:rFonts w:ascii="Browallia New" w:eastAsia="Arial Unicode MS" w:hAnsi="Browallia New" w:cs="Browallia New"/>
                <w:snapToGrid w:val="0"/>
                <w:spacing w:val="-4"/>
                <w:lang w:eastAsia="th-TH"/>
              </w:rPr>
            </w:pPr>
          </w:p>
        </w:tc>
        <w:tc>
          <w:tcPr>
            <w:tcW w:w="1501" w:type="dxa"/>
            <w:shd w:val="clear" w:color="auto" w:fill="auto"/>
            <w:vAlign w:val="bottom"/>
          </w:tcPr>
          <w:p w14:paraId="5A027DA7" w14:textId="77777777" w:rsidR="00082F9E" w:rsidRPr="002E3B38" w:rsidRDefault="00082F9E" w:rsidP="00343D67">
            <w:pPr>
              <w:pStyle w:val="a9"/>
              <w:tabs>
                <w:tab w:val="decimal" w:pos="1494"/>
              </w:tabs>
              <w:ind w:right="0"/>
              <w:jc w:val="both"/>
              <w:rPr>
                <w:rFonts w:ascii="Browallia New" w:eastAsia="Arial Unicode MS" w:hAnsi="Browallia New" w:cs="Browallia New"/>
                <w:snapToGrid w:val="0"/>
                <w:spacing w:val="-4"/>
                <w:lang w:eastAsia="th-TH"/>
              </w:rPr>
            </w:pPr>
          </w:p>
        </w:tc>
        <w:tc>
          <w:tcPr>
            <w:tcW w:w="1501" w:type="dxa"/>
            <w:shd w:val="clear" w:color="auto" w:fill="auto"/>
            <w:vAlign w:val="bottom"/>
          </w:tcPr>
          <w:p w14:paraId="2C9B5AAB" w14:textId="77777777" w:rsidR="00082F9E" w:rsidRPr="002E3B38" w:rsidRDefault="00082F9E" w:rsidP="00343D67">
            <w:pPr>
              <w:pStyle w:val="a9"/>
              <w:tabs>
                <w:tab w:val="decimal" w:pos="1195"/>
              </w:tabs>
              <w:ind w:right="0"/>
              <w:jc w:val="both"/>
              <w:rPr>
                <w:rFonts w:ascii="Browallia New" w:eastAsia="Arial Unicode MS" w:hAnsi="Browallia New" w:cs="Browallia New"/>
                <w:snapToGrid w:val="0"/>
                <w:spacing w:val="-4"/>
                <w:lang w:eastAsia="th-TH"/>
              </w:rPr>
            </w:pPr>
          </w:p>
        </w:tc>
      </w:tr>
      <w:tr w:rsidR="00082F9E" w:rsidRPr="002E3B38" w14:paraId="2662029D" w14:textId="77777777" w:rsidTr="00082F9E">
        <w:tc>
          <w:tcPr>
            <w:tcW w:w="3118" w:type="dxa"/>
            <w:shd w:val="clear" w:color="auto" w:fill="auto"/>
          </w:tcPr>
          <w:p w14:paraId="0800F6E9" w14:textId="77777777" w:rsidR="00082F9E" w:rsidRPr="002E3B38" w:rsidRDefault="00082F9E" w:rsidP="00082F9E">
            <w:pPr>
              <w:spacing w:line="240" w:lineRule="auto"/>
              <w:rPr>
                <w:rFonts w:ascii="Browallia New" w:hAnsi="Browallia New" w:cs="Browallia New"/>
                <w:sz w:val="28"/>
                <w:szCs w:val="28"/>
                <w:cs/>
                <w:lang w:val="en-GB"/>
              </w:rPr>
            </w:pPr>
            <w:bookmarkStart w:id="19" w:name="_Hlk127113158"/>
            <w:r w:rsidRPr="002E3B38">
              <w:rPr>
                <w:rFonts w:ascii="Browallia New" w:hAnsi="Browallia New" w:cs="Browallia New"/>
                <w:sz w:val="28"/>
                <w:szCs w:val="28"/>
                <w:cs/>
                <w:lang w:val="en-GB"/>
              </w:rPr>
              <w:t>เงินกู้ยืมระยะยาวจากสถาบันการเงิน</w:t>
            </w:r>
          </w:p>
        </w:tc>
        <w:tc>
          <w:tcPr>
            <w:tcW w:w="1500" w:type="dxa"/>
            <w:shd w:val="clear" w:color="auto" w:fill="auto"/>
            <w:vAlign w:val="bottom"/>
          </w:tcPr>
          <w:p w14:paraId="280CF993" w14:textId="23D26FC4" w:rsidR="00082F9E" w:rsidRPr="002E3B38" w:rsidRDefault="00082F9E" w:rsidP="00DE5208">
            <w:pPr>
              <w:tabs>
                <w:tab w:val="decimal" w:pos="1406"/>
              </w:tabs>
              <w:spacing w:line="240" w:lineRule="auto"/>
              <w:jc w:val="right"/>
              <w:rPr>
                <w:rFonts w:ascii="Browallia New" w:hAnsi="Browallia New" w:cs="Browallia New"/>
                <w:sz w:val="28"/>
                <w:szCs w:val="28"/>
                <w:cs/>
                <w:lang w:val="en-GB"/>
              </w:rPr>
            </w:pPr>
            <w:r w:rsidRPr="002E3B38">
              <w:rPr>
                <w:rFonts w:ascii="Browallia New" w:hAnsi="Browallia New" w:cs="Browallia New"/>
                <w:sz w:val="28"/>
                <w:szCs w:val="28"/>
                <w:lang w:val="en-GB"/>
              </w:rPr>
              <w:t>1,709,634,4</w:t>
            </w:r>
            <w:r w:rsidR="00466861" w:rsidRPr="002E3B38">
              <w:rPr>
                <w:rFonts w:ascii="Browallia New" w:hAnsi="Browallia New" w:cs="Browallia New"/>
                <w:sz w:val="28"/>
                <w:szCs w:val="28"/>
                <w:lang w:val="en-GB"/>
              </w:rPr>
              <w:t>09</w:t>
            </w:r>
          </w:p>
        </w:tc>
        <w:tc>
          <w:tcPr>
            <w:tcW w:w="1501" w:type="dxa"/>
            <w:shd w:val="clear" w:color="auto" w:fill="auto"/>
            <w:vAlign w:val="bottom"/>
          </w:tcPr>
          <w:p w14:paraId="14CF4755" w14:textId="750BE862" w:rsidR="00082F9E" w:rsidRPr="002E3B38" w:rsidRDefault="00082F9E" w:rsidP="00DE5208">
            <w:pPr>
              <w:tabs>
                <w:tab w:val="decimal" w:pos="1317"/>
              </w:tabs>
              <w:spacing w:line="240" w:lineRule="auto"/>
              <w:jc w:val="right"/>
              <w:rPr>
                <w:rFonts w:ascii="Browallia New" w:hAnsi="Browallia New" w:cs="Browallia New"/>
                <w:sz w:val="28"/>
                <w:szCs w:val="28"/>
                <w:cs/>
                <w:lang w:val="en-GB"/>
              </w:rPr>
            </w:pPr>
            <w:r w:rsidRPr="002E3B38">
              <w:rPr>
                <w:rFonts w:ascii="Browallia New" w:hAnsi="Browallia New" w:cs="Browallia New"/>
                <w:sz w:val="28"/>
                <w:szCs w:val="28"/>
                <w:lang w:val="en-GB"/>
              </w:rPr>
              <w:t>1,851,190,449</w:t>
            </w:r>
          </w:p>
        </w:tc>
        <w:tc>
          <w:tcPr>
            <w:tcW w:w="1501" w:type="dxa"/>
            <w:shd w:val="clear" w:color="auto" w:fill="auto"/>
          </w:tcPr>
          <w:p w14:paraId="6EF053EE" w14:textId="001340D0" w:rsidR="00082F9E" w:rsidRPr="002E3B38" w:rsidRDefault="00D801CF" w:rsidP="00DE5208">
            <w:pPr>
              <w:tabs>
                <w:tab w:val="decimal" w:pos="1494"/>
              </w:tabs>
              <w:spacing w:line="240" w:lineRule="auto"/>
              <w:jc w:val="right"/>
              <w:rPr>
                <w:rFonts w:ascii="Browallia New" w:hAnsi="Browallia New" w:cs="Browallia New"/>
                <w:sz w:val="28"/>
                <w:szCs w:val="28"/>
                <w:lang w:val="en-GB"/>
              </w:rPr>
            </w:pPr>
            <w:r w:rsidRPr="002E3B38">
              <w:rPr>
                <w:rFonts w:ascii="Browallia New" w:hAnsi="Browallia New" w:cs="Browallia New"/>
                <w:sz w:val="28"/>
                <w:szCs w:val="28"/>
                <w:lang w:val="en-GB"/>
              </w:rPr>
              <w:t>1,711,657,762</w:t>
            </w:r>
          </w:p>
        </w:tc>
        <w:tc>
          <w:tcPr>
            <w:tcW w:w="1501" w:type="dxa"/>
            <w:shd w:val="clear" w:color="auto" w:fill="auto"/>
          </w:tcPr>
          <w:p w14:paraId="14D0B951" w14:textId="6AD2E8F0" w:rsidR="00082F9E" w:rsidRPr="002E3B38" w:rsidRDefault="00082F9E" w:rsidP="00DE5208">
            <w:pPr>
              <w:tabs>
                <w:tab w:val="decimal" w:pos="1195"/>
              </w:tabs>
              <w:spacing w:line="240" w:lineRule="auto"/>
              <w:jc w:val="right"/>
              <w:rPr>
                <w:rFonts w:ascii="Browallia New" w:hAnsi="Browallia New" w:cs="Browallia New"/>
                <w:sz w:val="28"/>
                <w:szCs w:val="28"/>
                <w:lang w:val="en-GB"/>
              </w:rPr>
            </w:pPr>
            <w:r w:rsidRPr="002E3B38">
              <w:rPr>
                <w:rFonts w:ascii="Browallia New" w:hAnsi="Browallia New" w:cs="Browallia New"/>
                <w:sz w:val="28"/>
                <w:szCs w:val="28"/>
                <w:lang w:val="en-GB"/>
              </w:rPr>
              <w:t>1,843,321,822</w:t>
            </w:r>
          </w:p>
        </w:tc>
      </w:tr>
      <w:bookmarkEnd w:id="19"/>
    </w:tbl>
    <w:p w14:paraId="588FADE4" w14:textId="77777777" w:rsidR="00D83C2D" w:rsidRPr="002E3B38" w:rsidRDefault="00D83C2D" w:rsidP="00844FB3">
      <w:pPr>
        <w:spacing w:line="240" w:lineRule="auto"/>
        <w:jc w:val="thaiDistribute"/>
        <w:rPr>
          <w:rFonts w:ascii="Browallia New" w:eastAsia="Arial Unicode MS" w:hAnsi="Browallia New" w:cs="Browallia New"/>
          <w:sz w:val="28"/>
          <w:szCs w:val="28"/>
        </w:rPr>
      </w:pPr>
    </w:p>
    <w:p w14:paraId="1B0ED9C6" w14:textId="07E69758" w:rsidR="00D83C2D" w:rsidRPr="002E3B38" w:rsidRDefault="00D83C2D" w:rsidP="00844FB3">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มูลค่ายุติธรรมของเงินกู้ยืมระยะยาวจากสถาบันการเงินมีจำนวน </w:t>
      </w:r>
      <w:r w:rsidRPr="002E3B38">
        <w:rPr>
          <w:rFonts w:ascii="Browallia New" w:eastAsia="Arial Unicode MS" w:hAnsi="Browallia New" w:cs="Browallia New"/>
          <w:sz w:val="28"/>
          <w:szCs w:val="28"/>
          <w:lang w:val="en-GB"/>
        </w:rPr>
        <w:t>1</w:t>
      </w:r>
      <w:r w:rsidRPr="002E3B38">
        <w:rPr>
          <w:rFonts w:ascii="Browallia New" w:eastAsia="Arial Unicode MS" w:hAnsi="Browallia New" w:cs="Browallia New"/>
          <w:sz w:val="28"/>
          <w:szCs w:val="28"/>
        </w:rPr>
        <w:t>,</w:t>
      </w:r>
      <w:r w:rsidR="00D801CF" w:rsidRPr="002E3B38">
        <w:rPr>
          <w:rFonts w:ascii="Browallia New" w:eastAsia="Arial Unicode MS" w:hAnsi="Browallia New" w:cs="Browallia New"/>
          <w:sz w:val="28"/>
          <w:szCs w:val="28"/>
          <w:lang w:val="en-GB"/>
        </w:rPr>
        <w:t>711,657,762</w:t>
      </w:r>
      <w:r w:rsidRPr="002E3B38">
        <w:rPr>
          <w:rFonts w:ascii="Browallia New" w:eastAsia="Arial Unicode MS" w:hAnsi="Browallia New" w:cs="Browallia New"/>
          <w:sz w:val="28"/>
          <w:szCs w:val="28"/>
          <w:cs/>
        </w:rPr>
        <w:t xml:space="preserve"> บาท</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คำนวณจากกระแสเงินสดในอนาคตซึ่งคิดลดด้วยอัตราดอกเบี้ยตลาดที่อัตราร้อยละ </w:t>
      </w:r>
      <w:r w:rsidR="00306159" w:rsidRPr="002E3B38">
        <w:rPr>
          <w:rFonts w:ascii="Browallia New" w:eastAsia="Arial Unicode MS" w:hAnsi="Browallia New" w:cs="Browallia New"/>
          <w:sz w:val="28"/>
          <w:szCs w:val="28"/>
          <w:lang w:val="en-GB"/>
        </w:rPr>
        <w:t>4.90</w:t>
      </w:r>
      <w:r w:rsidR="00306159" w:rsidRPr="002E3B38">
        <w:rPr>
          <w:rFonts w:ascii="Browallia New" w:eastAsia="Arial Unicode MS" w:hAnsi="Browallia New" w:cs="Browallia New"/>
          <w:sz w:val="28"/>
          <w:szCs w:val="28"/>
          <w:cs/>
          <w:lang w:val="en-GB"/>
        </w:rPr>
        <w:t xml:space="preserve"> </w:t>
      </w:r>
      <w:r w:rsidR="00306159" w:rsidRPr="002E3B38">
        <w:rPr>
          <w:rFonts w:ascii="Browallia New" w:eastAsia="Arial Unicode MS" w:hAnsi="Browallia New" w:cs="Browallia New"/>
          <w:sz w:val="28"/>
          <w:szCs w:val="28"/>
          <w:lang w:val="en-GB"/>
        </w:rPr>
        <w:t>-</w:t>
      </w:r>
      <w:r w:rsidR="00306159" w:rsidRPr="002E3B38">
        <w:rPr>
          <w:rFonts w:ascii="Browallia New" w:eastAsia="Arial Unicode MS" w:hAnsi="Browallia New" w:cs="Browallia New"/>
          <w:sz w:val="28"/>
          <w:szCs w:val="28"/>
          <w:cs/>
          <w:lang w:val="en-GB"/>
        </w:rPr>
        <w:t xml:space="preserve"> </w:t>
      </w:r>
      <w:r w:rsidR="00306159" w:rsidRPr="002E3B38">
        <w:rPr>
          <w:rFonts w:ascii="Browallia New" w:eastAsia="Arial Unicode MS" w:hAnsi="Browallia New" w:cs="Browallia New"/>
          <w:sz w:val="28"/>
          <w:szCs w:val="28"/>
          <w:lang w:val="en-GB"/>
        </w:rPr>
        <w:t>5.90</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และอยู่ในข้อมูลระดับ </w:t>
      </w:r>
      <w:r w:rsidRPr="002E3B38">
        <w:rPr>
          <w:rFonts w:ascii="Browallia New" w:eastAsia="Arial Unicode MS" w:hAnsi="Browallia New" w:cs="Browallia New"/>
          <w:sz w:val="28"/>
          <w:szCs w:val="28"/>
          <w:lang w:val="en-GB"/>
        </w:rPr>
        <w:t>2</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ของลำดับขั้นมูลค่ายุติธรรม</w:t>
      </w:r>
    </w:p>
    <w:p w14:paraId="23C54185" w14:textId="77777777" w:rsidR="00D83C2D" w:rsidRPr="002E3B38" w:rsidRDefault="00D83C2D" w:rsidP="00844FB3">
      <w:pPr>
        <w:spacing w:line="240" w:lineRule="auto"/>
        <w:jc w:val="thaiDistribute"/>
        <w:rPr>
          <w:rFonts w:ascii="Browallia New" w:eastAsia="Arial Unicode MS" w:hAnsi="Browallia New" w:cs="Browallia New"/>
          <w:sz w:val="28"/>
          <w:szCs w:val="28"/>
        </w:rPr>
      </w:pPr>
    </w:p>
    <w:tbl>
      <w:tblPr>
        <w:tblW w:w="9137" w:type="dxa"/>
        <w:tblInd w:w="426" w:type="dxa"/>
        <w:tblLayout w:type="fixed"/>
        <w:tblLook w:val="0000" w:firstRow="0" w:lastRow="0" w:firstColumn="0" w:lastColumn="0" w:noHBand="0" w:noVBand="0"/>
      </w:tblPr>
      <w:tblGrid>
        <w:gridCol w:w="3118"/>
        <w:gridCol w:w="1559"/>
        <w:gridCol w:w="1560"/>
        <w:gridCol w:w="1455"/>
        <w:gridCol w:w="1445"/>
      </w:tblGrid>
      <w:tr w:rsidR="00260566" w:rsidRPr="002E3B38" w14:paraId="6CDB551D" w14:textId="77777777" w:rsidTr="00C847E7">
        <w:trPr>
          <w:trHeight w:val="70"/>
        </w:trPr>
        <w:tc>
          <w:tcPr>
            <w:tcW w:w="3118" w:type="dxa"/>
            <w:shd w:val="clear" w:color="auto" w:fill="auto"/>
            <w:vAlign w:val="bottom"/>
          </w:tcPr>
          <w:p w14:paraId="616F54D2" w14:textId="77777777" w:rsidR="00260566" w:rsidRPr="002E3B3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19" w:type="dxa"/>
            <w:gridSpan w:val="4"/>
            <w:shd w:val="clear" w:color="auto" w:fill="auto"/>
            <w:vAlign w:val="bottom"/>
          </w:tcPr>
          <w:p w14:paraId="0715DD66" w14:textId="79DD2020" w:rsidR="00260566" w:rsidRPr="002E3B38" w:rsidRDefault="00260566" w:rsidP="00260566">
            <w:pPr>
              <w:spacing w:line="240" w:lineRule="auto"/>
              <w:ind w:right="-72"/>
              <w:jc w:val="right"/>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pacing w:val="-4"/>
                <w:sz w:val="28"/>
                <w:szCs w:val="28"/>
                <w:cs/>
                <w:lang w:eastAsia="th-TH"/>
              </w:rPr>
              <w:t xml:space="preserve">(หน่วย </w:t>
            </w:r>
            <w:r w:rsidRPr="002E3B38">
              <w:rPr>
                <w:rFonts w:ascii="Browallia New" w:eastAsia="Arial Unicode MS" w:hAnsi="Browallia New" w:cs="Browallia New"/>
                <w:snapToGrid w:val="0"/>
                <w:spacing w:val="-4"/>
                <w:sz w:val="28"/>
                <w:szCs w:val="28"/>
                <w:lang w:eastAsia="th-TH"/>
              </w:rPr>
              <w:t xml:space="preserve">: </w:t>
            </w:r>
            <w:r w:rsidRPr="002E3B38">
              <w:rPr>
                <w:rFonts w:ascii="Browallia New" w:eastAsia="Arial Unicode MS" w:hAnsi="Browallia New" w:cs="Browallia New"/>
                <w:snapToGrid w:val="0"/>
                <w:spacing w:val="-4"/>
                <w:sz w:val="28"/>
                <w:szCs w:val="28"/>
                <w:cs/>
                <w:lang w:eastAsia="th-TH"/>
              </w:rPr>
              <w:t>บาท)</w:t>
            </w:r>
          </w:p>
        </w:tc>
      </w:tr>
      <w:tr w:rsidR="00260566" w:rsidRPr="002E3B38" w14:paraId="2E74DF7D" w14:textId="77777777" w:rsidTr="00C847E7">
        <w:trPr>
          <w:trHeight w:val="70"/>
        </w:trPr>
        <w:tc>
          <w:tcPr>
            <w:tcW w:w="3118" w:type="dxa"/>
            <w:shd w:val="clear" w:color="auto" w:fill="auto"/>
            <w:vAlign w:val="bottom"/>
          </w:tcPr>
          <w:p w14:paraId="310C7E48" w14:textId="77777777" w:rsidR="00260566" w:rsidRPr="002E3B3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6019" w:type="dxa"/>
            <w:gridSpan w:val="4"/>
            <w:shd w:val="clear" w:color="auto" w:fill="auto"/>
            <w:vAlign w:val="bottom"/>
          </w:tcPr>
          <w:p w14:paraId="47554CEC" w14:textId="4494D8C0" w:rsidR="00260566" w:rsidRPr="002E3B3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งบการเงินเฉพาะบริษัท</w:t>
            </w:r>
          </w:p>
        </w:tc>
      </w:tr>
      <w:tr w:rsidR="00260566" w:rsidRPr="002E3B38" w14:paraId="2C8D9B43" w14:textId="77777777" w:rsidTr="00C847E7">
        <w:tc>
          <w:tcPr>
            <w:tcW w:w="3118" w:type="dxa"/>
            <w:shd w:val="clear" w:color="auto" w:fill="auto"/>
            <w:vAlign w:val="bottom"/>
          </w:tcPr>
          <w:p w14:paraId="355D292E" w14:textId="77777777" w:rsidR="00260566" w:rsidRPr="002E3B3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3119" w:type="dxa"/>
            <w:gridSpan w:val="2"/>
            <w:shd w:val="clear" w:color="auto" w:fill="auto"/>
            <w:vAlign w:val="bottom"/>
          </w:tcPr>
          <w:p w14:paraId="52019610" w14:textId="77777777" w:rsidR="00260566" w:rsidRPr="002E3B3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pacing w:val="-4"/>
                <w:sz w:val="28"/>
                <w:szCs w:val="28"/>
                <w:cs/>
                <w:lang w:eastAsia="th-TH"/>
              </w:rPr>
              <w:t>ราคาตามบัญชี</w:t>
            </w:r>
          </w:p>
        </w:tc>
        <w:tc>
          <w:tcPr>
            <w:tcW w:w="2900" w:type="dxa"/>
            <w:gridSpan w:val="2"/>
            <w:shd w:val="clear" w:color="auto" w:fill="auto"/>
            <w:vAlign w:val="bottom"/>
          </w:tcPr>
          <w:p w14:paraId="21E6C12D" w14:textId="77777777" w:rsidR="00260566" w:rsidRPr="002E3B38" w:rsidRDefault="00260566" w:rsidP="00343D67">
            <w:pPr>
              <w:pBdr>
                <w:bottom w:val="single" w:sz="4" w:space="1" w:color="auto"/>
              </w:pBdr>
              <w:spacing w:line="240" w:lineRule="auto"/>
              <w:ind w:right="33"/>
              <w:jc w:val="center"/>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pacing w:val="-4"/>
                <w:sz w:val="28"/>
                <w:szCs w:val="28"/>
                <w:cs/>
                <w:lang w:eastAsia="th-TH"/>
              </w:rPr>
              <w:t>มูลค่ายุติธรรม</w:t>
            </w:r>
          </w:p>
        </w:tc>
      </w:tr>
      <w:tr w:rsidR="00260566" w:rsidRPr="002E3B38" w14:paraId="30C5047E" w14:textId="77777777" w:rsidTr="00C847E7">
        <w:tc>
          <w:tcPr>
            <w:tcW w:w="3118" w:type="dxa"/>
            <w:shd w:val="clear" w:color="auto" w:fill="auto"/>
            <w:vAlign w:val="bottom"/>
          </w:tcPr>
          <w:p w14:paraId="4F8A30DB" w14:textId="77777777" w:rsidR="00260566" w:rsidRPr="002E3B38" w:rsidRDefault="00260566" w:rsidP="00260566">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559" w:type="dxa"/>
            <w:shd w:val="clear" w:color="auto" w:fill="auto"/>
            <w:vAlign w:val="bottom"/>
          </w:tcPr>
          <w:p w14:paraId="03812165" w14:textId="6367A8F1" w:rsidR="00260566" w:rsidRPr="002E3B38" w:rsidRDefault="00260566" w:rsidP="00343D67">
            <w:pPr>
              <w:pStyle w:val="a9"/>
              <w:pBdr>
                <w:bottom w:val="single" w:sz="4" w:space="1" w:color="auto"/>
              </w:pBdr>
              <w:tabs>
                <w:tab w:val="right" w:pos="1406"/>
              </w:tabs>
              <w:ind w:right="33"/>
              <w:jc w:val="center"/>
              <w:rPr>
                <w:rFonts w:ascii="Browallia New" w:eastAsia="Arial Unicode MS" w:hAnsi="Browallia New" w:cs="Browallia New"/>
                <w:snapToGrid w:val="0"/>
                <w:lang w:eastAsia="th-TH"/>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560" w:type="dxa"/>
            <w:shd w:val="clear" w:color="auto" w:fill="auto"/>
            <w:vAlign w:val="bottom"/>
          </w:tcPr>
          <w:p w14:paraId="0BEADF62" w14:textId="5E1DC89E" w:rsidR="00260566" w:rsidRPr="002E3B38" w:rsidRDefault="00260566" w:rsidP="00343D67">
            <w:pPr>
              <w:pStyle w:val="a9"/>
              <w:pBdr>
                <w:bottom w:val="single" w:sz="4" w:space="1" w:color="auto"/>
              </w:pBdr>
              <w:tabs>
                <w:tab w:val="right" w:pos="1317"/>
              </w:tabs>
              <w:ind w:right="33"/>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2566</w:t>
            </w:r>
          </w:p>
        </w:tc>
        <w:tc>
          <w:tcPr>
            <w:tcW w:w="1455" w:type="dxa"/>
            <w:shd w:val="clear" w:color="auto" w:fill="auto"/>
            <w:vAlign w:val="bottom"/>
          </w:tcPr>
          <w:p w14:paraId="4C887536" w14:textId="3BCE1CA4" w:rsidR="00260566" w:rsidRPr="002E3B38" w:rsidRDefault="00260566" w:rsidP="00343D67">
            <w:pPr>
              <w:pStyle w:val="a9"/>
              <w:pBdr>
                <w:bottom w:val="single" w:sz="4" w:space="1" w:color="auto"/>
              </w:pBdr>
              <w:tabs>
                <w:tab w:val="right" w:pos="1494"/>
              </w:tabs>
              <w:ind w:right="33"/>
              <w:jc w:val="center"/>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lang w:val="en-GB" w:eastAsia="th-TH"/>
              </w:rPr>
              <w:t>256</w:t>
            </w:r>
            <w:r w:rsidRPr="002E3B38">
              <w:rPr>
                <w:rFonts w:ascii="Browallia New" w:eastAsia="Arial Unicode MS" w:hAnsi="Browallia New" w:cs="Browallia New"/>
                <w:snapToGrid w:val="0"/>
                <w:lang w:eastAsia="th-TH"/>
              </w:rPr>
              <w:t>7</w:t>
            </w:r>
          </w:p>
        </w:tc>
        <w:tc>
          <w:tcPr>
            <w:tcW w:w="1445" w:type="dxa"/>
            <w:shd w:val="clear" w:color="auto" w:fill="auto"/>
            <w:vAlign w:val="bottom"/>
          </w:tcPr>
          <w:p w14:paraId="2A0584D1" w14:textId="07F3801A" w:rsidR="00260566" w:rsidRPr="002E3B38" w:rsidRDefault="00260566" w:rsidP="00343D67">
            <w:pPr>
              <w:pStyle w:val="a9"/>
              <w:pBdr>
                <w:bottom w:val="single" w:sz="4" w:space="1" w:color="auto"/>
              </w:pBdr>
              <w:tabs>
                <w:tab w:val="right" w:pos="1195"/>
              </w:tabs>
              <w:ind w:right="33"/>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2566</w:t>
            </w:r>
          </w:p>
        </w:tc>
      </w:tr>
      <w:tr w:rsidR="00260566" w:rsidRPr="002E3B38" w14:paraId="03B74A6D" w14:textId="77777777" w:rsidTr="00C847E7">
        <w:trPr>
          <w:trHeight w:val="70"/>
        </w:trPr>
        <w:tc>
          <w:tcPr>
            <w:tcW w:w="3118" w:type="dxa"/>
            <w:shd w:val="clear" w:color="auto" w:fill="auto"/>
            <w:vAlign w:val="bottom"/>
          </w:tcPr>
          <w:p w14:paraId="28E5CE5E" w14:textId="77777777" w:rsidR="00260566" w:rsidRPr="002E3B38" w:rsidRDefault="00260566" w:rsidP="00260566">
            <w:pPr>
              <w:spacing w:line="240" w:lineRule="auto"/>
              <w:ind w:left="-72"/>
              <w:jc w:val="thaiDistribute"/>
              <w:rPr>
                <w:rFonts w:ascii="Browallia New" w:eastAsia="Arial Unicode MS" w:hAnsi="Browallia New" w:cs="Browallia New"/>
                <w:snapToGrid w:val="0"/>
                <w:spacing w:val="-4"/>
                <w:sz w:val="28"/>
                <w:szCs w:val="28"/>
                <w:cs/>
                <w:lang w:eastAsia="th-TH"/>
              </w:rPr>
            </w:pPr>
          </w:p>
        </w:tc>
        <w:tc>
          <w:tcPr>
            <w:tcW w:w="1559" w:type="dxa"/>
            <w:shd w:val="clear" w:color="auto" w:fill="auto"/>
            <w:vAlign w:val="bottom"/>
          </w:tcPr>
          <w:p w14:paraId="132AB07C" w14:textId="77777777" w:rsidR="00260566" w:rsidRPr="002E3B38" w:rsidRDefault="00260566" w:rsidP="00343D67">
            <w:pPr>
              <w:pStyle w:val="a9"/>
              <w:tabs>
                <w:tab w:val="decimal" w:pos="1419"/>
              </w:tabs>
              <w:ind w:right="33"/>
              <w:jc w:val="both"/>
              <w:rPr>
                <w:rFonts w:ascii="Browallia New" w:eastAsia="Arial Unicode MS" w:hAnsi="Browallia New" w:cs="Browallia New"/>
                <w:snapToGrid w:val="0"/>
                <w:spacing w:val="-4"/>
                <w:lang w:eastAsia="th-TH"/>
              </w:rPr>
            </w:pPr>
          </w:p>
        </w:tc>
        <w:tc>
          <w:tcPr>
            <w:tcW w:w="1560" w:type="dxa"/>
            <w:shd w:val="clear" w:color="auto" w:fill="auto"/>
            <w:vAlign w:val="bottom"/>
          </w:tcPr>
          <w:p w14:paraId="67C151B2" w14:textId="77777777" w:rsidR="00260566" w:rsidRPr="002E3B38" w:rsidRDefault="00260566" w:rsidP="00343D67">
            <w:pPr>
              <w:pStyle w:val="a9"/>
              <w:tabs>
                <w:tab w:val="decimal" w:pos="1333"/>
              </w:tabs>
              <w:ind w:right="33"/>
              <w:jc w:val="both"/>
              <w:rPr>
                <w:rFonts w:ascii="Browallia New" w:eastAsia="Arial Unicode MS" w:hAnsi="Browallia New" w:cs="Browallia New"/>
                <w:snapToGrid w:val="0"/>
                <w:spacing w:val="-4"/>
                <w:lang w:eastAsia="th-TH"/>
              </w:rPr>
            </w:pPr>
          </w:p>
        </w:tc>
        <w:tc>
          <w:tcPr>
            <w:tcW w:w="1455" w:type="dxa"/>
            <w:shd w:val="clear" w:color="auto" w:fill="auto"/>
            <w:vAlign w:val="bottom"/>
          </w:tcPr>
          <w:p w14:paraId="7E6812E5" w14:textId="77777777" w:rsidR="00260566" w:rsidRPr="002E3B38" w:rsidRDefault="00260566" w:rsidP="00343D67">
            <w:pPr>
              <w:spacing w:line="240" w:lineRule="auto"/>
              <w:ind w:left="-72" w:right="33"/>
              <w:jc w:val="thaiDistribute"/>
              <w:rPr>
                <w:rFonts w:ascii="Browallia New" w:eastAsia="Arial Unicode MS" w:hAnsi="Browallia New" w:cs="Browallia New"/>
                <w:snapToGrid w:val="0"/>
                <w:spacing w:val="-4"/>
                <w:sz w:val="28"/>
                <w:szCs w:val="28"/>
                <w:lang w:eastAsia="th-TH"/>
              </w:rPr>
            </w:pPr>
          </w:p>
        </w:tc>
        <w:tc>
          <w:tcPr>
            <w:tcW w:w="1445" w:type="dxa"/>
            <w:shd w:val="clear" w:color="auto" w:fill="auto"/>
            <w:vAlign w:val="bottom"/>
          </w:tcPr>
          <w:p w14:paraId="79A9D758" w14:textId="77777777" w:rsidR="00260566" w:rsidRPr="002E3B38" w:rsidRDefault="00260566" w:rsidP="00343D67">
            <w:pPr>
              <w:spacing w:line="240" w:lineRule="auto"/>
              <w:ind w:left="-72" w:right="33"/>
              <w:jc w:val="thaiDistribute"/>
              <w:rPr>
                <w:rFonts w:ascii="Browallia New" w:eastAsia="Arial Unicode MS" w:hAnsi="Browallia New" w:cs="Browallia New"/>
                <w:snapToGrid w:val="0"/>
                <w:spacing w:val="-4"/>
                <w:sz w:val="28"/>
                <w:szCs w:val="28"/>
                <w:lang w:eastAsia="th-TH"/>
              </w:rPr>
            </w:pPr>
          </w:p>
        </w:tc>
      </w:tr>
      <w:tr w:rsidR="00260566" w:rsidRPr="002E3B38" w14:paraId="0D45A0A6" w14:textId="77777777" w:rsidTr="00C847E7">
        <w:tc>
          <w:tcPr>
            <w:tcW w:w="3118" w:type="dxa"/>
            <w:shd w:val="clear" w:color="auto" w:fill="auto"/>
          </w:tcPr>
          <w:p w14:paraId="29AEEA07" w14:textId="77777777" w:rsidR="00260566" w:rsidRPr="002E3B38" w:rsidRDefault="00260566" w:rsidP="00260566">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เงิน</w:t>
            </w:r>
            <w:r w:rsidRPr="002E3B38">
              <w:rPr>
                <w:rFonts w:ascii="Browallia New" w:hAnsi="Browallia New" w:cs="Browallia New"/>
                <w:sz w:val="28"/>
                <w:szCs w:val="28"/>
                <w:cs/>
                <w:lang w:val="en-GB"/>
              </w:rPr>
              <w:t>กู้ยืม</w:t>
            </w:r>
            <w:r w:rsidRPr="002E3B38">
              <w:rPr>
                <w:rFonts w:ascii="Browallia New" w:eastAsia="Arial Unicode MS" w:hAnsi="Browallia New" w:cs="Browallia New"/>
                <w:sz w:val="28"/>
                <w:szCs w:val="28"/>
                <w:cs/>
              </w:rPr>
              <w:t>ระยะยาวจากสถาบันการเงิน</w:t>
            </w:r>
          </w:p>
        </w:tc>
        <w:tc>
          <w:tcPr>
            <w:tcW w:w="1559" w:type="dxa"/>
            <w:shd w:val="clear" w:color="auto" w:fill="auto"/>
            <w:vAlign w:val="bottom"/>
          </w:tcPr>
          <w:p w14:paraId="3654CB63" w14:textId="7D47406D" w:rsidR="00260566" w:rsidRPr="002E3B38" w:rsidRDefault="00260566" w:rsidP="0082023B">
            <w:pPr>
              <w:tabs>
                <w:tab w:val="decimal" w:pos="1419"/>
              </w:tabs>
              <w:spacing w:line="240" w:lineRule="auto"/>
              <w:ind w:right="33"/>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831,129,697</w:t>
            </w:r>
          </w:p>
        </w:tc>
        <w:tc>
          <w:tcPr>
            <w:tcW w:w="1560" w:type="dxa"/>
            <w:shd w:val="clear" w:color="auto" w:fill="auto"/>
            <w:vAlign w:val="bottom"/>
          </w:tcPr>
          <w:p w14:paraId="6E0B5B52" w14:textId="5FE4A86F" w:rsidR="00260566" w:rsidRPr="002E3B38" w:rsidRDefault="00260566" w:rsidP="0082023B">
            <w:pPr>
              <w:tabs>
                <w:tab w:val="decimal" w:pos="1333"/>
              </w:tabs>
              <w:spacing w:line="240" w:lineRule="auto"/>
              <w:ind w:right="33"/>
              <w:jc w:val="right"/>
              <w:rPr>
                <w:rFonts w:ascii="Browallia New" w:eastAsia="Arial Unicode MS" w:hAnsi="Browallia New" w:cs="Browallia New"/>
                <w:sz w:val="28"/>
                <w:szCs w:val="28"/>
                <w:cs/>
              </w:rPr>
            </w:pPr>
            <w:r w:rsidRPr="002E3B38">
              <w:rPr>
                <w:rFonts w:ascii="Browallia New" w:eastAsia="Arial Unicode MS" w:hAnsi="Browallia New" w:cs="Browallia New"/>
                <w:sz w:val="28"/>
                <w:szCs w:val="28"/>
                <w:lang w:val="en-GB"/>
              </w:rPr>
              <w:t>1,366,053,066</w:t>
            </w:r>
          </w:p>
        </w:tc>
        <w:tc>
          <w:tcPr>
            <w:tcW w:w="1455" w:type="dxa"/>
            <w:shd w:val="clear" w:color="auto" w:fill="auto"/>
          </w:tcPr>
          <w:p w14:paraId="44BB4822" w14:textId="6C1639D3" w:rsidR="00260566" w:rsidRPr="002E3B38" w:rsidRDefault="00260566" w:rsidP="0082023B">
            <w:pPr>
              <w:tabs>
                <w:tab w:val="decimal" w:pos="1508"/>
              </w:tabs>
              <w:spacing w:line="240" w:lineRule="auto"/>
              <w:ind w:right="3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832,610,417</w:t>
            </w:r>
          </w:p>
        </w:tc>
        <w:tc>
          <w:tcPr>
            <w:tcW w:w="1445" w:type="dxa"/>
            <w:shd w:val="clear" w:color="auto" w:fill="auto"/>
          </w:tcPr>
          <w:p w14:paraId="5FCB1731" w14:textId="09FE6BA9" w:rsidR="00260566" w:rsidRPr="002E3B38" w:rsidRDefault="00260566" w:rsidP="0082023B">
            <w:pPr>
              <w:tabs>
                <w:tab w:val="decimal" w:pos="1195"/>
              </w:tabs>
              <w:spacing w:line="240" w:lineRule="auto"/>
              <w:ind w:right="3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1,359,661,142</w:t>
            </w:r>
          </w:p>
        </w:tc>
      </w:tr>
    </w:tbl>
    <w:p w14:paraId="22F18143" w14:textId="77777777" w:rsidR="00D83C2D" w:rsidRPr="002E3B38" w:rsidRDefault="00D83C2D" w:rsidP="00844FB3">
      <w:pPr>
        <w:spacing w:line="240" w:lineRule="auto"/>
        <w:rPr>
          <w:rFonts w:ascii="Browallia New" w:hAnsi="Browallia New" w:cs="Browallia New"/>
          <w:sz w:val="28"/>
          <w:szCs w:val="28"/>
        </w:rPr>
      </w:pPr>
    </w:p>
    <w:p w14:paraId="25F8A3BC" w14:textId="75D334ED" w:rsidR="00D83C2D" w:rsidRPr="002E3B38" w:rsidRDefault="00D83C2D" w:rsidP="00844FB3">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มูลค่ายุติธรรมของเงินกู้ยืมระยะยาวจากสถาบันการเงินมีจำนวน </w:t>
      </w:r>
      <w:r w:rsidR="00004324" w:rsidRPr="002E3B38">
        <w:rPr>
          <w:rFonts w:ascii="Browallia New" w:eastAsia="Arial Unicode MS" w:hAnsi="Browallia New" w:cs="Browallia New"/>
          <w:sz w:val="28"/>
          <w:szCs w:val="28"/>
        </w:rPr>
        <w:t>8</w:t>
      </w:r>
      <w:r w:rsidR="00004324" w:rsidRPr="002E3B38">
        <w:rPr>
          <w:rFonts w:ascii="Browallia New" w:eastAsia="Arial Unicode MS" w:hAnsi="Browallia New" w:cs="Browallia New"/>
          <w:sz w:val="28"/>
          <w:szCs w:val="28"/>
          <w:lang w:val="en-GB"/>
        </w:rPr>
        <w:t>32</w:t>
      </w:r>
      <w:r w:rsidRPr="002E3B38">
        <w:rPr>
          <w:rFonts w:ascii="Browallia New" w:eastAsia="Arial Unicode MS" w:hAnsi="Browallia New" w:cs="Browallia New"/>
          <w:sz w:val="28"/>
          <w:szCs w:val="28"/>
        </w:rPr>
        <w:t>,</w:t>
      </w:r>
      <w:r w:rsidR="00004324" w:rsidRPr="002E3B38">
        <w:rPr>
          <w:rFonts w:ascii="Browallia New" w:eastAsia="Arial Unicode MS" w:hAnsi="Browallia New" w:cs="Browallia New"/>
          <w:sz w:val="28"/>
          <w:szCs w:val="28"/>
          <w:lang w:val="en-GB"/>
        </w:rPr>
        <w:t>610</w:t>
      </w:r>
      <w:r w:rsidRPr="002E3B38">
        <w:rPr>
          <w:rFonts w:ascii="Browallia New" w:eastAsia="Arial Unicode MS" w:hAnsi="Browallia New" w:cs="Browallia New"/>
          <w:sz w:val="28"/>
          <w:szCs w:val="28"/>
        </w:rPr>
        <w:t>,</w:t>
      </w:r>
      <w:r w:rsidR="00004324" w:rsidRPr="002E3B38">
        <w:rPr>
          <w:rFonts w:ascii="Browallia New" w:eastAsia="Arial Unicode MS" w:hAnsi="Browallia New" w:cs="Browallia New"/>
          <w:sz w:val="28"/>
          <w:szCs w:val="28"/>
          <w:lang w:val="en-GB"/>
        </w:rPr>
        <w:t>417</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คำนวณจากกระแสเงินสดในอนาคตซึ่งคิดลดด้วยอัตราดอกเบี้ยตลาดที่อัตราร้อยละ </w:t>
      </w:r>
      <w:r w:rsidR="001869D6" w:rsidRPr="002E3B38">
        <w:rPr>
          <w:rFonts w:ascii="Browallia New" w:eastAsia="Arial Unicode MS" w:hAnsi="Browallia New" w:cs="Browallia New"/>
          <w:sz w:val="28"/>
          <w:szCs w:val="28"/>
          <w:lang w:val="en-GB"/>
        </w:rPr>
        <w:t>4.90 - 5.</w:t>
      </w:r>
      <w:r w:rsidR="00256513" w:rsidRPr="002E3B38">
        <w:rPr>
          <w:rFonts w:ascii="Browallia New" w:eastAsia="Arial Unicode MS" w:hAnsi="Browallia New" w:cs="Browallia New"/>
          <w:sz w:val="28"/>
          <w:szCs w:val="28"/>
          <w:lang w:val="en-GB"/>
        </w:rPr>
        <w:t>40</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rPr>
        <w:t xml:space="preserve">และอยู่ในข้อมูลระดับ </w:t>
      </w:r>
      <w:r w:rsidRPr="002E3B38">
        <w:rPr>
          <w:rFonts w:ascii="Browallia New" w:eastAsia="Arial Unicode MS" w:hAnsi="Browallia New" w:cs="Browallia New"/>
          <w:sz w:val="28"/>
          <w:szCs w:val="28"/>
          <w:lang w:val="en-GB"/>
        </w:rPr>
        <w:t>2</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ของลำดับขั้น</w:t>
      </w:r>
      <w:r w:rsidR="00682013" w:rsidRPr="002E3B38">
        <w:rPr>
          <w:rFonts w:ascii="Browallia New" w:eastAsia="Arial Unicode MS" w:hAnsi="Browallia New" w:cs="Browallia New"/>
          <w:sz w:val="28"/>
          <w:szCs w:val="28"/>
          <w:cs/>
        </w:rPr>
        <w:br/>
      </w:r>
      <w:r w:rsidRPr="002E3B38">
        <w:rPr>
          <w:rFonts w:ascii="Browallia New" w:eastAsia="Arial Unicode MS" w:hAnsi="Browallia New" w:cs="Browallia New"/>
          <w:sz w:val="28"/>
          <w:szCs w:val="28"/>
          <w:cs/>
        </w:rPr>
        <w:t>มูลค่ายุติธรรม</w:t>
      </w:r>
    </w:p>
    <w:p w14:paraId="4AE514BB" w14:textId="77777777" w:rsidR="00260566" w:rsidRPr="002E3B38" w:rsidRDefault="00260566" w:rsidP="00844FB3">
      <w:pPr>
        <w:spacing w:line="240" w:lineRule="auto"/>
        <w:ind w:left="426"/>
        <w:jc w:val="thaiDistribute"/>
        <w:rPr>
          <w:rFonts w:ascii="Browallia New" w:eastAsia="Arial Unicode MS" w:hAnsi="Browallia New" w:cs="Browallia New"/>
          <w:sz w:val="28"/>
          <w:szCs w:val="28"/>
        </w:rPr>
      </w:pPr>
    </w:p>
    <w:p w14:paraId="0E2974AF" w14:textId="77777777" w:rsidR="00163758" w:rsidRPr="002E3B38" w:rsidRDefault="00163758" w:rsidP="00844FB3">
      <w:pPr>
        <w:spacing w:line="240" w:lineRule="auto"/>
        <w:ind w:left="426"/>
        <w:jc w:val="thaiDistribute"/>
        <w:rPr>
          <w:rFonts w:ascii="Browallia New" w:eastAsia="Arial Unicode MS" w:hAnsi="Browallia New" w:cs="Browallia New"/>
          <w:sz w:val="28"/>
          <w:szCs w:val="28"/>
        </w:rPr>
      </w:pPr>
    </w:p>
    <w:p w14:paraId="05238ACE" w14:textId="77777777" w:rsidR="00163758" w:rsidRPr="002E3B38" w:rsidRDefault="00163758" w:rsidP="00844FB3">
      <w:pPr>
        <w:spacing w:line="240" w:lineRule="auto"/>
        <w:ind w:left="426"/>
        <w:jc w:val="thaiDistribute"/>
        <w:rPr>
          <w:rFonts w:ascii="Browallia New" w:eastAsia="Arial Unicode MS" w:hAnsi="Browallia New" w:cs="Browallia New"/>
          <w:sz w:val="28"/>
          <w:szCs w:val="28"/>
        </w:rPr>
      </w:pPr>
    </w:p>
    <w:p w14:paraId="09FCA0F7" w14:textId="53CF40D5" w:rsidR="00D83C2D" w:rsidRPr="002E3B38" w:rsidRDefault="00D83C2D" w:rsidP="00844FB3">
      <w:pPr>
        <w:spacing w:line="240" w:lineRule="auto"/>
        <w:ind w:left="426"/>
        <w:jc w:val="thaiDistribute"/>
        <w:rPr>
          <w:rFonts w:ascii="Browallia New" w:eastAsia="Arial Unicode MS" w:hAnsi="Browallia New" w:cs="Browallia New"/>
          <w:spacing w:val="-2"/>
          <w:sz w:val="28"/>
          <w:szCs w:val="28"/>
        </w:rPr>
      </w:pPr>
      <w:r w:rsidRPr="002E3B38">
        <w:rPr>
          <w:rFonts w:ascii="Browallia New" w:eastAsia="Arial Unicode MS" w:hAnsi="Browallia New" w:cs="Browallia New"/>
          <w:spacing w:val="-2"/>
          <w:sz w:val="28"/>
          <w:szCs w:val="28"/>
          <w:cs/>
        </w:rPr>
        <w:lastRenderedPageBreak/>
        <w:t xml:space="preserve">ณ วันที่ </w:t>
      </w:r>
      <w:r w:rsidRPr="002E3B38">
        <w:rPr>
          <w:rFonts w:ascii="Browallia New" w:eastAsia="Arial Unicode MS" w:hAnsi="Browallia New" w:cs="Browallia New"/>
          <w:spacing w:val="-2"/>
          <w:sz w:val="28"/>
          <w:szCs w:val="28"/>
          <w:lang w:val="en-GB"/>
        </w:rPr>
        <w:t xml:space="preserve">31 </w:t>
      </w:r>
      <w:r w:rsidRPr="002E3B38">
        <w:rPr>
          <w:rFonts w:ascii="Browallia New" w:eastAsia="Arial Unicode MS" w:hAnsi="Browallia New" w:cs="Browallia New"/>
          <w:spacing w:val="-2"/>
          <w:sz w:val="28"/>
          <w:szCs w:val="28"/>
          <w:cs/>
          <w:lang w:val="en-GB"/>
        </w:rPr>
        <w:t xml:space="preserve">ธันวาคม  </w:t>
      </w:r>
      <w:r w:rsidRPr="002E3B38">
        <w:rPr>
          <w:rFonts w:ascii="Browallia New" w:eastAsia="Arial Unicode MS" w:hAnsi="Browallia New" w:cs="Browallia New"/>
          <w:spacing w:val="-2"/>
          <w:sz w:val="28"/>
          <w:szCs w:val="28"/>
          <w:lang w:val="en-GB"/>
        </w:rPr>
        <w:t>256</w:t>
      </w:r>
      <w:r w:rsidR="00C847E7" w:rsidRPr="002E3B38">
        <w:rPr>
          <w:rFonts w:ascii="Browallia New" w:eastAsia="Arial Unicode MS" w:hAnsi="Browallia New" w:cs="Browallia New"/>
          <w:spacing w:val="-2"/>
          <w:sz w:val="28"/>
          <w:szCs w:val="28"/>
          <w:lang w:val="en-GB"/>
        </w:rPr>
        <w:t>7</w:t>
      </w:r>
      <w:r w:rsidRPr="002E3B38">
        <w:rPr>
          <w:rFonts w:ascii="Browallia New" w:eastAsia="Arial Unicode MS" w:hAnsi="Browallia New" w:cs="Browallia New"/>
          <w:spacing w:val="-2"/>
          <w:sz w:val="28"/>
          <w:szCs w:val="28"/>
          <w:lang w:val="en-GB"/>
        </w:rPr>
        <w:t xml:space="preserve"> </w:t>
      </w:r>
      <w:r w:rsidRPr="002E3B38">
        <w:rPr>
          <w:rFonts w:ascii="Browallia New" w:eastAsia="Arial Unicode MS" w:hAnsi="Browallia New" w:cs="Browallia New"/>
          <w:spacing w:val="-2"/>
          <w:sz w:val="28"/>
          <w:szCs w:val="28"/>
          <w:cs/>
          <w:lang w:val="en-GB"/>
        </w:rPr>
        <w:t>และ</w:t>
      </w:r>
      <w:r w:rsidR="00C847E7" w:rsidRPr="002E3B38">
        <w:rPr>
          <w:rFonts w:ascii="Browallia New" w:eastAsia="Arial Unicode MS" w:hAnsi="Browallia New" w:cs="Browallia New"/>
          <w:spacing w:val="-2"/>
          <w:sz w:val="28"/>
          <w:szCs w:val="28"/>
          <w:lang w:val="en-GB"/>
        </w:rPr>
        <w:t xml:space="preserve"> </w:t>
      </w:r>
      <w:r w:rsidRPr="002E3B38">
        <w:rPr>
          <w:rFonts w:ascii="Browallia New" w:eastAsia="Arial Unicode MS" w:hAnsi="Browallia New" w:cs="Browallia New"/>
          <w:spacing w:val="-2"/>
          <w:sz w:val="28"/>
          <w:szCs w:val="28"/>
          <w:lang w:val="en-GB"/>
        </w:rPr>
        <w:t>256</w:t>
      </w:r>
      <w:r w:rsidR="00C847E7" w:rsidRPr="002E3B38">
        <w:rPr>
          <w:rFonts w:ascii="Browallia New" w:eastAsia="Arial Unicode MS" w:hAnsi="Browallia New" w:cs="Browallia New"/>
          <w:spacing w:val="-2"/>
          <w:sz w:val="28"/>
          <w:szCs w:val="28"/>
          <w:lang w:val="en-GB"/>
        </w:rPr>
        <w:t>6</w:t>
      </w:r>
      <w:r w:rsidRPr="002E3B38">
        <w:rPr>
          <w:rFonts w:ascii="Browallia New" w:eastAsia="Arial Unicode MS" w:hAnsi="Browallia New" w:cs="Browallia New"/>
          <w:spacing w:val="-2"/>
          <w:sz w:val="28"/>
          <w:szCs w:val="28"/>
          <w:cs/>
        </w:rPr>
        <w:t xml:space="preserve"> กำหนดระยะเวลาชำระคืนเงินต้นของเงินกู้ยืมระยะยาวจากสถาบันการเงิน</w:t>
      </w:r>
      <w:r w:rsidR="000446A9" w:rsidRPr="002E3B38">
        <w:rPr>
          <w:rFonts w:ascii="Browallia New" w:eastAsia="Arial Unicode MS" w:hAnsi="Browallia New" w:cs="Browallia New"/>
          <w:spacing w:val="-2"/>
          <w:sz w:val="28"/>
          <w:szCs w:val="28"/>
        </w:rPr>
        <w:br/>
      </w:r>
      <w:r w:rsidRPr="002E3B38">
        <w:rPr>
          <w:rFonts w:ascii="Browallia New" w:eastAsia="Arial Unicode MS" w:hAnsi="Browallia New" w:cs="Browallia New"/>
          <w:spacing w:val="-2"/>
          <w:sz w:val="28"/>
          <w:szCs w:val="28"/>
          <w:cs/>
        </w:rPr>
        <w:t xml:space="preserve">สรุปได้ดังนี้ </w:t>
      </w:r>
    </w:p>
    <w:p w14:paraId="3BB7D1D0" w14:textId="77777777" w:rsidR="00D83C2D" w:rsidRPr="002E3B38" w:rsidRDefault="00D83C2D" w:rsidP="00844FB3">
      <w:pPr>
        <w:spacing w:line="240" w:lineRule="auto"/>
        <w:rPr>
          <w:rFonts w:ascii="Browallia New" w:hAnsi="Browallia New" w:cs="Browallia New"/>
          <w:sz w:val="20"/>
          <w:szCs w:val="20"/>
        </w:rPr>
      </w:pPr>
    </w:p>
    <w:tbl>
      <w:tblPr>
        <w:tblW w:w="9143" w:type="dxa"/>
        <w:tblInd w:w="426" w:type="dxa"/>
        <w:tblLayout w:type="fixed"/>
        <w:tblLook w:val="0000" w:firstRow="0" w:lastRow="0" w:firstColumn="0" w:lastColumn="0" w:noHBand="0" w:noVBand="0"/>
      </w:tblPr>
      <w:tblGrid>
        <w:gridCol w:w="3383"/>
        <w:gridCol w:w="1440"/>
        <w:gridCol w:w="1440"/>
        <w:gridCol w:w="1440"/>
        <w:gridCol w:w="1440"/>
      </w:tblGrid>
      <w:tr w:rsidR="00BE4745" w:rsidRPr="002E3B38" w14:paraId="74E4C166" w14:textId="77777777" w:rsidTr="0084782A">
        <w:tc>
          <w:tcPr>
            <w:tcW w:w="3383" w:type="dxa"/>
            <w:shd w:val="clear" w:color="auto" w:fill="auto"/>
            <w:vAlign w:val="center"/>
          </w:tcPr>
          <w:p w14:paraId="15F8E73D" w14:textId="77777777" w:rsidR="00BE4745" w:rsidRPr="002E3B3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5760" w:type="dxa"/>
            <w:gridSpan w:val="4"/>
            <w:shd w:val="clear" w:color="auto" w:fill="auto"/>
            <w:vAlign w:val="center"/>
          </w:tcPr>
          <w:p w14:paraId="101E490A" w14:textId="351B2235" w:rsidR="00BE4745" w:rsidRPr="002E3B38" w:rsidRDefault="00BE4745" w:rsidP="00343D67">
            <w:pPr>
              <w:pStyle w:val="a9"/>
              <w:tabs>
                <w:tab w:val="right" w:pos="1195"/>
              </w:tabs>
              <w:ind w:right="-72"/>
              <w:jc w:val="right"/>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cs/>
                <w:lang w:eastAsia="th-TH"/>
              </w:rPr>
              <w:t xml:space="preserve">(หน่วย </w:t>
            </w:r>
            <w:r w:rsidRPr="002E3B38">
              <w:rPr>
                <w:rFonts w:ascii="Browallia New" w:eastAsia="Arial Unicode MS" w:hAnsi="Browallia New" w:cs="Browallia New"/>
                <w:snapToGrid w:val="0"/>
                <w:lang w:eastAsia="th-TH"/>
              </w:rPr>
              <w:t xml:space="preserve">: </w:t>
            </w:r>
            <w:r w:rsidRPr="002E3B38">
              <w:rPr>
                <w:rFonts w:ascii="Browallia New" w:eastAsia="Arial Unicode MS" w:hAnsi="Browallia New" w:cs="Browallia New"/>
                <w:snapToGrid w:val="0"/>
                <w:cs/>
                <w:lang w:eastAsia="th-TH"/>
              </w:rPr>
              <w:t>บาท)</w:t>
            </w:r>
          </w:p>
        </w:tc>
      </w:tr>
      <w:tr w:rsidR="00BE4745" w:rsidRPr="002E3B38" w14:paraId="23B6B2A1" w14:textId="77777777" w:rsidTr="0084782A">
        <w:tc>
          <w:tcPr>
            <w:tcW w:w="3383" w:type="dxa"/>
            <w:shd w:val="clear" w:color="auto" w:fill="auto"/>
            <w:vAlign w:val="center"/>
          </w:tcPr>
          <w:p w14:paraId="13A4BEF2" w14:textId="77777777" w:rsidR="00BE4745" w:rsidRPr="002E3B3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2880" w:type="dxa"/>
            <w:gridSpan w:val="2"/>
            <w:shd w:val="clear" w:color="auto" w:fill="auto"/>
            <w:vAlign w:val="center"/>
          </w:tcPr>
          <w:p w14:paraId="323E02B6" w14:textId="7473A572" w:rsidR="00BE4745" w:rsidRPr="002E3B3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val="en-GB" w:eastAsia="th-TH"/>
              </w:rPr>
            </w:pPr>
            <w:r w:rsidRPr="002E3B38">
              <w:rPr>
                <w:rFonts w:ascii="Browallia New" w:eastAsia="Arial Unicode MS" w:hAnsi="Browallia New" w:cs="Browallia New"/>
                <w:snapToGrid w:val="0"/>
                <w:cs/>
                <w:lang w:val="en-GB" w:eastAsia="th-TH"/>
              </w:rPr>
              <w:t>งบการเงินรวม</w:t>
            </w:r>
          </w:p>
        </w:tc>
        <w:tc>
          <w:tcPr>
            <w:tcW w:w="2880" w:type="dxa"/>
            <w:gridSpan w:val="2"/>
            <w:shd w:val="clear" w:color="auto" w:fill="auto"/>
            <w:vAlign w:val="center"/>
          </w:tcPr>
          <w:p w14:paraId="0FFACDD2" w14:textId="61B2A709" w:rsidR="00BE4745" w:rsidRPr="002E3B38" w:rsidRDefault="00225A6B"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val="en-GB" w:eastAsia="th-TH"/>
              </w:rPr>
            </w:pPr>
            <w:r w:rsidRPr="002E3B38">
              <w:rPr>
                <w:rFonts w:ascii="Browallia New" w:eastAsia="Arial Unicode MS" w:hAnsi="Browallia New" w:cs="Browallia New"/>
                <w:snapToGrid w:val="0"/>
                <w:cs/>
                <w:lang w:val="en-GB" w:eastAsia="th-TH"/>
              </w:rPr>
              <w:t>งบการเงินเฉพาะบริษัท</w:t>
            </w:r>
          </w:p>
        </w:tc>
      </w:tr>
      <w:tr w:rsidR="00BE4745" w:rsidRPr="002E3B38" w14:paraId="0D9D64BF" w14:textId="77777777" w:rsidTr="0084782A">
        <w:tc>
          <w:tcPr>
            <w:tcW w:w="3383" w:type="dxa"/>
            <w:shd w:val="clear" w:color="auto" w:fill="auto"/>
            <w:vAlign w:val="center"/>
          </w:tcPr>
          <w:p w14:paraId="06DC4BD0" w14:textId="43A80256" w:rsidR="00BE4745" w:rsidRPr="002E3B3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440" w:type="dxa"/>
            <w:shd w:val="clear" w:color="auto" w:fill="auto"/>
            <w:vAlign w:val="bottom"/>
          </w:tcPr>
          <w:p w14:paraId="4C551173" w14:textId="0C9FBFC0" w:rsidR="00BE4745" w:rsidRPr="002E3B3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40" w:type="dxa"/>
            <w:shd w:val="clear" w:color="auto" w:fill="auto"/>
            <w:vAlign w:val="bottom"/>
          </w:tcPr>
          <w:p w14:paraId="768B4D07" w14:textId="3EEB1530" w:rsidR="00BE4745" w:rsidRPr="002E3B3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c>
          <w:tcPr>
            <w:tcW w:w="1440" w:type="dxa"/>
            <w:shd w:val="clear" w:color="auto" w:fill="auto"/>
            <w:vAlign w:val="bottom"/>
          </w:tcPr>
          <w:p w14:paraId="59170718" w14:textId="00537001" w:rsidR="00BE4745" w:rsidRPr="002E3B3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snapToGrid w:val="0"/>
                <w:cs/>
                <w:lang w:eastAsia="th-TH"/>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40" w:type="dxa"/>
            <w:shd w:val="clear" w:color="auto" w:fill="auto"/>
            <w:vAlign w:val="bottom"/>
          </w:tcPr>
          <w:p w14:paraId="6377FFCE" w14:textId="79626289" w:rsidR="00BE4745" w:rsidRPr="002E3B38" w:rsidRDefault="00BE4745" w:rsidP="00343D67">
            <w:pPr>
              <w:pStyle w:val="a9"/>
              <w:pBdr>
                <w:bottom w:val="single" w:sz="4" w:space="1" w:color="auto"/>
              </w:pBdr>
              <w:tabs>
                <w:tab w:val="right" w:pos="1195"/>
              </w:tabs>
              <w:ind w:left="-33"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r>
      <w:tr w:rsidR="00BE4745" w:rsidRPr="002E3B38" w14:paraId="7EECB890" w14:textId="77777777" w:rsidTr="0084782A">
        <w:tc>
          <w:tcPr>
            <w:tcW w:w="3383" w:type="dxa"/>
            <w:shd w:val="clear" w:color="auto" w:fill="auto"/>
            <w:vAlign w:val="center"/>
          </w:tcPr>
          <w:p w14:paraId="7A101A5C" w14:textId="77777777" w:rsidR="00BE4745" w:rsidRPr="002E3B38" w:rsidRDefault="00BE4745" w:rsidP="00844FB3">
            <w:pPr>
              <w:spacing w:line="240" w:lineRule="auto"/>
              <w:ind w:left="-72"/>
              <w:jc w:val="thaiDistribute"/>
              <w:rPr>
                <w:rFonts w:ascii="Browallia New" w:eastAsia="Arial Unicode MS" w:hAnsi="Browallia New" w:cs="Browallia New"/>
                <w:snapToGrid w:val="0"/>
                <w:spacing w:val="-4"/>
                <w:sz w:val="28"/>
                <w:szCs w:val="28"/>
                <w:lang w:val="en-GB" w:eastAsia="th-TH"/>
              </w:rPr>
            </w:pPr>
          </w:p>
        </w:tc>
        <w:tc>
          <w:tcPr>
            <w:tcW w:w="1440" w:type="dxa"/>
            <w:shd w:val="clear" w:color="auto" w:fill="auto"/>
            <w:vAlign w:val="bottom"/>
          </w:tcPr>
          <w:p w14:paraId="56D02452" w14:textId="77777777" w:rsidR="00BE4745" w:rsidRPr="002E3B3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shd w:val="clear" w:color="auto" w:fill="auto"/>
            <w:vAlign w:val="bottom"/>
          </w:tcPr>
          <w:p w14:paraId="0A0E4305" w14:textId="77777777" w:rsidR="00BE4745" w:rsidRPr="002E3B3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shd w:val="clear" w:color="auto" w:fill="auto"/>
            <w:vAlign w:val="bottom"/>
          </w:tcPr>
          <w:p w14:paraId="602DD980" w14:textId="77777777" w:rsidR="00BE4745" w:rsidRPr="002E3B3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c>
          <w:tcPr>
            <w:tcW w:w="1440" w:type="dxa"/>
            <w:shd w:val="clear" w:color="auto" w:fill="auto"/>
            <w:vAlign w:val="bottom"/>
          </w:tcPr>
          <w:p w14:paraId="59FDF6AA" w14:textId="77777777" w:rsidR="00BE4745" w:rsidRPr="002E3B38" w:rsidRDefault="00BE4745" w:rsidP="00343D67">
            <w:pPr>
              <w:pStyle w:val="a9"/>
              <w:tabs>
                <w:tab w:val="right" w:pos="1195"/>
              </w:tabs>
              <w:ind w:left="-33" w:right="0"/>
              <w:jc w:val="both"/>
              <w:rPr>
                <w:rFonts w:ascii="Browallia New" w:eastAsia="Arial Unicode MS" w:hAnsi="Browallia New" w:cs="Browallia New"/>
                <w:b/>
                <w:bCs/>
                <w:snapToGrid w:val="0"/>
                <w:cs/>
                <w:lang w:eastAsia="th-TH"/>
              </w:rPr>
            </w:pPr>
          </w:p>
        </w:tc>
      </w:tr>
      <w:tr w:rsidR="00C847E7" w:rsidRPr="002E3B38" w14:paraId="4E0A8482" w14:textId="77777777" w:rsidTr="0084782A">
        <w:tc>
          <w:tcPr>
            <w:tcW w:w="3383" w:type="dxa"/>
            <w:shd w:val="clear" w:color="auto" w:fill="auto"/>
            <w:vAlign w:val="center"/>
          </w:tcPr>
          <w:p w14:paraId="11532B88" w14:textId="77777777" w:rsidR="00C847E7" w:rsidRPr="002E3B38" w:rsidRDefault="00C847E7" w:rsidP="00C847E7">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ครบกำหนดชำระภายในไม่เกิน </w:t>
            </w:r>
            <w:r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cs/>
              </w:rPr>
              <w:t xml:space="preserve"> ปี</w:t>
            </w:r>
          </w:p>
        </w:tc>
        <w:tc>
          <w:tcPr>
            <w:tcW w:w="1440" w:type="dxa"/>
            <w:shd w:val="clear" w:color="auto" w:fill="auto"/>
            <w:vAlign w:val="bottom"/>
          </w:tcPr>
          <w:p w14:paraId="3EB9AD37" w14:textId="5D61CC26" w:rsidR="00C847E7" w:rsidRPr="002E3B38" w:rsidRDefault="00CD16E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505,740,000</w:t>
            </w:r>
          </w:p>
        </w:tc>
        <w:tc>
          <w:tcPr>
            <w:tcW w:w="1440" w:type="dxa"/>
            <w:shd w:val="clear" w:color="auto" w:fill="auto"/>
            <w:vAlign w:val="bottom"/>
          </w:tcPr>
          <w:p w14:paraId="7436EDC8" w14:textId="7168DB8D"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388,760,000</w:t>
            </w:r>
          </w:p>
        </w:tc>
        <w:tc>
          <w:tcPr>
            <w:tcW w:w="1440" w:type="dxa"/>
            <w:shd w:val="clear" w:color="auto" w:fill="auto"/>
            <w:vAlign w:val="bottom"/>
          </w:tcPr>
          <w:p w14:paraId="7A4D0F3C" w14:textId="1A96BD95" w:rsidR="00C847E7" w:rsidRPr="002E3B38" w:rsidRDefault="00CD16E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244,260,000</w:t>
            </w:r>
          </w:p>
        </w:tc>
        <w:tc>
          <w:tcPr>
            <w:tcW w:w="1440" w:type="dxa"/>
            <w:shd w:val="clear" w:color="auto" w:fill="auto"/>
            <w:vAlign w:val="bottom"/>
          </w:tcPr>
          <w:p w14:paraId="794E5B1E" w14:textId="1A7D775D"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244,260,000</w:t>
            </w:r>
          </w:p>
        </w:tc>
      </w:tr>
      <w:tr w:rsidR="00C847E7" w:rsidRPr="002E3B38" w14:paraId="27D837EC" w14:textId="77777777" w:rsidTr="0084782A">
        <w:tc>
          <w:tcPr>
            <w:tcW w:w="3383" w:type="dxa"/>
            <w:shd w:val="clear" w:color="auto" w:fill="auto"/>
            <w:vAlign w:val="center"/>
          </w:tcPr>
          <w:p w14:paraId="048A5DC0" w14:textId="77777777" w:rsidR="00C847E7" w:rsidRPr="002E3B38" w:rsidRDefault="00C847E7" w:rsidP="00C847E7">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ครบกำหนดชำระเกิน </w:t>
            </w:r>
            <w:r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cs/>
              </w:rPr>
              <w:t xml:space="preserve"> ปี แต่ไม่เกิน </w:t>
            </w:r>
            <w:r w:rsidRPr="002E3B38">
              <w:rPr>
                <w:rFonts w:ascii="Browallia New" w:eastAsia="Arial Unicode MS" w:hAnsi="Browallia New" w:cs="Browallia New"/>
                <w:sz w:val="28"/>
                <w:szCs w:val="28"/>
              </w:rPr>
              <w:t>5</w:t>
            </w:r>
            <w:r w:rsidRPr="002E3B38">
              <w:rPr>
                <w:rFonts w:ascii="Browallia New" w:eastAsia="Arial Unicode MS" w:hAnsi="Browallia New" w:cs="Browallia New"/>
                <w:sz w:val="28"/>
                <w:szCs w:val="28"/>
                <w:cs/>
              </w:rPr>
              <w:t xml:space="preserve"> ปี</w:t>
            </w:r>
          </w:p>
        </w:tc>
        <w:tc>
          <w:tcPr>
            <w:tcW w:w="1440" w:type="dxa"/>
            <w:shd w:val="clear" w:color="auto" w:fill="auto"/>
            <w:vAlign w:val="bottom"/>
          </w:tcPr>
          <w:p w14:paraId="4B3B3F27" w14:textId="49216C77" w:rsidR="00C847E7" w:rsidRPr="002E3B38" w:rsidRDefault="00CD16E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1,183,794,500</w:t>
            </w:r>
          </w:p>
        </w:tc>
        <w:tc>
          <w:tcPr>
            <w:tcW w:w="1440" w:type="dxa"/>
            <w:shd w:val="clear" w:color="auto" w:fill="auto"/>
            <w:vAlign w:val="bottom"/>
          </w:tcPr>
          <w:p w14:paraId="3AF2A20C" w14:textId="5EBB9F57"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1,345,234,500</w:t>
            </w:r>
          </w:p>
        </w:tc>
        <w:tc>
          <w:tcPr>
            <w:tcW w:w="1440" w:type="dxa"/>
            <w:shd w:val="clear" w:color="auto" w:fill="auto"/>
            <w:vAlign w:val="bottom"/>
          </w:tcPr>
          <w:p w14:paraId="093F68E6" w14:textId="3A2E4794" w:rsidR="00C847E7" w:rsidRPr="002E3B38" w:rsidRDefault="00CD16E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588,474,500</w:t>
            </w:r>
          </w:p>
        </w:tc>
        <w:tc>
          <w:tcPr>
            <w:tcW w:w="1440" w:type="dxa"/>
            <w:shd w:val="clear" w:color="auto" w:fill="auto"/>
            <w:vAlign w:val="bottom"/>
          </w:tcPr>
          <w:p w14:paraId="60A7FE6B" w14:textId="5A58E9CC"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807,734,500</w:t>
            </w:r>
          </w:p>
        </w:tc>
      </w:tr>
      <w:tr w:rsidR="00C847E7" w:rsidRPr="002E3B38" w14:paraId="7905415F" w14:textId="77777777" w:rsidTr="0084782A">
        <w:tc>
          <w:tcPr>
            <w:tcW w:w="3383" w:type="dxa"/>
            <w:shd w:val="clear" w:color="auto" w:fill="auto"/>
            <w:vAlign w:val="center"/>
          </w:tcPr>
          <w:p w14:paraId="2CE6258A"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ครบกำหนดชำระหลังจาก </w:t>
            </w:r>
            <w:r w:rsidRPr="002E3B38">
              <w:rPr>
                <w:rFonts w:ascii="Browallia New" w:eastAsia="Arial Unicode MS" w:hAnsi="Browallia New" w:cs="Browallia New"/>
                <w:sz w:val="28"/>
                <w:szCs w:val="28"/>
              </w:rPr>
              <w:t>5</w:t>
            </w:r>
            <w:r w:rsidRPr="002E3B38">
              <w:rPr>
                <w:rFonts w:ascii="Browallia New" w:eastAsia="Arial Unicode MS" w:hAnsi="Browallia New" w:cs="Browallia New"/>
                <w:sz w:val="28"/>
                <w:szCs w:val="28"/>
                <w:cs/>
              </w:rPr>
              <w:t xml:space="preserve"> ปี</w:t>
            </w:r>
          </w:p>
        </w:tc>
        <w:tc>
          <w:tcPr>
            <w:tcW w:w="1440" w:type="dxa"/>
            <w:shd w:val="clear" w:color="auto" w:fill="auto"/>
            <w:vAlign w:val="bottom"/>
          </w:tcPr>
          <w:p w14:paraId="143AD994" w14:textId="58BCE580" w:rsidR="00C847E7" w:rsidRPr="002E3B38" w:rsidRDefault="00CD16EA"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22,400,000</w:t>
            </w:r>
          </w:p>
        </w:tc>
        <w:tc>
          <w:tcPr>
            <w:tcW w:w="1440" w:type="dxa"/>
            <w:shd w:val="clear" w:color="auto" w:fill="auto"/>
            <w:vAlign w:val="bottom"/>
          </w:tcPr>
          <w:p w14:paraId="30B9D051" w14:textId="5EDCB4D4"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108,400,000</w:t>
            </w:r>
          </w:p>
        </w:tc>
        <w:tc>
          <w:tcPr>
            <w:tcW w:w="1440" w:type="dxa"/>
            <w:shd w:val="clear" w:color="auto" w:fill="auto"/>
            <w:vAlign w:val="bottom"/>
          </w:tcPr>
          <w:p w14:paraId="63798D30" w14:textId="47EF989E" w:rsidR="00C847E7" w:rsidRPr="002E3B38" w:rsidRDefault="001C1FB7" w:rsidP="001C1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center"/>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 xml:space="preserve">        </w:t>
            </w:r>
            <w:r w:rsidR="00CD16EA" w:rsidRPr="002E3B38">
              <w:rPr>
                <w:rFonts w:ascii="Browallia New" w:eastAsia="Arial Unicode MS" w:hAnsi="Browallia New" w:cs="Browallia New"/>
                <w:sz w:val="28"/>
                <w:szCs w:val="28"/>
                <w:lang w:val="en-GB"/>
              </w:rPr>
              <w:t>-</w:t>
            </w:r>
          </w:p>
        </w:tc>
        <w:tc>
          <w:tcPr>
            <w:tcW w:w="1440" w:type="dxa"/>
            <w:shd w:val="clear" w:color="auto" w:fill="auto"/>
            <w:vAlign w:val="bottom"/>
          </w:tcPr>
          <w:p w14:paraId="492A5B81" w14:textId="200E2E19"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25,000,000</w:t>
            </w:r>
          </w:p>
        </w:tc>
      </w:tr>
      <w:tr w:rsidR="00C847E7" w:rsidRPr="002E3B38" w14:paraId="5395EDC3" w14:textId="77777777" w:rsidTr="0084782A">
        <w:tc>
          <w:tcPr>
            <w:tcW w:w="3383" w:type="dxa"/>
            <w:shd w:val="clear" w:color="auto" w:fill="auto"/>
          </w:tcPr>
          <w:p w14:paraId="59A9CDB9" w14:textId="77777777" w:rsidR="00C847E7" w:rsidRPr="002E3B38" w:rsidRDefault="00C847E7" w:rsidP="00C847E7">
            <w:pPr>
              <w:spacing w:line="240" w:lineRule="auto"/>
              <w:ind w:left="-72"/>
              <w:jc w:val="thaiDistribute"/>
              <w:rPr>
                <w:rFonts w:ascii="Browallia New" w:eastAsia="Arial Unicode MS" w:hAnsi="Browallia New" w:cs="Browallia New"/>
                <w:sz w:val="28"/>
                <w:szCs w:val="28"/>
                <w:cs/>
              </w:rPr>
            </w:pPr>
          </w:p>
        </w:tc>
        <w:tc>
          <w:tcPr>
            <w:tcW w:w="1440" w:type="dxa"/>
            <w:shd w:val="clear" w:color="auto" w:fill="auto"/>
            <w:vAlign w:val="bottom"/>
          </w:tcPr>
          <w:p w14:paraId="624627EB" w14:textId="631BF5D7" w:rsidR="00C847E7" w:rsidRPr="002E3B38" w:rsidRDefault="00CD16EA"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1,711,934,500</w:t>
            </w:r>
          </w:p>
        </w:tc>
        <w:tc>
          <w:tcPr>
            <w:tcW w:w="1440" w:type="dxa"/>
            <w:shd w:val="clear" w:color="auto" w:fill="auto"/>
            <w:vAlign w:val="bottom"/>
          </w:tcPr>
          <w:p w14:paraId="387649EC" w14:textId="54121C41"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1,842,394,500</w:t>
            </w:r>
          </w:p>
        </w:tc>
        <w:tc>
          <w:tcPr>
            <w:tcW w:w="1440" w:type="dxa"/>
            <w:shd w:val="clear" w:color="auto" w:fill="auto"/>
            <w:vAlign w:val="bottom"/>
          </w:tcPr>
          <w:p w14:paraId="2CFEBDA0" w14:textId="4E23BC55" w:rsidR="00C847E7" w:rsidRPr="002E3B38" w:rsidRDefault="00CD16EA"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832,734,500</w:t>
            </w:r>
          </w:p>
        </w:tc>
        <w:tc>
          <w:tcPr>
            <w:tcW w:w="1440" w:type="dxa"/>
            <w:shd w:val="clear" w:color="auto" w:fill="auto"/>
            <w:vAlign w:val="bottom"/>
          </w:tcPr>
          <w:p w14:paraId="43BD6344" w14:textId="5B0B39A4"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1,076,994,500</w:t>
            </w:r>
          </w:p>
        </w:tc>
      </w:tr>
    </w:tbl>
    <w:p w14:paraId="2041BEDC" w14:textId="77777777" w:rsidR="00D058E1" w:rsidRPr="002E3B38" w:rsidRDefault="00D058E1" w:rsidP="00844FB3">
      <w:pPr>
        <w:spacing w:line="240" w:lineRule="auto"/>
        <w:rPr>
          <w:rFonts w:ascii="Browallia New" w:eastAsia="Arial Unicode MS" w:hAnsi="Browallia New" w:cs="Browallia New"/>
          <w:b/>
          <w:bCs/>
          <w:lang w:val="en-GB"/>
        </w:rPr>
      </w:pPr>
    </w:p>
    <w:p w14:paraId="6760D3C8" w14:textId="1D6B7411" w:rsidR="00914BFF" w:rsidRPr="002E3B38" w:rsidRDefault="00D058E1" w:rsidP="00844FB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2E3B38">
        <w:rPr>
          <w:rFonts w:ascii="Browallia New" w:eastAsia="Arial Unicode MS" w:hAnsi="Browallia New" w:cs="Browallia New"/>
          <w:b/>
          <w:bCs/>
          <w:sz w:val="28"/>
          <w:szCs w:val="28"/>
          <w:cs/>
          <w:lang w:val="en-GB"/>
        </w:rPr>
        <w:t>ภาษีมูลค่าเพิ่ม</w:t>
      </w:r>
      <w:r w:rsidRPr="002E3B38">
        <w:rPr>
          <w:rFonts w:ascii="Browallia New" w:eastAsia="Arial Unicode MS" w:hAnsi="Browallia New" w:cs="Browallia New"/>
          <w:b/>
          <w:bCs/>
          <w:sz w:val="28"/>
          <w:szCs w:val="28"/>
          <w:lang w:val="en-GB"/>
        </w:rPr>
        <w:t xml:space="preserve"> </w:t>
      </w:r>
      <w:r w:rsidR="00221CBF" w:rsidRPr="002E3B38">
        <w:rPr>
          <w:rFonts w:ascii="Browallia New" w:eastAsia="Arial Unicode MS" w:hAnsi="Browallia New" w:cs="Browallia New"/>
          <w:b/>
          <w:bCs/>
          <w:sz w:val="28"/>
          <w:szCs w:val="28"/>
        </w:rPr>
        <w:t xml:space="preserve">- </w:t>
      </w:r>
      <w:r w:rsidRPr="002E3B38">
        <w:rPr>
          <w:rFonts w:ascii="Browallia New" w:eastAsia="Arial Unicode MS" w:hAnsi="Browallia New" w:cs="Browallia New"/>
          <w:b/>
          <w:bCs/>
          <w:sz w:val="28"/>
          <w:szCs w:val="28"/>
          <w:cs/>
          <w:lang w:val="en-GB"/>
        </w:rPr>
        <w:t>สุทธิ</w:t>
      </w:r>
    </w:p>
    <w:p w14:paraId="06B8C025" w14:textId="77777777" w:rsidR="00914BFF" w:rsidRPr="002E3B38" w:rsidRDefault="00914BFF" w:rsidP="00844FB3">
      <w:pPr>
        <w:pStyle w:val="ListParagraph"/>
        <w:spacing w:after="0" w:line="240" w:lineRule="auto"/>
        <w:ind w:left="786"/>
        <w:jc w:val="thaiDistribute"/>
        <w:rPr>
          <w:rFonts w:ascii="Browallia New" w:eastAsia="Arial Unicode MS" w:hAnsi="Browallia New" w:cs="Browallia New"/>
          <w:sz w:val="20"/>
          <w:szCs w:val="20"/>
        </w:rPr>
      </w:pPr>
    </w:p>
    <w:p w14:paraId="6E696C76" w14:textId="61D0FF61" w:rsidR="00914BFF" w:rsidRPr="002E3B38" w:rsidRDefault="00914BFF" w:rsidP="00844FB3">
      <w:pPr>
        <w:spacing w:line="240" w:lineRule="auto"/>
        <w:ind w:left="425"/>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ภาษีมูลค่าเพิ่มแสดงรายการสุทธิตามหน่วยภาษี ณ 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C847E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C847E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rPr>
        <w:t xml:space="preserve"> ดังนี้</w:t>
      </w:r>
    </w:p>
    <w:p w14:paraId="5281B09B" w14:textId="77777777" w:rsidR="00914BFF" w:rsidRPr="002E3B38" w:rsidRDefault="00914BFF" w:rsidP="00844FB3">
      <w:pPr>
        <w:spacing w:line="240" w:lineRule="auto"/>
        <w:ind w:left="426"/>
        <w:jc w:val="thaiDistribute"/>
        <w:rPr>
          <w:rFonts w:ascii="Browallia New" w:eastAsia="Arial Unicode MS" w:hAnsi="Browallia New" w:cs="Browallia New"/>
          <w:sz w:val="24"/>
          <w:szCs w:val="24"/>
        </w:rPr>
      </w:pPr>
    </w:p>
    <w:tbl>
      <w:tblPr>
        <w:tblW w:w="9054" w:type="dxa"/>
        <w:tblInd w:w="426" w:type="dxa"/>
        <w:tblLayout w:type="fixed"/>
        <w:tblLook w:val="0000" w:firstRow="0" w:lastRow="0" w:firstColumn="0" w:lastColumn="0" w:noHBand="0" w:noVBand="0"/>
      </w:tblPr>
      <w:tblGrid>
        <w:gridCol w:w="3381"/>
        <w:gridCol w:w="1440"/>
        <w:gridCol w:w="1411"/>
        <w:gridCol w:w="1411"/>
        <w:gridCol w:w="1411"/>
      </w:tblGrid>
      <w:tr w:rsidR="00A75130" w:rsidRPr="002E3B38" w14:paraId="1C459A5E" w14:textId="77777777" w:rsidTr="00343D67">
        <w:tc>
          <w:tcPr>
            <w:tcW w:w="3381" w:type="dxa"/>
            <w:vAlign w:val="center"/>
          </w:tcPr>
          <w:p w14:paraId="5D72E67F" w14:textId="77777777" w:rsidR="00A75130" w:rsidRPr="002E3B3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5671" w:type="dxa"/>
            <w:gridSpan w:val="4"/>
            <w:shd w:val="clear" w:color="auto" w:fill="auto"/>
            <w:vAlign w:val="center"/>
          </w:tcPr>
          <w:p w14:paraId="0247EC6C" w14:textId="07560038" w:rsidR="00A75130" w:rsidRPr="002E3B38" w:rsidRDefault="00A75130" w:rsidP="00343D67">
            <w:pPr>
              <w:spacing w:line="240" w:lineRule="auto"/>
              <w:ind w:right="-72"/>
              <w:jc w:val="right"/>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z w:val="28"/>
                <w:szCs w:val="28"/>
                <w:cs/>
                <w:lang w:eastAsia="th-TH"/>
              </w:rPr>
              <w:t xml:space="preserve">(หน่วย </w:t>
            </w:r>
            <w:r w:rsidRPr="002E3B38">
              <w:rPr>
                <w:rFonts w:ascii="Browallia New" w:eastAsia="Arial Unicode MS" w:hAnsi="Browallia New" w:cs="Browallia New"/>
                <w:snapToGrid w:val="0"/>
                <w:sz w:val="28"/>
                <w:szCs w:val="28"/>
                <w:lang w:eastAsia="th-TH"/>
              </w:rPr>
              <w:t xml:space="preserve">: </w:t>
            </w:r>
            <w:r w:rsidRPr="002E3B38">
              <w:rPr>
                <w:rFonts w:ascii="Browallia New" w:eastAsia="Arial Unicode MS" w:hAnsi="Browallia New" w:cs="Browallia New"/>
                <w:snapToGrid w:val="0"/>
                <w:sz w:val="28"/>
                <w:szCs w:val="28"/>
                <w:cs/>
                <w:lang w:eastAsia="th-TH"/>
              </w:rPr>
              <w:t>บาท)</w:t>
            </w:r>
          </w:p>
        </w:tc>
      </w:tr>
      <w:tr w:rsidR="00A75130" w:rsidRPr="002E3B38" w14:paraId="314FDABF" w14:textId="77777777" w:rsidTr="00343D67">
        <w:tc>
          <w:tcPr>
            <w:tcW w:w="3381" w:type="dxa"/>
            <w:vAlign w:val="center"/>
          </w:tcPr>
          <w:p w14:paraId="1B4D289F" w14:textId="77777777" w:rsidR="00A75130" w:rsidRPr="002E3B3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2849" w:type="dxa"/>
            <w:gridSpan w:val="2"/>
            <w:shd w:val="clear" w:color="auto" w:fill="auto"/>
            <w:vAlign w:val="center"/>
          </w:tcPr>
          <w:p w14:paraId="7A1C227E" w14:textId="436AF333" w:rsidR="00A75130" w:rsidRPr="002E3B38" w:rsidRDefault="00A75130" w:rsidP="00343D67">
            <w:pPr>
              <w:pBdr>
                <w:bottom w:val="single" w:sz="4" w:space="1" w:color="auto"/>
              </w:pBdr>
              <w:spacing w:line="240" w:lineRule="auto"/>
              <w:ind w:left="-27"/>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shd w:val="clear" w:color="auto" w:fill="auto"/>
            <w:vAlign w:val="center"/>
          </w:tcPr>
          <w:p w14:paraId="24642799" w14:textId="416F4669" w:rsidR="00A75130" w:rsidRPr="002E3B38" w:rsidRDefault="00225A6B" w:rsidP="00343D67">
            <w:pPr>
              <w:pBdr>
                <w:bottom w:val="single" w:sz="4" w:space="1" w:color="auto"/>
              </w:pBdr>
              <w:spacing w:line="240" w:lineRule="auto"/>
              <w:ind w:left="-27"/>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งบการเงินเฉพาะบริษัท</w:t>
            </w:r>
          </w:p>
        </w:tc>
      </w:tr>
      <w:tr w:rsidR="00A75130" w:rsidRPr="002E3B38" w14:paraId="0C502558" w14:textId="77777777" w:rsidTr="00343D67">
        <w:tc>
          <w:tcPr>
            <w:tcW w:w="3381" w:type="dxa"/>
            <w:vAlign w:val="center"/>
          </w:tcPr>
          <w:p w14:paraId="353FC54B" w14:textId="77777777" w:rsidR="00A75130" w:rsidRPr="002E3B38" w:rsidRDefault="00A75130" w:rsidP="00844FB3">
            <w:pPr>
              <w:spacing w:line="240" w:lineRule="auto"/>
              <w:ind w:left="-102"/>
              <w:jc w:val="thaiDistribute"/>
              <w:rPr>
                <w:rFonts w:ascii="Browallia New" w:eastAsia="Arial Unicode MS" w:hAnsi="Browallia New" w:cs="Browallia New"/>
                <w:snapToGrid w:val="0"/>
                <w:spacing w:val="-4"/>
                <w:sz w:val="28"/>
                <w:szCs w:val="28"/>
                <w:lang w:val="en-GB" w:eastAsia="th-TH"/>
              </w:rPr>
            </w:pPr>
          </w:p>
        </w:tc>
        <w:tc>
          <w:tcPr>
            <w:tcW w:w="1440" w:type="dxa"/>
            <w:vAlign w:val="bottom"/>
          </w:tcPr>
          <w:p w14:paraId="6A80A11D" w14:textId="6147157B" w:rsidR="00A75130" w:rsidRPr="002E3B3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vAlign w:val="bottom"/>
          </w:tcPr>
          <w:p w14:paraId="63B1D1B1" w14:textId="52320C5D" w:rsidR="00A75130" w:rsidRPr="002E3B3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c>
          <w:tcPr>
            <w:tcW w:w="1411" w:type="dxa"/>
            <w:vAlign w:val="bottom"/>
          </w:tcPr>
          <w:p w14:paraId="37C64C51" w14:textId="51E92113" w:rsidR="00A75130" w:rsidRPr="002E3B3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vAlign w:val="bottom"/>
          </w:tcPr>
          <w:p w14:paraId="4D6A912C" w14:textId="4086351F" w:rsidR="00A75130" w:rsidRPr="002E3B38" w:rsidRDefault="00A75130" w:rsidP="00343D67">
            <w:pPr>
              <w:pStyle w:val="a9"/>
              <w:pBdr>
                <w:bottom w:val="single" w:sz="4" w:space="1" w:color="auto"/>
              </w:pBdr>
              <w:tabs>
                <w:tab w:val="right" w:pos="1195"/>
              </w:tabs>
              <w:ind w:left="-27"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r>
      <w:tr w:rsidR="00A75130" w:rsidRPr="002E3B38" w14:paraId="6DF3A302" w14:textId="77777777" w:rsidTr="00343D67">
        <w:tc>
          <w:tcPr>
            <w:tcW w:w="3381" w:type="dxa"/>
            <w:vAlign w:val="center"/>
          </w:tcPr>
          <w:p w14:paraId="4CD99606" w14:textId="77777777" w:rsidR="00A75130" w:rsidRPr="002E3B38" w:rsidRDefault="00A75130" w:rsidP="00844FB3">
            <w:pPr>
              <w:spacing w:line="240" w:lineRule="auto"/>
              <w:ind w:left="-102"/>
              <w:jc w:val="thaiDistribute"/>
              <w:rPr>
                <w:rFonts w:ascii="Browallia New" w:eastAsia="Arial Unicode MS" w:hAnsi="Browallia New" w:cs="Browallia New"/>
                <w:snapToGrid w:val="0"/>
                <w:spacing w:val="-4"/>
                <w:sz w:val="28"/>
                <w:szCs w:val="28"/>
                <w:cs/>
                <w:lang w:eastAsia="th-TH"/>
              </w:rPr>
            </w:pPr>
          </w:p>
        </w:tc>
        <w:tc>
          <w:tcPr>
            <w:tcW w:w="1440" w:type="dxa"/>
            <w:shd w:val="clear" w:color="auto" w:fill="auto"/>
            <w:vAlign w:val="center"/>
          </w:tcPr>
          <w:p w14:paraId="525D479C" w14:textId="77777777" w:rsidR="00A75130" w:rsidRPr="002E3B3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shd w:val="clear" w:color="auto" w:fill="auto"/>
            <w:vAlign w:val="center"/>
          </w:tcPr>
          <w:p w14:paraId="5F9106EF" w14:textId="77777777" w:rsidR="00A75130" w:rsidRPr="002E3B3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shd w:val="clear" w:color="auto" w:fill="auto"/>
            <w:vAlign w:val="center"/>
          </w:tcPr>
          <w:p w14:paraId="59C3E1CE" w14:textId="77777777" w:rsidR="00A75130" w:rsidRPr="002E3B38" w:rsidRDefault="00A75130" w:rsidP="00343D67">
            <w:pPr>
              <w:pStyle w:val="a9"/>
              <w:tabs>
                <w:tab w:val="decimal" w:pos="1195"/>
              </w:tabs>
              <w:ind w:left="-27" w:right="0"/>
              <w:jc w:val="both"/>
              <w:rPr>
                <w:rFonts w:ascii="Browallia New" w:eastAsia="Arial Unicode MS" w:hAnsi="Browallia New" w:cs="Browallia New"/>
                <w:spacing w:val="-4"/>
              </w:rPr>
            </w:pPr>
          </w:p>
        </w:tc>
        <w:tc>
          <w:tcPr>
            <w:tcW w:w="1411" w:type="dxa"/>
            <w:vAlign w:val="center"/>
          </w:tcPr>
          <w:p w14:paraId="4ABA73A7" w14:textId="77777777" w:rsidR="00A75130" w:rsidRPr="002E3B38" w:rsidRDefault="00A75130" w:rsidP="00343D67">
            <w:pPr>
              <w:pStyle w:val="a9"/>
              <w:tabs>
                <w:tab w:val="decimal" w:pos="1195"/>
              </w:tabs>
              <w:ind w:left="-27" w:right="0"/>
              <w:jc w:val="both"/>
              <w:rPr>
                <w:rFonts w:ascii="Browallia New" w:eastAsia="Arial Unicode MS" w:hAnsi="Browallia New" w:cs="Browallia New"/>
                <w:spacing w:val="-4"/>
              </w:rPr>
            </w:pPr>
          </w:p>
        </w:tc>
      </w:tr>
      <w:tr w:rsidR="00C847E7" w:rsidRPr="002E3B38" w14:paraId="33A6A96A" w14:textId="77777777" w:rsidTr="00343D67">
        <w:tc>
          <w:tcPr>
            <w:tcW w:w="3381" w:type="dxa"/>
            <w:vAlign w:val="center"/>
          </w:tcPr>
          <w:p w14:paraId="36C17FA9"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ภาษีมูลค่าเพิ่ม (สินทรัพย์)</w:t>
            </w:r>
          </w:p>
        </w:tc>
        <w:tc>
          <w:tcPr>
            <w:tcW w:w="1440" w:type="dxa"/>
            <w:shd w:val="clear" w:color="auto" w:fill="auto"/>
            <w:vAlign w:val="bottom"/>
          </w:tcPr>
          <w:p w14:paraId="384B3AA8" w14:textId="1D87EC4B" w:rsidR="00C847E7" w:rsidRPr="002E3B38" w:rsidRDefault="004C2B40"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70</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121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058</w:t>
            </w:r>
          </w:p>
        </w:tc>
        <w:tc>
          <w:tcPr>
            <w:tcW w:w="1411" w:type="dxa"/>
            <w:shd w:val="clear" w:color="auto" w:fill="auto"/>
            <w:vAlign w:val="bottom"/>
          </w:tcPr>
          <w:p w14:paraId="391604B7" w14:textId="3F5CBE0A"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48,007,056</w:t>
            </w:r>
          </w:p>
        </w:tc>
        <w:tc>
          <w:tcPr>
            <w:tcW w:w="1411" w:type="dxa"/>
            <w:shd w:val="clear" w:color="auto" w:fill="auto"/>
            <w:vAlign w:val="bottom"/>
          </w:tcPr>
          <w:p w14:paraId="1CBFB77A" w14:textId="08AE823B" w:rsidR="00C847E7" w:rsidRPr="002E3B38" w:rsidRDefault="001C1FB7" w:rsidP="001C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9027B0" w:rsidRPr="002E3B38">
              <w:rPr>
                <w:rFonts w:ascii="Browallia New" w:eastAsia="Arial Unicode MS" w:hAnsi="Browallia New" w:cs="Browallia New"/>
                <w:sz w:val="28"/>
                <w:szCs w:val="28"/>
                <w:lang w:val="en-GB"/>
              </w:rPr>
              <w:t>-</w:t>
            </w:r>
          </w:p>
        </w:tc>
        <w:tc>
          <w:tcPr>
            <w:tcW w:w="1411" w:type="dxa"/>
            <w:vAlign w:val="bottom"/>
          </w:tcPr>
          <w:p w14:paraId="01EE7261" w14:textId="5B3614A9" w:rsidR="00C847E7" w:rsidRPr="002E3B38" w:rsidRDefault="001C1FB7" w:rsidP="001C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C847E7" w:rsidRPr="002E3B38">
              <w:rPr>
                <w:rFonts w:ascii="Browallia New" w:eastAsia="Arial Unicode MS" w:hAnsi="Browallia New" w:cs="Browallia New"/>
                <w:sz w:val="28"/>
                <w:szCs w:val="28"/>
                <w:lang w:val="en-GB"/>
              </w:rPr>
              <w:t>-</w:t>
            </w:r>
          </w:p>
        </w:tc>
      </w:tr>
      <w:tr w:rsidR="00C847E7" w:rsidRPr="002E3B38" w14:paraId="516E62F6" w14:textId="77777777" w:rsidTr="00343D67">
        <w:tc>
          <w:tcPr>
            <w:tcW w:w="3381" w:type="dxa"/>
          </w:tcPr>
          <w:p w14:paraId="1BBE0780"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ภาษีมูลค่าเพิ่ม (หนี้สิน)</w:t>
            </w:r>
          </w:p>
        </w:tc>
        <w:tc>
          <w:tcPr>
            <w:tcW w:w="1440" w:type="dxa"/>
            <w:shd w:val="clear" w:color="auto" w:fill="auto"/>
            <w:vAlign w:val="bottom"/>
          </w:tcPr>
          <w:p w14:paraId="6432889F" w14:textId="4B1A3F04" w:rsidR="00C847E7" w:rsidRPr="002E3B38" w:rsidRDefault="00190E5A"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56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932</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476</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01B034C6" w14:textId="63F364CA"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(45,803,716)</w:t>
            </w:r>
          </w:p>
        </w:tc>
        <w:tc>
          <w:tcPr>
            <w:tcW w:w="1411" w:type="dxa"/>
            <w:shd w:val="clear" w:color="auto" w:fill="auto"/>
            <w:vAlign w:val="bottom"/>
          </w:tcPr>
          <w:p w14:paraId="5FE550D1" w14:textId="498CB180" w:rsidR="00C847E7" w:rsidRPr="002E3B38" w:rsidRDefault="00190E5A"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56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932</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476</w:t>
            </w:r>
            <w:r w:rsidRPr="002E3B38">
              <w:rPr>
                <w:rFonts w:ascii="Browallia New" w:eastAsia="Arial Unicode MS" w:hAnsi="Browallia New" w:cs="Browallia New"/>
                <w:sz w:val="28"/>
                <w:szCs w:val="28"/>
                <w:cs/>
                <w:lang w:val="en-GB"/>
              </w:rPr>
              <w:t>)</w:t>
            </w:r>
          </w:p>
        </w:tc>
        <w:tc>
          <w:tcPr>
            <w:tcW w:w="1411" w:type="dxa"/>
            <w:vAlign w:val="bottom"/>
          </w:tcPr>
          <w:p w14:paraId="7B5A474E" w14:textId="12FAD7C0"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(40,767,961)</w:t>
            </w:r>
          </w:p>
        </w:tc>
      </w:tr>
      <w:tr w:rsidR="00C847E7" w:rsidRPr="002E3B38" w14:paraId="207F48F8" w14:textId="77777777" w:rsidTr="00343D67">
        <w:tc>
          <w:tcPr>
            <w:tcW w:w="3381" w:type="dxa"/>
            <w:vAlign w:val="center"/>
          </w:tcPr>
          <w:p w14:paraId="12D7594D" w14:textId="77777777" w:rsidR="00C847E7" w:rsidRPr="002E3B38" w:rsidRDefault="00C847E7" w:rsidP="00C847E7">
            <w:pPr>
              <w:spacing w:line="240" w:lineRule="auto"/>
              <w:ind w:left="-102"/>
              <w:jc w:val="thaiDistribute"/>
              <w:rPr>
                <w:rFonts w:ascii="Browallia New" w:eastAsia="Arial Unicode MS" w:hAnsi="Browallia New" w:cs="Browallia New"/>
                <w:sz w:val="28"/>
                <w:szCs w:val="28"/>
                <w:cs/>
              </w:rPr>
            </w:pPr>
          </w:p>
        </w:tc>
        <w:tc>
          <w:tcPr>
            <w:tcW w:w="1440" w:type="dxa"/>
            <w:shd w:val="clear" w:color="auto" w:fill="auto"/>
            <w:vAlign w:val="bottom"/>
          </w:tcPr>
          <w:p w14:paraId="6A89A1F5" w14:textId="44AE0ADA" w:rsidR="00C847E7" w:rsidRPr="002E3B38" w:rsidRDefault="004C2B40"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188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583</w:t>
            </w:r>
          </w:p>
        </w:tc>
        <w:tc>
          <w:tcPr>
            <w:tcW w:w="1411" w:type="dxa"/>
            <w:shd w:val="clear" w:color="auto" w:fill="auto"/>
            <w:vAlign w:val="bottom"/>
          </w:tcPr>
          <w:p w14:paraId="3D171CAE" w14:textId="0B6E8D73"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2,203,340</w:t>
            </w:r>
          </w:p>
        </w:tc>
        <w:tc>
          <w:tcPr>
            <w:tcW w:w="1411" w:type="dxa"/>
            <w:shd w:val="clear" w:color="auto" w:fill="auto"/>
            <w:vAlign w:val="bottom"/>
          </w:tcPr>
          <w:p w14:paraId="3AB40F89" w14:textId="654CEE0D" w:rsidR="00C847E7" w:rsidRPr="002E3B38" w:rsidRDefault="00190E5A"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56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932</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476</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28C4C9D2" w14:textId="3C33AF33"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(40,767,961)</w:t>
            </w:r>
          </w:p>
        </w:tc>
      </w:tr>
    </w:tbl>
    <w:p w14:paraId="656EE14B" w14:textId="77777777" w:rsidR="00844FB3" w:rsidRPr="002E3B38" w:rsidRDefault="00844FB3" w:rsidP="00844FB3">
      <w:pPr>
        <w:spacing w:line="240" w:lineRule="auto"/>
        <w:ind w:left="426"/>
        <w:jc w:val="thaiDistribute"/>
        <w:rPr>
          <w:rFonts w:ascii="Browallia New" w:eastAsia="Arial Unicode MS" w:hAnsi="Browallia New" w:cs="Browallia New"/>
          <w:spacing w:val="-2"/>
          <w:sz w:val="24"/>
          <w:szCs w:val="24"/>
        </w:rPr>
      </w:pPr>
    </w:p>
    <w:p w14:paraId="19C62574" w14:textId="1A8E7017" w:rsidR="00914BFF" w:rsidRPr="002E3B38" w:rsidRDefault="00914BFF" w:rsidP="00844FB3">
      <w:pPr>
        <w:spacing w:line="240" w:lineRule="auto"/>
        <w:ind w:left="426"/>
        <w:jc w:val="thaiDistribute"/>
        <w:rPr>
          <w:rFonts w:ascii="Browallia New" w:eastAsia="Arial Unicode MS" w:hAnsi="Browallia New" w:cs="Browallia New"/>
          <w:spacing w:val="-2"/>
          <w:sz w:val="28"/>
          <w:szCs w:val="28"/>
        </w:rPr>
      </w:pPr>
      <w:r w:rsidRPr="002E3B38">
        <w:rPr>
          <w:rFonts w:ascii="Browallia New" w:eastAsia="Arial Unicode MS" w:hAnsi="Browallia New" w:cs="Browallia New"/>
          <w:spacing w:val="-2"/>
          <w:sz w:val="28"/>
          <w:szCs w:val="28"/>
          <w:cs/>
        </w:rPr>
        <w:t>รายละเอียดของภาษีมูลค่าเพิ่มตามลักษณะมีรายละเอียดดังนี้</w:t>
      </w:r>
    </w:p>
    <w:p w14:paraId="3C34B5D1" w14:textId="77777777" w:rsidR="00844FB3" w:rsidRPr="002E3B38" w:rsidRDefault="00844FB3" w:rsidP="00844FB3">
      <w:pPr>
        <w:spacing w:line="240" w:lineRule="auto"/>
        <w:ind w:left="426"/>
        <w:jc w:val="thaiDistribute"/>
        <w:rPr>
          <w:rFonts w:ascii="Browallia New" w:eastAsia="Arial Unicode MS" w:hAnsi="Browallia New" w:cs="Browallia New"/>
          <w:spacing w:val="-2"/>
          <w:sz w:val="24"/>
          <w:szCs w:val="24"/>
        </w:rPr>
      </w:pPr>
    </w:p>
    <w:tbl>
      <w:tblPr>
        <w:tblW w:w="9007" w:type="dxa"/>
        <w:tblInd w:w="426" w:type="dxa"/>
        <w:tblLayout w:type="fixed"/>
        <w:tblLook w:val="0000" w:firstRow="0" w:lastRow="0" w:firstColumn="0" w:lastColumn="0" w:noHBand="0" w:noVBand="0"/>
      </w:tblPr>
      <w:tblGrid>
        <w:gridCol w:w="3363"/>
        <w:gridCol w:w="1411"/>
        <w:gridCol w:w="1411"/>
        <w:gridCol w:w="1411"/>
        <w:gridCol w:w="1411"/>
      </w:tblGrid>
      <w:tr w:rsidR="00844FB3" w:rsidRPr="002E3B38" w14:paraId="3F32D7A6" w14:textId="77777777" w:rsidTr="00343D67">
        <w:tc>
          <w:tcPr>
            <w:tcW w:w="3363" w:type="dxa"/>
            <w:shd w:val="clear" w:color="auto" w:fill="auto"/>
            <w:vAlign w:val="center"/>
          </w:tcPr>
          <w:p w14:paraId="0C39B6E7" w14:textId="77777777" w:rsidR="00844FB3" w:rsidRPr="002E3B38" w:rsidRDefault="00844FB3" w:rsidP="00844FB3">
            <w:pPr>
              <w:spacing w:line="240" w:lineRule="auto"/>
              <w:ind w:left="-102"/>
              <w:rPr>
                <w:rFonts w:ascii="Browallia New" w:eastAsia="Arial Unicode MS" w:hAnsi="Browallia New" w:cs="Browallia New"/>
                <w:snapToGrid w:val="0"/>
                <w:spacing w:val="-4"/>
                <w:sz w:val="28"/>
                <w:szCs w:val="28"/>
                <w:lang w:val="en-GB" w:eastAsia="th-TH"/>
              </w:rPr>
            </w:pPr>
          </w:p>
        </w:tc>
        <w:tc>
          <w:tcPr>
            <w:tcW w:w="5644" w:type="dxa"/>
            <w:gridSpan w:val="4"/>
            <w:shd w:val="clear" w:color="auto" w:fill="auto"/>
            <w:vAlign w:val="center"/>
          </w:tcPr>
          <w:p w14:paraId="00E07D48" w14:textId="308476DF" w:rsidR="00844FB3" w:rsidRPr="002E3B38" w:rsidRDefault="00844FB3" w:rsidP="00343D67">
            <w:pPr>
              <w:spacing w:line="240" w:lineRule="auto"/>
              <w:ind w:right="-72"/>
              <w:jc w:val="right"/>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z w:val="28"/>
                <w:szCs w:val="28"/>
                <w:cs/>
                <w:lang w:eastAsia="th-TH"/>
              </w:rPr>
              <w:t xml:space="preserve">(หน่วย </w:t>
            </w:r>
            <w:r w:rsidRPr="002E3B38">
              <w:rPr>
                <w:rFonts w:ascii="Browallia New" w:eastAsia="Arial Unicode MS" w:hAnsi="Browallia New" w:cs="Browallia New"/>
                <w:snapToGrid w:val="0"/>
                <w:sz w:val="28"/>
                <w:szCs w:val="28"/>
                <w:lang w:eastAsia="th-TH"/>
              </w:rPr>
              <w:t xml:space="preserve">: </w:t>
            </w:r>
            <w:r w:rsidRPr="002E3B38">
              <w:rPr>
                <w:rFonts w:ascii="Browallia New" w:eastAsia="Arial Unicode MS" w:hAnsi="Browallia New" w:cs="Browallia New"/>
                <w:snapToGrid w:val="0"/>
                <w:sz w:val="28"/>
                <w:szCs w:val="28"/>
                <w:cs/>
                <w:lang w:eastAsia="th-TH"/>
              </w:rPr>
              <w:t>บาท)</w:t>
            </w:r>
          </w:p>
        </w:tc>
      </w:tr>
      <w:tr w:rsidR="00844FB3" w:rsidRPr="002E3B38" w14:paraId="5966F9AF" w14:textId="77777777" w:rsidTr="00343D67">
        <w:tc>
          <w:tcPr>
            <w:tcW w:w="3363" w:type="dxa"/>
            <w:shd w:val="clear" w:color="auto" w:fill="auto"/>
            <w:vAlign w:val="center"/>
          </w:tcPr>
          <w:p w14:paraId="15BC2B86" w14:textId="77777777" w:rsidR="00844FB3" w:rsidRPr="002E3B38" w:rsidRDefault="00844FB3" w:rsidP="00844FB3">
            <w:pPr>
              <w:spacing w:line="240" w:lineRule="auto"/>
              <w:ind w:left="-102"/>
              <w:rPr>
                <w:rFonts w:ascii="Browallia New" w:eastAsia="Arial Unicode MS" w:hAnsi="Browallia New" w:cs="Browallia New"/>
                <w:snapToGrid w:val="0"/>
                <w:spacing w:val="-4"/>
                <w:sz w:val="28"/>
                <w:szCs w:val="28"/>
                <w:lang w:val="en-GB" w:eastAsia="th-TH"/>
              </w:rPr>
            </w:pPr>
          </w:p>
        </w:tc>
        <w:tc>
          <w:tcPr>
            <w:tcW w:w="2822" w:type="dxa"/>
            <w:gridSpan w:val="2"/>
            <w:shd w:val="clear" w:color="auto" w:fill="auto"/>
            <w:vAlign w:val="center"/>
          </w:tcPr>
          <w:p w14:paraId="6EDE6581" w14:textId="6F1CB4AA" w:rsidR="00844FB3" w:rsidRPr="002E3B38" w:rsidRDefault="00844FB3" w:rsidP="00343D67">
            <w:pPr>
              <w:pBdr>
                <w:bottom w:val="single" w:sz="4" w:space="1" w:color="auto"/>
              </w:pBdr>
              <w:spacing w:line="240" w:lineRule="auto"/>
              <w:ind w:right="-15"/>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shd w:val="clear" w:color="auto" w:fill="auto"/>
            <w:vAlign w:val="center"/>
          </w:tcPr>
          <w:p w14:paraId="64E8FE0C" w14:textId="712F49B4" w:rsidR="00844FB3" w:rsidRPr="002E3B38" w:rsidRDefault="00225A6B" w:rsidP="00343D67">
            <w:pPr>
              <w:pBdr>
                <w:bottom w:val="single" w:sz="4" w:space="1" w:color="auto"/>
              </w:pBdr>
              <w:spacing w:line="240" w:lineRule="auto"/>
              <w:ind w:right="-15"/>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งบการเงินเฉพาะบริษัท</w:t>
            </w:r>
          </w:p>
        </w:tc>
      </w:tr>
      <w:tr w:rsidR="00C00B4F" w:rsidRPr="002E3B38" w14:paraId="6B43C6A1" w14:textId="77777777" w:rsidTr="00343D67">
        <w:tc>
          <w:tcPr>
            <w:tcW w:w="3363" w:type="dxa"/>
            <w:shd w:val="clear" w:color="auto" w:fill="auto"/>
            <w:vAlign w:val="center"/>
          </w:tcPr>
          <w:p w14:paraId="1C87C064" w14:textId="77777777" w:rsidR="00C00B4F" w:rsidRPr="002E3B38" w:rsidRDefault="00C00B4F" w:rsidP="00C00B4F">
            <w:pPr>
              <w:spacing w:line="240" w:lineRule="auto"/>
              <w:ind w:left="-102"/>
              <w:rPr>
                <w:rFonts w:ascii="Browallia New" w:eastAsia="Arial Unicode MS" w:hAnsi="Browallia New" w:cs="Browallia New"/>
                <w:snapToGrid w:val="0"/>
                <w:spacing w:val="-4"/>
                <w:sz w:val="28"/>
                <w:szCs w:val="28"/>
                <w:lang w:val="en-GB" w:eastAsia="th-TH"/>
              </w:rPr>
            </w:pPr>
          </w:p>
        </w:tc>
        <w:tc>
          <w:tcPr>
            <w:tcW w:w="1411" w:type="dxa"/>
            <w:shd w:val="clear" w:color="auto" w:fill="auto"/>
            <w:vAlign w:val="bottom"/>
          </w:tcPr>
          <w:p w14:paraId="1EEC8D67" w14:textId="05294C5A" w:rsidR="00C00B4F" w:rsidRPr="002E3B3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2567</w:t>
            </w:r>
          </w:p>
        </w:tc>
        <w:tc>
          <w:tcPr>
            <w:tcW w:w="1411" w:type="dxa"/>
            <w:shd w:val="clear" w:color="auto" w:fill="auto"/>
            <w:vAlign w:val="bottom"/>
          </w:tcPr>
          <w:p w14:paraId="73F9706C" w14:textId="17D1C80B" w:rsidR="00C00B4F" w:rsidRPr="002E3B3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2566</w:t>
            </w:r>
          </w:p>
        </w:tc>
        <w:tc>
          <w:tcPr>
            <w:tcW w:w="1411" w:type="dxa"/>
            <w:shd w:val="clear" w:color="auto" w:fill="auto"/>
            <w:vAlign w:val="bottom"/>
          </w:tcPr>
          <w:p w14:paraId="435ACE6E" w14:textId="5F2556E4" w:rsidR="00C00B4F" w:rsidRPr="002E3B3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2567</w:t>
            </w:r>
          </w:p>
        </w:tc>
        <w:tc>
          <w:tcPr>
            <w:tcW w:w="1411" w:type="dxa"/>
            <w:shd w:val="clear" w:color="auto" w:fill="auto"/>
            <w:vAlign w:val="bottom"/>
          </w:tcPr>
          <w:p w14:paraId="0DAE1AB8" w14:textId="68252350" w:rsidR="00C00B4F" w:rsidRPr="002E3B38" w:rsidRDefault="00C00B4F" w:rsidP="00343D67">
            <w:pPr>
              <w:pStyle w:val="a9"/>
              <w:pBdr>
                <w:bottom w:val="single" w:sz="4" w:space="1" w:color="auto"/>
              </w:pBdr>
              <w:tabs>
                <w:tab w:val="right" w:pos="1195"/>
              </w:tabs>
              <w:ind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2566</w:t>
            </w:r>
          </w:p>
        </w:tc>
      </w:tr>
      <w:tr w:rsidR="00844FB3" w:rsidRPr="002E3B38" w14:paraId="4D7D608C" w14:textId="77777777" w:rsidTr="00343D67">
        <w:tc>
          <w:tcPr>
            <w:tcW w:w="3363" w:type="dxa"/>
            <w:shd w:val="clear" w:color="auto" w:fill="auto"/>
            <w:vAlign w:val="center"/>
          </w:tcPr>
          <w:p w14:paraId="2077E15B" w14:textId="77777777" w:rsidR="00844FB3" w:rsidRPr="002E3B38" w:rsidRDefault="00844FB3" w:rsidP="00844FB3">
            <w:pPr>
              <w:spacing w:line="240" w:lineRule="auto"/>
              <w:ind w:left="-72" w:right="-29"/>
              <w:jc w:val="thaiDistribute"/>
              <w:rPr>
                <w:rFonts w:ascii="Browallia New" w:eastAsia="Arial Unicode MS" w:hAnsi="Browallia New" w:cs="Browallia New"/>
                <w:snapToGrid w:val="0"/>
                <w:spacing w:val="-4"/>
                <w:sz w:val="28"/>
                <w:szCs w:val="28"/>
                <w:cs/>
                <w:lang w:eastAsia="th-TH"/>
              </w:rPr>
            </w:pPr>
          </w:p>
        </w:tc>
        <w:tc>
          <w:tcPr>
            <w:tcW w:w="1411" w:type="dxa"/>
            <w:shd w:val="clear" w:color="auto" w:fill="auto"/>
            <w:vAlign w:val="center"/>
          </w:tcPr>
          <w:p w14:paraId="320D1389" w14:textId="77777777" w:rsidR="00844FB3" w:rsidRPr="002E3B3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shd w:val="clear" w:color="auto" w:fill="auto"/>
            <w:vAlign w:val="center"/>
          </w:tcPr>
          <w:p w14:paraId="3AB34071" w14:textId="77777777" w:rsidR="00844FB3" w:rsidRPr="002E3B3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shd w:val="clear" w:color="auto" w:fill="auto"/>
            <w:vAlign w:val="center"/>
          </w:tcPr>
          <w:p w14:paraId="09BC0872" w14:textId="77777777" w:rsidR="00844FB3" w:rsidRPr="002E3B3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c>
          <w:tcPr>
            <w:tcW w:w="1411" w:type="dxa"/>
            <w:shd w:val="clear" w:color="auto" w:fill="auto"/>
            <w:vAlign w:val="center"/>
          </w:tcPr>
          <w:p w14:paraId="0D9CA548" w14:textId="77777777" w:rsidR="00844FB3" w:rsidRPr="002E3B38" w:rsidRDefault="00844FB3" w:rsidP="00343D67">
            <w:pPr>
              <w:pStyle w:val="a9"/>
              <w:tabs>
                <w:tab w:val="decimal" w:pos="1195"/>
              </w:tabs>
              <w:ind w:right="-15"/>
              <w:jc w:val="thaiDistribute"/>
              <w:rPr>
                <w:rFonts w:ascii="Browallia New" w:eastAsia="Arial Unicode MS" w:hAnsi="Browallia New" w:cs="Browallia New"/>
                <w:snapToGrid w:val="0"/>
                <w:spacing w:val="-4"/>
                <w:lang w:eastAsia="th-TH"/>
              </w:rPr>
            </w:pPr>
          </w:p>
        </w:tc>
      </w:tr>
      <w:tr w:rsidR="00C847E7" w:rsidRPr="002E3B38" w14:paraId="579C9523" w14:textId="77777777" w:rsidTr="00343D67">
        <w:tc>
          <w:tcPr>
            <w:tcW w:w="3363" w:type="dxa"/>
            <w:shd w:val="clear" w:color="auto" w:fill="auto"/>
            <w:vAlign w:val="center"/>
          </w:tcPr>
          <w:p w14:paraId="5DEDA6D6"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ภาษีขายยังไม่ถึงกำหนดชำระ</w:t>
            </w:r>
          </w:p>
        </w:tc>
        <w:tc>
          <w:tcPr>
            <w:tcW w:w="1411" w:type="dxa"/>
            <w:shd w:val="clear" w:color="auto" w:fill="auto"/>
            <w:vAlign w:val="bottom"/>
          </w:tcPr>
          <w:p w14:paraId="012640A1" w14:textId="58E802F5" w:rsidR="00C847E7" w:rsidRPr="002E3B38" w:rsidRDefault="00190E5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76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330</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46</w:t>
            </w:r>
            <w:r w:rsidR="000F5DBC" w:rsidRPr="002E3B38">
              <w:rPr>
                <w:rFonts w:ascii="Browallia New" w:eastAsia="Arial Unicode MS" w:hAnsi="Browallia New" w:cs="Browallia New"/>
                <w:sz w:val="28"/>
                <w:szCs w:val="28"/>
              </w:rPr>
              <w:t>7</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338A0EA5" w14:textId="7A812A9A"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(75,557,136)</w:t>
            </w:r>
          </w:p>
        </w:tc>
        <w:tc>
          <w:tcPr>
            <w:tcW w:w="1411" w:type="dxa"/>
            <w:shd w:val="clear" w:color="auto" w:fill="auto"/>
            <w:vAlign w:val="bottom"/>
          </w:tcPr>
          <w:p w14:paraId="5260A596" w14:textId="59179712" w:rsidR="00C847E7" w:rsidRPr="002E3B38" w:rsidRDefault="00190E5A"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43</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544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614</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60BD4212" w14:textId="055C0DC1"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(40,960,445)</w:t>
            </w:r>
          </w:p>
        </w:tc>
      </w:tr>
      <w:tr w:rsidR="00C847E7" w:rsidRPr="002E3B38" w14:paraId="3AA7D626" w14:textId="77777777" w:rsidTr="00343D67">
        <w:tc>
          <w:tcPr>
            <w:tcW w:w="3363" w:type="dxa"/>
            <w:shd w:val="clear" w:color="auto" w:fill="auto"/>
            <w:vAlign w:val="center"/>
          </w:tcPr>
          <w:p w14:paraId="2D124F6F"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ภาษีซื้อยังไม่ถึงกำหนดชำระ</w:t>
            </w:r>
          </w:p>
        </w:tc>
        <w:tc>
          <w:tcPr>
            <w:tcW w:w="1411" w:type="dxa"/>
            <w:shd w:val="clear" w:color="auto" w:fill="auto"/>
            <w:vAlign w:val="bottom"/>
          </w:tcPr>
          <w:p w14:paraId="327E287F" w14:textId="1C43771C" w:rsidR="00C847E7" w:rsidRPr="002E3B38" w:rsidRDefault="004C2B40"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71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164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486</w:t>
            </w:r>
          </w:p>
        </w:tc>
        <w:tc>
          <w:tcPr>
            <w:tcW w:w="1411" w:type="dxa"/>
            <w:shd w:val="clear" w:color="auto" w:fill="auto"/>
            <w:vAlign w:val="bottom"/>
          </w:tcPr>
          <w:p w14:paraId="2CE45B71" w14:textId="484C40F1"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65,278,346</w:t>
            </w:r>
          </w:p>
        </w:tc>
        <w:tc>
          <w:tcPr>
            <w:tcW w:w="1411" w:type="dxa"/>
            <w:shd w:val="clear" w:color="auto" w:fill="auto"/>
            <w:vAlign w:val="bottom"/>
          </w:tcPr>
          <w:p w14:paraId="4F94C695" w14:textId="09E4549B" w:rsidR="00C847E7" w:rsidRPr="002E3B38" w:rsidRDefault="004C2B40"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112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495</w:t>
            </w:r>
          </w:p>
        </w:tc>
        <w:tc>
          <w:tcPr>
            <w:tcW w:w="1411" w:type="dxa"/>
            <w:shd w:val="clear" w:color="auto" w:fill="auto"/>
            <w:vAlign w:val="bottom"/>
          </w:tcPr>
          <w:p w14:paraId="19931560" w14:textId="378864A7" w:rsidR="00C847E7" w:rsidRPr="002E3B38" w:rsidRDefault="00C847E7"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1,254,153</w:t>
            </w:r>
          </w:p>
        </w:tc>
      </w:tr>
      <w:tr w:rsidR="00C00B4F" w:rsidRPr="002E3B38" w14:paraId="3F3F8F84" w14:textId="77777777" w:rsidTr="00343D67">
        <w:tc>
          <w:tcPr>
            <w:tcW w:w="3363" w:type="dxa"/>
            <w:shd w:val="clear" w:color="auto" w:fill="auto"/>
          </w:tcPr>
          <w:p w14:paraId="53CF3437" w14:textId="77777777" w:rsidR="00C00B4F" w:rsidRPr="002E3B38" w:rsidRDefault="00C00B4F" w:rsidP="00C00B4F">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ภาษีมูลค่าเพิ่มรอรับคืน</w:t>
            </w:r>
          </w:p>
        </w:tc>
        <w:tc>
          <w:tcPr>
            <w:tcW w:w="1411" w:type="dxa"/>
            <w:shd w:val="clear" w:color="auto" w:fill="auto"/>
            <w:vAlign w:val="bottom"/>
          </w:tcPr>
          <w:p w14:paraId="4F12F59A" w14:textId="09FB086D" w:rsidR="00C00B4F" w:rsidRPr="002E3B38" w:rsidRDefault="004C2B40"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40</w:t>
            </w:r>
            <w:r w:rsidR="00C00B4F"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066</w:t>
            </w:r>
            <w:r w:rsidR="00C00B4F"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544</w:t>
            </w:r>
          </w:p>
        </w:tc>
        <w:tc>
          <w:tcPr>
            <w:tcW w:w="1411" w:type="dxa"/>
            <w:shd w:val="clear" w:color="auto" w:fill="auto"/>
            <w:vAlign w:val="bottom"/>
          </w:tcPr>
          <w:p w14:paraId="2564E3B2" w14:textId="30644614" w:rsidR="00C00B4F" w:rsidRPr="002E3B38" w:rsidRDefault="00C00B4F" w:rsidP="0034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23,955,170</w:t>
            </w:r>
          </w:p>
        </w:tc>
        <w:tc>
          <w:tcPr>
            <w:tcW w:w="1411" w:type="dxa"/>
            <w:shd w:val="clear" w:color="auto" w:fill="auto"/>
            <w:vAlign w:val="bottom"/>
          </w:tcPr>
          <w:p w14:paraId="2A7FF9D5" w14:textId="63B7F910" w:rsidR="00C00B4F" w:rsidRPr="002E3B38" w:rsidRDefault="001C1FB7" w:rsidP="001C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C00B4F" w:rsidRPr="002E3B38">
              <w:rPr>
                <w:rFonts w:ascii="Browallia New" w:eastAsia="Arial Unicode MS" w:hAnsi="Browallia New" w:cs="Browallia New"/>
                <w:sz w:val="28"/>
                <w:szCs w:val="28"/>
                <w:lang w:val="en-GB"/>
              </w:rPr>
              <w:t>-</w:t>
            </w:r>
          </w:p>
        </w:tc>
        <w:tc>
          <w:tcPr>
            <w:tcW w:w="1411" w:type="dxa"/>
            <w:shd w:val="clear" w:color="auto" w:fill="auto"/>
            <w:vAlign w:val="bottom"/>
          </w:tcPr>
          <w:p w14:paraId="0AA035E0" w14:textId="54731AFB" w:rsidR="00C00B4F" w:rsidRPr="002E3B38" w:rsidRDefault="001C1FB7" w:rsidP="001C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C00B4F" w:rsidRPr="002E3B38">
              <w:rPr>
                <w:rFonts w:ascii="Browallia New" w:eastAsia="Arial Unicode MS" w:hAnsi="Browallia New" w:cs="Browallia New"/>
                <w:sz w:val="28"/>
                <w:szCs w:val="28"/>
                <w:lang w:val="en-GB"/>
              </w:rPr>
              <w:t>-</w:t>
            </w:r>
          </w:p>
        </w:tc>
      </w:tr>
      <w:tr w:rsidR="00C847E7" w:rsidRPr="002E3B38" w14:paraId="3D7F0E76" w14:textId="77777777" w:rsidTr="00343D67">
        <w:tc>
          <w:tcPr>
            <w:tcW w:w="3363" w:type="dxa"/>
            <w:shd w:val="clear" w:color="auto" w:fill="auto"/>
          </w:tcPr>
          <w:p w14:paraId="04719D30"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ภาษีมูลค่าเพิ่มค้างจ่าย</w:t>
            </w:r>
          </w:p>
        </w:tc>
        <w:tc>
          <w:tcPr>
            <w:tcW w:w="1411" w:type="dxa"/>
            <w:shd w:val="clear" w:color="auto" w:fill="auto"/>
            <w:vAlign w:val="bottom"/>
          </w:tcPr>
          <w:p w14:paraId="15A7F2F0" w14:textId="51335415" w:rsidR="00C847E7" w:rsidRPr="002E3B38" w:rsidRDefault="00190E5A"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21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711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979</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671F9303" w14:textId="11E12FA8"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(11,473,040)</w:t>
            </w:r>
          </w:p>
        </w:tc>
        <w:tc>
          <w:tcPr>
            <w:tcW w:w="1411" w:type="dxa"/>
            <w:shd w:val="clear" w:color="auto" w:fill="auto"/>
            <w:vAlign w:val="bottom"/>
          </w:tcPr>
          <w:p w14:paraId="4157D246" w14:textId="3AD834F4" w:rsidR="00C847E7" w:rsidRPr="002E3B38" w:rsidRDefault="00190E5A"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18</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500</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357</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612AAEC1" w14:textId="7F3B2ED3" w:rsidR="00C847E7" w:rsidRPr="002E3B38" w:rsidRDefault="00C847E7" w:rsidP="00343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(1,061,669)</w:t>
            </w:r>
          </w:p>
        </w:tc>
      </w:tr>
      <w:tr w:rsidR="00C847E7" w:rsidRPr="002E3B38" w14:paraId="70B94939" w14:textId="77777777" w:rsidTr="00343D67">
        <w:tc>
          <w:tcPr>
            <w:tcW w:w="3363" w:type="dxa"/>
            <w:shd w:val="clear" w:color="auto" w:fill="auto"/>
            <w:vAlign w:val="center"/>
          </w:tcPr>
          <w:p w14:paraId="4E5A915E" w14:textId="77777777" w:rsidR="00C847E7" w:rsidRPr="002E3B38" w:rsidRDefault="00C847E7" w:rsidP="00C847E7">
            <w:pPr>
              <w:spacing w:line="240" w:lineRule="auto"/>
              <w:ind w:left="-102"/>
              <w:rPr>
                <w:rFonts w:ascii="Browallia New" w:eastAsia="Arial Unicode MS" w:hAnsi="Browallia New" w:cs="Browallia New"/>
                <w:sz w:val="28"/>
                <w:szCs w:val="28"/>
                <w:cs/>
              </w:rPr>
            </w:pPr>
          </w:p>
        </w:tc>
        <w:tc>
          <w:tcPr>
            <w:tcW w:w="1411" w:type="dxa"/>
            <w:shd w:val="clear" w:color="auto" w:fill="auto"/>
            <w:vAlign w:val="bottom"/>
          </w:tcPr>
          <w:p w14:paraId="0387AE73" w14:textId="059E8BF2" w:rsidR="00C847E7" w:rsidRPr="002E3B38" w:rsidRDefault="004C2B40"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13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188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58</w:t>
            </w:r>
            <w:r w:rsidR="000F5DBC" w:rsidRPr="002E3B38">
              <w:rPr>
                <w:rFonts w:ascii="Browallia New" w:eastAsia="Arial Unicode MS" w:hAnsi="Browallia New" w:cs="Browallia New"/>
                <w:sz w:val="28"/>
                <w:szCs w:val="28"/>
              </w:rPr>
              <w:t>3</w:t>
            </w:r>
          </w:p>
        </w:tc>
        <w:tc>
          <w:tcPr>
            <w:tcW w:w="1411" w:type="dxa"/>
            <w:shd w:val="clear" w:color="auto" w:fill="auto"/>
            <w:vAlign w:val="bottom"/>
          </w:tcPr>
          <w:p w14:paraId="073C2974" w14:textId="06EDF0F7"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2,203,340</w:t>
            </w:r>
          </w:p>
        </w:tc>
        <w:tc>
          <w:tcPr>
            <w:tcW w:w="1411" w:type="dxa"/>
            <w:shd w:val="clear" w:color="auto" w:fill="auto"/>
            <w:vAlign w:val="bottom"/>
          </w:tcPr>
          <w:p w14:paraId="2A0EF90B" w14:textId="24DC8474" w:rsidR="00C847E7" w:rsidRPr="002E3B38" w:rsidRDefault="00190E5A"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56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932</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476</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1B74F3CA" w14:textId="1C805F32" w:rsidR="00C847E7" w:rsidRPr="002E3B38" w:rsidRDefault="00C847E7" w:rsidP="00343D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(40,767,961)</w:t>
            </w:r>
          </w:p>
        </w:tc>
      </w:tr>
    </w:tbl>
    <w:p w14:paraId="7BDC8F92" w14:textId="77777777" w:rsidR="00C00B4F" w:rsidRPr="002E3B38" w:rsidRDefault="00C00B4F" w:rsidP="00C0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695A721D" w14:textId="77777777" w:rsidR="00C00B4F" w:rsidRPr="002E3B38" w:rsidRDefault="00C00B4F" w:rsidP="00C0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3D29F868" w14:textId="2927EDDA" w:rsidR="00495917" w:rsidRPr="002E3B38" w:rsidRDefault="00045232" w:rsidP="007B49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2E3B38">
        <w:rPr>
          <w:rFonts w:ascii="Browallia New" w:eastAsia="Arial Unicode MS" w:hAnsi="Browallia New" w:cs="Browallia New"/>
          <w:b/>
          <w:bCs/>
          <w:sz w:val="28"/>
          <w:szCs w:val="28"/>
          <w:cs/>
          <w:lang w:val="en-GB"/>
        </w:rPr>
        <w:lastRenderedPageBreak/>
        <w:t>ภาระผูกพันผลประโยชน์พนักงาน</w:t>
      </w:r>
    </w:p>
    <w:p w14:paraId="22F29420" w14:textId="77777777" w:rsidR="00495917" w:rsidRPr="002E3B38" w:rsidRDefault="00495917" w:rsidP="0049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p w14:paraId="0E2B7EDB" w14:textId="15B7DD09" w:rsidR="00495917" w:rsidRPr="002E3B38" w:rsidRDefault="00495917" w:rsidP="00495917">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ภาระผูกพันผลประโยชน์พนักงาน</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ณ 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C847E7"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C847E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rPr>
        <w:t xml:space="preserve"> ประกอบด้วยรายละเอียดดังนี้</w:t>
      </w:r>
    </w:p>
    <w:p w14:paraId="35182B98" w14:textId="77777777" w:rsidR="00DD7E3F" w:rsidRPr="002E3B38" w:rsidRDefault="00DD7E3F" w:rsidP="00495917">
      <w:pPr>
        <w:spacing w:line="240" w:lineRule="auto"/>
        <w:ind w:left="426"/>
        <w:jc w:val="thaiDistribute"/>
        <w:rPr>
          <w:rFonts w:ascii="Browallia New" w:eastAsia="Arial Unicode MS" w:hAnsi="Browallia New" w:cs="Browallia New"/>
          <w:sz w:val="28"/>
          <w:szCs w:val="28"/>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CC4B58" w:rsidRPr="002E3B38" w14:paraId="4E04A9B7" w14:textId="77777777" w:rsidTr="00CF2F95">
        <w:tc>
          <w:tcPr>
            <w:tcW w:w="3498" w:type="dxa"/>
            <w:shd w:val="clear" w:color="auto" w:fill="FFFFFF" w:themeFill="background1"/>
            <w:vAlign w:val="bottom"/>
          </w:tcPr>
          <w:p w14:paraId="17EF27B9" w14:textId="77777777" w:rsidR="00CC4B58" w:rsidRPr="002E3B38" w:rsidRDefault="00CC4B58">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5644" w:type="dxa"/>
            <w:gridSpan w:val="4"/>
            <w:shd w:val="clear" w:color="auto" w:fill="FFFFFF" w:themeFill="background1"/>
            <w:vAlign w:val="bottom"/>
          </w:tcPr>
          <w:p w14:paraId="6D1B5E7C" w14:textId="6D23873D" w:rsidR="00CC4B58" w:rsidRPr="002E3B38" w:rsidRDefault="00CC4B58" w:rsidP="000604AD">
            <w:pPr>
              <w:spacing w:before="10" w:after="10"/>
              <w:ind w:right="-72"/>
              <w:jc w:val="right"/>
              <w:rPr>
                <w:rFonts w:ascii="Browallia New" w:eastAsia="Arial Unicode MS" w:hAnsi="Browallia New" w:cs="Browallia New"/>
                <w:snapToGrid w:val="0"/>
                <w:spacing w:val="-4"/>
                <w:sz w:val="28"/>
                <w:szCs w:val="28"/>
                <w:lang w:eastAsia="th-TH"/>
              </w:rPr>
            </w:pPr>
            <w:r w:rsidRPr="002E3B38">
              <w:rPr>
                <w:rFonts w:ascii="Browallia New" w:eastAsia="Arial Unicode MS" w:hAnsi="Browallia New" w:cs="Browallia New"/>
                <w:snapToGrid w:val="0"/>
                <w:spacing w:val="-4"/>
                <w:sz w:val="28"/>
                <w:szCs w:val="28"/>
                <w:lang w:eastAsia="th-TH"/>
              </w:rPr>
              <w:t>(</w:t>
            </w:r>
            <w:proofErr w:type="gramStart"/>
            <w:r w:rsidR="00CF2F95" w:rsidRPr="002E3B38">
              <w:rPr>
                <w:rFonts w:ascii="Browallia New" w:eastAsia="Arial Unicode MS" w:hAnsi="Browallia New" w:cs="Browallia New"/>
                <w:snapToGrid w:val="0"/>
                <w:spacing w:val="-4"/>
                <w:sz w:val="28"/>
                <w:szCs w:val="28"/>
                <w:cs/>
                <w:lang w:eastAsia="th-TH"/>
              </w:rPr>
              <w:t>หน่วย</w:t>
            </w:r>
            <w:r w:rsidR="00CF2F95" w:rsidRPr="002E3B38">
              <w:rPr>
                <w:rFonts w:ascii="Browallia New" w:eastAsia="Arial Unicode MS" w:hAnsi="Browallia New" w:cs="Browallia New"/>
                <w:snapToGrid w:val="0"/>
                <w:spacing w:val="-4"/>
                <w:sz w:val="28"/>
                <w:szCs w:val="28"/>
                <w:lang w:eastAsia="th-TH"/>
              </w:rPr>
              <w:t xml:space="preserve"> :</w:t>
            </w:r>
            <w:proofErr w:type="gramEnd"/>
            <w:r w:rsidRPr="002E3B38">
              <w:rPr>
                <w:rFonts w:ascii="Browallia New" w:eastAsia="Arial Unicode MS" w:hAnsi="Browallia New" w:cs="Browallia New"/>
                <w:snapToGrid w:val="0"/>
                <w:spacing w:val="-4"/>
                <w:sz w:val="28"/>
                <w:szCs w:val="28"/>
                <w:lang w:eastAsia="th-TH"/>
              </w:rPr>
              <w:t xml:space="preserve"> </w:t>
            </w:r>
            <w:r w:rsidRPr="002E3B38">
              <w:rPr>
                <w:rFonts w:ascii="Browallia New" w:eastAsia="Arial Unicode MS" w:hAnsi="Browallia New" w:cs="Browallia New"/>
                <w:snapToGrid w:val="0"/>
                <w:spacing w:val="-4"/>
                <w:sz w:val="28"/>
                <w:szCs w:val="28"/>
                <w:cs/>
                <w:lang w:eastAsia="th-TH"/>
              </w:rPr>
              <w:t xml:space="preserve">บาท) </w:t>
            </w:r>
          </w:p>
        </w:tc>
      </w:tr>
      <w:tr w:rsidR="00305B2F" w:rsidRPr="002E3B38" w14:paraId="15E5F76F" w14:textId="77777777" w:rsidTr="00CF2F95">
        <w:tc>
          <w:tcPr>
            <w:tcW w:w="3498" w:type="dxa"/>
            <w:shd w:val="clear" w:color="auto" w:fill="FFFFFF" w:themeFill="background1"/>
            <w:vAlign w:val="bottom"/>
          </w:tcPr>
          <w:p w14:paraId="51C8CCB1" w14:textId="77777777" w:rsidR="00305B2F" w:rsidRPr="002E3B38" w:rsidRDefault="00305B2F" w:rsidP="00305B2F">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2822" w:type="dxa"/>
            <w:gridSpan w:val="2"/>
            <w:shd w:val="clear" w:color="auto" w:fill="FFFFFF" w:themeFill="background1"/>
            <w:vAlign w:val="bottom"/>
          </w:tcPr>
          <w:p w14:paraId="1F6170FA" w14:textId="74798F80" w:rsidR="00305B2F" w:rsidRPr="002E3B38" w:rsidRDefault="00305B2F" w:rsidP="000604AD">
            <w:pPr>
              <w:pBdr>
                <w:bottom w:val="single" w:sz="4" w:space="1" w:color="auto"/>
              </w:pBdr>
              <w:spacing w:before="10" w:after="10"/>
              <w:ind w:left="-9"/>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shd w:val="clear" w:color="auto" w:fill="FFFFFF" w:themeFill="background1"/>
            <w:vAlign w:val="bottom"/>
          </w:tcPr>
          <w:p w14:paraId="7837F604" w14:textId="22A7C15E" w:rsidR="00305B2F" w:rsidRPr="002E3B38" w:rsidRDefault="00225A6B" w:rsidP="000604AD">
            <w:pPr>
              <w:pBdr>
                <w:bottom w:val="single" w:sz="4" w:space="1" w:color="auto"/>
              </w:pBdr>
              <w:spacing w:before="10" w:after="10"/>
              <w:ind w:left="-9"/>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งบการเงินเฉพาะบริษัท</w:t>
            </w:r>
          </w:p>
        </w:tc>
      </w:tr>
      <w:tr w:rsidR="00305B2F" w:rsidRPr="002E3B38" w14:paraId="321BF043" w14:textId="77777777" w:rsidTr="00CF2F95">
        <w:tc>
          <w:tcPr>
            <w:tcW w:w="3498" w:type="dxa"/>
            <w:shd w:val="clear" w:color="auto" w:fill="FFFFFF" w:themeFill="background1"/>
            <w:vAlign w:val="bottom"/>
          </w:tcPr>
          <w:p w14:paraId="23EFB643" w14:textId="77777777" w:rsidR="00305B2F" w:rsidRPr="002E3B38" w:rsidRDefault="00305B2F" w:rsidP="00305B2F">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1411" w:type="dxa"/>
            <w:shd w:val="clear" w:color="auto" w:fill="FFFFFF" w:themeFill="background1"/>
            <w:vAlign w:val="bottom"/>
          </w:tcPr>
          <w:p w14:paraId="3E2FE794" w14:textId="3D585031" w:rsidR="00305B2F" w:rsidRPr="002E3B3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shd w:val="clear" w:color="auto" w:fill="FFFFFF" w:themeFill="background1"/>
            <w:vAlign w:val="bottom"/>
          </w:tcPr>
          <w:p w14:paraId="4ED3FE4B" w14:textId="7FC30FC1" w:rsidR="00305B2F" w:rsidRPr="002E3B3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c>
          <w:tcPr>
            <w:tcW w:w="1411" w:type="dxa"/>
            <w:shd w:val="clear" w:color="auto" w:fill="FFFFFF" w:themeFill="background1"/>
            <w:vAlign w:val="bottom"/>
          </w:tcPr>
          <w:p w14:paraId="35CF61CE" w14:textId="33707E96" w:rsidR="00305B2F" w:rsidRPr="002E3B3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shd w:val="clear" w:color="auto" w:fill="FFFFFF" w:themeFill="background1"/>
            <w:vAlign w:val="bottom"/>
          </w:tcPr>
          <w:p w14:paraId="6FE7FE84" w14:textId="27588535" w:rsidR="00305B2F" w:rsidRPr="002E3B38" w:rsidRDefault="00305B2F" w:rsidP="000604AD">
            <w:pPr>
              <w:pStyle w:val="a9"/>
              <w:pBdr>
                <w:bottom w:val="single" w:sz="4" w:space="1" w:color="auto"/>
              </w:pBdr>
              <w:tabs>
                <w:tab w:val="right" w:pos="1195"/>
              </w:tabs>
              <w:spacing w:before="10" w:after="10"/>
              <w:ind w:left="-9" w:right="0"/>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r>
      <w:tr w:rsidR="00305B2F" w:rsidRPr="002E3B38" w14:paraId="5BFD9228" w14:textId="77777777" w:rsidTr="00CF2F95">
        <w:trPr>
          <w:trHeight w:val="70"/>
        </w:trPr>
        <w:tc>
          <w:tcPr>
            <w:tcW w:w="3498" w:type="dxa"/>
            <w:shd w:val="clear" w:color="auto" w:fill="FFFFFF" w:themeFill="background1"/>
            <w:vAlign w:val="bottom"/>
          </w:tcPr>
          <w:p w14:paraId="2A6ED91C" w14:textId="77777777" w:rsidR="00305B2F" w:rsidRPr="002E3B38" w:rsidRDefault="00305B2F" w:rsidP="00305B2F">
            <w:pPr>
              <w:spacing w:before="10" w:after="10"/>
              <w:ind w:left="-72" w:right="-29"/>
              <w:jc w:val="thaiDistribute"/>
              <w:rPr>
                <w:rFonts w:ascii="Browallia New" w:eastAsia="Arial Unicode MS" w:hAnsi="Browallia New" w:cs="Browallia New"/>
                <w:snapToGrid w:val="0"/>
                <w:spacing w:val="-4"/>
                <w:sz w:val="28"/>
                <w:szCs w:val="28"/>
                <w:cs/>
                <w:lang w:eastAsia="th-TH"/>
              </w:rPr>
            </w:pPr>
          </w:p>
        </w:tc>
        <w:tc>
          <w:tcPr>
            <w:tcW w:w="1411" w:type="dxa"/>
            <w:shd w:val="clear" w:color="auto" w:fill="FFFFFF" w:themeFill="background1"/>
            <w:vAlign w:val="bottom"/>
          </w:tcPr>
          <w:p w14:paraId="798BC80E" w14:textId="77777777" w:rsidR="00305B2F" w:rsidRPr="002E3B38" w:rsidRDefault="00305B2F" w:rsidP="000604AD">
            <w:pPr>
              <w:pStyle w:val="a9"/>
              <w:tabs>
                <w:tab w:val="decimal" w:pos="1195"/>
              </w:tabs>
              <w:spacing w:before="10" w:after="10"/>
              <w:ind w:left="-9" w:right="0"/>
              <w:jc w:val="both"/>
              <w:rPr>
                <w:rFonts w:ascii="Browallia New" w:eastAsia="Arial Unicode MS" w:hAnsi="Browallia New" w:cs="Browallia New"/>
                <w:spacing w:val="-4"/>
              </w:rPr>
            </w:pPr>
          </w:p>
        </w:tc>
        <w:tc>
          <w:tcPr>
            <w:tcW w:w="1411" w:type="dxa"/>
            <w:shd w:val="clear" w:color="auto" w:fill="FFFFFF" w:themeFill="background1"/>
            <w:vAlign w:val="bottom"/>
          </w:tcPr>
          <w:p w14:paraId="0286CCD5" w14:textId="77777777" w:rsidR="00305B2F" w:rsidRPr="002E3B38" w:rsidRDefault="00305B2F" w:rsidP="000604AD">
            <w:pPr>
              <w:pStyle w:val="a9"/>
              <w:tabs>
                <w:tab w:val="decimal" w:pos="1195"/>
              </w:tabs>
              <w:spacing w:before="10" w:after="10"/>
              <w:ind w:left="-9" w:right="0"/>
              <w:jc w:val="both"/>
              <w:rPr>
                <w:rFonts w:ascii="Browallia New" w:eastAsia="Arial Unicode MS" w:hAnsi="Browallia New" w:cs="Browallia New"/>
                <w:spacing w:val="-4"/>
              </w:rPr>
            </w:pPr>
          </w:p>
        </w:tc>
        <w:tc>
          <w:tcPr>
            <w:tcW w:w="1411" w:type="dxa"/>
            <w:shd w:val="clear" w:color="auto" w:fill="FFFFFF" w:themeFill="background1"/>
            <w:vAlign w:val="bottom"/>
          </w:tcPr>
          <w:p w14:paraId="086CB1B8" w14:textId="77777777" w:rsidR="00305B2F" w:rsidRPr="002E3B38" w:rsidRDefault="00305B2F" w:rsidP="000604AD">
            <w:pPr>
              <w:pStyle w:val="a9"/>
              <w:tabs>
                <w:tab w:val="decimal" w:pos="1195"/>
              </w:tabs>
              <w:spacing w:before="10" w:after="10"/>
              <w:ind w:left="-9" w:right="0"/>
              <w:jc w:val="both"/>
              <w:rPr>
                <w:rFonts w:ascii="Browallia New" w:eastAsia="Arial Unicode MS" w:hAnsi="Browallia New" w:cs="Browallia New"/>
                <w:spacing w:val="-4"/>
              </w:rPr>
            </w:pPr>
          </w:p>
        </w:tc>
        <w:tc>
          <w:tcPr>
            <w:tcW w:w="1411" w:type="dxa"/>
            <w:shd w:val="clear" w:color="auto" w:fill="FFFFFF" w:themeFill="background1"/>
            <w:vAlign w:val="bottom"/>
          </w:tcPr>
          <w:p w14:paraId="4CEA8503" w14:textId="77777777" w:rsidR="00305B2F" w:rsidRPr="002E3B38" w:rsidRDefault="00305B2F" w:rsidP="000604AD">
            <w:pPr>
              <w:pStyle w:val="a9"/>
              <w:tabs>
                <w:tab w:val="decimal" w:pos="1195"/>
              </w:tabs>
              <w:spacing w:before="10" w:after="10"/>
              <w:ind w:left="-9" w:right="0"/>
              <w:jc w:val="both"/>
              <w:rPr>
                <w:rFonts w:ascii="Browallia New" w:eastAsia="Arial Unicode MS" w:hAnsi="Browallia New" w:cs="Browallia New"/>
                <w:spacing w:val="-4"/>
              </w:rPr>
            </w:pPr>
          </w:p>
        </w:tc>
      </w:tr>
      <w:tr w:rsidR="00305B2F" w:rsidRPr="002E3B38" w14:paraId="264C0B21" w14:textId="77777777" w:rsidTr="00CF2F95">
        <w:tc>
          <w:tcPr>
            <w:tcW w:w="3498" w:type="dxa"/>
            <w:shd w:val="clear" w:color="auto" w:fill="FFFFFF" w:themeFill="background1"/>
          </w:tcPr>
          <w:p w14:paraId="29DCDD6D" w14:textId="77777777" w:rsidR="00305B2F" w:rsidRPr="002E3B38" w:rsidRDefault="00305B2F" w:rsidP="00CF2F95">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งบแสดงฐานะการเงิน</w:t>
            </w:r>
          </w:p>
        </w:tc>
        <w:tc>
          <w:tcPr>
            <w:tcW w:w="1411" w:type="dxa"/>
            <w:shd w:val="clear" w:color="auto" w:fill="FFFFFF" w:themeFill="background1"/>
          </w:tcPr>
          <w:p w14:paraId="192770B9" w14:textId="77777777" w:rsidR="00305B2F" w:rsidRPr="002E3B38" w:rsidRDefault="00305B2F" w:rsidP="000604AD">
            <w:pPr>
              <w:tabs>
                <w:tab w:val="decimal" w:pos="1195"/>
              </w:tabs>
              <w:spacing w:before="10" w:after="10"/>
              <w:ind w:left="-9"/>
              <w:jc w:val="both"/>
              <w:rPr>
                <w:rFonts w:ascii="Browallia New" w:eastAsia="Arial Unicode MS" w:hAnsi="Browallia New" w:cs="Browallia New"/>
                <w:sz w:val="28"/>
                <w:szCs w:val="28"/>
              </w:rPr>
            </w:pPr>
          </w:p>
        </w:tc>
        <w:tc>
          <w:tcPr>
            <w:tcW w:w="1411" w:type="dxa"/>
            <w:shd w:val="clear" w:color="auto" w:fill="FFFFFF" w:themeFill="background1"/>
          </w:tcPr>
          <w:p w14:paraId="191C1FAF" w14:textId="77777777" w:rsidR="00305B2F" w:rsidRPr="002E3B38" w:rsidRDefault="00305B2F" w:rsidP="000604AD">
            <w:pPr>
              <w:tabs>
                <w:tab w:val="decimal" w:pos="1195"/>
              </w:tabs>
              <w:spacing w:before="10" w:after="10"/>
              <w:ind w:left="-9"/>
              <w:rPr>
                <w:rFonts w:ascii="Browallia New" w:eastAsia="Arial Unicode MS" w:hAnsi="Browallia New" w:cs="Browallia New"/>
                <w:snapToGrid w:val="0"/>
                <w:sz w:val="28"/>
                <w:szCs w:val="28"/>
                <w:lang w:eastAsia="th-TH"/>
              </w:rPr>
            </w:pPr>
          </w:p>
        </w:tc>
        <w:tc>
          <w:tcPr>
            <w:tcW w:w="1411" w:type="dxa"/>
            <w:shd w:val="clear" w:color="auto" w:fill="FFFFFF" w:themeFill="background1"/>
          </w:tcPr>
          <w:p w14:paraId="66F83212" w14:textId="77777777" w:rsidR="00305B2F" w:rsidRPr="002E3B38" w:rsidRDefault="00305B2F" w:rsidP="000604AD">
            <w:pPr>
              <w:tabs>
                <w:tab w:val="decimal" w:pos="1195"/>
              </w:tabs>
              <w:spacing w:before="10" w:after="10"/>
              <w:ind w:left="-9"/>
              <w:rPr>
                <w:rFonts w:ascii="Browallia New" w:eastAsia="Arial Unicode MS" w:hAnsi="Browallia New" w:cs="Browallia New"/>
                <w:snapToGrid w:val="0"/>
                <w:sz w:val="28"/>
                <w:szCs w:val="28"/>
                <w:lang w:eastAsia="th-TH"/>
              </w:rPr>
            </w:pPr>
          </w:p>
        </w:tc>
        <w:tc>
          <w:tcPr>
            <w:tcW w:w="1411" w:type="dxa"/>
            <w:shd w:val="clear" w:color="auto" w:fill="FFFFFF" w:themeFill="background1"/>
          </w:tcPr>
          <w:p w14:paraId="5AA5D0E7" w14:textId="77777777" w:rsidR="00305B2F" w:rsidRPr="002E3B38" w:rsidRDefault="00305B2F" w:rsidP="000604AD">
            <w:pPr>
              <w:tabs>
                <w:tab w:val="decimal" w:pos="1195"/>
              </w:tabs>
              <w:spacing w:before="10" w:after="10"/>
              <w:ind w:left="-9"/>
              <w:jc w:val="both"/>
              <w:rPr>
                <w:rFonts w:ascii="Browallia New" w:eastAsia="Arial Unicode MS" w:hAnsi="Browallia New" w:cs="Browallia New"/>
                <w:sz w:val="28"/>
                <w:szCs w:val="28"/>
              </w:rPr>
            </w:pPr>
          </w:p>
        </w:tc>
      </w:tr>
      <w:tr w:rsidR="00C847E7" w:rsidRPr="002E3B38" w14:paraId="60439B08" w14:textId="77777777" w:rsidTr="00CF2F95">
        <w:tc>
          <w:tcPr>
            <w:tcW w:w="3498" w:type="dxa"/>
            <w:shd w:val="clear" w:color="auto" w:fill="FFFFFF" w:themeFill="background1"/>
          </w:tcPr>
          <w:p w14:paraId="4E53C954"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ผลประโยชน์เมื่อเกษียณอายุ</w:t>
            </w:r>
          </w:p>
        </w:tc>
        <w:tc>
          <w:tcPr>
            <w:tcW w:w="1411" w:type="dxa"/>
            <w:shd w:val="clear" w:color="auto" w:fill="FFFFFF" w:themeFill="background1"/>
          </w:tcPr>
          <w:p w14:paraId="7F5F7B45" w14:textId="582A6E41" w:rsidR="00C847E7" w:rsidRPr="002E3B38" w:rsidRDefault="00395D6A"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136,676,238</w:t>
            </w:r>
          </w:p>
        </w:tc>
        <w:tc>
          <w:tcPr>
            <w:tcW w:w="1411" w:type="dxa"/>
            <w:shd w:val="clear" w:color="auto" w:fill="FFFFFF" w:themeFill="background1"/>
          </w:tcPr>
          <w:p w14:paraId="0D090B84" w14:textId="1DDFDEB4"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154,054,418</w:t>
            </w:r>
          </w:p>
        </w:tc>
        <w:tc>
          <w:tcPr>
            <w:tcW w:w="1411" w:type="dxa"/>
            <w:shd w:val="clear" w:color="auto" w:fill="FFFFFF" w:themeFill="background1"/>
          </w:tcPr>
          <w:p w14:paraId="2F0B8DC3" w14:textId="3A26DF8E" w:rsidR="00C847E7" w:rsidRPr="002E3B38" w:rsidRDefault="004C2B40"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888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750</w:t>
            </w:r>
          </w:p>
        </w:tc>
        <w:tc>
          <w:tcPr>
            <w:tcW w:w="1411" w:type="dxa"/>
            <w:shd w:val="clear" w:color="auto" w:fill="FFFFFF" w:themeFill="background1"/>
          </w:tcPr>
          <w:p w14:paraId="694A3E44" w14:textId="37DDCB0F"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54,158,252</w:t>
            </w:r>
          </w:p>
        </w:tc>
      </w:tr>
      <w:tr w:rsidR="00C847E7" w:rsidRPr="002E3B38" w14:paraId="23700B51" w14:textId="77777777" w:rsidTr="00CF2F95">
        <w:tc>
          <w:tcPr>
            <w:tcW w:w="3498" w:type="dxa"/>
            <w:shd w:val="clear" w:color="auto" w:fill="FFFFFF" w:themeFill="background1"/>
          </w:tcPr>
          <w:p w14:paraId="1C9F6411" w14:textId="77777777" w:rsidR="00C847E7" w:rsidRPr="002E3B38" w:rsidRDefault="00C847E7" w:rsidP="00C847E7">
            <w:pPr>
              <w:spacing w:line="240" w:lineRule="auto"/>
              <w:rPr>
                <w:rFonts w:ascii="Browallia New" w:eastAsia="Arial Unicode MS" w:hAnsi="Browallia New" w:cs="Browallia New"/>
                <w:sz w:val="28"/>
                <w:szCs w:val="28"/>
                <w:cs/>
              </w:rPr>
            </w:pPr>
          </w:p>
        </w:tc>
        <w:tc>
          <w:tcPr>
            <w:tcW w:w="1411" w:type="dxa"/>
            <w:shd w:val="clear" w:color="auto" w:fill="FFFFFF" w:themeFill="background1"/>
          </w:tcPr>
          <w:p w14:paraId="29CE91B4"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74B882B3"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657B04D6"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3B7570AA"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r>
      <w:tr w:rsidR="00C847E7" w:rsidRPr="002E3B38" w14:paraId="74860D8F" w14:textId="77777777" w:rsidTr="00CF2F95">
        <w:tc>
          <w:tcPr>
            <w:tcW w:w="3498" w:type="dxa"/>
            <w:shd w:val="clear" w:color="auto" w:fill="FFFFFF" w:themeFill="background1"/>
          </w:tcPr>
          <w:p w14:paraId="1C6EE8F0" w14:textId="07F86225" w:rsidR="00C847E7" w:rsidRPr="002E3B38" w:rsidRDefault="00C847E7" w:rsidP="004E20FA">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กำไรหรือขาดทุนที่รวมอยู่ในกำไรจากการ</w:t>
            </w:r>
            <w:r w:rsidRPr="002E3B38">
              <w:rPr>
                <w:rFonts w:ascii="Browallia New" w:eastAsia="Arial Unicode MS" w:hAnsi="Browallia New" w:cs="Browallia New"/>
                <w:sz w:val="28"/>
                <w:szCs w:val="28"/>
              </w:rPr>
              <w:t xml:space="preserve"> </w:t>
            </w:r>
          </w:p>
        </w:tc>
        <w:tc>
          <w:tcPr>
            <w:tcW w:w="1411" w:type="dxa"/>
            <w:shd w:val="clear" w:color="auto" w:fill="FFFFFF" w:themeFill="background1"/>
          </w:tcPr>
          <w:p w14:paraId="65EAEFBD"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00FC1A7A"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6290749D"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5AD69103"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r>
      <w:tr w:rsidR="00C847E7" w:rsidRPr="002E3B38" w14:paraId="5FDC78F4" w14:textId="77777777" w:rsidTr="00CF2F95">
        <w:tc>
          <w:tcPr>
            <w:tcW w:w="3498" w:type="dxa"/>
            <w:shd w:val="clear" w:color="auto" w:fill="FFFFFF" w:themeFill="background1"/>
          </w:tcPr>
          <w:p w14:paraId="55C30F40" w14:textId="299F947C"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004E20FA" w:rsidRPr="002E3B38">
              <w:rPr>
                <w:rFonts w:ascii="Browallia New" w:eastAsia="Arial Unicode MS" w:hAnsi="Browallia New" w:cs="Browallia New"/>
                <w:sz w:val="28"/>
                <w:szCs w:val="28"/>
                <w:cs/>
              </w:rPr>
              <w:t>ดำเนินงาน</w:t>
            </w:r>
            <w:r w:rsidRPr="002E3B38">
              <w:rPr>
                <w:rFonts w:ascii="Browallia New" w:eastAsia="Arial Unicode MS" w:hAnsi="Browallia New" w:cs="Browallia New"/>
                <w:sz w:val="28"/>
                <w:szCs w:val="28"/>
                <w:cs/>
              </w:rPr>
              <w:t>ผลประโยชน์เมื่อเกษียณอายุ</w:t>
            </w:r>
          </w:p>
        </w:tc>
        <w:tc>
          <w:tcPr>
            <w:tcW w:w="1411" w:type="dxa"/>
            <w:shd w:val="clear" w:color="auto" w:fill="FFFFFF" w:themeFill="background1"/>
          </w:tcPr>
          <w:p w14:paraId="372CDE18" w14:textId="481CF298" w:rsidR="00C847E7" w:rsidRPr="002E3B38" w:rsidRDefault="00190E5A"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rPr>
              <w:t>(</w:t>
            </w:r>
            <w:r w:rsidR="004C2B40" w:rsidRPr="004C2B40">
              <w:rPr>
                <w:rFonts w:ascii="Browallia New" w:eastAsia="Arial Unicode MS" w:hAnsi="Browallia New" w:cs="Browallia New"/>
                <w:sz w:val="28"/>
                <w:szCs w:val="28"/>
              </w:rPr>
              <w:t>12</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126</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243</w:t>
            </w:r>
            <w:r w:rsidRPr="002E3B38">
              <w:rPr>
                <w:rFonts w:ascii="Browallia New" w:eastAsia="Arial Unicode MS" w:hAnsi="Browallia New" w:cs="Browallia New"/>
                <w:sz w:val="28"/>
                <w:szCs w:val="28"/>
                <w:cs/>
                <w:lang w:val="en-GB"/>
              </w:rPr>
              <w:t>)</w:t>
            </w:r>
          </w:p>
        </w:tc>
        <w:tc>
          <w:tcPr>
            <w:tcW w:w="1411" w:type="dxa"/>
            <w:shd w:val="clear" w:color="auto" w:fill="FFFFFF" w:themeFill="background1"/>
          </w:tcPr>
          <w:p w14:paraId="4F51225F" w14:textId="306F6261"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13,689,456</w:t>
            </w:r>
          </w:p>
        </w:tc>
        <w:tc>
          <w:tcPr>
            <w:tcW w:w="1411" w:type="dxa"/>
            <w:shd w:val="clear" w:color="auto" w:fill="FFFFFF" w:themeFill="background1"/>
          </w:tcPr>
          <w:p w14:paraId="76A086AD" w14:textId="7F1D389A" w:rsidR="00C847E7" w:rsidRPr="002E3B38" w:rsidRDefault="004C2B40"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255</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743</w:t>
            </w:r>
          </w:p>
        </w:tc>
        <w:tc>
          <w:tcPr>
            <w:tcW w:w="1411" w:type="dxa"/>
            <w:shd w:val="clear" w:color="auto" w:fill="FFFFFF" w:themeFill="background1"/>
          </w:tcPr>
          <w:p w14:paraId="075B97D5" w14:textId="52C3CCE6"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8,803,816</w:t>
            </w:r>
          </w:p>
        </w:tc>
      </w:tr>
      <w:tr w:rsidR="00C847E7" w:rsidRPr="002E3B38" w14:paraId="392AE852" w14:textId="77777777" w:rsidTr="00CF2F95">
        <w:tc>
          <w:tcPr>
            <w:tcW w:w="3498" w:type="dxa"/>
            <w:shd w:val="clear" w:color="auto" w:fill="FFFFFF" w:themeFill="background1"/>
          </w:tcPr>
          <w:p w14:paraId="281919C9" w14:textId="2EFFCF6A" w:rsidR="00C847E7" w:rsidRPr="002E3B38" w:rsidRDefault="00C847E7" w:rsidP="00C847E7">
            <w:pPr>
              <w:spacing w:line="240" w:lineRule="auto"/>
              <w:rPr>
                <w:rFonts w:ascii="Browallia New" w:eastAsia="Arial Unicode MS" w:hAnsi="Browallia New" w:cs="Browallia New"/>
                <w:sz w:val="28"/>
                <w:szCs w:val="28"/>
                <w:cs/>
              </w:rPr>
            </w:pPr>
          </w:p>
        </w:tc>
        <w:tc>
          <w:tcPr>
            <w:tcW w:w="1411" w:type="dxa"/>
            <w:shd w:val="clear" w:color="auto" w:fill="FFFFFF" w:themeFill="background1"/>
          </w:tcPr>
          <w:p w14:paraId="65FEF222"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009BF273"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79B0CF0F"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0F0475E1" w14:textId="77777777" w:rsidR="00C847E7" w:rsidRPr="002E3B38" w:rsidRDefault="00C847E7" w:rsidP="003A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r>
      <w:tr w:rsidR="000604AD" w:rsidRPr="002E3B38" w14:paraId="50AB34FB" w14:textId="77777777" w:rsidTr="00CF2F95">
        <w:tc>
          <w:tcPr>
            <w:tcW w:w="3498" w:type="dxa"/>
            <w:shd w:val="clear" w:color="auto" w:fill="FFFFFF" w:themeFill="background1"/>
          </w:tcPr>
          <w:p w14:paraId="78C378FE" w14:textId="26C4D7D2" w:rsidR="000604AD" w:rsidRPr="002E3B38" w:rsidRDefault="000604AD"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การวัดมูลค่าใหม่สำหรับผลประโยชน์</w:t>
            </w:r>
          </w:p>
        </w:tc>
        <w:tc>
          <w:tcPr>
            <w:tcW w:w="1411" w:type="dxa"/>
            <w:shd w:val="clear" w:color="auto" w:fill="FFFFFF" w:themeFill="background1"/>
          </w:tcPr>
          <w:p w14:paraId="7E05B0B7" w14:textId="77777777" w:rsidR="000604AD" w:rsidRPr="002E3B38" w:rsidRDefault="000604AD" w:rsidP="0006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3B5953D8" w14:textId="77777777" w:rsidR="000604AD" w:rsidRPr="002E3B38" w:rsidRDefault="000604AD" w:rsidP="0006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6CF24694" w14:textId="77777777" w:rsidR="000604AD" w:rsidRPr="002E3B38" w:rsidRDefault="000604AD" w:rsidP="0006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c>
          <w:tcPr>
            <w:tcW w:w="1411" w:type="dxa"/>
            <w:shd w:val="clear" w:color="auto" w:fill="FFFFFF" w:themeFill="background1"/>
          </w:tcPr>
          <w:p w14:paraId="258A960D" w14:textId="77777777" w:rsidR="000604AD" w:rsidRPr="002E3B38" w:rsidRDefault="000604AD" w:rsidP="0006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p>
        </w:tc>
      </w:tr>
      <w:tr w:rsidR="00C847E7" w:rsidRPr="002E3B38" w14:paraId="2D4CC197" w14:textId="77777777" w:rsidTr="00CF2F95">
        <w:tc>
          <w:tcPr>
            <w:tcW w:w="3498" w:type="dxa"/>
            <w:shd w:val="clear" w:color="auto" w:fill="FFFFFF" w:themeFill="background1"/>
          </w:tcPr>
          <w:p w14:paraId="3E1F5261"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เมื่อ</w:t>
            </w:r>
            <w:proofErr w:type="spellStart"/>
            <w:r w:rsidRPr="002E3B38">
              <w:rPr>
                <w:rFonts w:ascii="Browallia New" w:eastAsia="Arial Unicode MS" w:hAnsi="Browallia New" w:cs="Browallia New"/>
                <w:sz w:val="28"/>
                <w:szCs w:val="28"/>
                <w:cs/>
              </w:rPr>
              <w:t>เกษียน</w:t>
            </w:r>
            <w:proofErr w:type="spellEnd"/>
            <w:r w:rsidRPr="002E3B38">
              <w:rPr>
                <w:rFonts w:ascii="Browallia New" w:eastAsia="Arial Unicode MS" w:hAnsi="Browallia New" w:cs="Browallia New"/>
                <w:sz w:val="28"/>
                <w:szCs w:val="28"/>
                <w:cs/>
              </w:rPr>
              <w:t>อายุ</w:t>
            </w:r>
          </w:p>
        </w:tc>
        <w:tc>
          <w:tcPr>
            <w:tcW w:w="1411" w:type="dxa"/>
            <w:shd w:val="clear" w:color="auto" w:fill="FFFFFF" w:themeFill="background1"/>
          </w:tcPr>
          <w:p w14:paraId="52A81CBE" w14:textId="0C05C44D" w:rsidR="00C847E7" w:rsidRPr="002E3B38" w:rsidRDefault="00F83D30"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w:t>
            </w:r>
            <w:r w:rsidR="00EC036C" w:rsidRPr="002E3B38">
              <w:rPr>
                <w:rFonts w:ascii="Browallia New" w:eastAsia="Arial Unicode MS" w:hAnsi="Browallia New" w:cs="Browallia New"/>
                <w:sz w:val="28"/>
                <w:szCs w:val="28"/>
                <w:lang w:val="en-GB"/>
              </w:rPr>
              <w:t>4,690,360</w:t>
            </w:r>
            <w:r w:rsidRPr="002E3B38">
              <w:rPr>
                <w:rFonts w:ascii="Browallia New" w:eastAsia="Arial Unicode MS" w:hAnsi="Browallia New" w:cs="Browallia New"/>
                <w:sz w:val="28"/>
                <w:szCs w:val="28"/>
                <w:lang w:val="en-GB"/>
              </w:rPr>
              <w:t>)</w:t>
            </w:r>
          </w:p>
        </w:tc>
        <w:tc>
          <w:tcPr>
            <w:tcW w:w="1411" w:type="dxa"/>
            <w:shd w:val="clear" w:color="auto" w:fill="FFFFFF" w:themeFill="background1"/>
          </w:tcPr>
          <w:p w14:paraId="16638622" w14:textId="3C1DE58D"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(18,985,994)</w:t>
            </w:r>
          </w:p>
        </w:tc>
        <w:tc>
          <w:tcPr>
            <w:tcW w:w="1411" w:type="dxa"/>
            <w:shd w:val="clear" w:color="auto" w:fill="FFFFFF" w:themeFill="background1"/>
          </w:tcPr>
          <w:p w14:paraId="031D896B" w14:textId="4E7DF6C6" w:rsidR="00C847E7" w:rsidRPr="002E3B38" w:rsidRDefault="004C2B40"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332</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360</w:t>
            </w:r>
          </w:p>
        </w:tc>
        <w:tc>
          <w:tcPr>
            <w:tcW w:w="1411" w:type="dxa"/>
            <w:shd w:val="clear" w:color="auto" w:fill="FFFFFF" w:themeFill="background1"/>
          </w:tcPr>
          <w:p w14:paraId="1F2D70CA" w14:textId="3C987436" w:rsidR="00C847E7" w:rsidRPr="002E3B38" w:rsidRDefault="00C847E7" w:rsidP="003A51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(5,790,463)</w:t>
            </w:r>
          </w:p>
        </w:tc>
      </w:tr>
    </w:tbl>
    <w:p w14:paraId="4D72A131" w14:textId="77777777" w:rsidR="0052505A" w:rsidRPr="002E3B38" w:rsidRDefault="0052505A" w:rsidP="007D0CCA">
      <w:pPr>
        <w:ind w:hanging="7"/>
        <w:jc w:val="thaiDistribute"/>
        <w:rPr>
          <w:rFonts w:ascii="Browallia New" w:eastAsia="Arial Unicode MS" w:hAnsi="Browallia New" w:cs="Browallia New"/>
          <w:sz w:val="28"/>
          <w:szCs w:val="28"/>
        </w:rPr>
      </w:pPr>
    </w:p>
    <w:p w14:paraId="403B2316" w14:textId="752FFFBB" w:rsidR="007D0CCA" w:rsidRPr="002E3B38" w:rsidRDefault="007D0CCA" w:rsidP="0052505A">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รายการเคลื่อนไหวของภาระผูกพันผลประโยชน์ที่กำหนดไว้ระหว่างปี</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มีดังนี้</w:t>
      </w:r>
    </w:p>
    <w:p w14:paraId="37BDDFFB" w14:textId="77777777" w:rsidR="007D0CCA" w:rsidRPr="002E3B38" w:rsidRDefault="007D0CCA" w:rsidP="007D0CCA">
      <w:pPr>
        <w:ind w:hanging="7"/>
        <w:jc w:val="thaiDistribute"/>
        <w:rPr>
          <w:rFonts w:ascii="Browallia New" w:eastAsia="Arial Unicode MS" w:hAnsi="Browallia New" w:cs="Browallia New"/>
          <w:sz w:val="28"/>
          <w:szCs w:val="28"/>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4B1DD7" w:rsidRPr="002E3B38" w14:paraId="19B2A118" w14:textId="77777777" w:rsidTr="00C847E7">
        <w:tc>
          <w:tcPr>
            <w:tcW w:w="3498" w:type="dxa"/>
            <w:shd w:val="clear" w:color="auto" w:fill="auto"/>
            <w:vAlign w:val="bottom"/>
          </w:tcPr>
          <w:p w14:paraId="0A46639F" w14:textId="77777777" w:rsidR="004B1DD7" w:rsidRPr="002E3B38" w:rsidRDefault="004B1DD7">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5644" w:type="dxa"/>
            <w:gridSpan w:val="4"/>
            <w:shd w:val="clear" w:color="auto" w:fill="auto"/>
            <w:vAlign w:val="bottom"/>
          </w:tcPr>
          <w:p w14:paraId="4B7D1C47" w14:textId="41DBC197" w:rsidR="004B1DD7" w:rsidRPr="002E3B38" w:rsidRDefault="00E000C4" w:rsidP="00C246A5">
            <w:pPr>
              <w:spacing w:before="10" w:after="10"/>
              <w:ind w:right="-72"/>
              <w:jc w:val="right"/>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lang w:eastAsia="th-TH"/>
              </w:rPr>
              <w:t>(</w:t>
            </w:r>
            <w:proofErr w:type="gramStart"/>
            <w:r w:rsidRPr="002E3B38">
              <w:rPr>
                <w:rFonts w:ascii="Browallia New" w:eastAsia="Arial Unicode MS" w:hAnsi="Browallia New" w:cs="Browallia New"/>
                <w:snapToGrid w:val="0"/>
                <w:spacing w:val="-4"/>
                <w:sz w:val="28"/>
                <w:szCs w:val="28"/>
                <w:cs/>
                <w:lang w:eastAsia="th-TH"/>
              </w:rPr>
              <w:t xml:space="preserve">หน่วย </w:t>
            </w:r>
            <w:r w:rsidRPr="002E3B38">
              <w:rPr>
                <w:rFonts w:ascii="Browallia New" w:eastAsia="Arial Unicode MS" w:hAnsi="Browallia New" w:cs="Browallia New"/>
                <w:snapToGrid w:val="0"/>
                <w:spacing w:val="-4"/>
                <w:sz w:val="28"/>
                <w:szCs w:val="28"/>
                <w:lang w:eastAsia="th-TH"/>
              </w:rPr>
              <w:t>:</w:t>
            </w:r>
            <w:proofErr w:type="gramEnd"/>
            <w:r w:rsidRPr="002E3B38">
              <w:rPr>
                <w:rFonts w:ascii="Browallia New" w:eastAsia="Arial Unicode MS" w:hAnsi="Browallia New" w:cs="Browallia New"/>
                <w:snapToGrid w:val="0"/>
                <w:spacing w:val="-4"/>
                <w:sz w:val="28"/>
                <w:szCs w:val="28"/>
                <w:lang w:eastAsia="th-TH"/>
              </w:rPr>
              <w:t xml:space="preserve"> </w:t>
            </w:r>
            <w:r w:rsidRPr="002E3B38">
              <w:rPr>
                <w:rFonts w:ascii="Browallia New" w:eastAsia="Arial Unicode MS" w:hAnsi="Browallia New" w:cs="Browallia New"/>
                <w:snapToGrid w:val="0"/>
                <w:spacing w:val="-4"/>
                <w:sz w:val="28"/>
                <w:szCs w:val="28"/>
                <w:cs/>
                <w:lang w:eastAsia="th-TH"/>
              </w:rPr>
              <w:t>บาท)</w:t>
            </w:r>
          </w:p>
        </w:tc>
      </w:tr>
      <w:tr w:rsidR="004B1DD7" w:rsidRPr="002E3B38" w14:paraId="04D6E9C9" w14:textId="77777777" w:rsidTr="00C847E7">
        <w:tc>
          <w:tcPr>
            <w:tcW w:w="3498" w:type="dxa"/>
            <w:shd w:val="clear" w:color="auto" w:fill="auto"/>
            <w:vAlign w:val="bottom"/>
          </w:tcPr>
          <w:p w14:paraId="6A31A944" w14:textId="77777777" w:rsidR="004B1DD7" w:rsidRPr="002E3B38" w:rsidRDefault="004B1DD7" w:rsidP="004B1DD7">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2822" w:type="dxa"/>
            <w:gridSpan w:val="2"/>
            <w:shd w:val="clear" w:color="auto" w:fill="auto"/>
            <w:vAlign w:val="bottom"/>
          </w:tcPr>
          <w:p w14:paraId="0E3794B6" w14:textId="53620841" w:rsidR="004B1DD7" w:rsidRPr="002E3B38" w:rsidRDefault="004B1DD7" w:rsidP="00C246A5">
            <w:pPr>
              <w:pBdr>
                <w:bottom w:val="single" w:sz="4" w:space="1" w:color="auto"/>
              </w:pBdr>
              <w:spacing w:before="10" w:after="10"/>
              <w:ind w:left="-27" w:right="-15"/>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งบการเงินรวม</w:t>
            </w:r>
          </w:p>
        </w:tc>
        <w:tc>
          <w:tcPr>
            <w:tcW w:w="2822" w:type="dxa"/>
            <w:gridSpan w:val="2"/>
            <w:shd w:val="clear" w:color="auto" w:fill="auto"/>
            <w:vAlign w:val="bottom"/>
          </w:tcPr>
          <w:p w14:paraId="0550B907" w14:textId="00308887" w:rsidR="004B1DD7" w:rsidRPr="002E3B38" w:rsidRDefault="00225A6B" w:rsidP="00C246A5">
            <w:pPr>
              <w:pBdr>
                <w:bottom w:val="single" w:sz="4" w:space="1" w:color="auto"/>
              </w:pBdr>
              <w:spacing w:before="10" w:after="10"/>
              <w:ind w:left="-27" w:right="-15"/>
              <w:jc w:val="center"/>
              <w:rPr>
                <w:rFonts w:ascii="Browallia New" w:eastAsia="Arial Unicode MS" w:hAnsi="Browallia New" w:cs="Browallia New"/>
                <w:snapToGrid w:val="0"/>
                <w:spacing w:val="-4"/>
                <w:sz w:val="28"/>
                <w:szCs w:val="28"/>
                <w:cs/>
                <w:lang w:eastAsia="th-TH"/>
              </w:rPr>
            </w:pPr>
            <w:r w:rsidRPr="002E3B38">
              <w:rPr>
                <w:rFonts w:ascii="Browallia New" w:eastAsia="Arial Unicode MS" w:hAnsi="Browallia New" w:cs="Browallia New"/>
                <w:snapToGrid w:val="0"/>
                <w:spacing w:val="-4"/>
                <w:sz w:val="28"/>
                <w:szCs w:val="28"/>
                <w:cs/>
                <w:lang w:eastAsia="th-TH"/>
              </w:rPr>
              <w:t>งบการเงินเฉพาะบริษัท</w:t>
            </w:r>
          </w:p>
        </w:tc>
      </w:tr>
      <w:tr w:rsidR="004B1DD7" w:rsidRPr="002E3B38" w14:paraId="4551F7A9" w14:textId="77777777" w:rsidTr="00C847E7">
        <w:tc>
          <w:tcPr>
            <w:tcW w:w="3498" w:type="dxa"/>
            <w:shd w:val="clear" w:color="auto" w:fill="auto"/>
            <w:vAlign w:val="bottom"/>
          </w:tcPr>
          <w:p w14:paraId="74DACC43" w14:textId="77777777" w:rsidR="004B1DD7" w:rsidRPr="002E3B38" w:rsidRDefault="004B1DD7" w:rsidP="004B1DD7">
            <w:pPr>
              <w:spacing w:before="10" w:after="10"/>
              <w:ind w:left="-72"/>
              <w:jc w:val="thaiDistribute"/>
              <w:rPr>
                <w:rFonts w:ascii="Browallia New" w:eastAsia="Arial Unicode MS" w:hAnsi="Browallia New" w:cs="Browallia New"/>
                <w:snapToGrid w:val="0"/>
                <w:spacing w:val="-4"/>
                <w:sz w:val="28"/>
                <w:szCs w:val="28"/>
                <w:lang w:val="en-GB" w:eastAsia="th-TH"/>
              </w:rPr>
            </w:pPr>
          </w:p>
        </w:tc>
        <w:tc>
          <w:tcPr>
            <w:tcW w:w="1411" w:type="dxa"/>
            <w:shd w:val="clear" w:color="auto" w:fill="auto"/>
            <w:vAlign w:val="bottom"/>
          </w:tcPr>
          <w:p w14:paraId="08DB2F8A" w14:textId="2BFF3AB7" w:rsidR="004B1DD7" w:rsidRPr="002E3B3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shd w:val="clear" w:color="auto" w:fill="auto"/>
            <w:vAlign w:val="bottom"/>
          </w:tcPr>
          <w:p w14:paraId="5BBB64B9" w14:textId="420BCBAA" w:rsidR="004B1DD7" w:rsidRPr="002E3B3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c>
          <w:tcPr>
            <w:tcW w:w="1411" w:type="dxa"/>
            <w:shd w:val="clear" w:color="auto" w:fill="auto"/>
            <w:vAlign w:val="bottom"/>
          </w:tcPr>
          <w:p w14:paraId="3F13F1C3" w14:textId="6249F2B6" w:rsidR="004B1DD7" w:rsidRPr="002E3B3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7</w:t>
            </w:r>
          </w:p>
        </w:tc>
        <w:tc>
          <w:tcPr>
            <w:tcW w:w="1411" w:type="dxa"/>
            <w:shd w:val="clear" w:color="auto" w:fill="auto"/>
            <w:vAlign w:val="bottom"/>
          </w:tcPr>
          <w:p w14:paraId="7B2E9689" w14:textId="7E7D7445" w:rsidR="004B1DD7" w:rsidRPr="002E3B38" w:rsidRDefault="004B1DD7" w:rsidP="00C246A5">
            <w:pPr>
              <w:pStyle w:val="a9"/>
              <w:pBdr>
                <w:bottom w:val="single" w:sz="4" w:space="1" w:color="auto"/>
              </w:pBdr>
              <w:tabs>
                <w:tab w:val="right" w:pos="1195"/>
              </w:tabs>
              <w:spacing w:before="10" w:after="10"/>
              <w:ind w:left="-27" w:right="-15"/>
              <w:jc w:val="center"/>
              <w:rPr>
                <w:rFonts w:ascii="Browallia New" w:eastAsia="Arial Unicode MS" w:hAnsi="Browallia New" w:cs="Browallia New"/>
                <w:cs/>
              </w:rPr>
            </w:pPr>
            <w:r w:rsidRPr="002E3B38">
              <w:rPr>
                <w:rFonts w:ascii="Browallia New" w:eastAsia="Arial Unicode MS" w:hAnsi="Browallia New" w:cs="Browallia New"/>
                <w:snapToGrid w:val="0"/>
                <w:lang w:val="en-GB" w:eastAsia="th-TH"/>
              </w:rPr>
              <w:t>256</w:t>
            </w:r>
            <w:r w:rsidR="00C847E7" w:rsidRPr="002E3B38">
              <w:rPr>
                <w:rFonts w:ascii="Browallia New" w:eastAsia="Arial Unicode MS" w:hAnsi="Browallia New" w:cs="Browallia New"/>
                <w:snapToGrid w:val="0"/>
                <w:lang w:val="en-GB" w:eastAsia="th-TH"/>
              </w:rPr>
              <w:t>6</w:t>
            </w:r>
          </w:p>
        </w:tc>
      </w:tr>
      <w:tr w:rsidR="004B1DD7" w:rsidRPr="002E3B38" w14:paraId="30FDF034" w14:textId="77777777" w:rsidTr="00C847E7">
        <w:trPr>
          <w:trHeight w:val="70"/>
        </w:trPr>
        <w:tc>
          <w:tcPr>
            <w:tcW w:w="3498" w:type="dxa"/>
            <w:shd w:val="clear" w:color="auto" w:fill="auto"/>
            <w:vAlign w:val="bottom"/>
          </w:tcPr>
          <w:p w14:paraId="43922C42" w14:textId="77777777" w:rsidR="004B1DD7" w:rsidRPr="002E3B38" w:rsidRDefault="004B1DD7" w:rsidP="004B1DD7">
            <w:pPr>
              <w:spacing w:before="10" w:after="10"/>
              <w:ind w:left="-72" w:right="-29"/>
              <w:jc w:val="thaiDistribute"/>
              <w:rPr>
                <w:rFonts w:ascii="Browallia New" w:eastAsia="Arial Unicode MS" w:hAnsi="Browallia New" w:cs="Browallia New"/>
                <w:snapToGrid w:val="0"/>
                <w:spacing w:val="-4"/>
                <w:sz w:val="28"/>
                <w:szCs w:val="28"/>
                <w:cs/>
                <w:lang w:eastAsia="th-TH"/>
              </w:rPr>
            </w:pPr>
          </w:p>
        </w:tc>
        <w:tc>
          <w:tcPr>
            <w:tcW w:w="1411" w:type="dxa"/>
            <w:shd w:val="clear" w:color="auto" w:fill="auto"/>
            <w:vAlign w:val="bottom"/>
          </w:tcPr>
          <w:p w14:paraId="59B8B073" w14:textId="77777777" w:rsidR="004B1DD7" w:rsidRPr="002E3B38" w:rsidRDefault="004B1DD7" w:rsidP="00C246A5">
            <w:pPr>
              <w:pStyle w:val="a9"/>
              <w:tabs>
                <w:tab w:val="decimal" w:pos="1195"/>
              </w:tabs>
              <w:spacing w:before="10" w:after="10"/>
              <w:ind w:left="-27" w:right="-15"/>
              <w:jc w:val="both"/>
              <w:rPr>
                <w:rFonts w:ascii="Browallia New" w:eastAsia="Arial Unicode MS" w:hAnsi="Browallia New" w:cs="Browallia New"/>
                <w:spacing w:val="-4"/>
              </w:rPr>
            </w:pPr>
          </w:p>
        </w:tc>
        <w:tc>
          <w:tcPr>
            <w:tcW w:w="1411" w:type="dxa"/>
            <w:shd w:val="clear" w:color="auto" w:fill="auto"/>
            <w:vAlign w:val="bottom"/>
          </w:tcPr>
          <w:p w14:paraId="1D5608C4" w14:textId="77777777" w:rsidR="004B1DD7" w:rsidRPr="002E3B38" w:rsidRDefault="004B1DD7" w:rsidP="00C246A5">
            <w:pPr>
              <w:pStyle w:val="a9"/>
              <w:tabs>
                <w:tab w:val="decimal" w:pos="1195"/>
              </w:tabs>
              <w:spacing w:before="10" w:after="10"/>
              <w:ind w:left="-27" w:right="-15"/>
              <w:jc w:val="both"/>
              <w:rPr>
                <w:rFonts w:ascii="Browallia New" w:eastAsia="Arial Unicode MS" w:hAnsi="Browallia New" w:cs="Browallia New"/>
                <w:spacing w:val="-4"/>
              </w:rPr>
            </w:pPr>
          </w:p>
        </w:tc>
        <w:tc>
          <w:tcPr>
            <w:tcW w:w="1411" w:type="dxa"/>
            <w:shd w:val="clear" w:color="auto" w:fill="auto"/>
            <w:vAlign w:val="bottom"/>
          </w:tcPr>
          <w:p w14:paraId="089B0AA4" w14:textId="77777777" w:rsidR="004B1DD7" w:rsidRPr="002E3B38" w:rsidRDefault="004B1DD7" w:rsidP="00C246A5">
            <w:pPr>
              <w:pStyle w:val="a9"/>
              <w:tabs>
                <w:tab w:val="decimal" w:pos="1195"/>
              </w:tabs>
              <w:spacing w:before="10" w:after="10"/>
              <w:ind w:left="-27" w:right="-15"/>
              <w:jc w:val="both"/>
              <w:rPr>
                <w:rFonts w:ascii="Browallia New" w:eastAsia="Arial Unicode MS" w:hAnsi="Browallia New" w:cs="Browallia New"/>
                <w:spacing w:val="-4"/>
              </w:rPr>
            </w:pPr>
          </w:p>
        </w:tc>
        <w:tc>
          <w:tcPr>
            <w:tcW w:w="1411" w:type="dxa"/>
            <w:shd w:val="clear" w:color="auto" w:fill="auto"/>
            <w:vAlign w:val="bottom"/>
          </w:tcPr>
          <w:p w14:paraId="3EF3FB56" w14:textId="77777777" w:rsidR="004B1DD7" w:rsidRPr="002E3B38" w:rsidRDefault="004B1DD7" w:rsidP="00C246A5">
            <w:pPr>
              <w:pStyle w:val="a9"/>
              <w:tabs>
                <w:tab w:val="decimal" w:pos="1195"/>
              </w:tabs>
              <w:spacing w:before="10" w:after="10"/>
              <w:ind w:left="-27" w:right="-15"/>
              <w:jc w:val="both"/>
              <w:rPr>
                <w:rFonts w:ascii="Browallia New" w:eastAsia="Arial Unicode MS" w:hAnsi="Browallia New" w:cs="Browallia New"/>
                <w:spacing w:val="-4"/>
              </w:rPr>
            </w:pPr>
          </w:p>
        </w:tc>
      </w:tr>
      <w:tr w:rsidR="00C847E7" w:rsidRPr="002E3B38" w14:paraId="1C43C6F6" w14:textId="77777777" w:rsidTr="00C847E7">
        <w:tc>
          <w:tcPr>
            <w:tcW w:w="3498" w:type="dxa"/>
            <w:shd w:val="clear" w:color="auto" w:fill="auto"/>
          </w:tcPr>
          <w:p w14:paraId="18F4CC31"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ยอดต้นปี</w:t>
            </w:r>
          </w:p>
        </w:tc>
        <w:tc>
          <w:tcPr>
            <w:tcW w:w="1411" w:type="dxa"/>
            <w:shd w:val="clear" w:color="auto" w:fill="auto"/>
            <w:vAlign w:val="bottom"/>
          </w:tcPr>
          <w:p w14:paraId="024A2A5A" w14:textId="101445E0"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154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054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41</w:t>
            </w:r>
            <w:r w:rsidR="00EE704D" w:rsidRPr="002E3B38">
              <w:rPr>
                <w:rFonts w:ascii="Browallia New" w:eastAsia="Arial Unicode MS" w:hAnsi="Browallia New" w:cs="Browallia New"/>
                <w:sz w:val="28"/>
                <w:szCs w:val="28"/>
              </w:rPr>
              <w:t>8</w:t>
            </w:r>
          </w:p>
        </w:tc>
        <w:tc>
          <w:tcPr>
            <w:tcW w:w="1411" w:type="dxa"/>
            <w:shd w:val="clear" w:color="auto" w:fill="auto"/>
            <w:vAlign w:val="bottom"/>
          </w:tcPr>
          <w:p w14:paraId="72477B29" w14:textId="1905A2C3"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162,904,249</w:t>
            </w:r>
          </w:p>
        </w:tc>
        <w:tc>
          <w:tcPr>
            <w:tcW w:w="1411" w:type="dxa"/>
            <w:shd w:val="clear" w:color="auto" w:fill="auto"/>
            <w:vAlign w:val="bottom"/>
          </w:tcPr>
          <w:p w14:paraId="3B4CC424" w14:textId="41F62DC3"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54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158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25</w:t>
            </w:r>
            <w:r w:rsidR="00045790" w:rsidRPr="002E3B38">
              <w:rPr>
                <w:rFonts w:ascii="Browallia New" w:eastAsia="Arial Unicode MS" w:hAnsi="Browallia New" w:cs="Browallia New"/>
                <w:sz w:val="28"/>
                <w:szCs w:val="28"/>
              </w:rPr>
              <w:t>2</w:t>
            </w:r>
          </w:p>
        </w:tc>
        <w:tc>
          <w:tcPr>
            <w:tcW w:w="1411" w:type="dxa"/>
            <w:shd w:val="clear" w:color="auto" w:fill="auto"/>
            <w:vAlign w:val="bottom"/>
          </w:tcPr>
          <w:p w14:paraId="0B0D6762" w14:textId="7AEF8FC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62,122,107</w:t>
            </w:r>
          </w:p>
        </w:tc>
      </w:tr>
      <w:tr w:rsidR="00C847E7" w:rsidRPr="002E3B38" w14:paraId="603179AC" w14:textId="77777777" w:rsidTr="00C847E7">
        <w:tc>
          <w:tcPr>
            <w:tcW w:w="3498" w:type="dxa"/>
            <w:shd w:val="clear" w:color="auto" w:fill="auto"/>
          </w:tcPr>
          <w:p w14:paraId="6F349339"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รับโอนจากการซื้อกิจการของบริษัทย่อย</w:t>
            </w:r>
          </w:p>
        </w:tc>
        <w:tc>
          <w:tcPr>
            <w:tcW w:w="1411" w:type="dxa"/>
            <w:shd w:val="clear" w:color="auto" w:fill="auto"/>
            <w:vAlign w:val="bottom"/>
          </w:tcPr>
          <w:p w14:paraId="4F00D2F7" w14:textId="2A039ED3"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239</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588</w:t>
            </w:r>
          </w:p>
        </w:tc>
        <w:tc>
          <w:tcPr>
            <w:tcW w:w="1411" w:type="dxa"/>
            <w:shd w:val="clear" w:color="auto" w:fill="auto"/>
            <w:vAlign w:val="bottom"/>
          </w:tcPr>
          <w:p w14:paraId="6DAA1EE0" w14:textId="17D461F7" w:rsidR="00C847E7" w:rsidRPr="002E3B38" w:rsidRDefault="007F733E" w:rsidP="007F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C847E7" w:rsidRPr="002E3B38">
              <w:rPr>
                <w:rFonts w:ascii="Browallia New" w:eastAsia="Arial Unicode MS" w:hAnsi="Browallia New" w:cs="Browallia New"/>
                <w:sz w:val="28"/>
                <w:szCs w:val="28"/>
                <w:lang w:val="en-GB"/>
              </w:rPr>
              <w:t>-</w:t>
            </w:r>
          </w:p>
        </w:tc>
        <w:tc>
          <w:tcPr>
            <w:tcW w:w="1411" w:type="dxa"/>
            <w:shd w:val="clear" w:color="auto" w:fill="auto"/>
            <w:vAlign w:val="bottom"/>
          </w:tcPr>
          <w:p w14:paraId="326F6CB7" w14:textId="3E4E9558" w:rsidR="00C847E7" w:rsidRPr="002E3B38" w:rsidRDefault="007F733E" w:rsidP="007F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 xml:space="preserve">        </w:t>
            </w:r>
            <w:r w:rsidR="006952AD" w:rsidRPr="002E3B38">
              <w:rPr>
                <w:rFonts w:ascii="Browallia New" w:eastAsia="Arial Unicode MS" w:hAnsi="Browallia New" w:cs="Browallia New"/>
                <w:sz w:val="28"/>
                <w:szCs w:val="28"/>
                <w:lang w:val="en-GB"/>
              </w:rPr>
              <w:t>-</w:t>
            </w:r>
          </w:p>
        </w:tc>
        <w:tc>
          <w:tcPr>
            <w:tcW w:w="1411" w:type="dxa"/>
            <w:shd w:val="clear" w:color="auto" w:fill="auto"/>
            <w:vAlign w:val="bottom"/>
          </w:tcPr>
          <w:p w14:paraId="77AA6D56" w14:textId="658055D3" w:rsidR="00C847E7" w:rsidRPr="002E3B38" w:rsidRDefault="007F733E" w:rsidP="007F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6952AD" w:rsidRPr="002E3B38">
              <w:rPr>
                <w:rFonts w:ascii="Browallia New" w:eastAsia="Arial Unicode MS" w:hAnsi="Browallia New" w:cs="Browallia New"/>
                <w:sz w:val="28"/>
                <w:szCs w:val="28"/>
                <w:lang w:val="en-GB"/>
              </w:rPr>
              <w:t>-</w:t>
            </w:r>
          </w:p>
        </w:tc>
      </w:tr>
      <w:tr w:rsidR="00C847E7" w:rsidRPr="002E3B38" w14:paraId="0BCB8F7B" w14:textId="77777777" w:rsidTr="00C847E7">
        <w:tc>
          <w:tcPr>
            <w:tcW w:w="3498" w:type="dxa"/>
            <w:shd w:val="clear" w:color="auto" w:fill="auto"/>
          </w:tcPr>
          <w:p w14:paraId="65159805"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ต้นทุนบริการปัจจุบัน</w:t>
            </w:r>
          </w:p>
        </w:tc>
        <w:tc>
          <w:tcPr>
            <w:tcW w:w="1411" w:type="dxa"/>
            <w:shd w:val="clear" w:color="auto" w:fill="auto"/>
            <w:vAlign w:val="bottom"/>
          </w:tcPr>
          <w:p w14:paraId="0875DE2C" w14:textId="6777BB92"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18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278</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26</w:t>
            </w:r>
            <w:r w:rsidR="00B73B20" w:rsidRPr="002E3B38">
              <w:rPr>
                <w:rFonts w:ascii="Browallia New" w:eastAsia="Arial Unicode MS" w:hAnsi="Browallia New" w:cs="Browallia New"/>
                <w:sz w:val="28"/>
                <w:szCs w:val="28"/>
              </w:rPr>
              <w:t>4</w:t>
            </w:r>
          </w:p>
        </w:tc>
        <w:tc>
          <w:tcPr>
            <w:tcW w:w="1411" w:type="dxa"/>
            <w:shd w:val="clear" w:color="auto" w:fill="auto"/>
            <w:vAlign w:val="bottom"/>
          </w:tcPr>
          <w:p w14:paraId="2CD8F61B" w14:textId="60AC48B7"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20,163,015</w:t>
            </w:r>
          </w:p>
        </w:tc>
        <w:tc>
          <w:tcPr>
            <w:tcW w:w="1411" w:type="dxa"/>
            <w:shd w:val="clear" w:color="auto" w:fill="auto"/>
            <w:vAlign w:val="bottom"/>
          </w:tcPr>
          <w:p w14:paraId="1A664586" w14:textId="1EDF1616"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rPr>
            </w:pPr>
            <w:r w:rsidRPr="004C2B40">
              <w:rPr>
                <w:rFonts w:ascii="Browallia New" w:eastAsia="Arial Unicode MS" w:hAnsi="Browallia New" w:cs="Browallia New"/>
                <w:sz w:val="28"/>
                <w:szCs w:val="28"/>
              </w:rPr>
              <w:t>6</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309</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63</w:t>
            </w:r>
            <w:r w:rsidR="00045790" w:rsidRPr="002E3B38">
              <w:rPr>
                <w:rFonts w:ascii="Browallia New" w:eastAsia="Arial Unicode MS" w:hAnsi="Browallia New" w:cs="Browallia New"/>
                <w:sz w:val="28"/>
                <w:szCs w:val="28"/>
              </w:rPr>
              <w:t>3</w:t>
            </w:r>
          </w:p>
        </w:tc>
        <w:tc>
          <w:tcPr>
            <w:tcW w:w="1411" w:type="dxa"/>
            <w:shd w:val="clear" w:color="auto" w:fill="auto"/>
            <w:vAlign w:val="bottom"/>
          </w:tcPr>
          <w:p w14:paraId="6085E5BE" w14:textId="009D155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7,394,529</w:t>
            </w:r>
          </w:p>
        </w:tc>
      </w:tr>
      <w:tr w:rsidR="00C847E7" w:rsidRPr="002E3B38" w14:paraId="5137D0C5" w14:textId="77777777" w:rsidTr="00C847E7">
        <w:tc>
          <w:tcPr>
            <w:tcW w:w="3498" w:type="dxa"/>
            <w:shd w:val="clear" w:color="auto" w:fill="auto"/>
          </w:tcPr>
          <w:p w14:paraId="1B4C12EA"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ต้นทุนบริการในอดีต</w:t>
            </w:r>
          </w:p>
        </w:tc>
        <w:tc>
          <w:tcPr>
            <w:tcW w:w="1411" w:type="dxa"/>
            <w:shd w:val="clear" w:color="auto" w:fill="auto"/>
            <w:vAlign w:val="bottom"/>
          </w:tcPr>
          <w:p w14:paraId="507E5B72" w14:textId="106EA47C" w:rsidR="00C847E7" w:rsidRPr="002E3B38" w:rsidRDefault="00190E5A"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34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734</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622</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1A870659" w14:textId="4C6E712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(10,881,236)</w:t>
            </w:r>
          </w:p>
        </w:tc>
        <w:tc>
          <w:tcPr>
            <w:tcW w:w="1411" w:type="dxa"/>
            <w:shd w:val="clear" w:color="auto" w:fill="auto"/>
            <w:vAlign w:val="bottom"/>
          </w:tcPr>
          <w:p w14:paraId="490B4751" w14:textId="45C68AEB" w:rsidR="00C847E7" w:rsidRPr="002E3B38" w:rsidRDefault="00190E5A"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7</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567</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718</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50BBD71A" w14:textId="2548E9D3"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(251,555)</w:t>
            </w:r>
          </w:p>
        </w:tc>
      </w:tr>
      <w:tr w:rsidR="00C847E7" w:rsidRPr="002E3B38" w14:paraId="6E8ABFA6" w14:textId="77777777" w:rsidTr="00C847E7">
        <w:tc>
          <w:tcPr>
            <w:tcW w:w="3498" w:type="dxa"/>
            <w:shd w:val="clear" w:color="auto" w:fill="auto"/>
          </w:tcPr>
          <w:p w14:paraId="6550E49D"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ต้นทุนดอกเบี้ย</w:t>
            </w:r>
          </w:p>
        </w:tc>
        <w:tc>
          <w:tcPr>
            <w:tcW w:w="1411" w:type="dxa"/>
            <w:shd w:val="clear" w:color="auto" w:fill="auto"/>
            <w:vAlign w:val="bottom"/>
          </w:tcPr>
          <w:p w14:paraId="6B5F4D13" w14:textId="1D2E9950"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4</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330</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117</w:t>
            </w:r>
          </w:p>
        </w:tc>
        <w:tc>
          <w:tcPr>
            <w:tcW w:w="1411" w:type="dxa"/>
            <w:shd w:val="clear" w:color="auto" w:fill="auto"/>
            <w:vAlign w:val="bottom"/>
          </w:tcPr>
          <w:p w14:paraId="421CBD46" w14:textId="43F84C8C"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4,407,677</w:t>
            </w:r>
          </w:p>
        </w:tc>
        <w:tc>
          <w:tcPr>
            <w:tcW w:w="1411" w:type="dxa"/>
            <w:shd w:val="clear" w:color="auto" w:fill="auto"/>
            <w:vAlign w:val="bottom"/>
          </w:tcPr>
          <w:p w14:paraId="63960B82" w14:textId="5364D50E" w:rsidR="00C847E7" w:rsidRPr="002E3B38" w:rsidRDefault="004C2B40"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4C2B40">
              <w:rPr>
                <w:rFonts w:ascii="Browallia New" w:eastAsia="Arial Unicode MS" w:hAnsi="Browallia New" w:cs="Browallia New"/>
                <w:sz w:val="28"/>
                <w:szCs w:val="28"/>
              </w:rPr>
              <w:t>1</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513</w:t>
            </w:r>
            <w:r w:rsidR="00190E5A"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828</w:t>
            </w:r>
          </w:p>
        </w:tc>
        <w:tc>
          <w:tcPr>
            <w:tcW w:w="1411" w:type="dxa"/>
            <w:shd w:val="clear" w:color="auto" w:fill="auto"/>
            <w:vAlign w:val="bottom"/>
          </w:tcPr>
          <w:p w14:paraId="0E445558" w14:textId="793F0C1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1,660,842</w:t>
            </w:r>
          </w:p>
        </w:tc>
      </w:tr>
      <w:tr w:rsidR="00C847E7" w:rsidRPr="002E3B38" w14:paraId="66487C3B" w14:textId="77777777" w:rsidTr="00C847E7">
        <w:tc>
          <w:tcPr>
            <w:tcW w:w="3498" w:type="dxa"/>
            <w:shd w:val="clear" w:color="auto" w:fill="auto"/>
          </w:tcPr>
          <w:p w14:paraId="5BE7235D" w14:textId="70699EC4" w:rsidR="00C847E7" w:rsidRPr="002E3B38" w:rsidRDefault="0058371B"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w:t>
            </w:r>
            <w:r w:rsidR="00C847E7" w:rsidRPr="002E3B38">
              <w:rPr>
                <w:rFonts w:ascii="Browallia New" w:eastAsia="Arial Unicode MS" w:hAnsi="Browallia New" w:cs="Browallia New"/>
                <w:sz w:val="28"/>
                <w:szCs w:val="28"/>
                <w:cs/>
              </w:rPr>
              <w:t>กำไร</w:t>
            </w:r>
            <w:r w:rsidRPr="002E3B38">
              <w:rPr>
                <w:rFonts w:ascii="Browallia New" w:eastAsia="Arial Unicode MS" w:hAnsi="Browallia New" w:cs="Browallia New"/>
                <w:sz w:val="28"/>
                <w:szCs w:val="28"/>
                <w:cs/>
              </w:rPr>
              <w:t>)</w:t>
            </w:r>
            <w:r w:rsidR="00B94028" w:rsidRPr="002E3B38">
              <w:rPr>
                <w:rFonts w:ascii="Browallia New" w:eastAsia="Arial Unicode MS" w:hAnsi="Browallia New" w:cs="Browallia New"/>
                <w:sz w:val="28"/>
                <w:szCs w:val="28"/>
              </w:rPr>
              <w:t xml:space="preserve"> </w:t>
            </w:r>
            <w:r w:rsidR="00B94028" w:rsidRPr="002E3B38">
              <w:rPr>
                <w:rFonts w:ascii="Browallia New" w:eastAsia="Arial Unicode MS" w:hAnsi="Browallia New" w:cs="Browallia New"/>
                <w:sz w:val="28"/>
                <w:szCs w:val="28"/>
                <w:cs/>
              </w:rPr>
              <w:t>ขาดทุน</w:t>
            </w:r>
            <w:r w:rsidR="00C847E7" w:rsidRPr="002E3B38">
              <w:rPr>
                <w:rFonts w:ascii="Browallia New" w:eastAsia="Arial Unicode MS" w:hAnsi="Browallia New" w:cs="Browallia New"/>
                <w:sz w:val="28"/>
                <w:szCs w:val="28"/>
                <w:cs/>
              </w:rPr>
              <w:t>ที่เกิดจากการเปลี่ยนแปลง</w:t>
            </w:r>
          </w:p>
        </w:tc>
        <w:tc>
          <w:tcPr>
            <w:tcW w:w="1411" w:type="dxa"/>
            <w:shd w:val="clear" w:color="auto" w:fill="auto"/>
            <w:vAlign w:val="bottom"/>
          </w:tcPr>
          <w:p w14:paraId="4D447B87" w14:textId="77777777"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p>
        </w:tc>
        <w:tc>
          <w:tcPr>
            <w:tcW w:w="1411" w:type="dxa"/>
            <w:shd w:val="clear" w:color="auto" w:fill="auto"/>
            <w:vAlign w:val="bottom"/>
          </w:tcPr>
          <w:p w14:paraId="5743D497" w14:textId="77777777"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p>
        </w:tc>
        <w:tc>
          <w:tcPr>
            <w:tcW w:w="1411" w:type="dxa"/>
            <w:shd w:val="clear" w:color="auto" w:fill="auto"/>
            <w:vAlign w:val="bottom"/>
          </w:tcPr>
          <w:p w14:paraId="603F89EF" w14:textId="77777777"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p>
        </w:tc>
        <w:tc>
          <w:tcPr>
            <w:tcW w:w="1411" w:type="dxa"/>
            <w:shd w:val="clear" w:color="auto" w:fill="auto"/>
            <w:vAlign w:val="bottom"/>
          </w:tcPr>
          <w:p w14:paraId="009B70F1" w14:textId="77777777"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p>
        </w:tc>
      </w:tr>
      <w:tr w:rsidR="00C847E7" w:rsidRPr="002E3B38" w14:paraId="6108CBB6" w14:textId="77777777" w:rsidTr="00C847E7">
        <w:tc>
          <w:tcPr>
            <w:tcW w:w="3498" w:type="dxa"/>
            <w:shd w:val="clear" w:color="auto" w:fill="auto"/>
          </w:tcPr>
          <w:p w14:paraId="05D2C37F"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ข้อสมมติทางการเงิน</w:t>
            </w:r>
          </w:p>
        </w:tc>
        <w:tc>
          <w:tcPr>
            <w:tcW w:w="1411" w:type="dxa"/>
            <w:shd w:val="clear" w:color="auto" w:fill="auto"/>
            <w:vAlign w:val="bottom"/>
          </w:tcPr>
          <w:p w14:paraId="01A298D6" w14:textId="7FC4A67D" w:rsidR="00C847E7" w:rsidRPr="002E3B38" w:rsidRDefault="00720031"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w:t>
            </w:r>
            <w:r w:rsidR="00E43121"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w:t>
            </w:r>
            <w:r w:rsidR="00E43121" w:rsidRPr="002E3B38">
              <w:rPr>
                <w:rFonts w:ascii="Browallia New" w:eastAsia="Arial Unicode MS" w:hAnsi="Browallia New" w:cs="Browallia New"/>
                <w:sz w:val="28"/>
                <w:szCs w:val="28"/>
                <w:lang w:val="en-GB"/>
              </w:rPr>
              <w:t>847</w:t>
            </w:r>
            <w:r w:rsidRPr="002E3B38">
              <w:rPr>
                <w:rFonts w:ascii="Browallia New" w:eastAsia="Arial Unicode MS" w:hAnsi="Browallia New" w:cs="Browallia New"/>
                <w:sz w:val="28"/>
                <w:szCs w:val="28"/>
                <w:lang w:val="en-GB"/>
              </w:rPr>
              <w:t>,</w:t>
            </w:r>
            <w:r w:rsidR="00E43121" w:rsidRPr="002E3B38">
              <w:rPr>
                <w:rFonts w:ascii="Browallia New" w:eastAsia="Arial Unicode MS" w:hAnsi="Browallia New" w:cs="Browallia New"/>
                <w:sz w:val="28"/>
                <w:szCs w:val="28"/>
                <w:lang w:val="en-GB"/>
              </w:rPr>
              <w:t>77</w:t>
            </w:r>
            <w:r w:rsidR="009457DC" w:rsidRPr="002E3B38">
              <w:rPr>
                <w:rFonts w:ascii="Browallia New" w:eastAsia="Arial Unicode MS" w:hAnsi="Browallia New" w:cs="Browallia New"/>
                <w:sz w:val="28"/>
                <w:szCs w:val="28"/>
                <w:lang w:val="en-GB"/>
              </w:rPr>
              <w:t>0</w:t>
            </w:r>
            <w:r w:rsidRPr="002E3B38">
              <w:rPr>
                <w:rFonts w:ascii="Browallia New" w:eastAsia="Arial Unicode MS" w:hAnsi="Browallia New" w:cs="Browallia New"/>
                <w:sz w:val="28"/>
                <w:szCs w:val="28"/>
                <w:lang w:val="en-GB"/>
              </w:rPr>
              <w:t>)</w:t>
            </w:r>
          </w:p>
        </w:tc>
        <w:tc>
          <w:tcPr>
            <w:tcW w:w="1411" w:type="dxa"/>
            <w:shd w:val="clear" w:color="auto" w:fill="auto"/>
            <w:vAlign w:val="bottom"/>
          </w:tcPr>
          <w:p w14:paraId="55CDF7F9" w14:textId="279D6D1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(19,303,683)</w:t>
            </w:r>
          </w:p>
        </w:tc>
        <w:tc>
          <w:tcPr>
            <w:tcW w:w="1411" w:type="dxa"/>
            <w:shd w:val="clear" w:color="auto" w:fill="auto"/>
            <w:vAlign w:val="bottom"/>
          </w:tcPr>
          <w:p w14:paraId="59AEE811" w14:textId="1289272B" w:rsidR="00C847E7" w:rsidRPr="002E3B38" w:rsidRDefault="002B774B"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(3,022,246)</w:t>
            </w:r>
          </w:p>
        </w:tc>
        <w:tc>
          <w:tcPr>
            <w:tcW w:w="1411" w:type="dxa"/>
            <w:shd w:val="clear" w:color="auto" w:fill="auto"/>
            <w:vAlign w:val="bottom"/>
          </w:tcPr>
          <w:p w14:paraId="2609CCF6" w14:textId="02C065F4"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(6,845,158)</w:t>
            </w:r>
          </w:p>
        </w:tc>
      </w:tr>
      <w:tr w:rsidR="00C847E7" w:rsidRPr="002E3B38" w14:paraId="33B8A8FA" w14:textId="77777777" w:rsidTr="00C847E7">
        <w:tc>
          <w:tcPr>
            <w:tcW w:w="3498" w:type="dxa"/>
            <w:shd w:val="clear" w:color="auto" w:fill="auto"/>
          </w:tcPr>
          <w:p w14:paraId="297BF6DC" w14:textId="3D8205EF" w:rsidR="00C847E7" w:rsidRPr="002E3B38" w:rsidRDefault="0058371B"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w:t>
            </w:r>
            <w:r w:rsidR="00386741" w:rsidRPr="002E3B38">
              <w:rPr>
                <w:rFonts w:ascii="Browallia New" w:eastAsia="Arial Unicode MS" w:hAnsi="Browallia New" w:cs="Browallia New"/>
                <w:sz w:val="28"/>
                <w:szCs w:val="28"/>
                <w:cs/>
              </w:rPr>
              <w:t>กำไร</w:t>
            </w:r>
            <w:r w:rsidRPr="002E3B38">
              <w:rPr>
                <w:rFonts w:ascii="Browallia New" w:eastAsia="Arial Unicode MS" w:hAnsi="Browallia New" w:cs="Browallia New"/>
                <w:sz w:val="28"/>
                <w:szCs w:val="28"/>
                <w:cs/>
              </w:rPr>
              <w:t>)</w:t>
            </w:r>
            <w:r w:rsidR="00386741" w:rsidRPr="002E3B38">
              <w:rPr>
                <w:rFonts w:ascii="Browallia New" w:eastAsia="Arial Unicode MS" w:hAnsi="Browallia New" w:cs="Browallia New"/>
                <w:sz w:val="28"/>
                <w:szCs w:val="28"/>
                <w:cs/>
              </w:rPr>
              <w:t xml:space="preserve"> </w:t>
            </w:r>
            <w:r w:rsidR="00C847E7" w:rsidRPr="002E3B38">
              <w:rPr>
                <w:rFonts w:ascii="Browallia New" w:eastAsia="Arial Unicode MS" w:hAnsi="Browallia New" w:cs="Browallia New"/>
                <w:sz w:val="28"/>
                <w:szCs w:val="28"/>
                <w:cs/>
              </w:rPr>
              <w:t>ขาดทุนที่เกิดจากการปรับปรุงจาก</w:t>
            </w:r>
            <w:r w:rsidR="00C246A5" w:rsidRPr="002E3B38">
              <w:rPr>
                <w:rFonts w:ascii="Browallia New" w:eastAsia="Arial Unicode MS" w:hAnsi="Browallia New" w:cs="Browallia New"/>
                <w:sz w:val="28"/>
                <w:szCs w:val="28"/>
              </w:rPr>
              <w:br/>
              <w:t xml:space="preserve">    </w:t>
            </w:r>
            <w:r w:rsidR="00C847E7" w:rsidRPr="002E3B38">
              <w:rPr>
                <w:rFonts w:ascii="Browallia New" w:eastAsia="Arial Unicode MS" w:hAnsi="Browallia New" w:cs="Browallia New"/>
                <w:sz w:val="28"/>
                <w:szCs w:val="28"/>
                <w:cs/>
              </w:rPr>
              <w:t>ประสบการณ์</w:t>
            </w:r>
          </w:p>
        </w:tc>
        <w:tc>
          <w:tcPr>
            <w:tcW w:w="1411" w:type="dxa"/>
            <w:shd w:val="clear" w:color="auto" w:fill="auto"/>
            <w:vAlign w:val="bottom"/>
          </w:tcPr>
          <w:p w14:paraId="13BA256C" w14:textId="5E7484A3" w:rsidR="00C847E7" w:rsidRPr="002E3B38" w:rsidRDefault="00BA2955" w:rsidP="00BA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3,157,410</w:t>
            </w:r>
          </w:p>
        </w:tc>
        <w:tc>
          <w:tcPr>
            <w:tcW w:w="1411" w:type="dxa"/>
            <w:shd w:val="clear" w:color="auto" w:fill="auto"/>
            <w:vAlign w:val="bottom"/>
          </w:tcPr>
          <w:p w14:paraId="673A6F5B" w14:textId="5D6F5AE8"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317,689</w:t>
            </w:r>
          </w:p>
        </w:tc>
        <w:tc>
          <w:tcPr>
            <w:tcW w:w="1411" w:type="dxa"/>
            <w:shd w:val="clear" w:color="auto" w:fill="auto"/>
            <w:vAlign w:val="bottom"/>
          </w:tcPr>
          <w:p w14:paraId="47CEEF11" w14:textId="3E2A5555" w:rsidR="00C847E7" w:rsidRPr="002E3B38" w:rsidRDefault="002B774B"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4,354,605</w:t>
            </w:r>
          </w:p>
        </w:tc>
        <w:tc>
          <w:tcPr>
            <w:tcW w:w="1411" w:type="dxa"/>
            <w:shd w:val="clear" w:color="auto" w:fill="auto"/>
            <w:vAlign w:val="bottom"/>
          </w:tcPr>
          <w:p w14:paraId="68B6466D" w14:textId="2A14005B"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1,054,695</w:t>
            </w:r>
          </w:p>
        </w:tc>
      </w:tr>
      <w:tr w:rsidR="00C847E7" w:rsidRPr="002E3B38" w14:paraId="4E70FFF8" w14:textId="77777777" w:rsidTr="00C847E7">
        <w:tc>
          <w:tcPr>
            <w:tcW w:w="3498" w:type="dxa"/>
            <w:shd w:val="clear" w:color="auto" w:fill="auto"/>
          </w:tcPr>
          <w:p w14:paraId="4E374F71" w14:textId="77777777" w:rsidR="00C847E7" w:rsidRPr="002E3B38" w:rsidRDefault="00C847E7" w:rsidP="00C847E7">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โอนย้ายระหว่างกลุ่มบริษัท</w:t>
            </w:r>
          </w:p>
        </w:tc>
        <w:tc>
          <w:tcPr>
            <w:tcW w:w="1411" w:type="dxa"/>
            <w:shd w:val="clear" w:color="auto" w:fill="auto"/>
            <w:vAlign w:val="bottom"/>
          </w:tcPr>
          <w:p w14:paraId="3AEF8CF9" w14:textId="2BE25B00" w:rsidR="00C847E7" w:rsidRPr="002E3B38" w:rsidRDefault="0082496C" w:rsidP="00824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p>
        </w:tc>
        <w:tc>
          <w:tcPr>
            <w:tcW w:w="1411" w:type="dxa"/>
            <w:shd w:val="clear" w:color="auto" w:fill="auto"/>
            <w:vAlign w:val="bottom"/>
          </w:tcPr>
          <w:p w14:paraId="13000E04" w14:textId="38D4D3F6" w:rsidR="00C847E7" w:rsidRPr="002E3B38" w:rsidRDefault="007F733E" w:rsidP="007F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6952AD" w:rsidRPr="002E3B38">
              <w:rPr>
                <w:rFonts w:ascii="Browallia New" w:eastAsia="Arial Unicode MS" w:hAnsi="Browallia New" w:cs="Browallia New"/>
                <w:sz w:val="28"/>
                <w:szCs w:val="28"/>
                <w:lang w:val="en-GB"/>
              </w:rPr>
              <w:t>-</w:t>
            </w:r>
          </w:p>
        </w:tc>
        <w:tc>
          <w:tcPr>
            <w:tcW w:w="1411" w:type="dxa"/>
            <w:shd w:val="clear" w:color="auto" w:fill="auto"/>
            <w:vAlign w:val="bottom"/>
          </w:tcPr>
          <w:p w14:paraId="042675F7" w14:textId="2B4E2956" w:rsidR="00C847E7" w:rsidRPr="002E3B38" w:rsidRDefault="00420C4A" w:rsidP="0042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229</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737</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52883548" w14:textId="5C5E7E2C" w:rsidR="00C847E7" w:rsidRPr="002E3B38" w:rsidRDefault="00C847E7" w:rsidP="00C2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(7,781,675)</w:t>
            </w:r>
          </w:p>
        </w:tc>
      </w:tr>
      <w:tr w:rsidR="00C847E7" w:rsidRPr="002E3B38" w14:paraId="5091CCE7" w14:textId="77777777" w:rsidTr="00C847E7">
        <w:tc>
          <w:tcPr>
            <w:tcW w:w="3498" w:type="dxa"/>
            <w:shd w:val="clear" w:color="auto" w:fill="auto"/>
          </w:tcPr>
          <w:p w14:paraId="6018ADC0"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จ่ายพนักงานเกษียณอายุ</w:t>
            </w:r>
          </w:p>
        </w:tc>
        <w:tc>
          <w:tcPr>
            <w:tcW w:w="1411" w:type="dxa"/>
            <w:shd w:val="clear" w:color="auto" w:fill="auto"/>
            <w:vAlign w:val="bottom"/>
          </w:tcPr>
          <w:p w14:paraId="2DCE84BB" w14:textId="015D7597" w:rsidR="00C847E7" w:rsidRPr="002E3B38" w:rsidRDefault="00190E5A" w:rsidP="00C2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801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167</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66C6B593" w14:textId="45863D5D" w:rsidR="00C847E7" w:rsidRPr="002E3B38" w:rsidRDefault="00C847E7" w:rsidP="00C2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(3,553,293)</w:t>
            </w:r>
          </w:p>
        </w:tc>
        <w:tc>
          <w:tcPr>
            <w:tcW w:w="1411" w:type="dxa"/>
            <w:shd w:val="clear" w:color="auto" w:fill="auto"/>
            <w:vAlign w:val="bottom"/>
          </w:tcPr>
          <w:p w14:paraId="7030B8B8" w14:textId="0EEFF4AC" w:rsidR="00C847E7" w:rsidRPr="002E3B38" w:rsidRDefault="00190E5A" w:rsidP="00C2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004C2B40" w:rsidRPr="004C2B40">
              <w:rPr>
                <w:rFonts w:ascii="Browallia New" w:eastAsia="Arial Unicode MS" w:hAnsi="Browallia New" w:cs="Browallia New"/>
                <w:sz w:val="28"/>
                <w:szCs w:val="28"/>
              </w:rPr>
              <w:t>1</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627</w:t>
            </w:r>
            <w:r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867</w:t>
            </w:r>
            <w:r w:rsidRPr="002E3B38">
              <w:rPr>
                <w:rFonts w:ascii="Browallia New" w:eastAsia="Arial Unicode MS" w:hAnsi="Browallia New" w:cs="Browallia New"/>
                <w:sz w:val="28"/>
                <w:szCs w:val="28"/>
                <w:cs/>
                <w:lang w:val="en-GB"/>
              </w:rPr>
              <w:t>)</w:t>
            </w:r>
          </w:p>
        </w:tc>
        <w:tc>
          <w:tcPr>
            <w:tcW w:w="1411" w:type="dxa"/>
            <w:shd w:val="clear" w:color="auto" w:fill="auto"/>
            <w:vAlign w:val="bottom"/>
          </w:tcPr>
          <w:p w14:paraId="182B4F66" w14:textId="301B4A08" w:rsidR="00C847E7" w:rsidRPr="002E3B38" w:rsidRDefault="00C847E7" w:rsidP="00C2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(3,195,533)</w:t>
            </w:r>
          </w:p>
        </w:tc>
      </w:tr>
      <w:tr w:rsidR="00C847E7" w:rsidRPr="002E3B38" w14:paraId="7219E912" w14:textId="77777777" w:rsidTr="00C847E7">
        <w:tc>
          <w:tcPr>
            <w:tcW w:w="3498" w:type="dxa"/>
            <w:shd w:val="clear" w:color="auto" w:fill="auto"/>
          </w:tcPr>
          <w:p w14:paraId="046E9363" w14:textId="77777777" w:rsidR="00C847E7" w:rsidRPr="002E3B38" w:rsidRDefault="00C847E7" w:rsidP="00C847E7">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ยอดปลายปี </w:t>
            </w:r>
          </w:p>
        </w:tc>
        <w:tc>
          <w:tcPr>
            <w:tcW w:w="1411" w:type="dxa"/>
            <w:shd w:val="clear" w:color="auto" w:fill="auto"/>
            <w:vAlign w:val="bottom"/>
          </w:tcPr>
          <w:p w14:paraId="2118EBCC" w14:textId="3C0FC517" w:rsidR="00C847E7" w:rsidRPr="002E3B38" w:rsidRDefault="00337F3A" w:rsidP="00C24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136,676,238</w:t>
            </w:r>
          </w:p>
        </w:tc>
        <w:tc>
          <w:tcPr>
            <w:tcW w:w="1411" w:type="dxa"/>
            <w:shd w:val="clear" w:color="auto" w:fill="auto"/>
            <w:vAlign w:val="bottom"/>
          </w:tcPr>
          <w:p w14:paraId="541AB8BD" w14:textId="49ECF41F" w:rsidR="00C847E7" w:rsidRPr="002E3B38" w:rsidRDefault="00C847E7" w:rsidP="00C24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154,054,418</w:t>
            </w:r>
          </w:p>
        </w:tc>
        <w:tc>
          <w:tcPr>
            <w:tcW w:w="1411" w:type="dxa"/>
            <w:shd w:val="clear" w:color="auto" w:fill="auto"/>
            <w:vAlign w:val="bottom"/>
          </w:tcPr>
          <w:p w14:paraId="202E1D61" w14:textId="6CB091C3" w:rsidR="00C847E7" w:rsidRPr="002E3B38" w:rsidRDefault="00190E5A" w:rsidP="00C24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52,888,750</w:t>
            </w:r>
          </w:p>
        </w:tc>
        <w:tc>
          <w:tcPr>
            <w:tcW w:w="1411" w:type="dxa"/>
            <w:shd w:val="clear" w:color="auto" w:fill="auto"/>
            <w:vAlign w:val="bottom"/>
          </w:tcPr>
          <w:p w14:paraId="2429C93D" w14:textId="21F3EBE6" w:rsidR="00C847E7" w:rsidRPr="002E3B38" w:rsidRDefault="00C847E7" w:rsidP="00C246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 w:right="-15"/>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54,158,252</w:t>
            </w:r>
          </w:p>
        </w:tc>
      </w:tr>
    </w:tbl>
    <w:p w14:paraId="670F556B" w14:textId="77777777" w:rsidR="007D0CCA" w:rsidRPr="002E3B38" w:rsidRDefault="007D0CCA" w:rsidP="007D0CCA">
      <w:pPr>
        <w:rPr>
          <w:rFonts w:ascii="Browallia New" w:hAnsi="Browallia New" w:cs="Browallia New"/>
          <w:sz w:val="26"/>
          <w:szCs w:val="26"/>
          <w:lang w:val="en-GB"/>
        </w:rPr>
      </w:pPr>
    </w:p>
    <w:tbl>
      <w:tblPr>
        <w:tblW w:w="9132" w:type="dxa"/>
        <w:tblInd w:w="426" w:type="dxa"/>
        <w:tblLayout w:type="fixed"/>
        <w:tblLook w:val="0000" w:firstRow="0" w:lastRow="0" w:firstColumn="0" w:lastColumn="0" w:noHBand="0" w:noVBand="0"/>
      </w:tblPr>
      <w:tblGrid>
        <w:gridCol w:w="3827"/>
        <w:gridCol w:w="2693"/>
        <w:gridCol w:w="2612"/>
      </w:tblGrid>
      <w:tr w:rsidR="007D0CCA" w:rsidRPr="002E3B38" w14:paraId="2962AC07" w14:textId="77777777" w:rsidTr="009424A6">
        <w:tc>
          <w:tcPr>
            <w:tcW w:w="3827" w:type="dxa"/>
            <w:shd w:val="clear" w:color="auto" w:fill="auto"/>
            <w:vAlign w:val="bottom"/>
          </w:tcPr>
          <w:p w14:paraId="524CC9B4" w14:textId="77777777" w:rsidR="007D0CCA" w:rsidRPr="002E3B38" w:rsidRDefault="007D0CCA" w:rsidP="00C0755F">
            <w:pPr>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rPr>
              <w:lastRenderedPageBreak/>
              <w:br w:type="page"/>
            </w:r>
            <w:r w:rsidRPr="002E3B38">
              <w:rPr>
                <w:rFonts w:ascii="Browallia New" w:eastAsia="Arial Unicode MS" w:hAnsi="Browallia New" w:cs="Browallia New"/>
                <w:sz w:val="28"/>
                <w:szCs w:val="28"/>
              </w:rPr>
              <w:br w:type="page"/>
            </w:r>
            <w:r w:rsidRPr="002E3B38">
              <w:rPr>
                <w:rFonts w:ascii="Browallia New" w:eastAsia="Arial Unicode MS" w:hAnsi="Browallia New" w:cs="Browallia New"/>
                <w:sz w:val="28"/>
                <w:szCs w:val="28"/>
              </w:rPr>
              <w:br w:type="page"/>
            </w:r>
            <w:r w:rsidRPr="002E3B38">
              <w:rPr>
                <w:rFonts w:ascii="Browallia New" w:eastAsia="Arial Unicode MS" w:hAnsi="Browallia New" w:cs="Browallia New"/>
                <w:sz w:val="28"/>
                <w:szCs w:val="28"/>
                <w:cs/>
              </w:rPr>
              <w:br w:type="page"/>
            </w:r>
          </w:p>
        </w:tc>
        <w:tc>
          <w:tcPr>
            <w:tcW w:w="5305" w:type="dxa"/>
            <w:gridSpan w:val="2"/>
            <w:shd w:val="clear" w:color="auto" w:fill="auto"/>
            <w:vAlign w:val="bottom"/>
          </w:tcPr>
          <w:p w14:paraId="66E2E471" w14:textId="4C4719FB" w:rsidR="007D0CCA" w:rsidRPr="002E3B38" w:rsidRDefault="007D0CCA" w:rsidP="00040C50">
            <w:pPr>
              <w:pBdr>
                <w:bottom w:val="single" w:sz="4" w:space="1" w:color="auto"/>
              </w:pBdr>
              <w:spacing w:line="240" w:lineRule="auto"/>
              <w:ind w:right="-7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งบการเงินรวมและ</w:t>
            </w:r>
            <w:r w:rsidR="00225A6B" w:rsidRPr="002E3B38">
              <w:rPr>
                <w:rFonts w:ascii="Browallia New" w:eastAsia="Arial Unicode MS" w:hAnsi="Browallia New" w:cs="Browallia New"/>
                <w:sz w:val="28"/>
                <w:szCs w:val="28"/>
                <w:cs/>
              </w:rPr>
              <w:t>งบการเงินเฉพาะบริษัท</w:t>
            </w:r>
          </w:p>
        </w:tc>
      </w:tr>
      <w:tr w:rsidR="007D0CCA" w:rsidRPr="002E3B38" w14:paraId="40601160" w14:textId="77777777" w:rsidTr="009424A6">
        <w:tc>
          <w:tcPr>
            <w:tcW w:w="3827" w:type="dxa"/>
            <w:shd w:val="clear" w:color="auto" w:fill="auto"/>
            <w:vAlign w:val="bottom"/>
          </w:tcPr>
          <w:p w14:paraId="496E4E60" w14:textId="77777777" w:rsidR="007D0CCA" w:rsidRPr="002E3B38" w:rsidRDefault="007D0CCA" w:rsidP="00C0755F">
            <w:pPr>
              <w:spacing w:line="240" w:lineRule="auto"/>
              <w:rPr>
                <w:rFonts w:ascii="Browallia New" w:eastAsia="Arial Unicode MS" w:hAnsi="Browallia New" w:cs="Browallia New"/>
                <w:sz w:val="28"/>
                <w:szCs w:val="28"/>
              </w:rPr>
            </w:pPr>
          </w:p>
        </w:tc>
        <w:tc>
          <w:tcPr>
            <w:tcW w:w="2693" w:type="dxa"/>
            <w:shd w:val="clear" w:color="auto" w:fill="auto"/>
            <w:vAlign w:val="bottom"/>
          </w:tcPr>
          <w:p w14:paraId="27C19DCE" w14:textId="618EBDA9" w:rsidR="007D0CCA" w:rsidRPr="002E3B38" w:rsidRDefault="007D0CCA" w:rsidP="00040C50">
            <w:pPr>
              <w:pBdr>
                <w:bottom w:val="single" w:sz="4" w:space="1" w:color="auto"/>
              </w:pBdr>
              <w:tabs>
                <w:tab w:val="right" w:pos="1584"/>
              </w:tabs>
              <w:spacing w:line="240" w:lineRule="auto"/>
              <w:ind w:right="-7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C847E7" w:rsidRPr="002E3B38">
              <w:rPr>
                <w:rFonts w:ascii="Browallia New" w:eastAsia="Arial Unicode MS" w:hAnsi="Browallia New" w:cs="Browallia New"/>
                <w:sz w:val="28"/>
                <w:szCs w:val="28"/>
              </w:rPr>
              <w:t>7</w:t>
            </w:r>
          </w:p>
        </w:tc>
        <w:tc>
          <w:tcPr>
            <w:tcW w:w="2612" w:type="dxa"/>
            <w:shd w:val="clear" w:color="auto" w:fill="auto"/>
            <w:vAlign w:val="bottom"/>
          </w:tcPr>
          <w:p w14:paraId="49CFB503" w14:textId="5263DFD3" w:rsidR="007D0CCA" w:rsidRPr="002E3B38" w:rsidRDefault="007D0CCA" w:rsidP="00040C50">
            <w:pPr>
              <w:pBdr>
                <w:bottom w:val="single" w:sz="4" w:space="1" w:color="auto"/>
              </w:pBdr>
              <w:tabs>
                <w:tab w:val="right" w:pos="1584"/>
              </w:tabs>
              <w:spacing w:line="240" w:lineRule="auto"/>
              <w:ind w:right="-72"/>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256</w:t>
            </w:r>
            <w:r w:rsidR="00C847E7" w:rsidRPr="002E3B38">
              <w:rPr>
                <w:rFonts w:ascii="Browallia New" w:eastAsia="Arial Unicode MS" w:hAnsi="Browallia New" w:cs="Browallia New"/>
                <w:sz w:val="28"/>
                <w:szCs w:val="28"/>
              </w:rPr>
              <w:t>6</w:t>
            </w:r>
          </w:p>
        </w:tc>
      </w:tr>
      <w:tr w:rsidR="007D0CCA" w:rsidRPr="002E3B38" w14:paraId="0A0122FB" w14:textId="77777777" w:rsidTr="009424A6">
        <w:tc>
          <w:tcPr>
            <w:tcW w:w="3827" w:type="dxa"/>
            <w:shd w:val="clear" w:color="auto" w:fill="auto"/>
            <w:vAlign w:val="bottom"/>
          </w:tcPr>
          <w:p w14:paraId="40876F2F" w14:textId="77777777" w:rsidR="007D0CCA" w:rsidRPr="002E3B38" w:rsidRDefault="007D0CCA" w:rsidP="00C0755F">
            <w:pPr>
              <w:spacing w:line="240" w:lineRule="auto"/>
              <w:rPr>
                <w:rFonts w:ascii="Browallia New" w:eastAsia="Arial Unicode MS" w:hAnsi="Browallia New" w:cs="Browallia New"/>
                <w:sz w:val="28"/>
                <w:szCs w:val="28"/>
                <w:cs/>
              </w:rPr>
            </w:pPr>
          </w:p>
        </w:tc>
        <w:tc>
          <w:tcPr>
            <w:tcW w:w="2693" w:type="dxa"/>
            <w:shd w:val="clear" w:color="auto" w:fill="auto"/>
            <w:vAlign w:val="bottom"/>
          </w:tcPr>
          <w:p w14:paraId="26C139B7" w14:textId="77777777" w:rsidR="007D0CCA" w:rsidRPr="002E3B38" w:rsidRDefault="007D0CCA" w:rsidP="00C0755F">
            <w:pPr>
              <w:pStyle w:val="a9"/>
              <w:tabs>
                <w:tab w:val="decimal" w:pos="1584"/>
              </w:tabs>
              <w:ind w:right="-72"/>
              <w:rPr>
                <w:rFonts w:ascii="Browallia New" w:eastAsia="Arial Unicode MS" w:hAnsi="Browallia New" w:cs="Browallia New"/>
              </w:rPr>
            </w:pPr>
          </w:p>
        </w:tc>
        <w:tc>
          <w:tcPr>
            <w:tcW w:w="2612" w:type="dxa"/>
            <w:shd w:val="clear" w:color="auto" w:fill="auto"/>
            <w:vAlign w:val="bottom"/>
          </w:tcPr>
          <w:p w14:paraId="5DCFDA93" w14:textId="77777777" w:rsidR="007D0CCA" w:rsidRPr="002E3B38" w:rsidRDefault="007D0CCA" w:rsidP="00C0755F">
            <w:pPr>
              <w:pStyle w:val="a9"/>
              <w:tabs>
                <w:tab w:val="decimal" w:pos="1584"/>
              </w:tabs>
              <w:ind w:right="-72"/>
              <w:rPr>
                <w:rFonts w:ascii="Browallia New" w:eastAsia="Arial Unicode MS" w:hAnsi="Browallia New" w:cs="Browallia New"/>
              </w:rPr>
            </w:pPr>
          </w:p>
        </w:tc>
      </w:tr>
      <w:tr w:rsidR="00C847E7" w:rsidRPr="002E3B38" w14:paraId="00A3A1D0" w14:textId="77777777">
        <w:tc>
          <w:tcPr>
            <w:tcW w:w="3827" w:type="dxa"/>
            <w:shd w:val="clear" w:color="auto" w:fill="auto"/>
            <w:vAlign w:val="bottom"/>
          </w:tcPr>
          <w:p w14:paraId="68A7A809"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อัตราคิดลด</w:t>
            </w:r>
          </w:p>
        </w:tc>
        <w:tc>
          <w:tcPr>
            <w:tcW w:w="2693" w:type="dxa"/>
            <w:shd w:val="clear" w:color="auto" w:fill="auto"/>
            <w:vAlign w:val="bottom"/>
          </w:tcPr>
          <w:p w14:paraId="02E64B99" w14:textId="009670A3" w:rsidR="00C847E7" w:rsidRPr="002E3B38" w:rsidRDefault="00190E5A"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1.99</w:t>
            </w:r>
            <w:r w:rsidR="006973BC"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lang w:val="en-GB"/>
              </w:rPr>
              <w:t>-</w:t>
            </w:r>
            <w:r w:rsidR="006973BC"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lang w:val="en-GB"/>
              </w:rPr>
              <w:t>3.40</w:t>
            </w:r>
          </w:p>
        </w:tc>
        <w:tc>
          <w:tcPr>
            <w:tcW w:w="2612" w:type="dxa"/>
            <w:shd w:val="clear" w:color="auto" w:fill="auto"/>
            <w:vAlign w:val="bottom"/>
          </w:tcPr>
          <w:p w14:paraId="57EED664" w14:textId="39F4F2BE" w:rsidR="00C847E7" w:rsidRPr="002E3B38" w:rsidRDefault="00C847E7"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ab/>
            </w:r>
            <w:r w:rsidRPr="002E3B38">
              <w:rPr>
                <w:rFonts w:ascii="Browallia New" w:eastAsia="Arial Unicode MS" w:hAnsi="Browallia New" w:cs="Browallia New"/>
                <w:sz w:val="28"/>
                <w:szCs w:val="28"/>
                <w:cs/>
                <w:lang w:val="en-GB"/>
              </w:rPr>
              <w:t>ร้อยละ</w:t>
            </w:r>
            <w:r w:rsidRPr="002E3B38">
              <w:rPr>
                <w:rFonts w:ascii="Browallia New" w:eastAsia="Arial Unicode MS" w:hAnsi="Browallia New" w:cs="Browallia New"/>
                <w:sz w:val="28"/>
                <w:szCs w:val="28"/>
                <w:lang w:val="en-GB"/>
              </w:rPr>
              <w:t xml:space="preserve"> 2.35 - 4.57</w:t>
            </w:r>
          </w:p>
        </w:tc>
      </w:tr>
      <w:tr w:rsidR="00C847E7" w:rsidRPr="002E3B38" w14:paraId="45F41A65" w14:textId="77777777">
        <w:tc>
          <w:tcPr>
            <w:tcW w:w="3827" w:type="dxa"/>
            <w:shd w:val="clear" w:color="auto" w:fill="auto"/>
            <w:vAlign w:val="bottom"/>
          </w:tcPr>
          <w:p w14:paraId="208346C3"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อัตราการเพิ่มของเงินเดือน</w:t>
            </w:r>
          </w:p>
        </w:tc>
        <w:tc>
          <w:tcPr>
            <w:tcW w:w="2693" w:type="dxa"/>
            <w:shd w:val="clear" w:color="auto" w:fill="auto"/>
            <w:vAlign w:val="bottom"/>
          </w:tcPr>
          <w:p w14:paraId="673E6208" w14:textId="6BC34D15" w:rsidR="00C847E7" w:rsidRPr="002E3B38" w:rsidRDefault="00190E5A"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5.5</w:t>
            </w:r>
          </w:p>
        </w:tc>
        <w:tc>
          <w:tcPr>
            <w:tcW w:w="2612" w:type="dxa"/>
            <w:shd w:val="clear" w:color="auto" w:fill="auto"/>
            <w:vAlign w:val="bottom"/>
          </w:tcPr>
          <w:p w14:paraId="5F43C547" w14:textId="051130CE" w:rsidR="00C847E7" w:rsidRPr="002E3B38" w:rsidRDefault="00C847E7"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ab/>
            </w: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6.00</w:t>
            </w:r>
          </w:p>
        </w:tc>
      </w:tr>
      <w:tr w:rsidR="00C847E7" w:rsidRPr="002E3B38" w14:paraId="545B83E3" w14:textId="77777777">
        <w:tc>
          <w:tcPr>
            <w:tcW w:w="3827" w:type="dxa"/>
            <w:shd w:val="clear" w:color="auto" w:fill="auto"/>
            <w:vAlign w:val="bottom"/>
          </w:tcPr>
          <w:p w14:paraId="40A57A38"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อัตราการลาออก</w:t>
            </w:r>
          </w:p>
        </w:tc>
        <w:tc>
          <w:tcPr>
            <w:tcW w:w="2693" w:type="dxa"/>
            <w:shd w:val="clear" w:color="auto" w:fill="auto"/>
            <w:vAlign w:val="bottom"/>
          </w:tcPr>
          <w:p w14:paraId="274E94E8" w14:textId="31B8EDEC" w:rsidR="00C847E7" w:rsidRPr="002E3B38" w:rsidRDefault="00190E5A"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0.00 - 30.00</w:t>
            </w:r>
          </w:p>
        </w:tc>
        <w:tc>
          <w:tcPr>
            <w:tcW w:w="2612" w:type="dxa"/>
            <w:shd w:val="clear" w:color="auto" w:fill="auto"/>
            <w:vAlign w:val="bottom"/>
          </w:tcPr>
          <w:p w14:paraId="0CB3449A" w14:textId="7F89F0C6" w:rsidR="00C847E7" w:rsidRPr="002E3B38" w:rsidRDefault="00C847E7"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ab/>
            </w: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0.00 - 20.00</w:t>
            </w:r>
          </w:p>
        </w:tc>
      </w:tr>
      <w:tr w:rsidR="00C847E7" w:rsidRPr="002E3B38" w14:paraId="7E2B96A3" w14:textId="77777777">
        <w:tc>
          <w:tcPr>
            <w:tcW w:w="3827" w:type="dxa"/>
            <w:shd w:val="clear" w:color="auto" w:fill="auto"/>
            <w:vAlign w:val="bottom"/>
          </w:tcPr>
          <w:p w14:paraId="55DF814B"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อัตราการตาย</w:t>
            </w:r>
          </w:p>
        </w:tc>
        <w:tc>
          <w:tcPr>
            <w:tcW w:w="2693" w:type="dxa"/>
            <w:shd w:val="clear" w:color="auto" w:fill="auto"/>
            <w:vAlign w:val="bottom"/>
          </w:tcPr>
          <w:p w14:paraId="7A6FEE50" w14:textId="558DA7EE" w:rsidR="00C847E7" w:rsidRPr="002E3B38" w:rsidRDefault="00190E5A"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3.00</w:t>
            </w:r>
          </w:p>
        </w:tc>
        <w:tc>
          <w:tcPr>
            <w:tcW w:w="2612" w:type="dxa"/>
            <w:shd w:val="clear" w:color="auto" w:fill="auto"/>
            <w:vAlign w:val="bottom"/>
          </w:tcPr>
          <w:p w14:paraId="33166BA0" w14:textId="69E6E6FF" w:rsidR="00C847E7" w:rsidRPr="002E3B38" w:rsidRDefault="00C847E7"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ab/>
            </w: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3.00</w:t>
            </w:r>
          </w:p>
        </w:tc>
      </w:tr>
      <w:tr w:rsidR="00C847E7" w:rsidRPr="002E3B38" w14:paraId="6FE4C9DE" w14:textId="77777777" w:rsidTr="009424A6">
        <w:tc>
          <w:tcPr>
            <w:tcW w:w="3827" w:type="dxa"/>
            <w:shd w:val="clear" w:color="auto" w:fill="auto"/>
            <w:vAlign w:val="bottom"/>
          </w:tcPr>
          <w:p w14:paraId="693EF049" w14:textId="77777777" w:rsidR="00C847E7" w:rsidRPr="002E3B38" w:rsidRDefault="00C847E7" w:rsidP="00C847E7">
            <w:pPr>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อัตราเงินเฟ้อ</w:t>
            </w:r>
          </w:p>
        </w:tc>
        <w:tc>
          <w:tcPr>
            <w:tcW w:w="2693" w:type="dxa"/>
            <w:shd w:val="clear" w:color="auto" w:fill="auto"/>
            <w:vAlign w:val="bottom"/>
          </w:tcPr>
          <w:p w14:paraId="2E951123" w14:textId="723F49A8" w:rsidR="00C847E7" w:rsidRPr="002E3B38" w:rsidRDefault="00190E5A"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2.00</w:t>
            </w:r>
          </w:p>
        </w:tc>
        <w:tc>
          <w:tcPr>
            <w:tcW w:w="2612" w:type="dxa"/>
            <w:shd w:val="clear" w:color="auto" w:fill="auto"/>
            <w:vAlign w:val="bottom"/>
          </w:tcPr>
          <w:p w14:paraId="27BF45C8" w14:textId="5A38A345" w:rsidR="00C847E7" w:rsidRPr="002E3B38" w:rsidRDefault="00C847E7" w:rsidP="00C8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ab/>
            </w:r>
            <w:r w:rsidRPr="002E3B38">
              <w:rPr>
                <w:rFonts w:ascii="Browallia New" w:eastAsia="Arial Unicode MS" w:hAnsi="Browallia New" w:cs="Browallia New"/>
                <w:sz w:val="28"/>
                <w:szCs w:val="28"/>
                <w:cs/>
                <w:lang w:val="en-GB"/>
              </w:rPr>
              <w:t xml:space="preserve">ร้อยละ </w:t>
            </w:r>
            <w:r w:rsidRPr="002E3B38">
              <w:rPr>
                <w:rFonts w:ascii="Browallia New" w:eastAsia="Arial Unicode MS" w:hAnsi="Browallia New" w:cs="Browallia New"/>
                <w:sz w:val="28"/>
                <w:szCs w:val="28"/>
                <w:lang w:val="en-GB"/>
              </w:rPr>
              <w:t>2.00</w:t>
            </w:r>
          </w:p>
        </w:tc>
      </w:tr>
    </w:tbl>
    <w:p w14:paraId="37213D0A" w14:textId="77777777" w:rsidR="007D0CCA" w:rsidRPr="002E3B38" w:rsidRDefault="007D0CCA" w:rsidP="007D0CCA">
      <w:pPr>
        <w:ind w:hanging="7"/>
        <w:jc w:val="thaiDistribute"/>
        <w:rPr>
          <w:rFonts w:ascii="Browallia New" w:eastAsia="Arial Unicode MS" w:hAnsi="Browallia New" w:cs="Browallia New"/>
          <w:sz w:val="28"/>
          <w:szCs w:val="28"/>
        </w:rPr>
      </w:pPr>
    </w:p>
    <w:p w14:paraId="32F7BDEA" w14:textId="77777777" w:rsidR="00D61C28" w:rsidRPr="002E3B38" w:rsidRDefault="00D61C28" w:rsidP="00D61C28">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การวิเคราะห์ความอ่อนไหวของข้อสมมติหลักในการประมาณการตามหลักคณิตศาสตร์ประกันภัย</w:t>
      </w:r>
    </w:p>
    <w:p w14:paraId="653D8589" w14:textId="77777777" w:rsidR="00D61C28" w:rsidRPr="002E3B38" w:rsidRDefault="00D61C28" w:rsidP="00D61C28">
      <w:pPr>
        <w:ind w:hanging="7"/>
        <w:jc w:val="thaiDistribute"/>
        <w:rPr>
          <w:rFonts w:ascii="Browallia New" w:eastAsia="Arial Unicode MS" w:hAnsi="Browallia New" w:cs="Browallia New"/>
          <w:sz w:val="28"/>
          <w:szCs w:val="28"/>
        </w:rPr>
      </w:pPr>
    </w:p>
    <w:tbl>
      <w:tblPr>
        <w:tblW w:w="4795" w:type="pct"/>
        <w:tblInd w:w="426" w:type="dxa"/>
        <w:tblLayout w:type="fixed"/>
        <w:tblLook w:val="0420" w:firstRow="1" w:lastRow="0" w:firstColumn="0" w:lastColumn="0" w:noHBand="0" w:noVBand="1"/>
      </w:tblPr>
      <w:tblGrid>
        <w:gridCol w:w="2365"/>
        <w:gridCol w:w="1885"/>
        <w:gridCol w:w="1185"/>
        <w:gridCol w:w="1194"/>
        <w:gridCol w:w="1185"/>
        <w:gridCol w:w="1247"/>
      </w:tblGrid>
      <w:tr w:rsidR="00D61C28" w:rsidRPr="002E3B38" w14:paraId="5BB5A261" w14:textId="77777777" w:rsidTr="007154BB">
        <w:trPr>
          <w:trHeight w:val="300"/>
        </w:trPr>
        <w:tc>
          <w:tcPr>
            <w:tcW w:w="1305" w:type="pct"/>
            <w:shd w:val="clear" w:color="auto" w:fill="auto"/>
            <w:noWrap/>
            <w:vAlign w:val="bottom"/>
          </w:tcPr>
          <w:p w14:paraId="0438B636" w14:textId="77777777" w:rsidR="00D61C28" w:rsidRPr="002E3B38" w:rsidRDefault="00D61C28" w:rsidP="009A4DBC">
            <w:pPr>
              <w:spacing w:line="240" w:lineRule="auto"/>
              <w:rPr>
                <w:rFonts w:ascii="Browallia New" w:eastAsia="Arial Unicode MS" w:hAnsi="Browallia New" w:cs="Browallia New"/>
                <w:sz w:val="24"/>
                <w:szCs w:val="24"/>
              </w:rPr>
            </w:pPr>
          </w:p>
        </w:tc>
        <w:tc>
          <w:tcPr>
            <w:tcW w:w="1040" w:type="pct"/>
            <w:shd w:val="clear" w:color="auto" w:fill="auto"/>
            <w:vAlign w:val="bottom"/>
          </w:tcPr>
          <w:p w14:paraId="0EB2D624" w14:textId="77777777" w:rsidR="00D61C28" w:rsidRPr="002E3B38" w:rsidRDefault="00D61C28" w:rsidP="009A4DBC">
            <w:pPr>
              <w:spacing w:line="240" w:lineRule="auto"/>
              <w:ind w:right="-72"/>
              <w:jc w:val="center"/>
              <w:rPr>
                <w:rFonts w:ascii="Browallia New" w:eastAsia="Arial Unicode MS" w:hAnsi="Browallia New" w:cs="Browallia New"/>
                <w:sz w:val="24"/>
                <w:szCs w:val="24"/>
                <w:cs/>
              </w:rPr>
            </w:pPr>
          </w:p>
        </w:tc>
        <w:tc>
          <w:tcPr>
            <w:tcW w:w="2655" w:type="pct"/>
            <w:gridSpan w:val="4"/>
            <w:shd w:val="clear" w:color="auto" w:fill="auto"/>
            <w:noWrap/>
            <w:vAlign w:val="bottom"/>
          </w:tcPr>
          <w:p w14:paraId="7DCDD01B" w14:textId="03139984" w:rsidR="00D61C28" w:rsidRPr="002E3B38" w:rsidRDefault="00D61C28" w:rsidP="00412012">
            <w:pPr>
              <w:spacing w:line="240" w:lineRule="auto"/>
              <w:ind w:right="-72"/>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w:t>
            </w:r>
            <w:proofErr w:type="gramStart"/>
            <w:r w:rsidRPr="002E3B38">
              <w:rPr>
                <w:rFonts w:ascii="Browallia New" w:eastAsia="Arial Unicode MS" w:hAnsi="Browallia New" w:cs="Browallia New"/>
                <w:sz w:val="24"/>
                <w:szCs w:val="24"/>
                <w:cs/>
              </w:rPr>
              <w:t xml:space="preserve">หน่วย </w:t>
            </w:r>
            <w:r w:rsidRPr="002E3B38">
              <w:rPr>
                <w:rFonts w:ascii="Browallia New" w:eastAsia="Arial Unicode MS" w:hAnsi="Browallia New" w:cs="Browallia New"/>
                <w:sz w:val="24"/>
                <w:szCs w:val="24"/>
              </w:rPr>
              <w:t>:</w:t>
            </w:r>
            <w:proofErr w:type="gramEnd"/>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rPr>
              <w:t>บาท)</w:t>
            </w:r>
          </w:p>
        </w:tc>
      </w:tr>
      <w:tr w:rsidR="00D61C28" w:rsidRPr="002E3B38" w14:paraId="63D7C5DD" w14:textId="77777777" w:rsidTr="007154BB">
        <w:trPr>
          <w:trHeight w:val="300"/>
        </w:trPr>
        <w:tc>
          <w:tcPr>
            <w:tcW w:w="1305" w:type="pct"/>
            <w:shd w:val="clear" w:color="auto" w:fill="auto"/>
            <w:noWrap/>
            <w:vAlign w:val="bottom"/>
          </w:tcPr>
          <w:p w14:paraId="1F93CA8C" w14:textId="77777777" w:rsidR="00D61C28" w:rsidRPr="002E3B38" w:rsidRDefault="00D61C28" w:rsidP="009A4DBC">
            <w:pPr>
              <w:spacing w:line="240" w:lineRule="auto"/>
              <w:rPr>
                <w:rFonts w:ascii="Browallia New" w:eastAsia="Arial Unicode MS" w:hAnsi="Browallia New" w:cs="Browallia New"/>
                <w:sz w:val="24"/>
                <w:szCs w:val="24"/>
              </w:rPr>
            </w:pPr>
          </w:p>
        </w:tc>
        <w:tc>
          <w:tcPr>
            <w:tcW w:w="1040" w:type="pct"/>
            <w:shd w:val="clear" w:color="auto" w:fill="auto"/>
            <w:vAlign w:val="bottom"/>
          </w:tcPr>
          <w:p w14:paraId="03CE2D7C" w14:textId="77777777" w:rsidR="00D61C28" w:rsidRPr="002E3B38" w:rsidRDefault="00D61C28" w:rsidP="009A4DBC">
            <w:pPr>
              <w:spacing w:line="240" w:lineRule="auto"/>
              <w:ind w:right="-72"/>
              <w:jc w:val="center"/>
              <w:rPr>
                <w:rFonts w:ascii="Browallia New" w:eastAsia="Arial Unicode MS" w:hAnsi="Browallia New" w:cs="Browallia New"/>
                <w:sz w:val="24"/>
                <w:szCs w:val="24"/>
                <w:cs/>
              </w:rPr>
            </w:pPr>
          </w:p>
        </w:tc>
        <w:tc>
          <w:tcPr>
            <w:tcW w:w="2655" w:type="pct"/>
            <w:gridSpan w:val="4"/>
            <w:shd w:val="clear" w:color="auto" w:fill="auto"/>
            <w:noWrap/>
            <w:vAlign w:val="bottom"/>
          </w:tcPr>
          <w:p w14:paraId="17B3B29C" w14:textId="03EF1C2D" w:rsidR="00D61C28" w:rsidRPr="002E3B38" w:rsidRDefault="00D61C28" w:rsidP="00412012">
            <w:pPr>
              <w:pBdr>
                <w:bottom w:val="single" w:sz="4" w:space="1" w:color="auto"/>
              </w:pBdr>
              <w:spacing w:line="240" w:lineRule="auto"/>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ภาระผูกพันผลประโยชน์พนักงานเพิ่มขึ้น (ลดลง)</w:t>
            </w:r>
          </w:p>
        </w:tc>
      </w:tr>
      <w:tr w:rsidR="00D61C28" w:rsidRPr="002E3B38" w14:paraId="7A10AEB2" w14:textId="77777777" w:rsidTr="007154BB">
        <w:trPr>
          <w:trHeight w:val="300"/>
        </w:trPr>
        <w:tc>
          <w:tcPr>
            <w:tcW w:w="1305" w:type="pct"/>
            <w:shd w:val="clear" w:color="auto" w:fill="auto"/>
            <w:noWrap/>
            <w:vAlign w:val="bottom"/>
          </w:tcPr>
          <w:p w14:paraId="622345C4" w14:textId="77777777" w:rsidR="00D61C28" w:rsidRPr="002E3B38" w:rsidRDefault="00D61C28" w:rsidP="009A4DBC">
            <w:pPr>
              <w:spacing w:line="240" w:lineRule="auto"/>
              <w:rPr>
                <w:rFonts w:ascii="Browallia New" w:eastAsia="Arial Unicode MS" w:hAnsi="Browallia New" w:cs="Browallia New"/>
                <w:sz w:val="24"/>
                <w:szCs w:val="24"/>
              </w:rPr>
            </w:pPr>
          </w:p>
        </w:tc>
        <w:tc>
          <w:tcPr>
            <w:tcW w:w="1040" w:type="pct"/>
            <w:shd w:val="clear" w:color="auto" w:fill="auto"/>
            <w:vAlign w:val="bottom"/>
          </w:tcPr>
          <w:p w14:paraId="7E386AEF" w14:textId="77777777" w:rsidR="00D61C28" w:rsidRPr="002E3B38" w:rsidRDefault="00D61C28" w:rsidP="009A4DBC">
            <w:pPr>
              <w:spacing w:line="240" w:lineRule="auto"/>
              <w:ind w:right="-72"/>
              <w:jc w:val="center"/>
              <w:rPr>
                <w:rFonts w:ascii="Browallia New" w:eastAsia="Arial Unicode MS" w:hAnsi="Browallia New" w:cs="Browallia New"/>
                <w:sz w:val="24"/>
                <w:szCs w:val="24"/>
                <w:cs/>
              </w:rPr>
            </w:pPr>
          </w:p>
        </w:tc>
        <w:tc>
          <w:tcPr>
            <w:tcW w:w="1313" w:type="pct"/>
            <w:gridSpan w:val="2"/>
            <w:shd w:val="clear" w:color="auto" w:fill="auto"/>
            <w:noWrap/>
            <w:vAlign w:val="bottom"/>
          </w:tcPr>
          <w:p w14:paraId="556B40E5" w14:textId="77777777" w:rsidR="00D61C28" w:rsidRPr="002E3B38" w:rsidRDefault="00D61C28" w:rsidP="00412012">
            <w:pPr>
              <w:pBdr>
                <w:bottom w:val="single" w:sz="4" w:space="1" w:color="auto"/>
              </w:pBdr>
              <w:spacing w:line="240" w:lineRule="auto"/>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งบการเงินรวม</w:t>
            </w:r>
          </w:p>
        </w:tc>
        <w:tc>
          <w:tcPr>
            <w:tcW w:w="1342" w:type="pct"/>
            <w:gridSpan w:val="2"/>
            <w:shd w:val="clear" w:color="auto" w:fill="auto"/>
            <w:noWrap/>
            <w:vAlign w:val="bottom"/>
          </w:tcPr>
          <w:p w14:paraId="0EA56497" w14:textId="028571A8" w:rsidR="00D61C28" w:rsidRPr="002E3B38" w:rsidRDefault="00225A6B" w:rsidP="00412012">
            <w:pPr>
              <w:pBdr>
                <w:bottom w:val="single" w:sz="4" w:space="1" w:color="auto"/>
              </w:pBdr>
              <w:spacing w:line="240" w:lineRule="auto"/>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งบการเงินเฉพาะบริษัท</w:t>
            </w:r>
          </w:p>
        </w:tc>
      </w:tr>
      <w:tr w:rsidR="00D61C28" w:rsidRPr="002E3B38" w14:paraId="03FBBC1F" w14:textId="77777777" w:rsidTr="007154BB">
        <w:trPr>
          <w:trHeight w:val="255"/>
        </w:trPr>
        <w:tc>
          <w:tcPr>
            <w:tcW w:w="1305" w:type="pct"/>
            <w:shd w:val="clear" w:color="auto" w:fill="auto"/>
            <w:noWrap/>
            <w:vAlign w:val="bottom"/>
          </w:tcPr>
          <w:p w14:paraId="6D0AEB8E" w14:textId="77777777" w:rsidR="00D61C28" w:rsidRPr="002E3B38" w:rsidRDefault="00D61C28" w:rsidP="009A4DBC">
            <w:pPr>
              <w:spacing w:line="240" w:lineRule="auto"/>
              <w:rPr>
                <w:rFonts w:ascii="Browallia New" w:eastAsia="Arial Unicode MS" w:hAnsi="Browallia New" w:cs="Browallia New"/>
                <w:sz w:val="24"/>
                <w:szCs w:val="24"/>
              </w:rPr>
            </w:pPr>
          </w:p>
        </w:tc>
        <w:tc>
          <w:tcPr>
            <w:tcW w:w="1040" w:type="pct"/>
            <w:shd w:val="clear" w:color="auto" w:fill="auto"/>
            <w:vAlign w:val="bottom"/>
          </w:tcPr>
          <w:p w14:paraId="56FBA164" w14:textId="683A7CF2" w:rsidR="00D61C28" w:rsidRPr="002E3B38" w:rsidRDefault="00D61C28" w:rsidP="00412012">
            <w:pPr>
              <w:pBdr>
                <w:bottom w:val="single" w:sz="4" w:space="1" w:color="auto"/>
              </w:pBdr>
              <w:tabs>
                <w:tab w:val="clear" w:pos="1644"/>
                <w:tab w:val="left" w:pos="1563"/>
              </w:tabs>
              <w:spacing w:line="240" w:lineRule="auto"/>
              <w:ind w:right="33"/>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การเปลี่ยนแปลงใน</w:t>
            </w:r>
            <w:r w:rsidR="00412012" w:rsidRPr="002E3B38">
              <w:rPr>
                <w:rFonts w:ascii="Browallia New" w:eastAsia="Arial Unicode MS" w:hAnsi="Browallia New" w:cs="Browallia New"/>
                <w:sz w:val="24"/>
                <w:szCs w:val="24"/>
              </w:rPr>
              <w:br/>
            </w:r>
            <w:r w:rsidRPr="002E3B38">
              <w:rPr>
                <w:rFonts w:ascii="Browallia New" w:eastAsia="Arial Unicode MS" w:hAnsi="Browallia New" w:cs="Browallia New"/>
                <w:sz w:val="24"/>
                <w:szCs w:val="24"/>
                <w:cs/>
              </w:rPr>
              <w:t>ข้อสมมติฐาน</w:t>
            </w:r>
          </w:p>
        </w:tc>
        <w:tc>
          <w:tcPr>
            <w:tcW w:w="654" w:type="pct"/>
            <w:shd w:val="clear" w:color="auto" w:fill="auto"/>
            <w:noWrap/>
            <w:vAlign w:val="bottom"/>
          </w:tcPr>
          <w:p w14:paraId="0E6B6E72" w14:textId="70F29EF7" w:rsidR="00D61C28" w:rsidRPr="002E3B3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ธันวาคม</w:t>
            </w:r>
            <w:r w:rsidR="00D61C28" w:rsidRPr="002E3B38">
              <w:rPr>
                <w:rFonts w:ascii="Browallia New" w:eastAsia="Arial Unicode MS" w:hAnsi="Browallia New" w:cs="Browallia New"/>
                <w:sz w:val="24"/>
                <w:szCs w:val="24"/>
              </w:rPr>
              <w:t>256</w:t>
            </w:r>
            <w:r w:rsidR="00C847E7" w:rsidRPr="002E3B38">
              <w:rPr>
                <w:rFonts w:ascii="Browallia New" w:eastAsia="Arial Unicode MS" w:hAnsi="Browallia New" w:cs="Browallia New"/>
                <w:sz w:val="24"/>
                <w:szCs w:val="24"/>
              </w:rPr>
              <w:t>7</w:t>
            </w:r>
          </w:p>
        </w:tc>
        <w:tc>
          <w:tcPr>
            <w:tcW w:w="659" w:type="pct"/>
            <w:shd w:val="clear" w:color="auto" w:fill="auto"/>
            <w:noWrap/>
            <w:vAlign w:val="bottom"/>
          </w:tcPr>
          <w:p w14:paraId="4A78BB38" w14:textId="7FE3FFF9" w:rsidR="00D61C28" w:rsidRPr="002E3B3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ธันวาคม</w:t>
            </w:r>
            <w:r w:rsidR="00D61C28" w:rsidRPr="002E3B38">
              <w:rPr>
                <w:rFonts w:ascii="Browallia New" w:eastAsia="Arial Unicode MS" w:hAnsi="Browallia New" w:cs="Browallia New"/>
                <w:sz w:val="24"/>
                <w:szCs w:val="24"/>
              </w:rPr>
              <w:t>256</w:t>
            </w:r>
            <w:r w:rsidR="00C847E7" w:rsidRPr="002E3B38">
              <w:rPr>
                <w:rFonts w:ascii="Browallia New" w:eastAsia="Arial Unicode MS" w:hAnsi="Browallia New" w:cs="Browallia New"/>
                <w:sz w:val="24"/>
                <w:szCs w:val="24"/>
              </w:rPr>
              <w:t>6</w:t>
            </w:r>
          </w:p>
        </w:tc>
        <w:tc>
          <w:tcPr>
            <w:tcW w:w="654" w:type="pct"/>
            <w:shd w:val="clear" w:color="auto" w:fill="auto"/>
            <w:noWrap/>
            <w:vAlign w:val="bottom"/>
          </w:tcPr>
          <w:p w14:paraId="14B328D7" w14:textId="79F0E5E7" w:rsidR="00D61C28" w:rsidRPr="002E3B3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ธันวาคม</w:t>
            </w:r>
            <w:r w:rsidR="00D61C28" w:rsidRPr="002E3B38">
              <w:rPr>
                <w:rFonts w:ascii="Browallia New" w:eastAsia="Arial Unicode MS" w:hAnsi="Browallia New" w:cs="Browallia New"/>
                <w:sz w:val="24"/>
                <w:szCs w:val="24"/>
              </w:rPr>
              <w:t>256</w:t>
            </w:r>
            <w:r w:rsidR="00C847E7" w:rsidRPr="002E3B38">
              <w:rPr>
                <w:rFonts w:ascii="Browallia New" w:eastAsia="Arial Unicode MS" w:hAnsi="Browallia New" w:cs="Browallia New"/>
                <w:sz w:val="24"/>
                <w:szCs w:val="24"/>
              </w:rPr>
              <w:t>7</w:t>
            </w:r>
          </w:p>
        </w:tc>
        <w:tc>
          <w:tcPr>
            <w:tcW w:w="688" w:type="pct"/>
            <w:shd w:val="clear" w:color="auto" w:fill="auto"/>
            <w:noWrap/>
            <w:vAlign w:val="bottom"/>
          </w:tcPr>
          <w:p w14:paraId="5E4D5D58" w14:textId="77777777" w:rsidR="00AC176F" w:rsidRPr="002E3B3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ธันวาคม</w:t>
            </w:r>
          </w:p>
          <w:p w14:paraId="38327D3F" w14:textId="1081A7EF" w:rsidR="00D61C28" w:rsidRPr="002E3B38" w:rsidRDefault="009A4DBC" w:rsidP="00412012">
            <w:pPr>
              <w:pBdr>
                <w:bottom w:val="single" w:sz="4" w:space="1" w:color="auto"/>
              </w:pBdr>
              <w:tabs>
                <w:tab w:val="right" w:pos="1010"/>
              </w:tabs>
              <w:spacing w:line="240" w:lineRule="auto"/>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2</w:t>
            </w:r>
            <w:r w:rsidR="00D61C28" w:rsidRPr="002E3B38">
              <w:rPr>
                <w:rFonts w:ascii="Browallia New" w:eastAsia="Arial Unicode MS" w:hAnsi="Browallia New" w:cs="Browallia New"/>
                <w:sz w:val="24"/>
                <w:szCs w:val="24"/>
              </w:rPr>
              <w:t>56</w:t>
            </w:r>
            <w:r w:rsidR="00C847E7" w:rsidRPr="002E3B38">
              <w:rPr>
                <w:rFonts w:ascii="Browallia New" w:eastAsia="Arial Unicode MS" w:hAnsi="Browallia New" w:cs="Browallia New"/>
                <w:sz w:val="24"/>
                <w:szCs w:val="24"/>
              </w:rPr>
              <w:t>6</w:t>
            </w:r>
          </w:p>
        </w:tc>
      </w:tr>
      <w:tr w:rsidR="00D61C28" w:rsidRPr="002E3B38" w14:paraId="72900946" w14:textId="77777777" w:rsidTr="007154BB">
        <w:trPr>
          <w:trHeight w:val="296"/>
        </w:trPr>
        <w:tc>
          <w:tcPr>
            <w:tcW w:w="1305" w:type="pct"/>
            <w:shd w:val="clear" w:color="auto" w:fill="auto"/>
            <w:noWrap/>
            <w:vAlign w:val="bottom"/>
            <w:hideMark/>
          </w:tcPr>
          <w:p w14:paraId="41B088AA" w14:textId="77777777" w:rsidR="00D61C28" w:rsidRPr="002E3B38" w:rsidRDefault="00D61C28" w:rsidP="009A4DBC">
            <w:pPr>
              <w:spacing w:line="240" w:lineRule="auto"/>
              <w:rPr>
                <w:rFonts w:ascii="Browallia New" w:eastAsia="Arial Unicode MS" w:hAnsi="Browallia New" w:cs="Browallia New"/>
                <w:sz w:val="24"/>
                <w:szCs w:val="24"/>
              </w:rPr>
            </w:pPr>
          </w:p>
        </w:tc>
        <w:tc>
          <w:tcPr>
            <w:tcW w:w="1040" w:type="pct"/>
            <w:shd w:val="clear" w:color="auto" w:fill="auto"/>
            <w:noWrap/>
            <w:vAlign w:val="bottom"/>
            <w:hideMark/>
          </w:tcPr>
          <w:p w14:paraId="2C77BBE6" w14:textId="77777777" w:rsidR="00D61C28" w:rsidRPr="002E3B38" w:rsidRDefault="00D61C28" w:rsidP="009A4DBC">
            <w:pPr>
              <w:tabs>
                <w:tab w:val="decimal" w:pos="1780"/>
              </w:tabs>
              <w:spacing w:line="240" w:lineRule="auto"/>
              <w:ind w:right="-72"/>
              <w:rPr>
                <w:rFonts w:ascii="Browallia New" w:eastAsia="Arial Unicode MS" w:hAnsi="Browallia New" w:cs="Browallia New"/>
                <w:sz w:val="24"/>
                <w:szCs w:val="24"/>
              </w:rPr>
            </w:pPr>
          </w:p>
        </w:tc>
        <w:tc>
          <w:tcPr>
            <w:tcW w:w="654" w:type="pct"/>
            <w:shd w:val="clear" w:color="auto" w:fill="auto"/>
            <w:noWrap/>
            <w:vAlign w:val="bottom"/>
            <w:hideMark/>
          </w:tcPr>
          <w:p w14:paraId="08702DBE" w14:textId="77777777" w:rsidR="00D61C28" w:rsidRPr="002E3B3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59" w:type="pct"/>
            <w:shd w:val="clear" w:color="auto" w:fill="auto"/>
            <w:noWrap/>
            <w:vAlign w:val="bottom"/>
            <w:hideMark/>
          </w:tcPr>
          <w:p w14:paraId="52977491" w14:textId="77777777" w:rsidR="00D61C28" w:rsidRPr="002E3B3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54" w:type="pct"/>
            <w:shd w:val="clear" w:color="auto" w:fill="auto"/>
            <w:noWrap/>
            <w:vAlign w:val="bottom"/>
            <w:hideMark/>
          </w:tcPr>
          <w:p w14:paraId="175FAE67" w14:textId="77777777" w:rsidR="00D61C28" w:rsidRPr="002E3B38" w:rsidRDefault="00D61C28" w:rsidP="00412012">
            <w:pPr>
              <w:tabs>
                <w:tab w:val="decimal" w:pos="1010"/>
              </w:tabs>
              <w:spacing w:line="240" w:lineRule="auto"/>
              <w:jc w:val="both"/>
              <w:rPr>
                <w:rFonts w:ascii="Browallia New" w:eastAsia="Arial Unicode MS" w:hAnsi="Browallia New" w:cs="Browallia New"/>
                <w:sz w:val="24"/>
                <w:szCs w:val="24"/>
              </w:rPr>
            </w:pPr>
          </w:p>
        </w:tc>
        <w:tc>
          <w:tcPr>
            <w:tcW w:w="688" w:type="pct"/>
            <w:shd w:val="clear" w:color="auto" w:fill="auto"/>
            <w:noWrap/>
            <w:vAlign w:val="bottom"/>
            <w:hideMark/>
          </w:tcPr>
          <w:p w14:paraId="4CB26315" w14:textId="77777777" w:rsidR="00D61C28" w:rsidRPr="002E3B38" w:rsidRDefault="00D61C28" w:rsidP="00412012">
            <w:pPr>
              <w:tabs>
                <w:tab w:val="decimal" w:pos="1010"/>
              </w:tabs>
              <w:spacing w:line="240" w:lineRule="auto"/>
              <w:jc w:val="both"/>
              <w:rPr>
                <w:rFonts w:ascii="Browallia New" w:eastAsia="Arial Unicode MS" w:hAnsi="Browallia New" w:cs="Browallia New"/>
                <w:sz w:val="24"/>
                <w:szCs w:val="24"/>
              </w:rPr>
            </w:pPr>
          </w:p>
        </w:tc>
      </w:tr>
      <w:tr w:rsidR="00C847E7" w:rsidRPr="002E3B38" w14:paraId="01933BDC" w14:textId="77777777" w:rsidTr="007154BB">
        <w:trPr>
          <w:trHeight w:val="255"/>
        </w:trPr>
        <w:tc>
          <w:tcPr>
            <w:tcW w:w="1305" w:type="pct"/>
            <w:shd w:val="clear" w:color="auto" w:fill="auto"/>
            <w:noWrap/>
            <w:vAlign w:val="bottom"/>
            <w:hideMark/>
          </w:tcPr>
          <w:p w14:paraId="1AC0AACF"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อัตราคิดลด</w:t>
            </w:r>
          </w:p>
        </w:tc>
        <w:tc>
          <w:tcPr>
            <w:tcW w:w="1040" w:type="pct"/>
            <w:shd w:val="clear" w:color="auto" w:fill="auto"/>
            <w:noWrap/>
            <w:vAlign w:val="bottom"/>
            <w:hideMark/>
          </w:tcPr>
          <w:p w14:paraId="6C657BB9" w14:textId="0741C92C"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เพิ่มขึ้นร้อยละ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0C484EB6" w14:textId="3AD53CF7"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w:t>
            </w:r>
            <w:r w:rsidR="001B5EE3" w:rsidRPr="002E3B38">
              <w:rPr>
                <w:rFonts w:ascii="Browallia New" w:eastAsia="Arial Unicode MS" w:hAnsi="Browallia New" w:cs="Browallia New"/>
                <w:sz w:val="24"/>
                <w:szCs w:val="24"/>
                <w:lang w:val="en-GB"/>
              </w:rPr>
              <w:t>11,129,817</w:t>
            </w:r>
            <w:r w:rsidRPr="002E3B38">
              <w:rPr>
                <w:rFonts w:ascii="Browallia New" w:eastAsia="Arial Unicode MS" w:hAnsi="Browallia New" w:cs="Browallia New"/>
                <w:sz w:val="24"/>
                <w:szCs w:val="24"/>
                <w:lang w:val="en-GB"/>
              </w:rPr>
              <w:t>)</w:t>
            </w:r>
          </w:p>
        </w:tc>
        <w:tc>
          <w:tcPr>
            <w:tcW w:w="659" w:type="pct"/>
            <w:shd w:val="clear" w:color="auto" w:fill="auto"/>
            <w:noWrap/>
            <w:vAlign w:val="bottom"/>
          </w:tcPr>
          <w:p w14:paraId="4D00622D" w14:textId="2AB34640"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(13,898,587)</w:t>
            </w:r>
          </w:p>
        </w:tc>
        <w:tc>
          <w:tcPr>
            <w:tcW w:w="654" w:type="pct"/>
            <w:shd w:val="clear" w:color="auto" w:fill="auto"/>
            <w:noWrap/>
            <w:vAlign w:val="bottom"/>
          </w:tcPr>
          <w:p w14:paraId="22C32BD2" w14:textId="784B02F8"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(4,192,351)</w:t>
            </w:r>
          </w:p>
        </w:tc>
        <w:tc>
          <w:tcPr>
            <w:tcW w:w="688" w:type="pct"/>
            <w:shd w:val="clear" w:color="auto" w:fill="auto"/>
            <w:noWrap/>
            <w:vAlign w:val="bottom"/>
          </w:tcPr>
          <w:p w14:paraId="3474D81A" w14:textId="3581653D"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(4,891,348)</w:t>
            </w:r>
          </w:p>
        </w:tc>
      </w:tr>
      <w:tr w:rsidR="00C847E7" w:rsidRPr="002E3B38" w14:paraId="5C66BD18" w14:textId="77777777" w:rsidTr="007154BB">
        <w:trPr>
          <w:trHeight w:val="270"/>
        </w:trPr>
        <w:tc>
          <w:tcPr>
            <w:tcW w:w="1305" w:type="pct"/>
            <w:shd w:val="clear" w:color="auto" w:fill="auto"/>
            <w:noWrap/>
            <w:vAlign w:val="bottom"/>
            <w:hideMark/>
          </w:tcPr>
          <w:p w14:paraId="086C154E"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อัตราคิดลด</w:t>
            </w:r>
          </w:p>
        </w:tc>
        <w:tc>
          <w:tcPr>
            <w:tcW w:w="1040" w:type="pct"/>
            <w:shd w:val="clear" w:color="auto" w:fill="auto"/>
            <w:noWrap/>
            <w:vAlign w:val="bottom"/>
            <w:hideMark/>
          </w:tcPr>
          <w:p w14:paraId="357A1586" w14:textId="01CF3FFB"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ลดลงร้อยละ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27987FE6" w14:textId="54EBDE5C" w:rsidR="00C847E7" w:rsidRPr="002E3B38" w:rsidRDefault="001B5EE3"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12,658,503</w:t>
            </w:r>
          </w:p>
        </w:tc>
        <w:tc>
          <w:tcPr>
            <w:tcW w:w="659" w:type="pct"/>
            <w:shd w:val="clear" w:color="auto" w:fill="auto"/>
            <w:noWrap/>
            <w:vAlign w:val="bottom"/>
          </w:tcPr>
          <w:p w14:paraId="206F5DFE" w14:textId="3A9ADB32"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15,859,017</w:t>
            </w:r>
          </w:p>
        </w:tc>
        <w:tc>
          <w:tcPr>
            <w:tcW w:w="654" w:type="pct"/>
            <w:shd w:val="clear" w:color="auto" w:fill="auto"/>
            <w:noWrap/>
            <w:vAlign w:val="bottom"/>
          </w:tcPr>
          <w:p w14:paraId="6B759F08" w14:textId="6E80DF34"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4,768,317</w:t>
            </w:r>
          </w:p>
        </w:tc>
        <w:tc>
          <w:tcPr>
            <w:tcW w:w="688" w:type="pct"/>
            <w:shd w:val="clear" w:color="auto" w:fill="auto"/>
            <w:noWrap/>
            <w:vAlign w:val="bottom"/>
          </w:tcPr>
          <w:p w14:paraId="1A62D3DE" w14:textId="40159A9E"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5,582,103</w:t>
            </w:r>
          </w:p>
        </w:tc>
      </w:tr>
      <w:tr w:rsidR="00C847E7" w:rsidRPr="002E3B38" w14:paraId="189523A5" w14:textId="77777777" w:rsidTr="007154BB">
        <w:trPr>
          <w:trHeight w:val="219"/>
        </w:trPr>
        <w:tc>
          <w:tcPr>
            <w:tcW w:w="1305" w:type="pct"/>
            <w:shd w:val="clear" w:color="auto" w:fill="auto"/>
            <w:noWrap/>
            <w:vAlign w:val="bottom"/>
            <w:hideMark/>
          </w:tcPr>
          <w:p w14:paraId="6C712C90"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อัตราการเพิ่มของเงินเดือน</w:t>
            </w:r>
          </w:p>
        </w:tc>
        <w:tc>
          <w:tcPr>
            <w:tcW w:w="1040" w:type="pct"/>
            <w:shd w:val="clear" w:color="auto" w:fill="auto"/>
            <w:noWrap/>
            <w:vAlign w:val="bottom"/>
            <w:hideMark/>
          </w:tcPr>
          <w:p w14:paraId="4CC79143" w14:textId="06D62CFF"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เพิ่มขึ้นร้อยละ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1F1CA869" w14:textId="714E17BA" w:rsidR="00C847E7" w:rsidRPr="002E3B38" w:rsidRDefault="001B5EE3"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12,145,965</w:t>
            </w:r>
          </w:p>
        </w:tc>
        <w:tc>
          <w:tcPr>
            <w:tcW w:w="659" w:type="pct"/>
            <w:shd w:val="clear" w:color="auto" w:fill="auto"/>
            <w:noWrap/>
            <w:vAlign w:val="bottom"/>
          </w:tcPr>
          <w:p w14:paraId="29757B4B" w14:textId="61D7CDC0"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15,221,822</w:t>
            </w:r>
          </w:p>
        </w:tc>
        <w:tc>
          <w:tcPr>
            <w:tcW w:w="654" w:type="pct"/>
            <w:shd w:val="clear" w:color="auto" w:fill="auto"/>
            <w:noWrap/>
            <w:vAlign w:val="bottom"/>
          </w:tcPr>
          <w:p w14:paraId="1B07BA19" w14:textId="56808F03"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4,575,287</w:t>
            </w:r>
          </w:p>
        </w:tc>
        <w:tc>
          <w:tcPr>
            <w:tcW w:w="688" w:type="pct"/>
            <w:shd w:val="clear" w:color="auto" w:fill="auto"/>
            <w:noWrap/>
            <w:vAlign w:val="bottom"/>
          </w:tcPr>
          <w:p w14:paraId="127B205C" w14:textId="17D987DA"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5,357,653</w:t>
            </w:r>
          </w:p>
        </w:tc>
      </w:tr>
      <w:tr w:rsidR="00C847E7" w:rsidRPr="002E3B38" w14:paraId="0E99515B" w14:textId="77777777" w:rsidTr="007154BB">
        <w:trPr>
          <w:trHeight w:val="240"/>
        </w:trPr>
        <w:tc>
          <w:tcPr>
            <w:tcW w:w="1305" w:type="pct"/>
            <w:shd w:val="clear" w:color="auto" w:fill="auto"/>
            <w:noWrap/>
            <w:vAlign w:val="bottom"/>
            <w:hideMark/>
          </w:tcPr>
          <w:p w14:paraId="2C852997"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อัตราการเพิ่มของเงินเดือน</w:t>
            </w:r>
          </w:p>
        </w:tc>
        <w:tc>
          <w:tcPr>
            <w:tcW w:w="1040" w:type="pct"/>
            <w:shd w:val="clear" w:color="auto" w:fill="auto"/>
            <w:noWrap/>
            <w:vAlign w:val="bottom"/>
            <w:hideMark/>
          </w:tcPr>
          <w:p w14:paraId="0B99459F" w14:textId="6188D794"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ลดลงร้อยละ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1210AE58" w14:textId="126A9CFA"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w:t>
            </w:r>
            <w:r w:rsidR="001B5EE3" w:rsidRPr="002E3B38">
              <w:rPr>
                <w:rFonts w:ascii="Browallia New" w:eastAsia="Arial Unicode MS" w:hAnsi="Browallia New" w:cs="Browallia New"/>
                <w:sz w:val="24"/>
                <w:szCs w:val="24"/>
                <w:lang w:val="en-GB"/>
              </w:rPr>
              <w:t>10,921,858)</w:t>
            </w:r>
          </w:p>
        </w:tc>
        <w:tc>
          <w:tcPr>
            <w:tcW w:w="659" w:type="pct"/>
            <w:shd w:val="clear" w:color="auto" w:fill="auto"/>
            <w:noWrap/>
            <w:vAlign w:val="bottom"/>
          </w:tcPr>
          <w:p w14:paraId="24FD27AF" w14:textId="2EFD2E9F"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(13,641,831)</w:t>
            </w:r>
          </w:p>
        </w:tc>
        <w:tc>
          <w:tcPr>
            <w:tcW w:w="654" w:type="pct"/>
            <w:shd w:val="clear" w:color="auto" w:fill="auto"/>
            <w:noWrap/>
            <w:vAlign w:val="bottom"/>
          </w:tcPr>
          <w:p w14:paraId="1EE82384" w14:textId="504A8605"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(4,114,103)</w:t>
            </w:r>
          </w:p>
        </w:tc>
        <w:tc>
          <w:tcPr>
            <w:tcW w:w="688" w:type="pct"/>
            <w:shd w:val="clear" w:color="auto" w:fill="auto"/>
            <w:noWrap/>
            <w:vAlign w:val="bottom"/>
          </w:tcPr>
          <w:p w14:paraId="4AA7489B" w14:textId="0F3D719E"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(4,800,913)</w:t>
            </w:r>
          </w:p>
        </w:tc>
      </w:tr>
      <w:tr w:rsidR="00C847E7" w:rsidRPr="002E3B38" w14:paraId="7CB25009" w14:textId="77777777" w:rsidTr="007154BB">
        <w:trPr>
          <w:trHeight w:val="175"/>
        </w:trPr>
        <w:tc>
          <w:tcPr>
            <w:tcW w:w="1305" w:type="pct"/>
            <w:shd w:val="clear" w:color="auto" w:fill="auto"/>
            <w:noWrap/>
            <w:vAlign w:val="bottom"/>
            <w:hideMark/>
          </w:tcPr>
          <w:p w14:paraId="2AD2CAE1"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อัตราการลาออก</w:t>
            </w:r>
          </w:p>
        </w:tc>
        <w:tc>
          <w:tcPr>
            <w:tcW w:w="1040" w:type="pct"/>
            <w:shd w:val="clear" w:color="auto" w:fill="auto"/>
            <w:noWrap/>
            <w:vAlign w:val="bottom"/>
            <w:hideMark/>
          </w:tcPr>
          <w:p w14:paraId="73BDE3C4" w14:textId="59C3284A"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เพิ่มขึ้นร้อยละ </w:t>
            </w:r>
            <w:r w:rsidRPr="002E3B38">
              <w:rPr>
                <w:rFonts w:ascii="Browallia New" w:eastAsia="Arial Unicode MS" w:hAnsi="Browallia New" w:cs="Browallia New"/>
                <w:sz w:val="24"/>
                <w:szCs w:val="24"/>
              </w:rPr>
              <w:t>20</w:t>
            </w:r>
          </w:p>
        </w:tc>
        <w:tc>
          <w:tcPr>
            <w:tcW w:w="654" w:type="pct"/>
            <w:shd w:val="clear" w:color="auto" w:fill="auto"/>
            <w:noWrap/>
            <w:vAlign w:val="bottom"/>
          </w:tcPr>
          <w:p w14:paraId="56D7C1B9" w14:textId="5AB24E99"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w:t>
            </w:r>
            <w:r w:rsidR="001B5EE3" w:rsidRPr="002E3B38">
              <w:rPr>
                <w:rFonts w:ascii="Browallia New" w:eastAsia="Arial Unicode MS" w:hAnsi="Browallia New" w:cs="Browallia New"/>
                <w:sz w:val="24"/>
                <w:szCs w:val="24"/>
                <w:lang w:val="en-GB"/>
              </w:rPr>
              <w:t>12,42</w:t>
            </w:r>
            <w:r w:rsidR="00963013" w:rsidRPr="002E3B38">
              <w:rPr>
                <w:rFonts w:ascii="Browallia New" w:eastAsia="Arial Unicode MS" w:hAnsi="Browallia New" w:cs="Browallia New"/>
                <w:sz w:val="24"/>
                <w:szCs w:val="24"/>
                <w:lang w:val="en-GB"/>
              </w:rPr>
              <w:t>6,274</w:t>
            </w:r>
            <w:r w:rsidRPr="002E3B38">
              <w:rPr>
                <w:rFonts w:ascii="Browallia New" w:eastAsia="Arial Unicode MS" w:hAnsi="Browallia New" w:cs="Browallia New"/>
                <w:sz w:val="24"/>
                <w:szCs w:val="24"/>
                <w:lang w:val="en-GB"/>
              </w:rPr>
              <w:t>)</w:t>
            </w:r>
          </w:p>
        </w:tc>
        <w:tc>
          <w:tcPr>
            <w:tcW w:w="659" w:type="pct"/>
            <w:shd w:val="clear" w:color="auto" w:fill="auto"/>
            <w:noWrap/>
            <w:vAlign w:val="bottom"/>
          </w:tcPr>
          <w:p w14:paraId="2E2FC939" w14:textId="41F24481"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(14,556,869)</w:t>
            </w:r>
          </w:p>
        </w:tc>
        <w:tc>
          <w:tcPr>
            <w:tcW w:w="654" w:type="pct"/>
            <w:shd w:val="clear" w:color="auto" w:fill="auto"/>
            <w:noWrap/>
            <w:vAlign w:val="bottom"/>
          </w:tcPr>
          <w:p w14:paraId="7A476293" w14:textId="04CD43DE"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(4,788,739)</w:t>
            </w:r>
          </w:p>
        </w:tc>
        <w:tc>
          <w:tcPr>
            <w:tcW w:w="688" w:type="pct"/>
            <w:shd w:val="clear" w:color="auto" w:fill="auto"/>
            <w:noWrap/>
            <w:vAlign w:val="bottom"/>
          </w:tcPr>
          <w:p w14:paraId="1F9D9D90" w14:textId="433C6F73"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(5,159,319)</w:t>
            </w:r>
          </w:p>
        </w:tc>
      </w:tr>
      <w:tr w:rsidR="00C847E7" w:rsidRPr="002E3B38" w14:paraId="6F54DB0A" w14:textId="77777777" w:rsidTr="007154BB">
        <w:trPr>
          <w:trHeight w:val="240"/>
        </w:trPr>
        <w:tc>
          <w:tcPr>
            <w:tcW w:w="1305" w:type="pct"/>
            <w:shd w:val="clear" w:color="auto" w:fill="auto"/>
            <w:noWrap/>
            <w:vAlign w:val="bottom"/>
            <w:hideMark/>
          </w:tcPr>
          <w:p w14:paraId="5FB56859" w14:textId="77777777" w:rsidR="00C847E7" w:rsidRPr="002E3B38" w:rsidRDefault="00C847E7" w:rsidP="00C847E7">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อัตราการลาออก</w:t>
            </w:r>
          </w:p>
        </w:tc>
        <w:tc>
          <w:tcPr>
            <w:tcW w:w="1040" w:type="pct"/>
            <w:shd w:val="clear" w:color="auto" w:fill="auto"/>
            <w:noWrap/>
            <w:vAlign w:val="bottom"/>
            <w:hideMark/>
          </w:tcPr>
          <w:p w14:paraId="4D70FA91" w14:textId="2EED8024"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ลดลงร้อยละ </w:t>
            </w:r>
            <w:r w:rsidRPr="002E3B38">
              <w:rPr>
                <w:rFonts w:ascii="Browallia New" w:eastAsia="Arial Unicode MS" w:hAnsi="Browallia New" w:cs="Browallia New"/>
                <w:sz w:val="24"/>
                <w:szCs w:val="24"/>
              </w:rPr>
              <w:t>20</w:t>
            </w:r>
          </w:p>
        </w:tc>
        <w:tc>
          <w:tcPr>
            <w:tcW w:w="654" w:type="pct"/>
            <w:shd w:val="clear" w:color="auto" w:fill="auto"/>
            <w:noWrap/>
            <w:vAlign w:val="bottom"/>
          </w:tcPr>
          <w:p w14:paraId="02497D86" w14:textId="75D1BE90" w:rsidR="00C847E7" w:rsidRPr="002E3B38" w:rsidRDefault="00963013"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15,545,</w:t>
            </w:r>
            <w:r w:rsidR="00335782" w:rsidRPr="002E3B38">
              <w:rPr>
                <w:rFonts w:ascii="Browallia New" w:eastAsia="Arial Unicode MS" w:hAnsi="Browallia New" w:cs="Browallia New"/>
                <w:sz w:val="24"/>
                <w:szCs w:val="24"/>
                <w:lang w:val="en-GB"/>
              </w:rPr>
              <w:t>8</w:t>
            </w:r>
            <w:r w:rsidRPr="002E3B38">
              <w:rPr>
                <w:rFonts w:ascii="Browallia New" w:eastAsia="Arial Unicode MS" w:hAnsi="Browallia New" w:cs="Browallia New"/>
                <w:sz w:val="24"/>
                <w:szCs w:val="24"/>
                <w:lang w:val="en-GB"/>
              </w:rPr>
              <w:t>06</w:t>
            </w:r>
          </w:p>
        </w:tc>
        <w:tc>
          <w:tcPr>
            <w:tcW w:w="659" w:type="pct"/>
            <w:shd w:val="clear" w:color="auto" w:fill="auto"/>
            <w:noWrap/>
            <w:vAlign w:val="bottom"/>
          </w:tcPr>
          <w:p w14:paraId="58611FEC" w14:textId="063AF24B"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17,661,297</w:t>
            </w:r>
          </w:p>
        </w:tc>
        <w:tc>
          <w:tcPr>
            <w:tcW w:w="654" w:type="pct"/>
            <w:shd w:val="clear" w:color="auto" w:fill="auto"/>
            <w:noWrap/>
            <w:vAlign w:val="bottom"/>
          </w:tcPr>
          <w:p w14:paraId="21127AF4" w14:textId="42FC1C31"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5,930,755</w:t>
            </w:r>
          </w:p>
        </w:tc>
        <w:tc>
          <w:tcPr>
            <w:tcW w:w="688" w:type="pct"/>
            <w:shd w:val="clear" w:color="auto" w:fill="auto"/>
            <w:noWrap/>
            <w:vAlign w:val="bottom"/>
          </w:tcPr>
          <w:p w14:paraId="5D03A16E" w14:textId="008C5956"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6,239,672</w:t>
            </w:r>
          </w:p>
        </w:tc>
      </w:tr>
      <w:tr w:rsidR="00C847E7" w:rsidRPr="002E3B38" w14:paraId="252F08C4" w14:textId="77777777" w:rsidTr="007154BB">
        <w:trPr>
          <w:trHeight w:val="240"/>
        </w:trPr>
        <w:tc>
          <w:tcPr>
            <w:tcW w:w="1305" w:type="pct"/>
            <w:shd w:val="clear" w:color="auto" w:fill="auto"/>
            <w:noWrap/>
            <w:vAlign w:val="bottom"/>
          </w:tcPr>
          <w:p w14:paraId="256405EC" w14:textId="77777777" w:rsidR="00C847E7" w:rsidRPr="002E3B38" w:rsidRDefault="00C847E7" w:rsidP="00C847E7">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อัตราการตาย</w:t>
            </w:r>
          </w:p>
        </w:tc>
        <w:tc>
          <w:tcPr>
            <w:tcW w:w="1040" w:type="pct"/>
            <w:shd w:val="clear" w:color="auto" w:fill="auto"/>
            <w:noWrap/>
            <w:vAlign w:val="bottom"/>
          </w:tcPr>
          <w:p w14:paraId="0943E8CF" w14:textId="6859B613"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เพิ่มขึ้นร้อยละ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0D46F7E9" w14:textId="4C9E67E5" w:rsidR="00C847E7" w:rsidRPr="002E3B38" w:rsidRDefault="00335782"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481,457</w:t>
            </w:r>
          </w:p>
        </w:tc>
        <w:tc>
          <w:tcPr>
            <w:tcW w:w="659" w:type="pct"/>
            <w:shd w:val="clear" w:color="auto" w:fill="auto"/>
            <w:noWrap/>
            <w:vAlign w:val="bottom"/>
          </w:tcPr>
          <w:p w14:paraId="76A16DA6" w14:textId="1E6DCA2A"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567,509</w:t>
            </w:r>
          </w:p>
        </w:tc>
        <w:tc>
          <w:tcPr>
            <w:tcW w:w="654" w:type="pct"/>
            <w:shd w:val="clear" w:color="auto" w:fill="auto"/>
            <w:noWrap/>
            <w:vAlign w:val="bottom"/>
          </w:tcPr>
          <w:p w14:paraId="29F86880" w14:textId="4A7DF217"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165,415</w:t>
            </w:r>
          </w:p>
        </w:tc>
        <w:tc>
          <w:tcPr>
            <w:tcW w:w="688" w:type="pct"/>
            <w:shd w:val="clear" w:color="auto" w:fill="auto"/>
            <w:noWrap/>
            <w:vAlign w:val="bottom"/>
          </w:tcPr>
          <w:p w14:paraId="39CDBF42" w14:textId="234BE174"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181,240</w:t>
            </w:r>
          </w:p>
        </w:tc>
      </w:tr>
      <w:tr w:rsidR="00C847E7" w:rsidRPr="002E3B38" w14:paraId="34C6893C" w14:textId="77777777" w:rsidTr="007154BB">
        <w:trPr>
          <w:trHeight w:val="240"/>
        </w:trPr>
        <w:tc>
          <w:tcPr>
            <w:tcW w:w="1305" w:type="pct"/>
            <w:shd w:val="clear" w:color="auto" w:fill="auto"/>
            <w:noWrap/>
            <w:vAlign w:val="bottom"/>
          </w:tcPr>
          <w:p w14:paraId="18700D1D" w14:textId="77777777" w:rsidR="00C847E7" w:rsidRPr="002E3B38" w:rsidRDefault="00C847E7" w:rsidP="00C847E7">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อัตราการตาย</w:t>
            </w:r>
          </w:p>
        </w:tc>
        <w:tc>
          <w:tcPr>
            <w:tcW w:w="1040" w:type="pct"/>
            <w:shd w:val="clear" w:color="auto" w:fill="auto"/>
            <w:noWrap/>
            <w:vAlign w:val="bottom"/>
          </w:tcPr>
          <w:p w14:paraId="1DB3D712" w14:textId="54AADE4D" w:rsidR="00C847E7" w:rsidRPr="002E3B38" w:rsidRDefault="00C847E7" w:rsidP="00412012">
            <w:pPr>
              <w:tabs>
                <w:tab w:val="right" w:pos="1727"/>
              </w:tabs>
              <w:spacing w:line="240" w:lineRule="auto"/>
              <w:ind w:right="-72"/>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ลดลงร้อยละ </w:t>
            </w:r>
            <w:r w:rsidRPr="002E3B38">
              <w:rPr>
                <w:rFonts w:ascii="Browallia New" w:eastAsia="Arial Unicode MS" w:hAnsi="Browallia New" w:cs="Browallia New"/>
                <w:sz w:val="24"/>
                <w:szCs w:val="24"/>
              </w:rPr>
              <w:t>1</w:t>
            </w:r>
          </w:p>
        </w:tc>
        <w:tc>
          <w:tcPr>
            <w:tcW w:w="654" w:type="pct"/>
            <w:shd w:val="clear" w:color="auto" w:fill="auto"/>
            <w:noWrap/>
            <w:vAlign w:val="bottom"/>
          </w:tcPr>
          <w:p w14:paraId="174E9699" w14:textId="3C5B95B3"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w:t>
            </w:r>
            <w:r w:rsidR="00335782" w:rsidRPr="002E3B38">
              <w:rPr>
                <w:rFonts w:ascii="Browallia New" w:eastAsia="Arial Unicode MS" w:hAnsi="Browallia New" w:cs="Browallia New"/>
                <w:sz w:val="24"/>
                <w:szCs w:val="24"/>
                <w:lang w:val="en-GB"/>
              </w:rPr>
              <w:t>549,</w:t>
            </w:r>
            <w:r w:rsidR="009B1F5E" w:rsidRPr="002E3B38">
              <w:rPr>
                <w:rFonts w:ascii="Browallia New" w:eastAsia="Arial Unicode MS" w:hAnsi="Browallia New" w:cs="Browallia New"/>
                <w:sz w:val="24"/>
                <w:szCs w:val="24"/>
                <w:lang w:val="en-GB"/>
              </w:rPr>
              <w:t>629</w:t>
            </w:r>
            <w:r w:rsidRPr="002E3B38">
              <w:rPr>
                <w:rFonts w:ascii="Browallia New" w:eastAsia="Arial Unicode MS" w:hAnsi="Browallia New" w:cs="Browallia New"/>
                <w:sz w:val="24"/>
                <w:szCs w:val="24"/>
                <w:lang w:val="en-GB"/>
              </w:rPr>
              <w:t>)</w:t>
            </w:r>
          </w:p>
        </w:tc>
        <w:tc>
          <w:tcPr>
            <w:tcW w:w="659" w:type="pct"/>
            <w:shd w:val="clear" w:color="auto" w:fill="auto"/>
            <w:noWrap/>
            <w:vAlign w:val="bottom"/>
          </w:tcPr>
          <w:p w14:paraId="3CF422E1" w14:textId="74F17975"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(644,016)</w:t>
            </w:r>
          </w:p>
        </w:tc>
        <w:tc>
          <w:tcPr>
            <w:tcW w:w="654" w:type="pct"/>
            <w:shd w:val="clear" w:color="auto" w:fill="auto"/>
            <w:noWrap/>
            <w:vAlign w:val="bottom"/>
          </w:tcPr>
          <w:p w14:paraId="7CEAED86" w14:textId="6324790E" w:rsidR="00C847E7" w:rsidRPr="002E3B38" w:rsidRDefault="00190E5A"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(189,329)</w:t>
            </w:r>
          </w:p>
        </w:tc>
        <w:tc>
          <w:tcPr>
            <w:tcW w:w="688" w:type="pct"/>
            <w:shd w:val="clear" w:color="auto" w:fill="auto"/>
            <w:noWrap/>
            <w:vAlign w:val="bottom"/>
          </w:tcPr>
          <w:p w14:paraId="5BA71B13" w14:textId="3114F53C" w:rsidR="00C847E7" w:rsidRPr="002E3B38" w:rsidRDefault="00C847E7" w:rsidP="0041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(206,184)</w:t>
            </w:r>
          </w:p>
        </w:tc>
      </w:tr>
    </w:tbl>
    <w:p w14:paraId="3F8B9AC3" w14:textId="77777777" w:rsidR="00D61C28" w:rsidRPr="002E3B38" w:rsidRDefault="00D61C28" w:rsidP="00D61C28">
      <w:pPr>
        <w:jc w:val="thaiDistribute"/>
        <w:rPr>
          <w:rFonts w:ascii="Browallia New" w:eastAsia="Arial Unicode MS" w:hAnsi="Browallia New" w:cs="Browallia New"/>
          <w:sz w:val="28"/>
          <w:szCs w:val="28"/>
          <w:lang w:val="en-GB"/>
        </w:rPr>
      </w:pPr>
    </w:p>
    <w:p w14:paraId="69BD0E1E" w14:textId="77777777" w:rsidR="00D61C28" w:rsidRPr="002E3B38" w:rsidRDefault="00D61C28" w:rsidP="002C0CFB">
      <w:pPr>
        <w:spacing w:line="240" w:lineRule="auto"/>
        <w:ind w:left="426"/>
        <w:jc w:val="thaiDistribute"/>
        <w:rPr>
          <w:rFonts w:ascii="Browallia New" w:eastAsia="Arial Unicode MS" w:hAnsi="Browallia New" w:cs="Browallia New"/>
          <w:sz w:val="28"/>
          <w:szCs w:val="28"/>
          <w:lang w:val="en-GB"/>
        </w:rPr>
      </w:pPr>
      <w:r w:rsidRPr="002E3B38">
        <w:rPr>
          <w:rFonts w:ascii="Browallia New" w:hAnsi="Browallia New" w:cs="Browallia New"/>
          <w:sz w:val="28"/>
          <w:szCs w:val="28"/>
          <w:cs/>
          <w:lang w:val="en-GB"/>
        </w:rPr>
        <w:t>การวิเคราะห์ความอ่อนไหวข้างต้นนี้อ้างอิงจากการเปลี่ยนแปลงข้อสมมติ ขณะที่ให้ข้อสมมติอื่นคงที่ ในทางปฏิบัติ</w:t>
      </w:r>
      <w:r w:rsidRPr="002E3B38">
        <w:rPr>
          <w:rFonts w:ascii="Browallia New" w:eastAsia="Arial Unicode MS" w:hAnsi="Browallia New" w:cs="Browallia New"/>
          <w:sz w:val="28"/>
          <w:szCs w:val="28"/>
          <w:cs/>
          <w:lang w:val="en-GB"/>
        </w:rPr>
        <w:t>สถานการณ์</w:t>
      </w:r>
      <w:r w:rsidRPr="002E3B38">
        <w:rPr>
          <w:rFonts w:ascii="Browallia New" w:eastAsia="Arial Unicode MS" w:hAnsi="Browallia New" w:cs="Browallia New"/>
          <w:spacing w:val="-6"/>
          <w:sz w:val="28"/>
          <w:szCs w:val="28"/>
          <w:cs/>
          <w:lang w:val="en-GB"/>
        </w:rPr>
        <w:t>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w:t>
      </w:r>
      <w:r w:rsidRPr="002E3B38">
        <w:rPr>
          <w:rFonts w:ascii="Browallia New" w:eastAsia="Arial Unicode MS" w:hAnsi="Browallia New" w:cs="Browallia New"/>
          <w:sz w:val="28"/>
          <w:szCs w:val="28"/>
          <w:cs/>
          <w:lang w:val="en-GB"/>
        </w:rPr>
        <w:t>นผลประโยชน์ที่กำหนดไว้ที่มีต่อการเปลี่ยนแปลงในข้อสมมติหลักได้ใช้วิธีคิดลดแต่ละหน่วยที่ประมาณการไว้</w:t>
      </w:r>
    </w:p>
    <w:p w14:paraId="14D38897" w14:textId="77777777" w:rsidR="00D61C28" w:rsidRPr="002E3B38" w:rsidRDefault="00D61C28" w:rsidP="002C0CFB">
      <w:pPr>
        <w:spacing w:line="240" w:lineRule="auto"/>
        <w:jc w:val="thaiDistribute"/>
        <w:rPr>
          <w:rFonts w:ascii="Browallia New" w:eastAsia="Arial Unicode MS" w:hAnsi="Browallia New" w:cs="Browallia New"/>
          <w:sz w:val="28"/>
          <w:szCs w:val="28"/>
        </w:rPr>
      </w:pPr>
    </w:p>
    <w:p w14:paraId="122BCDB8" w14:textId="4F62B369" w:rsidR="00D61C28" w:rsidRPr="002E3B38" w:rsidRDefault="00D61C28" w:rsidP="002C0CFB">
      <w:pPr>
        <w:spacing w:line="240" w:lineRule="auto"/>
        <w:ind w:left="426"/>
        <w:jc w:val="thaiDistribute"/>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cs/>
          <w:lang w:val="en-GB"/>
        </w:rPr>
        <w:t>ระยะเวลาถัวเฉลี่ยถ่วงน้ำหนักของภาระผูกพันตามโครงการผลประโยชน์</w:t>
      </w:r>
      <w:r w:rsidRPr="002E3B38">
        <w:rPr>
          <w:rFonts w:ascii="Browallia New" w:eastAsia="Arial Unicode MS" w:hAnsi="Browallia New" w:cs="Browallia New"/>
          <w:sz w:val="28"/>
          <w:szCs w:val="28"/>
          <w:lang w:val="en-GB"/>
        </w:rPr>
        <w:t xml:space="preserve"> </w:t>
      </w:r>
      <w:r w:rsidR="00016C30" w:rsidRPr="002E3B38">
        <w:rPr>
          <w:rFonts w:ascii="Browallia New" w:eastAsia="Arial Unicode MS" w:hAnsi="Browallia New" w:cs="Browallia New"/>
          <w:sz w:val="28"/>
          <w:szCs w:val="28"/>
          <w:lang w:val="en-GB"/>
        </w:rPr>
        <w:t>13</w:t>
      </w:r>
      <w:r w:rsidR="00016C30" w:rsidRPr="002E3B38">
        <w:rPr>
          <w:rFonts w:ascii="Browallia New" w:eastAsia="Arial Unicode MS" w:hAnsi="Browallia New" w:cs="Browallia New"/>
          <w:sz w:val="28"/>
          <w:szCs w:val="28"/>
          <w:cs/>
          <w:lang w:val="en-GB"/>
        </w:rPr>
        <w:t>.</w:t>
      </w:r>
      <w:r w:rsidR="00016C30" w:rsidRPr="002E3B38">
        <w:rPr>
          <w:rFonts w:ascii="Browallia New" w:eastAsia="Arial Unicode MS" w:hAnsi="Browallia New" w:cs="Browallia New"/>
          <w:sz w:val="28"/>
          <w:szCs w:val="28"/>
          <w:lang w:val="en-GB"/>
        </w:rPr>
        <w:t xml:space="preserve">9 </w:t>
      </w:r>
      <w:r w:rsidRPr="002E3B38">
        <w:rPr>
          <w:rFonts w:ascii="Browallia New" w:eastAsia="Arial Unicode MS" w:hAnsi="Browallia New" w:cs="Browallia New"/>
          <w:sz w:val="28"/>
          <w:szCs w:val="28"/>
          <w:cs/>
          <w:lang w:val="en-GB"/>
        </w:rPr>
        <w:t>ปี (</w:t>
      </w:r>
      <w:r w:rsidRPr="002E3B38">
        <w:rPr>
          <w:rFonts w:ascii="Browallia New" w:eastAsia="Arial Unicode MS" w:hAnsi="Browallia New" w:cs="Browallia New"/>
          <w:sz w:val="28"/>
          <w:szCs w:val="28"/>
          <w:lang w:val="en-GB"/>
        </w:rPr>
        <w:t>256</w:t>
      </w:r>
      <w:r w:rsidR="00C847E7"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 </w:t>
      </w:r>
      <w:r w:rsidR="00C847E7" w:rsidRPr="002E3B38">
        <w:rPr>
          <w:rFonts w:ascii="Browallia New" w:eastAsia="Arial Unicode MS" w:hAnsi="Browallia New" w:cs="Browallia New"/>
          <w:sz w:val="28"/>
          <w:szCs w:val="28"/>
          <w:lang w:val="en-GB"/>
        </w:rPr>
        <w:t>13</w:t>
      </w:r>
      <w:r w:rsidR="00C847E7" w:rsidRPr="002E3B38">
        <w:rPr>
          <w:rFonts w:ascii="Browallia New" w:eastAsia="Arial Unicode MS" w:hAnsi="Browallia New" w:cs="Browallia New"/>
          <w:sz w:val="28"/>
          <w:szCs w:val="28"/>
          <w:cs/>
          <w:lang w:val="en-GB"/>
        </w:rPr>
        <w:t>.</w:t>
      </w:r>
      <w:r w:rsidR="00C847E7" w:rsidRPr="002E3B38">
        <w:rPr>
          <w:rFonts w:ascii="Browallia New" w:eastAsia="Arial Unicode MS" w:hAnsi="Browallia New" w:cs="Browallia New"/>
          <w:sz w:val="28"/>
          <w:szCs w:val="28"/>
          <w:lang w:val="en-GB"/>
        </w:rPr>
        <w:t>9</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ปี)</w:t>
      </w:r>
    </w:p>
    <w:p w14:paraId="357FBC8C" w14:textId="77777777" w:rsidR="00D61C28" w:rsidRPr="002E3B38" w:rsidRDefault="00D61C28" w:rsidP="00D61C28">
      <w:pPr>
        <w:rPr>
          <w:rFonts w:ascii="Browallia New" w:hAnsi="Browallia New" w:cs="Browallia New"/>
          <w:sz w:val="28"/>
          <w:szCs w:val="28"/>
          <w:lang w:val="en-GB"/>
        </w:rPr>
      </w:pPr>
    </w:p>
    <w:p w14:paraId="6B4A5804" w14:textId="77777777" w:rsidR="00DE3D7C" w:rsidRPr="002E3B38" w:rsidRDefault="00DE3D7C" w:rsidP="00D61C28">
      <w:pPr>
        <w:rPr>
          <w:rFonts w:ascii="Browallia New" w:hAnsi="Browallia New" w:cs="Browallia New"/>
          <w:sz w:val="26"/>
          <w:szCs w:val="26"/>
          <w:lang w:val="en-GB"/>
        </w:rPr>
      </w:pPr>
    </w:p>
    <w:p w14:paraId="3801DB5F" w14:textId="77777777" w:rsidR="00DE3D7C" w:rsidRPr="002E3B38" w:rsidRDefault="00DE3D7C" w:rsidP="00D61C28">
      <w:pPr>
        <w:rPr>
          <w:rFonts w:ascii="Browallia New" w:hAnsi="Browallia New" w:cs="Browallia New"/>
          <w:sz w:val="26"/>
          <w:szCs w:val="26"/>
          <w:lang w:val="en-GB"/>
        </w:rPr>
      </w:pPr>
    </w:p>
    <w:p w14:paraId="34A17328" w14:textId="77777777" w:rsidR="00DE3D7C" w:rsidRPr="002E3B38" w:rsidRDefault="00DE3D7C" w:rsidP="00D61C28">
      <w:pPr>
        <w:rPr>
          <w:rFonts w:ascii="Browallia New" w:hAnsi="Browallia New" w:cs="Browallia New"/>
          <w:sz w:val="26"/>
          <w:szCs w:val="26"/>
          <w:lang w:val="en-GB"/>
        </w:rPr>
      </w:pPr>
    </w:p>
    <w:p w14:paraId="4D678561" w14:textId="77777777" w:rsidR="007154BB" w:rsidRPr="002E3B38" w:rsidRDefault="007154BB" w:rsidP="00D61C28">
      <w:pPr>
        <w:rPr>
          <w:rFonts w:ascii="Browallia New" w:hAnsi="Browallia New" w:cs="Browallia New"/>
          <w:sz w:val="26"/>
          <w:szCs w:val="26"/>
          <w:lang w:val="en-GB"/>
        </w:rPr>
      </w:pPr>
    </w:p>
    <w:p w14:paraId="0B5DD757" w14:textId="77777777" w:rsidR="00DE3D7C" w:rsidRPr="002E3B38" w:rsidRDefault="00DE3D7C" w:rsidP="00D61C28">
      <w:pPr>
        <w:rPr>
          <w:rFonts w:ascii="Browallia New" w:hAnsi="Browallia New" w:cs="Browallia New"/>
          <w:sz w:val="26"/>
          <w:szCs w:val="26"/>
          <w:lang w:val="en-GB"/>
        </w:rPr>
      </w:pPr>
    </w:p>
    <w:p w14:paraId="610624A3" w14:textId="77777777" w:rsidR="00DE3D7C" w:rsidRPr="002E3B38" w:rsidRDefault="00DE3D7C" w:rsidP="00D61C28">
      <w:pPr>
        <w:rPr>
          <w:rFonts w:ascii="Browallia New" w:hAnsi="Browallia New" w:cs="Browallia New"/>
          <w:sz w:val="26"/>
          <w:szCs w:val="26"/>
          <w:lang w:val="en-GB"/>
        </w:rPr>
      </w:pPr>
    </w:p>
    <w:p w14:paraId="4EACA646" w14:textId="0362CE57" w:rsidR="00F44705" w:rsidRPr="002E3B38" w:rsidRDefault="00F44705" w:rsidP="002C0CF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rPr>
        <w:lastRenderedPageBreak/>
        <w:t>ทุนเรือนหุ้น</w:t>
      </w:r>
    </w:p>
    <w:p w14:paraId="05650449" w14:textId="77777777" w:rsidR="00246DE7" w:rsidRPr="002E3B38" w:rsidRDefault="00246DE7" w:rsidP="002C0CFB">
      <w:pPr>
        <w:pStyle w:val="ListParagraph"/>
        <w:spacing w:after="0" w:line="240" w:lineRule="auto"/>
        <w:ind w:left="786"/>
        <w:jc w:val="thaiDistribute"/>
        <w:rPr>
          <w:rFonts w:ascii="Browallia New" w:eastAsia="Arial Unicode MS" w:hAnsi="Browallia New" w:cs="Browallia New"/>
          <w:sz w:val="28"/>
          <w:lang w:val="en-GB"/>
        </w:rPr>
      </w:pPr>
    </w:p>
    <w:p w14:paraId="0F621B25" w14:textId="673E6644" w:rsidR="00246DE7" w:rsidRPr="002E3B38" w:rsidRDefault="00246DE7" w:rsidP="008638E4">
      <w:pPr>
        <w:pStyle w:val="ListParagraph"/>
        <w:numPr>
          <w:ilvl w:val="0"/>
          <w:numId w:val="38"/>
        </w:numPr>
        <w:tabs>
          <w:tab w:val="left" w:pos="993"/>
        </w:tabs>
        <w:spacing w:after="0" w:line="240" w:lineRule="auto"/>
        <w:ind w:left="981" w:hanging="522"/>
        <w:jc w:val="thaiDistribute"/>
        <w:rPr>
          <w:rFonts w:ascii="Browallia New" w:eastAsia="Arial Unicode MS" w:hAnsi="Browallia New" w:cs="Browallia New"/>
          <w:snapToGrid w:val="0"/>
          <w:spacing w:val="-2"/>
          <w:sz w:val="28"/>
          <w:lang w:val="en-GB" w:eastAsia="th-TH"/>
        </w:rPr>
      </w:pPr>
      <w:r w:rsidRPr="002E3B38">
        <w:rPr>
          <w:rFonts w:ascii="Browallia New" w:eastAsia="Arial Unicode MS" w:hAnsi="Browallia New" w:cs="Browallia New"/>
          <w:snapToGrid w:val="0"/>
          <w:spacing w:val="-2"/>
          <w:sz w:val="28"/>
          <w:cs/>
          <w:lang w:val="en-GB" w:eastAsia="th-TH"/>
        </w:rPr>
        <w:t>ทุนเรือนหุ้นและส่วนเกินมูลค่าหุ้น</w:t>
      </w:r>
    </w:p>
    <w:p w14:paraId="41B81DE1" w14:textId="77777777" w:rsidR="00246DE7" w:rsidRPr="002E3B38" w:rsidRDefault="00246DE7" w:rsidP="007154BB">
      <w:pPr>
        <w:pStyle w:val="ListParagraph"/>
        <w:spacing w:after="0" w:line="240" w:lineRule="auto"/>
        <w:ind w:left="786"/>
        <w:jc w:val="thaiDistribute"/>
        <w:rPr>
          <w:rFonts w:ascii="Browallia New" w:eastAsia="Arial Unicode MS" w:hAnsi="Browallia New" w:cs="Browallia New"/>
          <w:snapToGrid w:val="0"/>
          <w:color w:val="CF4A02"/>
          <w:spacing w:val="-2"/>
          <w:sz w:val="26"/>
          <w:szCs w:val="26"/>
          <w:lang w:val="en-GB" w:eastAsia="th-TH"/>
        </w:rPr>
      </w:pPr>
    </w:p>
    <w:tbl>
      <w:tblPr>
        <w:tblW w:w="8566" w:type="dxa"/>
        <w:tblInd w:w="993" w:type="dxa"/>
        <w:tblLayout w:type="fixed"/>
        <w:tblLook w:val="0000" w:firstRow="0" w:lastRow="0" w:firstColumn="0" w:lastColumn="0" w:noHBand="0" w:noVBand="0"/>
      </w:tblPr>
      <w:tblGrid>
        <w:gridCol w:w="2230"/>
        <w:gridCol w:w="1584"/>
        <w:gridCol w:w="1584"/>
        <w:gridCol w:w="1584"/>
        <w:gridCol w:w="1584"/>
      </w:tblGrid>
      <w:tr w:rsidR="00DE3D7C" w:rsidRPr="002E3B38" w14:paraId="2F08AD1C" w14:textId="77777777" w:rsidTr="0092196F">
        <w:tc>
          <w:tcPr>
            <w:tcW w:w="2230" w:type="dxa"/>
            <w:shd w:val="clear" w:color="auto" w:fill="auto"/>
          </w:tcPr>
          <w:p w14:paraId="7E1F410A" w14:textId="77777777" w:rsidR="00DE3D7C" w:rsidRPr="002E3B38" w:rsidRDefault="00DE3D7C" w:rsidP="00DE3D7C">
            <w:pPr>
              <w:spacing w:line="240" w:lineRule="auto"/>
              <w:rPr>
                <w:rFonts w:ascii="Browallia New" w:eastAsia="Arial Unicode MS" w:hAnsi="Browallia New" w:cs="Browallia New"/>
                <w:sz w:val="24"/>
                <w:szCs w:val="24"/>
                <w:cs/>
              </w:rPr>
            </w:pPr>
          </w:p>
        </w:tc>
        <w:tc>
          <w:tcPr>
            <w:tcW w:w="6336" w:type="dxa"/>
            <w:gridSpan w:val="4"/>
            <w:shd w:val="clear" w:color="auto" w:fill="auto"/>
            <w:vAlign w:val="bottom"/>
          </w:tcPr>
          <w:p w14:paraId="100F1E43" w14:textId="6D885C02" w:rsidR="00DE3D7C" w:rsidRPr="002E3B3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งบการเงินรวมและ</w:t>
            </w:r>
            <w:r w:rsidR="00225A6B" w:rsidRPr="002E3B38">
              <w:rPr>
                <w:rFonts w:ascii="Browallia New" w:eastAsia="Arial Unicode MS" w:hAnsi="Browallia New" w:cs="Browallia New"/>
                <w:sz w:val="24"/>
                <w:szCs w:val="24"/>
                <w:cs/>
              </w:rPr>
              <w:t>เฉพาะบริษัท</w:t>
            </w:r>
          </w:p>
        </w:tc>
      </w:tr>
      <w:tr w:rsidR="00246DE7" w:rsidRPr="002E3B38" w14:paraId="3F7AC9AF" w14:textId="77777777" w:rsidTr="0092196F">
        <w:tc>
          <w:tcPr>
            <w:tcW w:w="2230" w:type="dxa"/>
            <w:shd w:val="clear" w:color="auto" w:fill="auto"/>
          </w:tcPr>
          <w:p w14:paraId="13E46A27" w14:textId="77777777" w:rsidR="00246DE7" w:rsidRPr="002E3B38" w:rsidRDefault="00246DE7" w:rsidP="00DE3D7C">
            <w:pPr>
              <w:spacing w:line="240" w:lineRule="auto"/>
              <w:rPr>
                <w:rFonts w:ascii="Browallia New" w:eastAsia="Arial Unicode MS" w:hAnsi="Browallia New" w:cs="Browallia New"/>
                <w:sz w:val="24"/>
                <w:szCs w:val="24"/>
                <w:cs/>
              </w:rPr>
            </w:pPr>
          </w:p>
        </w:tc>
        <w:tc>
          <w:tcPr>
            <w:tcW w:w="1584" w:type="dxa"/>
            <w:shd w:val="clear" w:color="auto" w:fill="auto"/>
            <w:vAlign w:val="bottom"/>
          </w:tcPr>
          <w:p w14:paraId="3CC916A3" w14:textId="5919DB51" w:rsidR="00246DE7" w:rsidRPr="002E3B3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ทุนจดทะเบียน</w:t>
            </w:r>
          </w:p>
        </w:tc>
        <w:tc>
          <w:tcPr>
            <w:tcW w:w="1584" w:type="dxa"/>
            <w:shd w:val="clear" w:color="auto" w:fill="auto"/>
            <w:vAlign w:val="bottom"/>
          </w:tcPr>
          <w:p w14:paraId="09763519" w14:textId="7F87F090" w:rsidR="00246DE7" w:rsidRPr="002E3B38" w:rsidRDefault="00246DE7"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หุ้นที่ออกและ</w:t>
            </w:r>
            <w:r w:rsidR="00DE3D7C" w:rsidRPr="002E3B38">
              <w:rPr>
                <w:rFonts w:ascii="Browallia New" w:eastAsia="Arial Unicode MS" w:hAnsi="Browallia New" w:cs="Browallia New"/>
                <w:sz w:val="24"/>
                <w:szCs w:val="24"/>
                <w:cs/>
              </w:rPr>
              <w:t>เรียกชำระแล้ว</w:t>
            </w:r>
          </w:p>
        </w:tc>
        <w:tc>
          <w:tcPr>
            <w:tcW w:w="1584" w:type="dxa"/>
            <w:shd w:val="clear" w:color="auto" w:fill="auto"/>
            <w:vAlign w:val="bottom"/>
          </w:tcPr>
          <w:p w14:paraId="16DFB74F" w14:textId="4B554F5F" w:rsidR="000B20EE" w:rsidRPr="002E3B3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หุ้นสามัญ</w:t>
            </w:r>
          </w:p>
        </w:tc>
        <w:tc>
          <w:tcPr>
            <w:tcW w:w="1584" w:type="dxa"/>
            <w:shd w:val="clear" w:color="auto" w:fill="auto"/>
            <w:vAlign w:val="bottom"/>
          </w:tcPr>
          <w:p w14:paraId="1F880028" w14:textId="2AB06CC4" w:rsidR="000B20EE" w:rsidRPr="002E3B38" w:rsidRDefault="00DE3D7C"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ส่วนเกิน</w:t>
            </w:r>
            <w:proofErr w:type="spellStart"/>
            <w:r w:rsidRPr="002E3B38">
              <w:rPr>
                <w:rFonts w:ascii="Browallia New" w:eastAsia="Arial Unicode MS" w:hAnsi="Browallia New" w:cs="Browallia New"/>
                <w:sz w:val="24"/>
                <w:szCs w:val="24"/>
                <w:cs/>
              </w:rPr>
              <w:t>มุล</w:t>
            </w:r>
            <w:proofErr w:type="spellEnd"/>
            <w:r w:rsidRPr="002E3B38">
              <w:rPr>
                <w:rFonts w:ascii="Browallia New" w:eastAsia="Arial Unicode MS" w:hAnsi="Browallia New" w:cs="Browallia New"/>
                <w:sz w:val="24"/>
                <w:szCs w:val="24"/>
                <w:cs/>
              </w:rPr>
              <w:t>ค่าหุ้น</w:t>
            </w:r>
          </w:p>
        </w:tc>
      </w:tr>
      <w:tr w:rsidR="003829D9" w:rsidRPr="002E3B38" w14:paraId="11DD1BC5" w14:textId="77777777" w:rsidTr="0092196F">
        <w:tc>
          <w:tcPr>
            <w:tcW w:w="2230" w:type="dxa"/>
            <w:shd w:val="clear" w:color="auto" w:fill="auto"/>
          </w:tcPr>
          <w:p w14:paraId="7F304A75" w14:textId="77777777" w:rsidR="003829D9" w:rsidRPr="002E3B38" w:rsidRDefault="003829D9" w:rsidP="00DE3D7C">
            <w:pPr>
              <w:spacing w:line="240" w:lineRule="auto"/>
              <w:rPr>
                <w:rFonts w:ascii="Browallia New" w:eastAsia="Arial Unicode MS" w:hAnsi="Browallia New" w:cs="Browallia New"/>
                <w:sz w:val="24"/>
                <w:szCs w:val="24"/>
                <w:cs/>
              </w:rPr>
            </w:pPr>
          </w:p>
        </w:tc>
        <w:tc>
          <w:tcPr>
            <w:tcW w:w="1584" w:type="dxa"/>
            <w:shd w:val="clear" w:color="auto" w:fill="auto"/>
            <w:vAlign w:val="bottom"/>
          </w:tcPr>
          <w:p w14:paraId="7AA576C4" w14:textId="59AF07A2" w:rsidR="003829D9" w:rsidRPr="002E3B3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หุ้น</w:t>
            </w:r>
          </w:p>
        </w:tc>
        <w:tc>
          <w:tcPr>
            <w:tcW w:w="1584" w:type="dxa"/>
            <w:shd w:val="clear" w:color="auto" w:fill="auto"/>
            <w:vAlign w:val="bottom"/>
          </w:tcPr>
          <w:p w14:paraId="38CA3E9B" w14:textId="2F85074F" w:rsidR="003829D9" w:rsidRPr="002E3B3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หุ้น</w:t>
            </w:r>
          </w:p>
        </w:tc>
        <w:tc>
          <w:tcPr>
            <w:tcW w:w="1584" w:type="dxa"/>
            <w:shd w:val="clear" w:color="auto" w:fill="auto"/>
            <w:vAlign w:val="bottom"/>
          </w:tcPr>
          <w:p w14:paraId="41D08E76" w14:textId="472AC060" w:rsidR="003829D9" w:rsidRPr="002E3B3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บาท</w:t>
            </w:r>
          </w:p>
        </w:tc>
        <w:tc>
          <w:tcPr>
            <w:tcW w:w="1584" w:type="dxa"/>
            <w:shd w:val="clear" w:color="auto" w:fill="auto"/>
            <w:vAlign w:val="bottom"/>
          </w:tcPr>
          <w:p w14:paraId="78F609A6" w14:textId="210D2640" w:rsidR="003829D9" w:rsidRPr="002E3B38" w:rsidRDefault="003829D9" w:rsidP="00AA0ACA">
            <w:pPr>
              <w:pBdr>
                <w:bottom w:val="single" w:sz="4" w:space="1" w:color="auto"/>
              </w:pBdr>
              <w:tabs>
                <w:tab w:val="decimal" w:pos="1368"/>
              </w:tabs>
              <w:spacing w:line="240" w:lineRule="auto"/>
              <w:ind w:left="-15"/>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บาท</w:t>
            </w:r>
          </w:p>
        </w:tc>
      </w:tr>
      <w:tr w:rsidR="00246DE7" w:rsidRPr="002E3B38" w14:paraId="60B604D6" w14:textId="77777777" w:rsidTr="0092196F">
        <w:tc>
          <w:tcPr>
            <w:tcW w:w="2230" w:type="dxa"/>
            <w:shd w:val="clear" w:color="auto" w:fill="auto"/>
          </w:tcPr>
          <w:p w14:paraId="74BB6605" w14:textId="77777777" w:rsidR="00246DE7" w:rsidRPr="002E3B38" w:rsidRDefault="00246DE7" w:rsidP="00DE3D7C">
            <w:pPr>
              <w:spacing w:line="240" w:lineRule="auto"/>
              <w:rPr>
                <w:rFonts w:ascii="Browallia New" w:eastAsia="Arial Unicode MS" w:hAnsi="Browallia New" w:cs="Browallia New"/>
                <w:sz w:val="24"/>
                <w:szCs w:val="24"/>
                <w:cs/>
              </w:rPr>
            </w:pPr>
          </w:p>
        </w:tc>
        <w:tc>
          <w:tcPr>
            <w:tcW w:w="1584" w:type="dxa"/>
            <w:shd w:val="clear" w:color="auto" w:fill="auto"/>
            <w:vAlign w:val="bottom"/>
          </w:tcPr>
          <w:p w14:paraId="5445CFD1" w14:textId="77777777" w:rsidR="00246DE7" w:rsidRPr="002E3B3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shd w:val="clear" w:color="auto" w:fill="auto"/>
            <w:vAlign w:val="bottom"/>
          </w:tcPr>
          <w:p w14:paraId="15426476" w14:textId="77777777" w:rsidR="00246DE7" w:rsidRPr="002E3B3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shd w:val="clear" w:color="auto" w:fill="auto"/>
            <w:vAlign w:val="bottom"/>
          </w:tcPr>
          <w:p w14:paraId="2F14CD0C" w14:textId="77777777" w:rsidR="00246DE7" w:rsidRPr="002E3B38" w:rsidRDefault="00246DE7" w:rsidP="00AA0ACA">
            <w:pPr>
              <w:tabs>
                <w:tab w:val="decimal" w:pos="1368"/>
              </w:tabs>
              <w:spacing w:line="240" w:lineRule="auto"/>
              <w:ind w:left="-15"/>
              <w:rPr>
                <w:rFonts w:ascii="Browallia New" w:eastAsia="Arial Unicode MS" w:hAnsi="Browallia New" w:cs="Browallia New"/>
                <w:sz w:val="24"/>
                <w:szCs w:val="24"/>
              </w:rPr>
            </w:pPr>
          </w:p>
        </w:tc>
        <w:tc>
          <w:tcPr>
            <w:tcW w:w="1584" w:type="dxa"/>
            <w:shd w:val="clear" w:color="auto" w:fill="auto"/>
            <w:vAlign w:val="bottom"/>
          </w:tcPr>
          <w:p w14:paraId="4C0B1874" w14:textId="77777777" w:rsidR="00246DE7" w:rsidRPr="002E3B38" w:rsidRDefault="00246DE7" w:rsidP="00AA0ACA">
            <w:pPr>
              <w:tabs>
                <w:tab w:val="decimal" w:pos="1368"/>
              </w:tabs>
              <w:spacing w:line="240" w:lineRule="auto"/>
              <w:ind w:left="-15"/>
              <w:rPr>
                <w:rFonts w:ascii="Browallia New" w:eastAsia="Arial Unicode MS" w:hAnsi="Browallia New" w:cs="Browallia New"/>
                <w:sz w:val="24"/>
                <w:szCs w:val="24"/>
              </w:rPr>
            </w:pPr>
          </w:p>
        </w:tc>
      </w:tr>
      <w:tr w:rsidR="00C847E7" w:rsidRPr="002E3B38" w14:paraId="54BE1866" w14:textId="77777777" w:rsidTr="00E47E1F">
        <w:tc>
          <w:tcPr>
            <w:tcW w:w="2230" w:type="dxa"/>
            <w:shd w:val="clear" w:color="auto" w:fill="auto"/>
          </w:tcPr>
          <w:p w14:paraId="41E478C2" w14:textId="5C77D7D4" w:rsidR="00C847E7" w:rsidRPr="002E3B38" w:rsidRDefault="00C847E7" w:rsidP="00C847E7">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ณ วันที่ </w:t>
            </w:r>
            <w:r w:rsidRPr="002E3B38">
              <w:rPr>
                <w:rFonts w:ascii="Browallia New" w:eastAsia="Arial Unicode MS" w:hAnsi="Browallia New" w:cs="Browallia New"/>
                <w:sz w:val="24"/>
                <w:szCs w:val="24"/>
              </w:rPr>
              <w:t xml:space="preserve">1 </w:t>
            </w:r>
            <w:r w:rsidRPr="002E3B38">
              <w:rPr>
                <w:rFonts w:ascii="Browallia New" w:eastAsia="Arial Unicode MS" w:hAnsi="Browallia New" w:cs="Browallia New"/>
                <w:sz w:val="24"/>
                <w:szCs w:val="24"/>
                <w:cs/>
              </w:rPr>
              <w:t xml:space="preserve">มกราคม </w:t>
            </w:r>
            <w:r w:rsidRPr="002E3B38">
              <w:rPr>
                <w:rFonts w:ascii="Browallia New" w:eastAsia="Arial Unicode MS" w:hAnsi="Browallia New" w:cs="Browallia New"/>
                <w:sz w:val="24"/>
                <w:szCs w:val="24"/>
              </w:rPr>
              <w:t>2566</w:t>
            </w:r>
          </w:p>
        </w:tc>
        <w:tc>
          <w:tcPr>
            <w:tcW w:w="1584" w:type="dxa"/>
            <w:shd w:val="clear" w:color="auto" w:fill="auto"/>
            <w:vAlign w:val="bottom"/>
          </w:tcPr>
          <w:p w14:paraId="74F97D58" w14:textId="30F27A3C" w:rsidR="00C847E7" w:rsidRPr="002E3B38" w:rsidRDefault="00C847E7"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w:t>
            </w:r>
            <w:r w:rsidR="00E0201B" w:rsidRPr="002E3B38">
              <w:rPr>
                <w:rFonts w:ascii="Browallia New" w:eastAsia="Arial Unicode MS" w:hAnsi="Browallia New" w:cs="Browallia New"/>
                <w:sz w:val="24"/>
                <w:szCs w:val="24"/>
                <w:lang w:val="en-GB"/>
              </w:rPr>
              <w:t>166</w:t>
            </w:r>
            <w:r w:rsidR="00303D35" w:rsidRPr="002E3B38">
              <w:rPr>
                <w:rFonts w:ascii="Browallia New" w:eastAsia="Arial Unicode MS" w:hAnsi="Browallia New" w:cs="Browallia New"/>
                <w:sz w:val="24"/>
                <w:szCs w:val="24"/>
                <w:lang w:val="en-GB"/>
              </w:rPr>
              <w:t>,996,212</w:t>
            </w:r>
          </w:p>
        </w:tc>
        <w:tc>
          <w:tcPr>
            <w:tcW w:w="1584" w:type="dxa"/>
            <w:shd w:val="clear" w:color="auto" w:fill="auto"/>
          </w:tcPr>
          <w:p w14:paraId="224A9521" w14:textId="65992820" w:rsidR="00C847E7" w:rsidRPr="002E3B38" w:rsidRDefault="00303D35"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972,</w:t>
            </w:r>
            <w:r w:rsidR="00BE4B2D" w:rsidRPr="002E3B38">
              <w:rPr>
                <w:rFonts w:ascii="Browallia New" w:eastAsia="Arial Unicode MS" w:hAnsi="Browallia New" w:cs="Browallia New"/>
                <w:sz w:val="24"/>
                <w:szCs w:val="24"/>
                <w:lang w:val="en-GB"/>
              </w:rPr>
              <w:t>496,946</w:t>
            </w:r>
          </w:p>
        </w:tc>
        <w:tc>
          <w:tcPr>
            <w:tcW w:w="1584" w:type="dxa"/>
            <w:shd w:val="clear" w:color="auto" w:fill="auto"/>
          </w:tcPr>
          <w:p w14:paraId="2247C5B8" w14:textId="1ACF3BC9" w:rsidR="00C847E7" w:rsidRPr="002E3B38" w:rsidRDefault="00896698"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972,</w:t>
            </w:r>
            <w:r w:rsidR="00207EC7" w:rsidRPr="002E3B38">
              <w:rPr>
                <w:rFonts w:ascii="Browallia New" w:eastAsia="Arial Unicode MS" w:hAnsi="Browallia New" w:cs="Browallia New"/>
                <w:sz w:val="24"/>
                <w:szCs w:val="24"/>
                <w:lang w:val="en-GB"/>
              </w:rPr>
              <w:t>496,946</w:t>
            </w:r>
          </w:p>
        </w:tc>
        <w:tc>
          <w:tcPr>
            <w:tcW w:w="1584" w:type="dxa"/>
            <w:shd w:val="clear" w:color="auto" w:fill="auto"/>
          </w:tcPr>
          <w:p w14:paraId="3678D632" w14:textId="2A1A1F51" w:rsidR="00C847E7" w:rsidRPr="002E3B38" w:rsidRDefault="00C847E7"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322,107,225</w:t>
            </w:r>
          </w:p>
        </w:tc>
      </w:tr>
      <w:tr w:rsidR="00E0201B" w:rsidRPr="002E3B38" w14:paraId="6141BEC6" w14:textId="77777777" w:rsidTr="00E47E1F">
        <w:tc>
          <w:tcPr>
            <w:tcW w:w="2230" w:type="dxa"/>
            <w:shd w:val="clear" w:color="auto" w:fill="auto"/>
          </w:tcPr>
          <w:p w14:paraId="6B3F49A9" w14:textId="74E50C34" w:rsidR="00E0201B" w:rsidRPr="002E3B38" w:rsidRDefault="00E0201B" w:rsidP="00E0201B">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เพิ่มทุนจดทะเบียน</w:t>
            </w:r>
          </w:p>
        </w:tc>
        <w:tc>
          <w:tcPr>
            <w:tcW w:w="1584" w:type="dxa"/>
            <w:shd w:val="clear" w:color="auto" w:fill="auto"/>
            <w:vAlign w:val="bottom"/>
          </w:tcPr>
          <w:p w14:paraId="75F9D393" w14:textId="136D2B0E" w:rsidR="00E0201B" w:rsidRPr="002E3B38" w:rsidRDefault="00E0201B"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229,947,855</w:t>
            </w:r>
          </w:p>
        </w:tc>
        <w:tc>
          <w:tcPr>
            <w:tcW w:w="1584" w:type="dxa"/>
            <w:shd w:val="clear" w:color="auto" w:fill="auto"/>
          </w:tcPr>
          <w:p w14:paraId="0C369FEC" w14:textId="3C0F56B7" w:rsidR="00E0201B" w:rsidRPr="002E3B38" w:rsidRDefault="00E0201B"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97,248,547</w:t>
            </w:r>
          </w:p>
        </w:tc>
        <w:tc>
          <w:tcPr>
            <w:tcW w:w="1584" w:type="dxa"/>
            <w:shd w:val="clear" w:color="auto" w:fill="auto"/>
          </w:tcPr>
          <w:p w14:paraId="26A1DB68" w14:textId="735A0165" w:rsidR="00E0201B" w:rsidRPr="002E3B38" w:rsidRDefault="00E0201B"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97,248,547</w:t>
            </w:r>
          </w:p>
        </w:tc>
        <w:tc>
          <w:tcPr>
            <w:tcW w:w="1584" w:type="dxa"/>
            <w:shd w:val="clear" w:color="auto" w:fill="auto"/>
          </w:tcPr>
          <w:p w14:paraId="2A6AE0E0" w14:textId="6FE065AE" w:rsidR="00E0201B" w:rsidRPr="002E3B38" w:rsidRDefault="00907CDE" w:rsidP="00907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r>
      <w:tr w:rsidR="00221BE8" w:rsidRPr="002E3B38" w14:paraId="01610371" w14:textId="77777777" w:rsidTr="00E47E1F">
        <w:tc>
          <w:tcPr>
            <w:tcW w:w="2230" w:type="dxa"/>
            <w:shd w:val="clear" w:color="auto" w:fill="auto"/>
          </w:tcPr>
          <w:p w14:paraId="1BBAF1E6" w14:textId="1507CAC3" w:rsidR="00221BE8" w:rsidRPr="002E3B38" w:rsidRDefault="00221BE8" w:rsidP="00221BE8">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ลดทุนจดทะเบียน</w:t>
            </w:r>
          </w:p>
        </w:tc>
        <w:tc>
          <w:tcPr>
            <w:tcW w:w="1584" w:type="dxa"/>
            <w:shd w:val="clear" w:color="auto" w:fill="auto"/>
          </w:tcPr>
          <w:p w14:paraId="6DDECD28" w14:textId="51453CEC" w:rsidR="00221BE8" w:rsidRPr="002E3B38" w:rsidRDefault="00221BE8" w:rsidP="00AA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(214,500,414)</w:t>
            </w:r>
          </w:p>
        </w:tc>
        <w:tc>
          <w:tcPr>
            <w:tcW w:w="1584" w:type="dxa"/>
            <w:shd w:val="clear" w:color="auto" w:fill="auto"/>
          </w:tcPr>
          <w:p w14:paraId="1771781C" w14:textId="2DA44A9F" w:rsidR="00221BE8" w:rsidRPr="002E3B38" w:rsidRDefault="00907CDE" w:rsidP="00907C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c>
          <w:tcPr>
            <w:tcW w:w="1584" w:type="dxa"/>
            <w:shd w:val="clear" w:color="auto" w:fill="auto"/>
          </w:tcPr>
          <w:p w14:paraId="77199852" w14:textId="58A0EE1A" w:rsidR="00221BE8" w:rsidRPr="002E3B38" w:rsidRDefault="00907CDE" w:rsidP="00907C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c>
          <w:tcPr>
            <w:tcW w:w="1584" w:type="dxa"/>
            <w:shd w:val="clear" w:color="auto" w:fill="auto"/>
          </w:tcPr>
          <w:p w14:paraId="2BF56CF0" w14:textId="63FCCADA" w:rsidR="00221BE8" w:rsidRPr="002E3B38" w:rsidRDefault="00907CDE" w:rsidP="00907C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r>
      <w:tr w:rsidR="00C847E7" w:rsidRPr="002E3B38" w14:paraId="2A1A39CC" w14:textId="77777777" w:rsidTr="0092196F">
        <w:tc>
          <w:tcPr>
            <w:tcW w:w="2230" w:type="dxa"/>
            <w:shd w:val="clear" w:color="auto" w:fill="auto"/>
          </w:tcPr>
          <w:p w14:paraId="01CDA7C6" w14:textId="3408E6BF" w:rsidR="00C847E7" w:rsidRPr="002E3B38" w:rsidRDefault="00C847E7" w:rsidP="00C847E7">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ณ วันที่ </w:t>
            </w: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 xml:space="preserve">ธันวาคม </w:t>
            </w:r>
            <w:r w:rsidRPr="002E3B38">
              <w:rPr>
                <w:rFonts w:ascii="Browallia New" w:eastAsia="Arial Unicode MS" w:hAnsi="Browallia New" w:cs="Browallia New"/>
                <w:sz w:val="24"/>
                <w:szCs w:val="24"/>
              </w:rPr>
              <w:t>2566</w:t>
            </w:r>
          </w:p>
        </w:tc>
        <w:tc>
          <w:tcPr>
            <w:tcW w:w="1584" w:type="dxa"/>
            <w:shd w:val="clear" w:color="auto" w:fill="auto"/>
            <w:vAlign w:val="bottom"/>
          </w:tcPr>
          <w:p w14:paraId="49AA005E" w14:textId="3799EF0E" w:rsidR="00C847E7" w:rsidRPr="002E3B38" w:rsidRDefault="00E813EA"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1,182,443,653</w:t>
            </w:r>
          </w:p>
        </w:tc>
        <w:tc>
          <w:tcPr>
            <w:tcW w:w="1584" w:type="dxa"/>
            <w:shd w:val="clear" w:color="auto" w:fill="auto"/>
          </w:tcPr>
          <w:p w14:paraId="19DCE649" w14:textId="2774BBD0" w:rsidR="00C847E7" w:rsidRPr="002E3B38" w:rsidRDefault="00E813EA"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1,069,745,493</w:t>
            </w:r>
          </w:p>
        </w:tc>
        <w:tc>
          <w:tcPr>
            <w:tcW w:w="1584" w:type="dxa"/>
            <w:shd w:val="clear" w:color="auto" w:fill="auto"/>
          </w:tcPr>
          <w:p w14:paraId="4A7B385D" w14:textId="4455D83B" w:rsidR="00C847E7" w:rsidRPr="002E3B38" w:rsidRDefault="00E813EA"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1,069,745,493</w:t>
            </w:r>
          </w:p>
        </w:tc>
        <w:tc>
          <w:tcPr>
            <w:tcW w:w="1584" w:type="dxa"/>
            <w:shd w:val="clear" w:color="auto" w:fill="auto"/>
          </w:tcPr>
          <w:p w14:paraId="742E2A50" w14:textId="2C5515B8" w:rsidR="00C847E7" w:rsidRPr="002E3B38" w:rsidRDefault="00E813EA"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322,107,225</w:t>
            </w:r>
          </w:p>
        </w:tc>
      </w:tr>
      <w:tr w:rsidR="00221BE8" w:rsidRPr="002E3B38" w14:paraId="2200306D" w14:textId="77777777" w:rsidTr="00E47E1F">
        <w:tc>
          <w:tcPr>
            <w:tcW w:w="2230" w:type="dxa"/>
            <w:shd w:val="clear" w:color="auto" w:fill="auto"/>
          </w:tcPr>
          <w:p w14:paraId="4B280EF7" w14:textId="77777777" w:rsidR="00221BE8" w:rsidRPr="002E3B38" w:rsidRDefault="00221BE8" w:rsidP="00221BE8">
            <w:pPr>
              <w:spacing w:line="240" w:lineRule="auto"/>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เพิ่มทุนจดทะเบียน</w:t>
            </w:r>
          </w:p>
        </w:tc>
        <w:tc>
          <w:tcPr>
            <w:tcW w:w="1584" w:type="dxa"/>
            <w:shd w:val="clear" w:color="auto" w:fill="auto"/>
          </w:tcPr>
          <w:p w14:paraId="5AD2FAFC" w14:textId="17371A4D" w:rsidR="00221BE8" w:rsidRPr="002E3B38" w:rsidRDefault="00907CDE" w:rsidP="00907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c>
          <w:tcPr>
            <w:tcW w:w="1584" w:type="dxa"/>
            <w:shd w:val="clear" w:color="auto" w:fill="auto"/>
          </w:tcPr>
          <w:p w14:paraId="6AF38CE8" w14:textId="75450BD7" w:rsidR="00221BE8" w:rsidRPr="002E3B38" w:rsidRDefault="00907CDE" w:rsidP="00907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c>
          <w:tcPr>
            <w:tcW w:w="1584" w:type="dxa"/>
            <w:shd w:val="clear" w:color="auto" w:fill="auto"/>
          </w:tcPr>
          <w:p w14:paraId="1C7187AF" w14:textId="7E622348" w:rsidR="00221BE8" w:rsidRPr="002E3B38" w:rsidRDefault="00221BE8"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sz w:val="24"/>
                <w:szCs w:val="24"/>
              </w:rPr>
              <w:t xml:space="preserve">21,363,538 </w:t>
            </w:r>
          </w:p>
        </w:tc>
        <w:tc>
          <w:tcPr>
            <w:tcW w:w="1584" w:type="dxa"/>
            <w:shd w:val="clear" w:color="auto" w:fill="auto"/>
          </w:tcPr>
          <w:p w14:paraId="4A6F1186" w14:textId="5D50A1A4" w:rsidR="00221BE8" w:rsidRPr="002E3B38" w:rsidRDefault="00EF10D9" w:rsidP="00AA0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sz w:val="24"/>
                <w:szCs w:val="24"/>
              </w:rPr>
              <w:t>106,821,887</w:t>
            </w:r>
          </w:p>
        </w:tc>
      </w:tr>
      <w:tr w:rsidR="00221BE8" w:rsidRPr="002E3B38" w14:paraId="6E2E9D37" w14:textId="77777777" w:rsidTr="00E47E1F">
        <w:tc>
          <w:tcPr>
            <w:tcW w:w="2230" w:type="dxa"/>
            <w:shd w:val="clear" w:color="auto" w:fill="auto"/>
          </w:tcPr>
          <w:p w14:paraId="7C4E8AE7" w14:textId="601D21F8" w:rsidR="00221BE8" w:rsidRPr="002E3B38" w:rsidRDefault="00221BE8" w:rsidP="00221BE8">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เปลี่ยนแปลงมูลค่า</w:t>
            </w:r>
            <w:r w:rsidR="0080491E" w:rsidRPr="002E3B38">
              <w:rPr>
                <w:rFonts w:ascii="Browallia New" w:eastAsia="Arial Unicode MS" w:hAnsi="Browallia New" w:cs="Browallia New"/>
                <w:sz w:val="24"/>
                <w:szCs w:val="24"/>
                <w:cs/>
              </w:rPr>
              <w:t>ที่ตราไว้ฯ</w:t>
            </w:r>
          </w:p>
        </w:tc>
        <w:tc>
          <w:tcPr>
            <w:tcW w:w="1584" w:type="dxa"/>
            <w:shd w:val="clear" w:color="auto" w:fill="auto"/>
          </w:tcPr>
          <w:p w14:paraId="6C33C0CB" w14:textId="4588A4CA" w:rsidR="00221BE8" w:rsidRPr="002E3B38" w:rsidRDefault="00221BE8" w:rsidP="00AA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sz w:val="24"/>
                <w:szCs w:val="24"/>
              </w:rPr>
              <w:t xml:space="preserve"> 1,182,443,653 </w:t>
            </w:r>
          </w:p>
        </w:tc>
        <w:tc>
          <w:tcPr>
            <w:tcW w:w="1584" w:type="dxa"/>
            <w:shd w:val="clear" w:color="auto" w:fill="auto"/>
          </w:tcPr>
          <w:p w14:paraId="187815C6" w14:textId="770A98CC" w:rsidR="00221BE8" w:rsidRPr="002E3B38" w:rsidRDefault="00907CDE" w:rsidP="00907C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c>
          <w:tcPr>
            <w:tcW w:w="1584" w:type="dxa"/>
            <w:shd w:val="clear" w:color="auto" w:fill="auto"/>
          </w:tcPr>
          <w:p w14:paraId="51E8014E" w14:textId="34661283" w:rsidR="00221BE8" w:rsidRPr="002E3B38" w:rsidRDefault="00221BE8" w:rsidP="00AA0A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sz w:val="24"/>
                <w:szCs w:val="24"/>
              </w:rPr>
              <w:t xml:space="preserve"> 1,091,109,031 </w:t>
            </w:r>
          </w:p>
        </w:tc>
        <w:tc>
          <w:tcPr>
            <w:tcW w:w="1584" w:type="dxa"/>
            <w:shd w:val="clear" w:color="auto" w:fill="auto"/>
          </w:tcPr>
          <w:p w14:paraId="4C86E5E7" w14:textId="217FE694" w:rsidR="00221BE8" w:rsidRPr="002E3B38" w:rsidRDefault="007F733E" w:rsidP="007F73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221BE8" w:rsidRPr="002E3B38">
              <w:rPr>
                <w:rFonts w:ascii="Browallia New" w:eastAsia="Arial Unicode MS" w:hAnsi="Browallia New" w:cs="Browallia New"/>
                <w:sz w:val="24"/>
                <w:szCs w:val="24"/>
                <w:lang w:val="en-GB"/>
              </w:rPr>
              <w:t>-</w:t>
            </w:r>
          </w:p>
        </w:tc>
      </w:tr>
      <w:tr w:rsidR="00C847E7" w:rsidRPr="002E3B38" w14:paraId="11CD8B68" w14:textId="77777777">
        <w:tc>
          <w:tcPr>
            <w:tcW w:w="2230" w:type="dxa"/>
            <w:shd w:val="clear" w:color="auto" w:fill="auto"/>
          </w:tcPr>
          <w:p w14:paraId="0D524011" w14:textId="260CC315" w:rsidR="00C847E7" w:rsidRPr="002E3B38" w:rsidRDefault="00C847E7" w:rsidP="00C847E7">
            <w:pPr>
              <w:spacing w:line="240" w:lineRule="auto"/>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ณ วันที่ </w:t>
            </w:r>
            <w:r w:rsidRPr="002E3B38">
              <w:rPr>
                <w:rFonts w:ascii="Browallia New" w:eastAsia="Arial Unicode MS" w:hAnsi="Browallia New" w:cs="Browallia New"/>
                <w:sz w:val="24"/>
                <w:szCs w:val="24"/>
              </w:rPr>
              <w:t xml:space="preserve">31 </w:t>
            </w:r>
            <w:r w:rsidRPr="002E3B38">
              <w:rPr>
                <w:rFonts w:ascii="Browallia New" w:eastAsia="Arial Unicode MS" w:hAnsi="Browallia New" w:cs="Browallia New"/>
                <w:sz w:val="24"/>
                <w:szCs w:val="24"/>
                <w:cs/>
              </w:rPr>
              <w:t xml:space="preserve">ธันวาคม </w:t>
            </w:r>
            <w:r w:rsidRPr="002E3B38">
              <w:rPr>
                <w:rFonts w:ascii="Browallia New" w:eastAsia="Arial Unicode MS" w:hAnsi="Browallia New" w:cs="Browallia New"/>
                <w:sz w:val="24"/>
                <w:szCs w:val="24"/>
              </w:rPr>
              <w:t>2567</w:t>
            </w:r>
          </w:p>
        </w:tc>
        <w:tc>
          <w:tcPr>
            <w:tcW w:w="1584" w:type="dxa"/>
            <w:shd w:val="clear" w:color="auto" w:fill="auto"/>
            <w:vAlign w:val="bottom"/>
          </w:tcPr>
          <w:p w14:paraId="27709409" w14:textId="025D8855" w:rsidR="00C847E7" w:rsidRPr="002E3B38" w:rsidRDefault="008056CC" w:rsidP="00AA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color w:val="000000"/>
                <w:sz w:val="24"/>
                <w:szCs w:val="24"/>
              </w:rPr>
              <w:t xml:space="preserve">2,364,887,306 </w:t>
            </w:r>
          </w:p>
        </w:tc>
        <w:tc>
          <w:tcPr>
            <w:tcW w:w="1584" w:type="dxa"/>
            <w:shd w:val="clear" w:color="auto" w:fill="auto"/>
            <w:vAlign w:val="bottom"/>
          </w:tcPr>
          <w:p w14:paraId="24EBD82A" w14:textId="5943D32F" w:rsidR="00C847E7" w:rsidRPr="002E3B38" w:rsidRDefault="008056CC" w:rsidP="00AA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color w:val="000000"/>
                <w:sz w:val="24"/>
                <w:szCs w:val="24"/>
              </w:rPr>
              <w:t xml:space="preserve">1,182,443,653 </w:t>
            </w:r>
          </w:p>
        </w:tc>
        <w:tc>
          <w:tcPr>
            <w:tcW w:w="1584" w:type="dxa"/>
            <w:shd w:val="clear" w:color="auto" w:fill="auto"/>
            <w:vAlign w:val="bottom"/>
          </w:tcPr>
          <w:p w14:paraId="06D09442" w14:textId="1A0995A9" w:rsidR="00C847E7" w:rsidRPr="002E3B38" w:rsidRDefault="008056CC" w:rsidP="00AA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color w:val="000000"/>
                <w:sz w:val="24"/>
                <w:szCs w:val="24"/>
              </w:rPr>
              <w:t xml:space="preserve">2,182,218,062 </w:t>
            </w:r>
          </w:p>
        </w:tc>
        <w:tc>
          <w:tcPr>
            <w:tcW w:w="1584" w:type="dxa"/>
            <w:shd w:val="clear" w:color="auto" w:fill="auto"/>
            <w:vAlign w:val="bottom"/>
          </w:tcPr>
          <w:p w14:paraId="0AD46905" w14:textId="07EBDE5D" w:rsidR="00C847E7" w:rsidRPr="002E3B38" w:rsidRDefault="00A443E1" w:rsidP="00AA0A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4"/>
                <w:szCs w:val="24"/>
                <w:lang w:val="en-GB"/>
              </w:rPr>
            </w:pPr>
            <w:r w:rsidRPr="002E3B38">
              <w:rPr>
                <w:rFonts w:ascii="Browallia New" w:hAnsi="Browallia New" w:cs="Browallia New"/>
                <w:color w:val="000000"/>
                <w:sz w:val="24"/>
                <w:szCs w:val="24"/>
              </w:rPr>
              <w:t>428,929,112</w:t>
            </w:r>
          </w:p>
        </w:tc>
      </w:tr>
    </w:tbl>
    <w:p w14:paraId="19565992" w14:textId="4319509D" w:rsidR="00246DE7" w:rsidRPr="002E3B38" w:rsidRDefault="00246DE7" w:rsidP="00725146">
      <w:pPr>
        <w:pStyle w:val="ListParagraph"/>
        <w:ind w:left="786"/>
        <w:rPr>
          <w:rFonts w:ascii="Browallia New" w:hAnsi="Browallia New" w:cs="Browallia New"/>
          <w:sz w:val="28"/>
          <w:lang w:val="en-GB"/>
        </w:rPr>
      </w:pPr>
    </w:p>
    <w:p w14:paraId="20B6EA31" w14:textId="13B6CAC0" w:rsidR="00246DE7" w:rsidRPr="002E3B38" w:rsidRDefault="00246DE7" w:rsidP="008638E4">
      <w:pPr>
        <w:pStyle w:val="ListParagraph"/>
        <w:numPr>
          <w:ilvl w:val="0"/>
          <w:numId w:val="38"/>
        </w:numPr>
        <w:tabs>
          <w:tab w:val="left" w:pos="993"/>
        </w:tabs>
        <w:spacing w:after="0" w:line="240" w:lineRule="auto"/>
        <w:ind w:left="981" w:hanging="522"/>
        <w:jc w:val="thaiDistribute"/>
        <w:rPr>
          <w:rFonts w:ascii="Browallia New" w:eastAsia="Arial Unicode MS" w:hAnsi="Browallia New" w:cs="Browallia New"/>
          <w:snapToGrid w:val="0"/>
          <w:spacing w:val="-2"/>
          <w:sz w:val="28"/>
          <w:lang w:val="en-GB" w:eastAsia="th-TH"/>
        </w:rPr>
      </w:pPr>
      <w:r w:rsidRPr="002E3B38">
        <w:rPr>
          <w:rFonts w:ascii="Browallia New" w:eastAsia="Arial Unicode MS" w:hAnsi="Browallia New" w:cs="Browallia New"/>
          <w:snapToGrid w:val="0"/>
          <w:spacing w:val="-2"/>
          <w:sz w:val="28"/>
          <w:cs/>
          <w:lang w:val="en-GB" w:eastAsia="th-TH"/>
        </w:rPr>
        <w:t>การเพิ่มทุน</w:t>
      </w:r>
      <w:r w:rsidRPr="002E3B38">
        <w:rPr>
          <w:rFonts w:ascii="Browallia New" w:eastAsia="Arial Unicode MS" w:hAnsi="Browallia New" w:cs="Browallia New"/>
          <w:snapToGrid w:val="0"/>
          <w:spacing w:val="-2"/>
          <w:sz w:val="28"/>
          <w:lang w:val="en-GB" w:eastAsia="th-TH"/>
        </w:rPr>
        <w:t>/</w:t>
      </w:r>
      <w:r w:rsidRPr="002E3B38">
        <w:rPr>
          <w:rFonts w:ascii="Browallia New" w:eastAsia="Arial Unicode MS" w:hAnsi="Browallia New" w:cs="Browallia New"/>
          <w:snapToGrid w:val="0"/>
          <w:spacing w:val="-2"/>
          <w:sz w:val="28"/>
          <w:cs/>
          <w:lang w:val="en-GB" w:eastAsia="th-TH"/>
        </w:rPr>
        <w:t>ลดทุนจดทะเบียนของบริษัท</w:t>
      </w:r>
    </w:p>
    <w:p w14:paraId="24431D77" w14:textId="77777777" w:rsidR="00246DE7" w:rsidRPr="002E3B38" w:rsidRDefault="00246DE7" w:rsidP="002C0CFB">
      <w:pPr>
        <w:pStyle w:val="ListParagraph"/>
        <w:spacing w:after="0" w:line="240" w:lineRule="auto"/>
        <w:ind w:left="786"/>
        <w:jc w:val="thaiDistribute"/>
        <w:rPr>
          <w:rFonts w:ascii="Browallia New" w:eastAsia="Arial Unicode MS" w:hAnsi="Browallia New" w:cs="Browallia New"/>
          <w:sz w:val="28"/>
          <w:lang w:val="en-GB"/>
        </w:rPr>
      </w:pPr>
    </w:p>
    <w:p w14:paraId="3B5C6948" w14:textId="1C8952C1" w:rsidR="0080491E" w:rsidRPr="002E3B38" w:rsidRDefault="0080491E" w:rsidP="00AA0ACA">
      <w:pPr>
        <w:pStyle w:val="ListParagraph"/>
        <w:spacing w:after="0" w:line="240" w:lineRule="auto"/>
        <w:ind w:left="981"/>
        <w:jc w:val="thaiDistribute"/>
        <w:rPr>
          <w:rFonts w:ascii="Browallia New" w:eastAsia="Arial Unicode MS" w:hAnsi="Browallia New" w:cs="Browallia New"/>
          <w:spacing w:val="-2"/>
          <w:sz w:val="28"/>
          <w:lang w:val="en-GB"/>
        </w:rPr>
      </w:pPr>
      <w:r w:rsidRPr="002E3B38">
        <w:rPr>
          <w:rFonts w:ascii="Browallia New" w:eastAsia="Arial Unicode MS" w:hAnsi="Browallia New" w:cs="Browallia New"/>
          <w:spacing w:val="-2"/>
          <w:sz w:val="28"/>
          <w:cs/>
          <w:lang w:val="en-GB"/>
        </w:rPr>
        <w:t xml:space="preserve">ในการประชุมวิสามัญผู้ถือหุ้นของบริษัทครั้งที่ </w:t>
      </w:r>
      <w:r w:rsidRPr="002E3B38">
        <w:rPr>
          <w:rFonts w:ascii="Browallia New" w:eastAsia="Arial Unicode MS" w:hAnsi="Browallia New" w:cs="Browallia New"/>
          <w:spacing w:val="-2"/>
          <w:sz w:val="28"/>
          <w:lang w:val="en-GB"/>
        </w:rPr>
        <w:t xml:space="preserve">1/2567 </w:t>
      </w:r>
      <w:r w:rsidRPr="002E3B38">
        <w:rPr>
          <w:rFonts w:ascii="Browallia New" w:eastAsia="Arial Unicode MS" w:hAnsi="Browallia New" w:cs="Browallia New"/>
          <w:spacing w:val="-2"/>
          <w:sz w:val="28"/>
          <w:cs/>
          <w:lang w:val="en-GB"/>
        </w:rPr>
        <w:t xml:space="preserve">เมื่อวันที่ </w:t>
      </w:r>
      <w:r w:rsidRPr="002E3B38">
        <w:rPr>
          <w:rFonts w:ascii="Browallia New" w:eastAsia="Arial Unicode MS" w:hAnsi="Browallia New" w:cs="Browallia New"/>
          <w:spacing w:val="-2"/>
          <w:sz w:val="28"/>
          <w:lang w:val="en-GB"/>
        </w:rPr>
        <w:t xml:space="preserve">8 </w:t>
      </w:r>
      <w:r w:rsidRPr="002E3B38">
        <w:rPr>
          <w:rFonts w:ascii="Browallia New" w:eastAsia="Arial Unicode MS" w:hAnsi="Browallia New" w:cs="Browallia New"/>
          <w:spacing w:val="-2"/>
          <w:sz w:val="28"/>
          <w:cs/>
          <w:lang w:val="en-GB"/>
        </w:rPr>
        <w:t xml:space="preserve">สิงหาคม </w:t>
      </w:r>
      <w:r w:rsidRPr="002E3B38">
        <w:rPr>
          <w:rFonts w:ascii="Browallia New" w:eastAsia="Arial Unicode MS" w:hAnsi="Browallia New" w:cs="Browallia New"/>
          <w:spacing w:val="-2"/>
          <w:sz w:val="28"/>
          <w:lang w:val="en-GB"/>
        </w:rPr>
        <w:t xml:space="preserve">2567 </w:t>
      </w:r>
      <w:r w:rsidRPr="002E3B38">
        <w:rPr>
          <w:rFonts w:ascii="Browallia New" w:eastAsia="Arial Unicode MS" w:hAnsi="Browallia New" w:cs="Browallia New"/>
          <w:spacing w:val="-2"/>
          <w:sz w:val="28"/>
          <w:cs/>
          <w:lang w:val="en-GB"/>
        </w:rPr>
        <w:t xml:space="preserve">ได้มีมติอนุมัติให้เปลี่ยนแปลงมูลค่าของหุ้นที่ตราไว้ของหุ้นสามัญ จากเดิมมูลค่าหุ้นละ </w:t>
      </w:r>
      <w:r w:rsidRPr="002E3B38">
        <w:rPr>
          <w:rFonts w:ascii="Browallia New" w:eastAsia="Arial Unicode MS" w:hAnsi="Browallia New" w:cs="Browallia New"/>
          <w:spacing w:val="-2"/>
          <w:sz w:val="28"/>
          <w:lang w:val="en-GB"/>
        </w:rPr>
        <w:t xml:space="preserve">1 </w:t>
      </w:r>
      <w:r w:rsidRPr="002E3B38">
        <w:rPr>
          <w:rFonts w:ascii="Browallia New" w:eastAsia="Arial Unicode MS" w:hAnsi="Browallia New" w:cs="Browallia New"/>
          <w:spacing w:val="-2"/>
          <w:sz w:val="28"/>
          <w:cs/>
          <w:lang w:val="en-GB"/>
        </w:rPr>
        <w:t xml:space="preserve">บาท เป็นมูลค่าหุ้นละ </w:t>
      </w:r>
      <w:r w:rsidRPr="002E3B38">
        <w:rPr>
          <w:rFonts w:ascii="Browallia New" w:eastAsia="Arial Unicode MS" w:hAnsi="Browallia New" w:cs="Browallia New"/>
          <w:spacing w:val="-2"/>
          <w:sz w:val="28"/>
          <w:lang w:val="en-GB"/>
        </w:rPr>
        <w:t xml:space="preserve">0.50 </w:t>
      </w:r>
      <w:r w:rsidRPr="002E3B38">
        <w:rPr>
          <w:rFonts w:ascii="Browallia New" w:eastAsia="Arial Unicode MS" w:hAnsi="Browallia New" w:cs="Browallia New"/>
          <w:spacing w:val="-2"/>
          <w:sz w:val="28"/>
          <w:cs/>
          <w:lang w:val="en-GB"/>
        </w:rPr>
        <w:t>บาท ซึ่งบริษัทได้</w:t>
      </w:r>
      <w:r w:rsidR="00AA0ACA" w:rsidRPr="002E3B38">
        <w:rPr>
          <w:rFonts w:ascii="Browallia New" w:eastAsia="Arial Unicode MS" w:hAnsi="Browallia New" w:cs="Browallia New"/>
          <w:spacing w:val="-2"/>
          <w:sz w:val="28"/>
          <w:lang w:val="en-GB"/>
        </w:rPr>
        <w:br/>
      </w:r>
      <w:r w:rsidRPr="002E3B38">
        <w:rPr>
          <w:rFonts w:ascii="Browallia New" w:eastAsia="Arial Unicode MS" w:hAnsi="Browallia New" w:cs="Browallia New"/>
          <w:spacing w:val="-2"/>
          <w:sz w:val="28"/>
          <w:cs/>
          <w:lang w:val="en-GB"/>
        </w:rPr>
        <w:t xml:space="preserve">จดทะเบียนเปลี่ยนแปลงมูลค่าหุ้นกับกระทรวงพาณิชย์มีผลตั้งแต่วันที่ </w:t>
      </w:r>
      <w:r w:rsidRPr="002E3B38">
        <w:rPr>
          <w:rFonts w:ascii="Browallia New" w:eastAsia="Arial Unicode MS" w:hAnsi="Browallia New" w:cs="Browallia New"/>
          <w:spacing w:val="-2"/>
          <w:sz w:val="28"/>
          <w:lang w:val="en-GB"/>
        </w:rPr>
        <w:t xml:space="preserve">21 </w:t>
      </w:r>
      <w:r w:rsidRPr="002E3B38">
        <w:rPr>
          <w:rFonts w:ascii="Browallia New" w:eastAsia="Arial Unicode MS" w:hAnsi="Browallia New" w:cs="Browallia New"/>
          <w:spacing w:val="-2"/>
          <w:sz w:val="28"/>
          <w:cs/>
          <w:lang w:val="en-GB"/>
        </w:rPr>
        <w:t xml:space="preserve">สิงหาคม </w:t>
      </w:r>
      <w:r w:rsidRPr="002E3B38">
        <w:rPr>
          <w:rFonts w:ascii="Browallia New" w:eastAsia="Arial Unicode MS" w:hAnsi="Browallia New" w:cs="Browallia New"/>
          <w:spacing w:val="-2"/>
          <w:sz w:val="28"/>
          <w:lang w:val="en-GB"/>
        </w:rPr>
        <w:t xml:space="preserve">2567 </w:t>
      </w:r>
      <w:r w:rsidRPr="002E3B38">
        <w:rPr>
          <w:rFonts w:ascii="Browallia New" w:eastAsia="Arial Unicode MS" w:hAnsi="Browallia New" w:cs="Browallia New"/>
          <w:spacing w:val="-2"/>
          <w:sz w:val="28"/>
          <w:cs/>
          <w:lang w:val="en-GB"/>
        </w:rPr>
        <w:t>เป็นต้นไป</w:t>
      </w:r>
    </w:p>
    <w:p w14:paraId="24FE4720" w14:textId="77777777" w:rsidR="0080491E" w:rsidRPr="002E3B38" w:rsidRDefault="0080491E" w:rsidP="00AA0ACA">
      <w:pPr>
        <w:pStyle w:val="ListParagraph"/>
        <w:spacing w:after="0" w:line="240" w:lineRule="auto"/>
        <w:ind w:left="981"/>
        <w:jc w:val="thaiDistribute"/>
        <w:rPr>
          <w:rFonts w:ascii="Browallia New" w:eastAsia="Arial Unicode MS" w:hAnsi="Browallia New" w:cs="Browallia New"/>
          <w:spacing w:val="-2"/>
          <w:sz w:val="28"/>
          <w:lang w:val="en-GB"/>
        </w:rPr>
      </w:pPr>
    </w:p>
    <w:p w14:paraId="3DCE1288" w14:textId="5DB69F42" w:rsidR="00246DE7" w:rsidRPr="002E3B38" w:rsidRDefault="00246DE7" w:rsidP="00AA0ACA">
      <w:pPr>
        <w:pStyle w:val="ListParagraph"/>
        <w:spacing w:after="0" w:line="240" w:lineRule="auto"/>
        <w:ind w:left="981"/>
        <w:jc w:val="thaiDistribute"/>
        <w:rPr>
          <w:rFonts w:ascii="Browallia New" w:eastAsia="Arial Unicode MS" w:hAnsi="Browallia New" w:cs="Browallia New"/>
          <w:spacing w:val="-2"/>
          <w:sz w:val="28"/>
          <w:cs/>
          <w:lang w:val="en-GB"/>
        </w:rPr>
      </w:pPr>
      <w:r w:rsidRPr="002E3B38">
        <w:rPr>
          <w:rFonts w:ascii="Browallia New" w:eastAsia="Arial Unicode MS" w:hAnsi="Browallia New" w:cs="Browallia New"/>
          <w:spacing w:val="-2"/>
          <w:sz w:val="28"/>
          <w:cs/>
          <w:lang w:val="en-GB"/>
        </w:rPr>
        <w:t xml:space="preserve">ที่ประชุมสามัญผู้ถือหุ้นประจำปี </w:t>
      </w:r>
      <w:r w:rsidRPr="002E3B38">
        <w:rPr>
          <w:rFonts w:ascii="Browallia New" w:eastAsia="Arial Unicode MS" w:hAnsi="Browallia New" w:cs="Browallia New"/>
          <w:spacing w:val="-2"/>
          <w:sz w:val="28"/>
          <w:lang w:val="en-GB"/>
        </w:rPr>
        <w:t>2566</w:t>
      </w:r>
      <w:r w:rsidRPr="002E3B38">
        <w:rPr>
          <w:rFonts w:ascii="Browallia New" w:eastAsia="Arial Unicode MS" w:hAnsi="Browallia New" w:cs="Browallia New"/>
          <w:spacing w:val="-2"/>
          <w:sz w:val="28"/>
          <w:cs/>
          <w:lang w:val="en-GB"/>
        </w:rPr>
        <w:t xml:space="preserve"> เมื่อวันที่ </w:t>
      </w:r>
      <w:r w:rsidRPr="002E3B38">
        <w:rPr>
          <w:rFonts w:ascii="Browallia New" w:eastAsia="Arial Unicode MS" w:hAnsi="Browallia New" w:cs="Browallia New"/>
          <w:spacing w:val="-2"/>
          <w:sz w:val="28"/>
          <w:lang w:val="en-GB"/>
        </w:rPr>
        <w:t xml:space="preserve">10 </w:t>
      </w:r>
      <w:r w:rsidRPr="002E3B38">
        <w:rPr>
          <w:rFonts w:ascii="Browallia New" w:eastAsia="Arial Unicode MS" w:hAnsi="Browallia New" w:cs="Browallia New"/>
          <w:spacing w:val="-2"/>
          <w:sz w:val="28"/>
          <w:cs/>
          <w:lang w:val="en-GB"/>
        </w:rPr>
        <w:t xml:space="preserve">เมษายน </w:t>
      </w:r>
      <w:r w:rsidRPr="002E3B38">
        <w:rPr>
          <w:rFonts w:ascii="Browallia New" w:eastAsia="Arial Unicode MS" w:hAnsi="Browallia New" w:cs="Browallia New"/>
          <w:spacing w:val="-2"/>
          <w:sz w:val="28"/>
          <w:lang w:val="en-GB"/>
        </w:rPr>
        <w:t xml:space="preserve">2566 </w:t>
      </w:r>
      <w:r w:rsidRPr="002E3B38">
        <w:rPr>
          <w:rFonts w:ascii="Browallia New" w:eastAsia="Arial Unicode MS" w:hAnsi="Browallia New" w:cs="Browallia New"/>
          <w:spacing w:val="-2"/>
          <w:sz w:val="28"/>
          <w:cs/>
          <w:lang w:val="en-GB"/>
        </w:rPr>
        <w:t xml:space="preserve">ได้มีมติอนุมัติให้เพิ่มทุนจดทะเบียนเพื่อรองรับการจ่ายปันผลเป็นหุ้นสามัญและรองรับการปรับสิทธิของใบสำคัญแสดงสิทธิ </w:t>
      </w:r>
      <w:r w:rsidRPr="002E3B38">
        <w:rPr>
          <w:rFonts w:ascii="Browallia New" w:eastAsia="Arial Unicode MS" w:hAnsi="Browallia New" w:cs="Browallia New"/>
          <w:spacing w:val="-2"/>
          <w:sz w:val="28"/>
          <w:lang w:val="en-GB"/>
        </w:rPr>
        <w:t>RS-W4</w:t>
      </w:r>
      <w:r w:rsidRPr="002E3B38">
        <w:rPr>
          <w:rFonts w:ascii="Browallia New" w:eastAsia="Arial Unicode MS" w:hAnsi="Browallia New" w:cs="Browallia New"/>
          <w:spacing w:val="-2"/>
          <w:sz w:val="28"/>
          <w:cs/>
          <w:lang w:val="en-GB"/>
        </w:rPr>
        <w:t xml:space="preserve"> จำนวน</w:t>
      </w:r>
      <w:r w:rsidRPr="002E3B38">
        <w:rPr>
          <w:rFonts w:ascii="Browallia New" w:eastAsia="Arial Unicode MS" w:hAnsi="Browallia New" w:cs="Browallia New"/>
          <w:spacing w:val="-2"/>
          <w:sz w:val="28"/>
          <w:lang w:val="en-GB"/>
        </w:rPr>
        <w:t xml:space="preserve"> 97,249,695 </w:t>
      </w:r>
      <w:r w:rsidRPr="002E3B38">
        <w:rPr>
          <w:rFonts w:ascii="Browallia New" w:eastAsia="Arial Unicode MS" w:hAnsi="Browallia New" w:cs="Browallia New"/>
          <w:spacing w:val="-2"/>
          <w:sz w:val="28"/>
          <w:cs/>
          <w:lang w:val="en-GB"/>
        </w:rPr>
        <w:t xml:space="preserve">และ </w:t>
      </w:r>
      <w:r w:rsidRPr="002E3B38">
        <w:rPr>
          <w:rFonts w:ascii="Browallia New" w:eastAsia="Arial Unicode MS" w:hAnsi="Browallia New" w:cs="Browallia New"/>
          <w:spacing w:val="-2"/>
          <w:sz w:val="28"/>
          <w:lang w:val="en-GB"/>
        </w:rPr>
        <w:t xml:space="preserve">20,000,000 </w:t>
      </w:r>
      <w:r w:rsidRPr="002E3B38">
        <w:rPr>
          <w:rFonts w:ascii="Browallia New" w:eastAsia="Arial Unicode MS" w:hAnsi="Browallia New" w:cs="Browallia New"/>
          <w:spacing w:val="-2"/>
          <w:sz w:val="28"/>
          <w:cs/>
          <w:lang w:val="en-GB"/>
        </w:rPr>
        <w:t>หุ้น ตามลำดับ</w:t>
      </w:r>
    </w:p>
    <w:p w14:paraId="25A9BD01" w14:textId="77777777" w:rsidR="00246DE7" w:rsidRPr="002E3B38" w:rsidRDefault="00246DE7" w:rsidP="00AA0ACA">
      <w:pPr>
        <w:pStyle w:val="ListParagraph"/>
        <w:spacing w:after="0" w:line="240" w:lineRule="auto"/>
        <w:ind w:left="981"/>
        <w:jc w:val="thaiDistribute"/>
        <w:rPr>
          <w:rFonts w:ascii="Browallia New" w:eastAsia="Arial Unicode MS" w:hAnsi="Browallia New" w:cs="Browallia New"/>
          <w:sz w:val="28"/>
          <w:lang w:val="en-GB"/>
        </w:rPr>
      </w:pPr>
    </w:p>
    <w:p w14:paraId="7BC4A1C8" w14:textId="0734EBFB" w:rsidR="00246DE7" w:rsidRPr="002E3B38" w:rsidRDefault="00246DE7" w:rsidP="00AA0ACA">
      <w:pPr>
        <w:pStyle w:val="ListParagraph"/>
        <w:spacing w:after="0" w:line="240" w:lineRule="auto"/>
        <w:ind w:left="981"/>
        <w:jc w:val="thaiDistribute"/>
        <w:rPr>
          <w:rFonts w:ascii="Browallia New" w:eastAsia="Arial Unicode MS" w:hAnsi="Browallia New" w:cs="Browallia New"/>
          <w:spacing w:val="-2"/>
          <w:sz w:val="28"/>
          <w:cs/>
          <w:lang w:val="en-GB"/>
        </w:rPr>
      </w:pPr>
      <w:r w:rsidRPr="002E3B38">
        <w:rPr>
          <w:rFonts w:ascii="Browallia New" w:eastAsia="Arial Unicode MS" w:hAnsi="Browallia New" w:cs="Browallia New"/>
          <w:spacing w:val="-2"/>
          <w:sz w:val="28"/>
          <w:cs/>
          <w:lang w:val="en-GB"/>
        </w:rPr>
        <w:t xml:space="preserve">ที่ประชุมคณะกรรมการบริษัท ครั้งที่ </w:t>
      </w:r>
      <w:r w:rsidRPr="002E3B38">
        <w:rPr>
          <w:rFonts w:ascii="Browallia New" w:eastAsia="Arial Unicode MS" w:hAnsi="Browallia New" w:cs="Browallia New"/>
          <w:spacing w:val="-2"/>
          <w:sz w:val="28"/>
          <w:lang w:val="en-GB"/>
        </w:rPr>
        <w:t xml:space="preserve">6/2566 </w:t>
      </w:r>
      <w:r w:rsidRPr="002E3B38">
        <w:rPr>
          <w:rFonts w:ascii="Browallia New" w:eastAsia="Arial Unicode MS" w:hAnsi="Browallia New" w:cs="Browallia New"/>
          <w:spacing w:val="-2"/>
          <w:sz w:val="28"/>
          <w:cs/>
          <w:lang w:val="en-GB"/>
        </w:rPr>
        <w:t xml:space="preserve">เมื่อวันที่ </w:t>
      </w:r>
      <w:r w:rsidRPr="002E3B38">
        <w:rPr>
          <w:rFonts w:ascii="Browallia New" w:eastAsia="Arial Unicode MS" w:hAnsi="Browallia New" w:cs="Browallia New"/>
          <w:spacing w:val="-2"/>
          <w:sz w:val="28"/>
          <w:lang w:val="en-GB"/>
        </w:rPr>
        <w:t xml:space="preserve">14 </w:t>
      </w:r>
      <w:r w:rsidRPr="002E3B38">
        <w:rPr>
          <w:rFonts w:ascii="Browallia New" w:eastAsia="Arial Unicode MS" w:hAnsi="Browallia New" w:cs="Browallia New"/>
          <w:spacing w:val="-2"/>
          <w:sz w:val="28"/>
          <w:cs/>
          <w:lang w:val="en-GB"/>
        </w:rPr>
        <w:t>กันยายน</w:t>
      </w:r>
      <w:r w:rsidR="00D245DD" w:rsidRPr="002E3B38">
        <w:rPr>
          <w:rFonts w:ascii="Browallia New" w:eastAsia="Arial Unicode MS" w:hAnsi="Browallia New" w:cs="Browallia New"/>
          <w:spacing w:val="-2"/>
          <w:sz w:val="28"/>
          <w:lang w:val="en-GB"/>
        </w:rPr>
        <w:t xml:space="preserve"> </w:t>
      </w:r>
      <w:r w:rsidRPr="002E3B38">
        <w:rPr>
          <w:rFonts w:ascii="Browallia New" w:eastAsia="Arial Unicode MS" w:hAnsi="Browallia New" w:cs="Browallia New"/>
          <w:spacing w:val="-2"/>
          <w:sz w:val="28"/>
          <w:lang w:val="en-GB"/>
        </w:rPr>
        <w:t>2566</w:t>
      </w:r>
      <w:r w:rsidRPr="002E3B38">
        <w:rPr>
          <w:rFonts w:ascii="Browallia New" w:eastAsia="Arial Unicode MS" w:hAnsi="Browallia New" w:cs="Browallia New"/>
          <w:spacing w:val="-2"/>
          <w:sz w:val="28"/>
          <w:cs/>
          <w:lang w:val="en-GB"/>
        </w:rPr>
        <w:t xml:space="preserve"> ได้มีมติอนุมัติให้ลดทุนจดทะเบียน เนื่องจากใบสําคัญแสดงสิทธิดังกล่าวจะหมดอายุลงในวันที่ </w:t>
      </w:r>
      <w:r w:rsidRPr="002E3B38">
        <w:rPr>
          <w:rFonts w:ascii="Browallia New" w:eastAsia="Arial Unicode MS" w:hAnsi="Browallia New" w:cs="Browallia New"/>
          <w:spacing w:val="-2"/>
          <w:sz w:val="28"/>
          <w:lang w:val="en-GB"/>
        </w:rPr>
        <w:t>23</w:t>
      </w:r>
      <w:r w:rsidRPr="002E3B38">
        <w:rPr>
          <w:rFonts w:ascii="Browallia New" w:eastAsia="Arial Unicode MS" w:hAnsi="Browallia New" w:cs="Browallia New"/>
          <w:spacing w:val="-2"/>
          <w:sz w:val="28"/>
          <w:cs/>
          <w:lang w:val="en-GB"/>
        </w:rPr>
        <w:t xml:space="preserve"> พฤษภาคม</w:t>
      </w:r>
      <w:r w:rsidR="00D245DD" w:rsidRPr="002E3B38">
        <w:rPr>
          <w:rFonts w:ascii="Browallia New" w:eastAsia="Arial Unicode MS" w:hAnsi="Browallia New" w:cs="Browallia New"/>
          <w:spacing w:val="-2"/>
          <w:sz w:val="28"/>
          <w:lang w:val="en-GB"/>
        </w:rPr>
        <w:t xml:space="preserve"> </w:t>
      </w:r>
      <w:r w:rsidRPr="002E3B38">
        <w:rPr>
          <w:rFonts w:ascii="Browallia New" w:eastAsia="Arial Unicode MS" w:hAnsi="Browallia New" w:cs="Browallia New"/>
          <w:spacing w:val="-2"/>
          <w:sz w:val="28"/>
          <w:lang w:val="en-GB"/>
        </w:rPr>
        <w:t>2567</w:t>
      </w:r>
      <w:r w:rsidRPr="002E3B38">
        <w:rPr>
          <w:rFonts w:ascii="Browallia New" w:eastAsia="Arial Unicode MS" w:hAnsi="Browallia New" w:cs="Browallia New"/>
          <w:spacing w:val="-2"/>
          <w:sz w:val="28"/>
          <w:cs/>
          <w:lang w:val="en-GB"/>
        </w:rPr>
        <w:t xml:space="preserve"> แต่ยังเหลือหุ้นสามัญที่ยังจำหน่ายไม่ได้จากการใช้สิทธิ </w:t>
      </w:r>
      <w:r w:rsidRPr="002E3B38">
        <w:rPr>
          <w:rFonts w:ascii="Browallia New" w:eastAsia="Arial Unicode MS" w:hAnsi="Browallia New" w:cs="Browallia New"/>
          <w:spacing w:val="-2"/>
          <w:sz w:val="28"/>
          <w:lang w:val="en-GB"/>
        </w:rPr>
        <w:t>RS-W4</w:t>
      </w:r>
      <w:r w:rsidRPr="002E3B38">
        <w:rPr>
          <w:rFonts w:ascii="Browallia New" w:eastAsia="Arial Unicode MS" w:hAnsi="Browallia New" w:cs="Browallia New"/>
          <w:spacing w:val="-2"/>
          <w:sz w:val="28"/>
          <w:cs/>
          <w:lang w:val="en-GB"/>
        </w:rPr>
        <w:t xml:space="preserve"> รวมจำนวน </w:t>
      </w:r>
      <w:r w:rsidRPr="002E3B38">
        <w:rPr>
          <w:rFonts w:ascii="Browallia New" w:eastAsia="Arial Unicode MS" w:hAnsi="Browallia New" w:cs="Browallia New"/>
          <w:spacing w:val="-2"/>
          <w:sz w:val="28"/>
          <w:lang w:val="en-GB"/>
        </w:rPr>
        <w:t xml:space="preserve">214,500,414 </w:t>
      </w:r>
      <w:r w:rsidRPr="002E3B38">
        <w:rPr>
          <w:rFonts w:ascii="Browallia New" w:eastAsia="Arial Unicode MS" w:hAnsi="Browallia New" w:cs="Browallia New"/>
          <w:spacing w:val="-2"/>
          <w:sz w:val="28"/>
          <w:cs/>
          <w:lang w:val="en-GB"/>
        </w:rPr>
        <w:t xml:space="preserve">หุ้น มูลค่าที่ตราไว้หุ้นละ </w:t>
      </w:r>
      <w:r w:rsidRPr="002E3B38">
        <w:rPr>
          <w:rFonts w:ascii="Browallia New" w:eastAsia="Arial Unicode MS" w:hAnsi="Browallia New" w:cs="Browallia New"/>
          <w:spacing w:val="-2"/>
          <w:sz w:val="28"/>
          <w:lang w:val="en-GB"/>
        </w:rPr>
        <w:t>1</w:t>
      </w:r>
      <w:r w:rsidRPr="002E3B38">
        <w:rPr>
          <w:rFonts w:ascii="Browallia New" w:eastAsia="Arial Unicode MS" w:hAnsi="Browallia New" w:cs="Browallia New"/>
          <w:spacing w:val="-2"/>
          <w:sz w:val="28"/>
          <w:cs/>
          <w:lang w:val="en-GB"/>
        </w:rPr>
        <w:t xml:space="preserve"> บาท รวมเป็นมูลค่า </w:t>
      </w:r>
      <w:r w:rsidRPr="002E3B38">
        <w:rPr>
          <w:rFonts w:ascii="Browallia New" w:eastAsia="Arial Unicode MS" w:hAnsi="Browallia New" w:cs="Browallia New"/>
          <w:spacing w:val="-2"/>
          <w:sz w:val="28"/>
          <w:lang w:val="en-GB"/>
        </w:rPr>
        <w:t>214,500,414</w:t>
      </w:r>
      <w:r w:rsidRPr="002E3B38">
        <w:rPr>
          <w:rFonts w:ascii="Browallia New" w:eastAsia="Arial Unicode MS" w:hAnsi="Browallia New" w:cs="Browallia New"/>
          <w:spacing w:val="-2"/>
          <w:sz w:val="28"/>
          <w:cs/>
          <w:lang w:val="en-GB"/>
        </w:rPr>
        <w:t xml:space="preserve"> บาท</w:t>
      </w:r>
    </w:p>
    <w:p w14:paraId="417F6E5E" w14:textId="77777777" w:rsidR="00246DE7" w:rsidRPr="002E3B38" w:rsidRDefault="00246DE7" w:rsidP="00AA0ACA">
      <w:pPr>
        <w:pStyle w:val="ListParagraph"/>
        <w:spacing w:after="0" w:line="240" w:lineRule="auto"/>
        <w:ind w:left="981"/>
        <w:jc w:val="thaiDistribute"/>
        <w:rPr>
          <w:rFonts w:ascii="Browallia New" w:eastAsia="Arial Unicode MS" w:hAnsi="Browallia New" w:cs="Browallia New"/>
          <w:spacing w:val="-2"/>
          <w:sz w:val="28"/>
          <w:lang w:val="en-GB"/>
        </w:rPr>
      </w:pPr>
    </w:p>
    <w:p w14:paraId="50B9D79A" w14:textId="401AC938" w:rsidR="00246DE7" w:rsidRPr="002E3B38" w:rsidRDefault="00246DE7" w:rsidP="00AA0ACA">
      <w:pPr>
        <w:pStyle w:val="ListParagraph"/>
        <w:spacing w:after="0" w:line="240" w:lineRule="auto"/>
        <w:ind w:left="981"/>
        <w:jc w:val="thaiDistribute"/>
        <w:rPr>
          <w:rFonts w:ascii="Browallia New" w:eastAsia="Arial Unicode MS" w:hAnsi="Browallia New" w:cs="Browallia New"/>
          <w:spacing w:val="-2"/>
          <w:sz w:val="28"/>
          <w:cs/>
          <w:lang w:val="en-GB"/>
        </w:rPr>
      </w:pPr>
      <w:r w:rsidRPr="002E3B38">
        <w:rPr>
          <w:rFonts w:ascii="Browallia New" w:eastAsia="Arial Unicode MS" w:hAnsi="Browallia New" w:cs="Browallia New"/>
          <w:spacing w:val="-2"/>
          <w:sz w:val="28"/>
          <w:cs/>
          <w:lang w:val="en-GB"/>
        </w:rPr>
        <w:t xml:space="preserve">ในวันเดียวกัน คณะกรรมการบริษัทได้มีมติอนุมัติให้เพิ่มทุนจดทะเบียนเพื่อรองรับการออกและเสนอขายใบสำคัญแสดงสิทธิ </w:t>
      </w:r>
      <w:r w:rsidRPr="002E3B38">
        <w:rPr>
          <w:rFonts w:ascii="Browallia New" w:eastAsia="Arial Unicode MS" w:hAnsi="Browallia New" w:cs="Browallia New"/>
          <w:spacing w:val="-2"/>
          <w:sz w:val="28"/>
          <w:lang w:val="en-GB"/>
        </w:rPr>
        <w:t>RS-W5</w:t>
      </w:r>
      <w:r w:rsidRPr="002E3B38">
        <w:rPr>
          <w:rFonts w:ascii="Browallia New" w:eastAsia="Arial Unicode MS" w:hAnsi="Browallia New" w:cs="Browallia New"/>
          <w:spacing w:val="-2"/>
          <w:sz w:val="28"/>
          <w:cs/>
          <w:lang w:val="en-GB"/>
        </w:rPr>
        <w:t xml:space="preserve"> และรองรับการปรับสิทธิของใบสำคัญแสดงสิทธิ </w:t>
      </w:r>
      <w:r w:rsidRPr="002E3B38">
        <w:rPr>
          <w:rFonts w:ascii="Browallia New" w:eastAsia="Arial Unicode MS" w:hAnsi="Browallia New" w:cs="Browallia New"/>
          <w:spacing w:val="-2"/>
          <w:sz w:val="28"/>
          <w:lang w:val="en-GB"/>
        </w:rPr>
        <w:t>RS-W4</w:t>
      </w:r>
      <w:r w:rsidRPr="002E3B38">
        <w:rPr>
          <w:rFonts w:ascii="Browallia New" w:eastAsia="Arial Unicode MS" w:hAnsi="Browallia New" w:cs="Browallia New"/>
          <w:spacing w:val="-2"/>
          <w:sz w:val="28"/>
          <w:cs/>
          <w:lang w:val="en-GB"/>
        </w:rPr>
        <w:t xml:space="preserve"> จำนวน</w:t>
      </w:r>
      <w:r w:rsidRPr="002E3B38">
        <w:rPr>
          <w:rFonts w:ascii="Browallia New" w:eastAsia="Arial Unicode MS" w:hAnsi="Browallia New" w:cs="Browallia New"/>
          <w:spacing w:val="-2"/>
          <w:sz w:val="28"/>
          <w:lang w:val="en-GB"/>
        </w:rPr>
        <w:t xml:space="preserve"> 106,974,550 </w:t>
      </w:r>
      <w:r w:rsidRPr="002E3B38">
        <w:rPr>
          <w:rFonts w:ascii="Browallia New" w:eastAsia="Arial Unicode MS" w:hAnsi="Browallia New" w:cs="Browallia New"/>
          <w:spacing w:val="-2"/>
          <w:sz w:val="28"/>
          <w:cs/>
          <w:lang w:val="en-GB"/>
        </w:rPr>
        <w:t xml:space="preserve">และ </w:t>
      </w:r>
      <w:r w:rsidRPr="002E3B38">
        <w:rPr>
          <w:rFonts w:ascii="Browallia New" w:eastAsia="Arial Unicode MS" w:hAnsi="Browallia New" w:cs="Browallia New"/>
          <w:spacing w:val="-2"/>
          <w:sz w:val="28"/>
          <w:lang w:val="en-GB"/>
        </w:rPr>
        <w:t xml:space="preserve">5,723,610 </w:t>
      </w:r>
      <w:r w:rsidRPr="002E3B38">
        <w:rPr>
          <w:rFonts w:ascii="Browallia New" w:eastAsia="Arial Unicode MS" w:hAnsi="Browallia New" w:cs="Browallia New"/>
          <w:spacing w:val="-2"/>
          <w:sz w:val="28"/>
          <w:cs/>
          <w:lang w:val="en-GB"/>
        </w:rPr>
        <w:t>หุ้น ตามลำดับ</w:t>
      </w:r>
    </w:p>
    <w:p w14:paraId="08B817BA" w14:textId="77777777" w:rsidR="002C0CFB" w:rsidRPr="002E3B38" w:rsidRDefault="002C0CFB" w:rsidP="002C0CFB">
      <w:pPr>
        <w:pStyle w:val="ListParagraph"/>
        <w:spacing w:after="0" w:line="240" w:lineRule="auto"/>
        <w:ind w:left="851"/>
        <w:jc w:val="thaiDistribute"/>
        <w:rPr>
          <w:rFonts w:ascii="Browallia New" w:eastAsia="Arial Unicode MS" w:hAnsi="Browallia New" w:cs="Browallia New"/>
          <w:spacing w:val="-2"/>
          <w:sz w:val="28"/>
          <w:lang w:val="en-GB"/>
        </w:rPr>
      </w:pPr>
    </w:p>
    <w:p w14:paraId="3310FE9C" w14:textId="77777777" w:rsidR="002C0CFB" w:rsidRPr="002E3B38" w:rsidRDefault="002C0CFB" w:rsidP="00EF48BE">
      <w:pPr>
        <w:spacing w:line="240" w:lineRule="auto"/>
        <w:jc w:val="thaiDistribute"/>
        <w:rPr>
          <w:rFonts w:ascii="Browallia New" w:eastAsia="Arial Unicode MS" w:hAnsi="Browallia New" w:cs="Browallia New"/>
          <w:spacing w:val="-2"/>
          <w:sz w:val="28"/>
          <w:szCs w:val="28"/>
          <w:lang w:val="en-GB"/>
        </w:rPr>
      </w:pPr>
    </w:p>
    <w:p w14:paraId="223CA93B" w14:textId="77777777" w:rsidR="00AA0ACA" w:rsidRPr="002E3B38" w:rsidRDefault="00AA0ACA" w:rsidP="00EF48BE">
      <w:pPr>
        <w:spacing w:line="240" w:lineRule="auto"/>
        <w:jc w:val="thaiDistribute"/>
        <w:rPr>
          <w:rFonts w:ascii="Browallia New" w:eastAsia="Arial Unicode MS" w:hAnsi="Browallia New" w:cs="Browallia New"/>
          <w:spacing w:val="-2"/>
          <w:sz w:val="28"/>
          <w:szCs w:val="28"/>
          <w:cs/>
          <w:lang w:val="en-GB"/>
        </w:rPr>
      </w:pPr>
    </w:p>
    <w:p w14:paraId="51205667" w14:textId="51B399E2" w:rsidR="00246DE7" w:rsidRPr="002E3B38" w:rsidRDefault="00246DE7" w:rsidP="008638E4">
      <w:pPr>
        <w:pStyle w:val="ListParagraph"/>
        <w:numPr>
          <w:ilvl w:val="0"/>
          <w:numId w:val="38"/>
        </w:numPr>
        <w:tabs>
          <w:tab w:val="left" w:pos="993"/>
        </w:tabs>
        <w:spacing w:after="0" w:line="240" w:lineRule="auto"/>
        <w:ind w:left="981" w:hanging="522"/>
        <w:jc w:val="thaiDistribute"/>
        <w:rPr>
          <w:rFonts w:ascii="Browallia New" w:eastAsia="Arial Unicode MS" w:hAnsi="Browallia New" w:cs="Browallia New"/>
          <w:snapToGrid w:val="0"/>
          <w:spacing w:val="-2"/>
          <w:sz w:val="28"/>
          <w:lang w:val="en-GB" w:eastAsia="th-TH"/>
        </w:rPr>
      </w:pPr>
      <w:r w:rsidRPr="002E3B38">
        <w:rPr>
          <w:rFonts w:ascii="Browallia New" w:eastAsia="Arial Unicode MS" w:hAnsi="Browallia New" w:cs="Browallia New"/>
          <w:snapToGrid w:val="0"/>
          <w:spacing w:val="-2"/>
          <w:sz w:val="28"/>
          <w:cs/>
          <w:lang w:val="en-GB" w:eastAsia="th-TH"/>
        </w:rPr>
        <w:lastRenderedPageBreak/>
        <w:t>ใบสำคัญแสดงสิทธิซื้อหุ้น</w:t>
      </w:r>
    </w:p>
    <w:p w14:paraId="609F7E30" w14:textId="77777777" w:rsidR="00246DE7" w:rsidRPr="002E3B38" w:rsidRDefault="00246DE7" w:rsidP="00D52A94">
      <w:pPr>
        <w:pStyle w:val="ListParagraph"/>
        <w:spacing w:after="0" w:line="240" w:lineRule="auto"/>
        <w:ind w:left="786"/>
        <w:jc w:val="thaiDistribute"/>
        <w:rPr>
          <w:rFonts w:ascii="Browallia New" w:eastAsia="Arial Unicode MS" w:hAnsi="Browallia New" w:cs="Browallia New"/>
          <w:sz w:val="28"/>
          <w:lang w:val="en-GB"/>
        </w:rPr>
      </w:pPr>
    </w:p>
    <w:p w14:paraId="61B8F04C" w14:textId="51B7939E" w:rsidR="00246DE7" w:rsidRPr="002E3B38" w:rsidRDefault="00246DE7" w:rsidP="00AA0ACA">
      <w:pPr>
        <w:pStyle w:val="ListParagraph"/>
        <w:spacing w:after="0" w:line="240" w:lineRule="auto"/>
        <w:ind w:left="999"/>
        <w:jc w:val="thaiDistribute"/>
        <w:rPr>
          <w:rFonts w:ascii="Browallia New" w:eastAsia="Arial Unicode MS" w:hAnsi="Browallia New" w:cs="Browallia New"/>
          <w:sz w:val="28"/>
        </w:rPr>
      </w:pPr>
      <w:bookmarkStart w:id="20" w:name="_Hlk190958309"/>
      <w:r w:rsidRPr="002E3B38">
        <w:rPr>
          <w:rFonts w:ascii="Browallia New" w:eastAsia="Arial Unicode MS" w:hAnsi="Browallia New" w:cs="Browallia New"/>
          <w:sz w:val="28"/>
          <w:cs/>
        </w:rPr>
        <w:t xml:space="preserve">ใบสำคัญแสดงสิทธิที่จะซื้อหุ้นสามัญของบริษัท อาร์เอส จำกัด (มหาชน) สำหรับสำหรับปีสิ้นสุดวันที่ </w:t>
      </w:r>
      <w:r w:rsidR="00AA0ACA" w:rsidRPr="002E3B38">
        <w:rPr>
          <w:rFonts w:ascii="Browallia New" w:eastAsia="Arial Unicode MS" w:hAnsi="Browallia New" w:cs="Browallia New"/>
          <w:sz w:val="28"/>
        </w:rPr>
        <w:br/>
      </w:r>
      <w:r w:rsidRPr="002E3B38">
        <w:rPr>
          <w:rFonts w:ascii="Browallia New" w:eastAsia="Arial Unicode MS" w:hAnsi="Browallia New" w:cs="Browallia New"/>
          <w:sz w:val="28"/>
          <w:lang w:val="en-GB"/>
        </w:rPr>
        <w:t xml:space="preserve">31 </w:t>
      </w:r>
      <w:r w:rsidRPr="002E3B38">
        <w:rPr>
          <w:rFonts w:ascii="Browallia New" w:eastAsia="Arial Unicode MS" w:hAnsi="Browallia New" w:cs="Browallia New"/>
          <w:sz w:val="28"/>
          <w:cs/>
          <w:lang w:val="en-GB"/>
        </w:rPr>
        <w:t xml:space="preserve">ธันวาคม </w:t>
      </w:r>
      <w:r w:rsidRPr="002E3B38">
        <w:rPr>
          <w:rFonts w:ascii="Browallia New" w:eastAsia="Arial Unicode MS" w:hAnsi="Browallia New" w:cs="Browallia New"/>
          <w:sz w:val="28"/>
          <w:lang w:val="en-GB"/>
        </w:rPr>
        <w:t>256</w:t>
      </w:r>
      <w:r w:rsidR="00A302C5" w:rsidRPr="002E3B38">
        <w:rPr>
          <w:rFonts w:ascii="Browallia New" w:eastAsia="Arial Unicode MS" w:hAnsi="Browallia New" w:cs="Browallia New"/>
          <w:sz w:val="28"/>
          <w:lang w:val="en-GB"/>
        </w:rPr>
        <w:t>7</w:t>
      </w:r>
      <w:r w:rsidRPr="002E3B38">
        <w:rPr>
          <w:rFonts w:ascii="Browallia New" w:eastAsia="Arial Unicode MS" w:hAnsi="Browallia New" w:cs="Browallia New"/>
          <w:sz w:val="28"/>
          <w:lang w:val="en-GB"/>
        </w:rPr>
        <w:t xml:space="preserve"> </w:t>
      </w:r>
      <w:r w:rsidRPr="002E3B38">
        <w:rPr>
          <w:rFonts w:ascii="Browallia New" w:eastAsia="Arial Unicode MS" w:hAnsi="Browallia New" w:cs="Browallia New"/>
          <w:sz w:val="28"/>
          <w:cs/>
          <w:lang w:val="en-GB"/>
        </w:rPr>
        <w:t xml:space="preserve">และ </w:t>
      </w:r>
      <w:r w:rsidRPr="002E3B38">
        <w:rPr>
          <w:rFonts w:ascii="Browallia New" w:eastAsia="Arial Unicode MS" w:hAnsi="Browallia New" w:cs="Browallia New"/>
          <w:sz w:val="28"/>
          <w:lang w:val="en-GB"/>
        </w:rPr>
        <w:t>256</w:t>
      </w:r>
      <w:r w:rsidR="00A302C5" w:rsidRPr="002E3B38">
        <w:rPr>
          <w:rFonts w:ascii="Browallia New" w:eastAsia="Arial Unicode MS" w:hAnsi="Browallia New" w:cs="Browallia New"/>
          <w:sz w:val="28"/>
          <w:lang w:val="en-GB"/>
        </w:rPr>
        <w:t>6</w:t>
      </w:r>
      <w:r w:rsidRPr="002E3B38">
        <w:rPr>
          <w:rFonts w:ascii="Browallia New" w:eastAsia="Arial Unicode MS" w:hAnsi="Browallia New" w:cs="Browallia New"/>
          <w:sz w:val="28"/>
          <w:cs/>
        </w:rPr>
        <w:t xml:space="preserve"> ดังนี้</w:t>
      </w:r>
    </w:p>
    <w:p w14:paraId="63BD8EB2" w14:textId="77777777" w:rsidR="00A302C5" w:rsidRPr="002E3B38" w:rsidRDefault="00A302C5" w:rsidP="00D52A94">
      <w:pPr>
        <w:pStyle w:val="ListParagraph"/>
        <w:spacing w:after="0" w:line="240" w:lineRule="auto"/>
        <w:ind w:left="993"/>
        <w:jc w:val="thaiDistribute"/>
        <w:rPr>
          <w:rFonts w:ascii="Browallia New" w:eastAsia="Arial Unicode MS" w:hAnsi="Browallia New" w:cs="Browallia New"/>
          <w:sz w:val="28"/>
        </w:rPr>
      </w:pPr>
    </w:p>
    <w:tbl>
      <w:tblPr>
        <w:tblW w:w="8607" w:type="dxa"/>
        <w:tblInd w:w="891" w:type="dxa"/>
        <w:tblLayout w:type="fixed"/>
        <w:tblLook w:val="0000" w:firstRow="0" w:lastRow="0" w:firstColumn="0" w:lastColumn="0" w:noHBand="0" w:noVBand="0"/>
      </w:tblPr>
      <w:tblGrid>
        <w:gridCol w:w="5772"/>
        <w:gridCol w:w="2835"/>
      </w:tblGrid>
      <w:tr w:rsidR="00246DE7" w:rsidRPr="002E3B38" w14:paraId="49377DEF" w14:textId="77777777" w:rsidTr="00D904A3">
        <w:tc>
          <w:tcPr>
            <w:tcW w:w="5772" w:type="dxa"/>
            <w:vAlign w:val="bottom"/>
          </w:tcPr>
          <w:p w14:paraId="0EE76CED" w14:textId="77777777" w:rsidR="00246DE7" w:rsidRPr="002E3B38" w:rsidRDefault="00246DE7"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5F4A875A" w14:textId="38BDC6BF" w:rsidR="00246DE7" w:rsidRPr="002E3B38" w:rsidRDefault="00065F3F" w:rsidP="00133515">
            <w:pPr>
              <w:tabs>
                <w:tab w:val="right" w:pos="1584"/>
              </w:tabs>
              <w:spacing w:line="240" w:lineRule="auto"/>
              <w:ind w:right="-72"/>
              <w:jc w:val="right"/>
              <w:rPr>
                <w:rFonts w:ascii="Browallia New" w:eastAsia="Arial Unicode MS" w:hAnsi="Browallia New" w:cs="Browallia New"/>
                <w:snapToGrid w:val="0"/>
                <w:spacing w:val="-4"/>
                <w:sz w:val="26"/>
                <w:szCs w:val="26"/>
                <w:lang w:eastAsia="th-TH"/>
              </w:rPr>
            </w:pPr>
            <w:r w:rsidRPr="002E3B38">
              <w:rPr>
                <w:rFonts w:ascii="Browallia New" w:eastAsia="Arial Unicode MS" w:hAnsi="Browallia New" w:cs="Browallia New"/>
                <w:snapToGrid w:val="0"/>
                <w:spacing w:val="-4"/>
                <w:sz w:val="26"/>
                <w:szCs w:val="26"/>
                <w:cs/>
                <w:lang w:val="en-GB" w:eastAsia="th-TH"/>
              </w:rPr>
              <w:t xml:space="preserve">(หน่วย </w:t>
            </w:r>
            <w:r w:rsidRPr="002E3B38">
              <w:rPr>
                <w:rFonts w:ascii="Browallia New" w:eastAsia="Arial Unicode MS" w:hAnsi="Browallia New" w:cs="Browallia New"/>
                <w:snapToGrid w:val="0"/>
                <w:spacing w:val="-4"/>
                <w:sz w:val="26"/>
                <w:szCs w:val="26"/>
                <w:lang w:eastAsia="th-TH"/>
              </w:rPr>
              <w:t xml:space="preserve">: </w:t>
            </w:r>
            <w:r w:rsidRPr="002E3B38">
              <w:rPr>
                <w:rFonts w:ascii="Browallia New" w:eastAsia="Arial Unicode MS" w:hAnsi="Browallia New" w:cs="Browallia New"/>
                <w:snapToGrid w:val="0"/>
                <w:spacing w:val="-4"/>
                <w:sz w:val="26"/>
                <w:szCs w:val="26"/>
                <w:cs/>
                <w:lang w:eastAsia="th-TH"/>
              </w:rPr>
              <w:t>บาท</w:t>
            </w:r>
            <w:r w:rsidRPr="002E3B38">
              <w:rPr>
                <w:rFonts w:ascii="Browallia New" w:eastAsia="Arial Unicode MS" w:hAnsi="Browallia New" w:cs="Browallia New"/>
                <w:snapToGrid w:val="0"/>
                <w:spacing w:val="-4"/>
                <w:sz w:val="26"/>
                <w:szCs w:val="26"/>
                <w:lang w:eastAsia="th-TH"/>
              </w:rPr>
              <w:t>)</w:t>
            </w:r>
          </w:p>
        </w:tc>
      </w:tr>
      <w:tr w:rsidR="00065F3F" w:rsidRPr="002E3B38" w14:paraId="1E2F649F" w14:textId="77777777" w:rsidTr="00D904A3">
        <w:tc>
          <w:tcPr>
            <w:tcW w:w="5772" w:type="dxa"/>
            <w:vAlign w:val="bottom"/>
          </w:tcPr>
          <w:p w14:paraId="22F32242" w14:textId="77777777" w:rsidR="00065F3F" w:rsidRPr="002E3B38" w:rsidRDefault="00065F3F"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647601C9" w14:textId="13D2F8C5" w:rsidR="00065F3F" w:rsidRPr="002E3B38" w:rsidRDefault="00065F3F" w:rsidP="00FF2C5C">
            <w:pPr>
              <w:pBdr>
                <w:bottom w:val="single" w:sz="4" w:space="1" w:color="auto"/>
              </w:pBdr>
              <w:tabs>
                <w:tab w:val="right" w:pos="1584"/>
              </w:tabs>
              <w:spacing w:line="240" w:lineRule="auto"/>
              <w:ind w:right="-72"/>
              <w:jc w:val="center"/>
              <w:rPr>
                <w:rFonts w:ascii="Browallia New" w:eastAsia="Arial Unicode MS" w:hAnsi="Browallia New" w:cs="Browallia New"/>
                <w:snapToGrid w:val="0"/>
                <w:spacing w:val="-4"/>
                <w:sz w:val="26"/>
                <w:szCs w:val="26"/>
                <w:lang w:val="en-GB" w:eastAsia="th-TH"/>
              </w:rPr>
            </w:pPr>
            <w:r w:rsidRPr="002E3B38">
              <w:rPr>
                <w:rFonts w:ascii="Browallia New" w:eastAsia="Arial Unicode MS" w:hAnsi="Browallia New" w:cs="Browallia New"/>
                <w:snapToGrid w:val="0"/>
                <w:spacing w:val="-4"/>
                <w:sz w:val="26"/>
                <w:szCs w:val="26"/>
                <w:cs/>
                <w:lang w:eastAsia="th-TH"/>
              </w:rPr>
              <w:t>งบการเงินรวม</w:t>
            </w:r>
            <w:r w:rsidRPr="002E3B38">
              <w:rPr>
                <w:rFonts w:ascii="Browallia New" w:eastAsia="Arial Unicode MS" w:hAnsi="Browallia New" w:cs="Browallia New"/>
                <w:snapToGrid w:val="0"/>
                <w:spacing w:val="-4"/>
                <w:sz w:val="26"/>
                <w:szCs w:val="26"/>
                <w:cs/>
                <w:lang w:val="en-GB" w:eastAsia="th-TH"/>
              </w:rPr>
              <w:t>และ</w:t>
            </w:r>
            <w:r w:rsidR="00225A6B" w:rsidRPr="002E3B38">
              <w:rPr>
                <w:rFonts w:ascii="Browallia New" w:eastAsia="Arial Unicode MS" w:hAnsi="Browallia New" w:cs="Browallia New"/>
                <w:snapToGrid w:val="0"/>
                <w:spacing w:val="-4"/>
                <w:sz w:val="26"/>
                <w:szCs w:val="26"/>
                <w:cs/>
                <w:lang w:eastAsia="th-TH"/>
              </w:rPr>
              <w:t>เฉพาะบริษัท</w:t>
            </w:r>
          </w:p>
        </w:tc>
      </w:tr>
      <w:tr w:rsidR="00065F3F" w:rsidRPr="002E3B38" w14:paraId="3F1D04C0" w14:textId="77777777" w:rsidTr="00D904A3">
        <w:tc>
          <w:tcPr>
            <w:tcW w:w="5772" w:type="dxa"/>
            <w:vAlign w:val="bottom"/>
          </w:tcPr>
          <w:p w14:paraId="48497680" w14:textId="77777777" w:rsidR="00065F3F" w:rsidRPr="002E3B38" w:rsidRDefault="00065F3F" w:rsidP="00D52A94">
            <w:pPr>
              <w:spacing w:line="240" w:lineRule="auto"/>
              <w:ind w:left="427"/>
              <w:jc w:val="thaiDistribute"/>
              <w:rPr>
                <w:rFonts w:ascii="Browallia New" w:eastAsia="Arial Unicode MS" w:hAnsi="Browallia New" w:cs="Browallia New"/>
                <w:snapToGrid w:val="0"/>
                <w:spacing w:val="-4"/>
                <w:sz w:val="26"/>
                <w:szCs w:val="26"/>
                <w:lang w:eastAsia="th-TH"/>
              </w:rPr>
            </w:pPr>
          </w:p>
        </w:tc>
        <w:tc>
          <w:tcPr>
            <w:tcW w:w="2835" w:type="dxa"/>
            <w:vAlign w:val="bottom"/>
          </w:tcPr>
          <w:p w14:paraId="4553E8F6" w14:textId="1AA131F8" w:rsidR="00065F3F" w:rsidRPr="002E3B38" w:rsidRDefault="00065F3F" w:rsidP="00D52A94">
            <w:pPr>
              <w:tabs>
                <w:tab w:val="right" w:pos="1584"/>
              </w:tabs>
              <w:spacing w:line="240" w:lineRule="auto"/>
              <w:ind w:right="-72"/>
              <w:jc w:val="both"/>
              <w:rPr>
                <w:rFonts w:ascii="Browallia New" w:eastAsia="Arial Unicode MS" w:hAnsi="Browallia New" w:cs="Browallia New"/>
                <w:snapToGrid w:val="0"/>
                <w:spacing w:val="-4"/>
                <w:sz w:val="26"/>
                <w:szCs w:val="26"/>
                <w:lang w:eastAsia="th-TH"/>
              </w:rPr>
            </w:pPr>
          </w:p>
        </w:tc>
      </w:tr>
      <w:tr w:rsidR="00065F3F" w:rsidRPr="002E3B38" w14:paraId="01DDCEA5" w14:textId="77777777" w:rsidTr="00D904A3">
        <w:tc>
          <w:tcPr>
            <w:tcW w:w="5772" w:type="dxa"/>
            <w:vAlign w:val="bottom"/>
          </w:tcPr>
          <w:p w14:paraId="574C1C5B" w14:textId="77777777" w:rsidR="00065F3F" w:rsidRPr="002E3B3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u w:val="single"/>
                <w:cs/>
              </w:rPr>
              <w:t xml:space="preserve">ใบสำคัญแสดงสิทธิรุ่นที่ </w:t>
            </w:r>
            <w:r w:rsidRPr="002E3B38">
              <w:rPr>
                <w:rFonts w:ascii="Browallia New" w:eastAsia="Arial Unicode MS" w:hAnsi="Browallia New" w:cs="Browallia New"/>
                <w:sz w:val="26"/>
                <w:szCs w:val="26"/>
                <w:u w:val="single"/>
                <w:lang w:val="en-GB"/>
              </w:rPr>
              <w:t>4</w:t>
            </w:r>
            <w:r w:rsidRPr="002E3B38">
              <w:rPr>
                <w:rFonts w:ascii="Browallia New" w:eastAsia="Arial Unicode MS" w:hAnsi="Browallia New" w:cs="Browallia New"/>
                <w:sz w:val="26"/>
                <w:szCs w:val="26"/>
                <w:u w:val="single"/>
                <w:cs/>
              </w:rPr>
              <w:t xml:space="preserve"> </w:t>
            </w:r>
            <w:r w:rsidRPr="002E3B38">
              <w:rPr>
                <w:rFonts w:ascii="Browallia New" w:eastAsia="Arial Unicode MS" w:hAnsi="Browallia New" w:cs="Browallia New"/>
                <w:sz w:val="26"/>
                <w:szCs w:val="26"/>
                <w:u w:val="single"/>
              </w:rPr>
              <w:t>(RS-W</w:t>
            </w:r>
            <w:r w:rsidRPr="002E3B38">
              <w:rPr>
                <w:rFonts w:ascii="Browallia New" w:eastAsia="Arial Unicode MS" w:hAnsi="Browallia New" w:cs="Browallia New"/>
                <w:sz w:val="26"/>
                <w:szCs w:val="26"/>
                <w:u w:val="single"/>
                <w:lang w:val="en-GB"/>
              </w:rPr>
              <w:t>4</w:t>
            </w:r>
            <w:r w:rsidRPr="002E3B38">
              <w:rPr>
                <w:rFonts w:ascii="Browallia New" w:eastAsia="Arial Unicode MS" w:hAnsi="Browallia New" w:cs="Browallia New"/>
                <w:sz w:val="26"/>
                <w:szCs w:val="26"/>
                <w:u w:val="single"/>
              </w:rPr>
              <w:t>)</w:t>
            </w:r>
          </w:p>
        </w:tc>
        <w:tc>
          <w:tcPr>
            <w:tcW w:w="2835" w:type="dxa"/>
            <w:shd w:val="clear" w:color="auto" w:fill="auto"/>
            <w:vAlign w:val="center"/>
          </w:tcPr>
          <w:p w14:paraId="1DE8AA66" w14:textId="77777777" w:rsidR="00065F3F" w:rsidRPr="002E3B38" w:rsidRDefault="00065F3F" w:rsidP="00D52A94">
            <w:pPr>
              <w:tabs>
                <w:tab w:val="decimal" w:pos="1584"/>
              </w:tabs>
              <w:spacing w:line="240" w:lineRule="auto"/>
              <w:ind w:right="-72"/>
              <w:jc w:val="both"/>
              <w:rPr>
                <w:rFonts w:ascii="Browallia New" w:eastAsia="Arial Unicode MS" w:hAnsi="Browallia New" w:cs="Browallia New"/>
                <w:sz w:val="26"/>
                <w:szCs w:val="26"/>
              </w:rPr>
            </w:pPr>
          </w:p>
        </w:tc>
      </w:tr>
      <w:tr w:rsidR="00065F3F" w:rsidRPr="002E3B38" w14:paraId="4B8BA6DB" w14:textId="77777777" w:rsidTr="00D904A3">
        <w:tc>
          <w:tcPr>
            <w:tcW w:w="5772" w:type="dxa"/>
            <w:vAlign w:val="bottom"/>
          </w:tcPr>
          <w:p w14:paraId="354D3D46" w14:textId="68D4F382" w:rsidR="00065F3F" w:rsidRPr="002E3B3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cs/>
              </w:rPr>
              <w:t xml:space="preserve">จำนวนใบสำคัญแสดงสิทธิเสนอขาย ณ วันที่ </w:t>
            </w:r>
            <w:r w:rsidRPr="002E3B38">
              <w:rPr>
                <w:rFonts w:ascii="Browallia New" w:eastAsia="Arial Unicode MS" w:hAnsi="Browallia New" w:cs="Browallia New"/>
                <w:sz w:val="26"/>
                <w:szCs w:val="26"/>
                <w:lang w:val="en-GB"/>
              </w:rPr>
              <w:t xml:space="preserve">11 </w:t>
            </w:r>
            <w:r w:rsidRPr="002E3B38">
              <w:rPr>
                <w:rFonts w:ascii="Browallia New" w:eastAsia="Arial Unicode MS" w:hAnsi="Browallia New" w:cs="Browallia New"/>
                <w:sz w:val="26"/>
                <w:szCs w:val="26"/>
                <w:cs/>
                <w:lang w:val="en-GB"/>
              </w:rPr>
              <w:t xml:space="preserve">มิถุนายน </w:t>
            </w:r>
            <w:r w:rsidRPr="002E3B38">
              <w:rPr>
                <w:rFonts w:ascii="Browallia New" w:eastAsia="Arial Unicode MS" w:hAnsi="Browallia New" w:cs="Browallia New"/>
                <w:sz w:val="26"/>
                <w:szCs w:val="26"/>
                <w:lang w:val="en-GB"/>
              </w:rPr>
              <w:t>2564</w:t>
            </w:r>
          </w:p>
        </w:tc>
        <w:tc>
          <w:tcPr>
            <w:tcW w:w="2835" w:type="dxa"/>
            <w:shd w:val="clear" w:color="auto" w:fill="auto"/>
            <w:vAlign w:val="center"/>
          </w:tcPr>
          <w:p w14:paraId="6F347C26" w14:textId="77777777" w:rsidR="00065F3F" w:rsidRPr="002E3B3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191,490,733</w:t>
            </w:r>
          </w:p>
        </w:tc>
      </w:tr>
      <w:tr w:rsidR="00065F3F" w:rsidRPr="002E3B38" w14:paraId="116F86C5" w14:textId="77777777" w:rsidTr="00D904A3">
        <w:tc>
          <w:tcPr>
            <w:tcW w:w="5772" w:type="dxa"/>
            <w:vAlign w:val="bottom"/>
          </w:tcPr>
          <w:p w14:paraId="478CEC83" w14:textId="4C8EA6C8" w:rsidR="00065F3F" w:rsidRPr="002E3B3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จำนวนใบสำคัญแสดงสิทธิคงเหลือ</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ณ วันที่ </w:t>
            </w:r>
            <w:r w:rsidRPr="002E3B38">
              <w:rPr>
                <w:rFonts w:ascii="Browallia New" w:eastAsia="Arial Unicode MS" w:hAnsi="Browallia New" w:cs="Browallia New"/>
                <w:sz w:val="26"/>
                <w:szCs w:val="26"/>
                <w:lang w:val="en-GB"/>
              </w:rPr>
              <w:t xml:space="preserve">31 </w:t>
            </w:r>
            <w:r w:rsidRPr="002E3B38">
              <w:rPr>
                <w:rFonts w:ascii="Browallia New" w:eastAsia="Arial Unicode MS" w:hAnsi="Browallia New" w:cs="Browallia New"/>
                <w:sz w:val="26"/>
                <w:szCs w:val="26"/>
                <w:cs/>
                <w:lang w:val="en-GB"/>
              </w:rPr>
              <w:t>ธันวาคม</w:t>
            </w:r>
            <w:r w:rsidRPr="002E3B38">
              <w:rPr>
                <w:rFonts w:ascii="Browallia New" w:eastAsia="Arial Unicode MS" w:hAnsi="Browallia New" w:cs="Browallia New"/>
                <w:sz w:val="26"/>
                <w:szCs w:val="26"/>
                <w:cs/>
              </w:rPr>
              <w:t xml:space="preserve"> </w:t>
            </w:r>
            <w:r w:rsidRPr="002E3B38">
              <w:rPr>
                <w:rFonts w:ascii="Browallia New" w:eastAsia="Arial Unicode MS" w:hAnsi="Browallia New" w:cs="Browallia New"/>
                <w:sz w:val="26"/>
                <w:szCs w:val="26"/>
                <w:lang w:val="en-GB"/>
              </w:rPr>
              <w:t>2564</w:t>
            </w:r>
          </w:p>
        </w:tc>
        <w:tc>
          <w:tcPr>
            <w:tcW w:w="2835" w:type="dxa"/>
            <w:shd w:val="clear" w:color="auto" w:fill="auto"/>
            <w:vAlign w:val="center"/>
          </w:tcPr>
          <w:p w14:paraId="045A25F9" w14:textId="77777777" w:rsidR="00065F3F" w:rsidRPr="002E3B3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191,490,733</w:t>
            </w:r>
          </w:p>
        </w:tc>
      </w:tr>
      <w:tr w:rsidR="00065F3F" w:rsidRPr="002E3B38" w14:paraId="66A4CC99" w14:textId="77777777" w:rsidTr="00D904A3">
        <w:tc>
          <w:tcPr>
            <w:tcW w:w="5772" w:type="dxa"/>
            <w:vAlign w:val="bottom"/>
          </w:tcPr>
          <w:p w14:paraId="7E91E7B7" w14:textId="17A1175B" w:rsidR="00065F3F" w:rsidRPr="002E3B3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จำนวนใบสำคัญแสดงสิทธิคงเหลือ ณ วันที่ </w:t>
            </w:r>
            <w:r w:rsidRPr="002E3B38">
              <w:rPr>
                <w:rFonts w:ascii="Browallia New" w:eastAsia="Arial Unicode MS" w:hAnsi="Browallia New" w:cs="Browallia New"/>
                <w:sz w:val="26"/>
                <w:szCs w:val="26"/>
                <w:lang w:val="en-GB"/>
              </w:rPr>
              <w:t>31</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ธันวาคม </w:t>
            </w:r>
            <w:r w:rsidRPr="002E3B38">
              <w:rPr>
                <w:rFonts w:ascii="Browallia New" w:eastAsia="Arial Unicode MS" w:hAnsi="Browallia New" w:cs="Browallia New"/>
                <w:sz w:val="26"/>
                <w:szCs w:val="26"/>
                <w:lang w:val="en-GB"/>
              </w:rPr>
              <w:t>2565</w:t>
            </w:r>
          </w:p>
        </w:tc>
        <w:tc>
          <w:tcPr>
            <w:tcW w:w="2835" w:type="dxa"/>
            <w:shd w:val="clear" w:color="auto" w:fill="auto"/>
            <w:vAlign w:val="center"/>
          </w:tcPr>
          <w:p w14:paraId="3E734181" w14:textId="77777777" w:rsidR="00065F3F" w:rsidRPr="002E3B3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191,490,733</w:t>
            </w:r>
          </w:p>
        </w:tc>
      </w:tr>
      <w:tr w:rsidR="00065F3F" w:rsidRPr="002E3B38" w14:paraId="1379988D" w14:textId="77777777" w:rsidTr="00D904A3">
        <w:tc>
          <w:tcPr>
            <w:tcW w:w="5772" w:type="dxa"/>
            <w:vAlign w:val="bottom"/>
          </w:tcPr>
          <w:p w14:paraId="5B4A0882" w14:textId="1A09C997" w:rsidR="00065F3F" w:rsidRPr="002E3B38" w:rsidRDefault="00065F3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จำนวนใบสำคัญแสดงสิทธิคงเหลือ ณ วันที่ </w:t>
            </w:r>
            <w:r w:rsidRPr="002E3B38">
              <w:rPr>
                <w:rFonts w:ascii="Browallia New" w:eastAsia="Arial Unicode MS" w:hAnsi="Browallia New" w:cs="Browallia New"/>
                <w:sz w:val="26"/>
                <w:szCs w:val="26"/>
                <w:lang w:val="en-GB"/>
              </w:rPr>
              <w:t>31</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ธันวาคม </w:t>
            </w:r>
            <w:r w:rsidRPr="002E3B38">
              <w:rPr>
                <w:rFonts w:ascii="Browallia New" w:eastAsia="Arial Unicode MS" w:hAnsi="Browallia New" w:cs="Browallia New"/>
                <w:sz w:val="26"/>
                <w:szCs w:val="26"/>
                <w:lang w:val="en-GB"/>
              </w:rPr>
              <w:t>2566</w:t>
            </w:r>
          </w:p>
        </w:tc>
        <w:tc>
          <w:tcPr>
            <w:tcW w:w="2835" w:type="dxa"/>
            <w:shd w:val="clear" w:color="auto" w:fill="auto"/>
            <w:vAlign w:val="center"/>
          </w:tcPr>
          <w:p w14:paraId="423557E4" w14:textId="77777777" w:rsidR="00065F3F" w:rsidRPr="002E3B38" w:rsidRDefault="00065F3F"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191,490,733</w:t>
            </w:r>
          </w:p>
        </w:tc>
      </w:tr>
      <w:tr w:rsidR="000B5554" w:rsidRPr="002E3B38" w14:paraId="6A1B5BCE" w14:textId="77777777" w:rsidTr="00D904A3">
        <w:tc>
          <w:tcPr>
            <w:tcW w:w="5772" w:type="dxa"/>
            <w:vAlign w:val="bottom"/>
          </w:tcPr>
          <w:p w14:paraId="2782E294" w14:textId="04875CEF" w:rsidR="000B5554" w:rsidRPr="002E3B3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จำนวนใบสำคัญแสดงสิทธิคงเหลือ ณ วันที่ </w:t>
            </w:r>
            <w:r w:rsidRPr="002E3B38">
              <w:rPr>
                <w:rFonts w:ascii="Browallia New" w:eastAsia="Arial Unicode MS" w:hAnsi="Browallia New" w:cs="Browallia New"/>
                <w:sz w:val="26"/>
                <w:szCs w:val="26"/>
                <w:lang w:val="en-GB"/>
              </w:rPr>
              <w:t>31</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ธันวาคม </w:t>
            </w:r>
            <w:r w:rsidRPr="002E3B38">
              <w:rPr>
                <w:rFonts w:ascii="Browallia New" w:eastAsia="Arial Unicode MS" w:hAnsi="Browallia New" w:cs="Browallia New"/>
                <w:sz w:val="26"/>
                <w:szCs w:val="26"/>
                <w:lang w:val="en-GB"/>
              </w:rPr>
              <w:t>2567</w:t>
            </w:r>
          </w:p>
        </w:tc>
        <w:tc>
          <w:tcPr>
            <w:tcW w:w="2835" w:type="dxa"/>
            <w:shd w:val="clear" w:color="auto" w:fill="auto"/>
            <w:vAlign w:val="center"/>
          </w:tcPr>
          <w:p w14:paraId="633B0428" w14:textId="69200C83" w:rsidR="000B5554" w:rsidRPr="002E3B38" w:rsidRDefault="00191605"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190,490,539</w:t>
            </w:r>
          </w:p>
        </w:tc>
      </w:tr>
      <w:tr w:rsidR="000B5554" w:rsidRPr="002E3B38" w14:paraId="6A70ADF9" w14:textId="77777777" w:rsidTr="00D904A3">
        <w:tc>
          <w:tcPr>
            <w:tcW w:w="5772" w:type="dxa"/>
            <w:vAlign w:val="bottom"/>
          </w:tcPr>
          <w:p w14:paraId="1266195E" w14:textId="77777777" w:rsidR="000B5554" w:rsidRPr="002E3B3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shd w:val="clear" w:color="auto" w:fill="auto"/>
            <w:vAlign w:val="center"/>
          </w:tcPr>
          <w:p w14:paraId="71E7F360" w14:textId="77777777" w:rsidR="000B5554" w:rsidRPr="002E3B38" w:rsidRDefault="000B5554"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0B5554" w:rsidRPr="002E3B38" w14:paraId="635F9C63" w14:textId="77777777" w:rsidTr="00D904A3">
        <w:tc>
          <w:tcPr>
            <w:tcW w:w="5772" w:type="dxa"/>
            <w:vAlign w:val="bottom"/>
          </w:tcPr>
          <w:p w14:paraId="3F62E81E" w14:textId="2D5DC17B" w:rsidR="000B5554" w:rsidRPr="002E3B3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u w:val="single"/>
                <w:cs/>
              </w:rPr>
              <w:t xml:space="preserve">ใบสำคัญแสดงสิทธิรุ่นที่ </w:t>
            </w:r>
            <w:r w:rsidRPr="002E3B38">
              <w:rPr>
                <w:rFonts w:ascii="Browallia New" w:eastAsia="Arial Unicode MS" w:hAnsi="Browallia New" w:cs="Browallia New"/>
                <w:sz w:val="26"/>
                <w:szCs w:val="26"/>
                <w:u w:val="single"/>
                <w:lang w:val="en-GB"/>
              </w:rPr>
              <w:t>4</w:t>
            </w:r>
            <w:r w:rsidRPr="002E3B38">
              <w:rPr>
                <w:rFonts w:ascii="Browallia New" w:eastAsia="Arial Unicode MS" w:hAnsi="Browallia New" w:cs="Browallia New"/>
                <w:sz w:val="26"/>
                <w:szCs w:val="26"/>
                <w:u w:val="single"/>
                <w:cs/>
              </w:rPr>
              <w:t xml:space="preserve"> </w:t>
            </w:r>
            <w:r w:rsidRPr="002E3B38">
              <w:rPr>
                <w:rFonts w:ascii="Browallia New" w:eastAsia="Arial Unicode MS" w:hAnsi="Browallia New" w:cs="Browallia New"/>
                <w:sz w:val="26"/>
                <w:szCs w:val="26"/>
                <w:u w:val="single"/>
              </w:rPr>
              <w:t>(RS-W</w:t>
            </w:r>
            <w:r w:rsidRPr="002E3B38">
              <w:rPr>
                <w:rFonts w:ascii="Browallia New" w:eastAsia="Arial Unicode MS" w:hAnsi="Browallia New" w:cs="Browallia New"/>
                <w:sz w:val="26"/>
                <w:szCs w:val="26"/>
                <w:u w:val="single"/>
                <w:lang w:val="en-GB"/>
              </w:rPr>
              <w:t>4</w:t>
            </w:r>
            <w:r w:rsidRPr="002E3B38">
              <w:rPr>
                <w:rFonts w:ascii="Browallia New" w:eastAsia="Arial Unicode MS" w:hAnsi="Browallia New" w:cs="Browallia New"/>
                <w:sz w:val="26"/>
                <w:szCs w:val="26"/>
                <w:u w:val="single"/>
              </w:rPr>
              <w:t>)</w:t>
            </w:r>
          </w:p>
        </w:tc>
        <w:tc>
          <w:tcPr>
            <w:tcW w:w="2835" w:type="dxa"/>
            <w:shd w:val="clear" w:color="auto" w:fill="auto"/>
            <w:vAlign w:val="center"/>
          </w:tcPr>
          <w:p w14:paraId="506F92CD" w14:textId="77777777" w:rsidR="000B5554" w:rsidRPr="002E3B38" w:rsidRDefault="000B5554"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0B5554" w:rsidRPr="002E3B38" w14:paraId="48900B08" w14:textId="77777777" w:rsidTr="00B30312">
        <w:tc>
          <w:tcPr>
            <w:tcW w:w="5772" w:type="dxa"/>
            <w:vAlign w:val="bottom"/>
          </w:tcPr>
          <w:p w14:paraId="73096351" w14:textId="5804DD58" w:rsidR="000B5554" w:rsidRPr="002E3B38" w:rsidRDefault="000B555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จำนวนใบสำคัญแสดงสิทธิคงเหลือ</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ณ วันที่ </w:t>
            </w:r>
            <w:r w:rsidRPr="002E3B38">
              <w:rPr>
                <w:rFonts w:ascii="Browallia New" w:eastAsia="Arial Unicode MS" w:hAnsi="Browallia New" w:cs="Browallia New"/>
                <w:sz w:val="26"/>
                <w:szCs w:val="26"/>
                <w:lang w:val="en-GB"/>
              </w:rPr>
              <w:t xml:space="preserve">31 </w:t>
            </w:r>
            <w:r w:rsidRPr="002E3B38">
              <w:rPr>
                <w:rFonts w:ascii="Browallia New" w:eastAsia="Arial Unicode MS" w:hAnsi="Browallia New" w:cs="Browallia New"/>
                <w:sz w:val="26"/>
                <w:szCs w:val="26"/>
                <w:cs/>
                <w:lang w:val="en-GB"/>
              </w:rPr>
              <w:t xml:space="preserve">ธันวาคม </w:t>
            </w:r>
            <w:r w:rsidRPr="002E3B38">
              <w:rPr>
                <w:rFonts w:ascii="Browallia New" w:eastAsia="Arial Unicode MS" w:hAnsi="Browallia New" w:cs="Browallia New"/>
                <w:sz w:val="26"/>
                <w:szCs w:val="26"/>
                <w:lang w:val="en-GB"/>
              </w:rPr>
              <w:t>2566</w:t>
            </w:r>
          </w:p>
        </w:tc>
        <w:tc>
          <w:tcPr>
            <w:tcW w:w="2835" w:type="dxa"/>
            <w:shd w:val="clear" w:color="auto" w:fill="auto"/>
            <w:vAlign w:val="center"/>
          </w:tcPr>
          <w:p w14:paraId="4A340426" w14:textId="2B8F2748" w:rsidR="000B5554" w:rsidRPr="002E3B38" w:rsidRDefault="004D5D39"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191,490,733</w:t>
            </w:r>
          </w:p>
        </w:tc>
      </w:tr>
      <w:tr w:rsidR="00EA0DED" w:rsidRPr="002E3B38" w14:paraId="3ABFB159" w14:textId="77777777" w:rsidTr="00B30312">
        <w:tc>
          <w:tcPr>
            <w:tcW w:w="5772" w:type="dxa"/>
            <w:vAlign w:val="bottom"/>
          </w:tcPr>
          <w:p w14:paraId="487F77F8" w14:textId="783908C8" w:rsidR="00EA0DED" w:rsidRPr="002E3B38" w:rsidRDefault="00655794"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 xml:space="preserve">ใบสำคัญแสดงสิทธิที่ถูกใช้ ณ วันที่ </w:t>
            </w:r>
            <w:r w:rsidRPr="002E3B38">
              <w:rPr>
                <w:rFonts w:ascii="Browallia New" w:eastAsia="Arial Unicode MS" w:hAnsi="Browallia New" w:cs="Browallia New"/>
                <w:sz w:val="26"/>
                <w:szCs w:val="26"/>
              </w:rPr>
              <w:t xml:space="preserve">23 </w:t>
            </w:r>
            <w:r w:rsidRPr="002E3B38">
              <w:rPr>
                <w:rFonts w:ascii="Browallia New" w:eastAsia="Arial Unicode MS" w:hAnsi="Browallia New" w:cs="Browallia New"/>
                <w:sz w:val="26"/>
                <w:szCs w:val="26"/>
                <w:cs/>
              </w:rPr>
              <w:t xml:space="preserve">พฤษภาคม </w:t>
            </w:r>
            <w:r w:rsidRPr="002E3B38">
              <w:rPr>
                <w:rFonts w:ascii="Browallia New" w:eastAsia="Arial Unicode MS" w:hAnsi="Browallia New" w:cs="Browallia New"/>
                <w:sz w:val="26"/>
                <w:szCs w:val="26"/>
              </w:rPr>
              <w:t>2567</w:t>
            </w:r>
          </w:p>
        </w:tc>
        <w:tc>
          <w:tcPr>
            <w:tcW w:w="2835" w:type="dxa"/>
            <w:tcBorders>
              <w:bottom w:val="single" w:sz="4" w:space="0" w:color="auto"/>
            </w:tcBorders>
            <w:shd w:val="clear" w:color="auto" w:fill="auto"/>
            <w:vAlign w:val="center"/>
          </w:tcPr>
          <w:p w14:paraId="5D2A4C58" w14:textId="1F9A1D2C" w:rsidR="00EA0DED" w:rsidRPr="002E3B38" w:rsidRDefault="00831176"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w:t>
            </w:r>
            <w:r w:rsidR="00655794" w:rsidRPr="002E3B38">
              <w:rPr>
                <w:rFonts w:ascii="Browallia New" w:eastAsia="Arial Unicode MS" w:hAnsi="Browallia New" w:cs="Browallia New"/>
                <w:sz w:val="26"/>
                <w:szCs w:val="26"/>
                <w:lang w:val="en-GB"/>
              </w:rPr>
              <w:t>194</w:t>
            </w:r>
            <w:r w:rsidRPr="002E3B38">
              <w:rPr>
                <w:rFonts w:ascii="Browallia New" w:eastAsia="Arial Unicode MS" w:hAnsi="Browallia New" w:cs="Browallia New"/>
                <w:sz w:val="26"/>
                <w:szCs w:val="26"/>
                <w:lang w:val="en-GB"/>
              </w:rPr>
              <w:t>)</w:t>
            </w:r>
          </w:p>
        </w:tc>
      </w:tr>
      <w:tr w:rsidR="000B5554" w:rsidRPr="002E3B38" w14:paraId="483E4B4B" w14:textId="77777777" w:rsidTr="00B30312">
        <w:tc>
          <w:tcPr>
            <w:tcW w:w="5772" w:type="dxa"/>
            <w:vAlign w:val="bottom"/>
          </w:tcPr>
          <w:p w14:paraId="146344C5" w14:textId="02B46C2E" w:rsidR="000B5554" w:rsidRPr="002E3B38" w:rsidRDefault="00E368A6"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จำนวนใบสำคัญแสดงสิทธิ</w:t>
            </w:r>
            <w:r w:rsidR="000B5554" w:rsidRPr="002E3B38">
              <w:rPr>
                <w:rFonts w:ascii="Browallia New" w:eastAsia="Arial Unicode MS" w:hAnsi="Browallia New" w:cs="Browallia New"/>
                <w:sz w:val="26"/>
                <w:szCs w:val="26"/>
                <w:cs/>
              </w:rPr>
              <w:t>คงเหลือ</w:t>
            </w:r>
            <w:r w:rsidRPr="002E3B38">
              <w:rPr>
                <w:rFonts w:ascii="Browallia New" w:eastAsia="Arial Unicode MS" w:hAnsi="Browallia New" w:cs="Browallia New"/>
                <w:sz w:val="26"/>
                <w:szCs w:val="26"/>
                <w:cs/>
              </w:rPr>
              <w:t xml:space="preserve"> ณ วันที่ </w:t>
            </w:r>
            <w:r w:rsidR="000B5554" w:rsidRPr="002E3B38">
              <w:rPr>
                <w:rFonts w:ascii="Browallia New" w:eastAsia="Arial Unicode MS" w:hAnsi="Browallia New" w:cs="Browallia New"/>
                <w:sz w:val="26"/>
                <w:szCs w:val="26"/>
                <w:lang w:val="en-GB"/>
              </w:rPr>
              <w:t>31</w:t>
            </w:r>
            <w:r w:rsidR="000B5554" w:rsidRPr="002E3B38">
              <w:rPr>
                <w:rFonts w:ascii="Browallia New" w:eastAsia="Arial Unicode MS" w:hAnsi="Browallia New" w:cs="Browallia New"/>
                <w:sz w:val="26"/>
                <w:szCs w:val="26"/>
              </w:rPr>
              <w:t xml:space="preserve"> </w:t>
            </w:r>
            <w:r w:rsidR="000B5554" w:rsidRPr="002E3B38">
              <w:rPr>
                <w:rFonts w:ascii="Browallia New" w:eastAsia="Arial Unicode MS" w:hAnsi="Browallia New" w:cs="Browallia New"/>
                <w:sz w:val="26"/>
                <w:szCs w:val="26"/>
                <w:cs/>
              </w:rPr>
              <w:t xml:space="preserve">ธันวาคม </w:t>
            </w:r>
            <w:r w:rsidR="004C2B40" w:rsidRPr="004C2B40">
              <w:rPr>
                <w:rFonts w:ascii="Browallia New" w:eastAsia="Arial Unicode MS" w:hAnsi="Browallia New" w:cs="Browallia New"/>
                <w:sz w:val="26"/>
                <w:szCs w:val="26"/>
              </w:rPr>
              <w:t>2567</w:t>
            </w:r>
          </w:p>
        </w:tc>
        <w:tc>
          <w:tcPr>
            <w:tcW w:w="2835" w:type="dxa"/>
            <w:tcBorders>
              <w:top w:val="single" w:sz="4" w:space="0" w:color="auto"/>
              <w:bottom w:val="single" w:sz="12" w:space="0" w:color="auto"/>
            </w:tcBorders>
            <w:shd w:val="clear" w:color="auto" w:fill="auto"/>
            <w:vAlign w:val="center"/>
          </w:tcPr>
          <w:p w14:paraId="3F5202B2" w14:textId="3C385082" w:rsidR="000B5554" w:rsidRPr="002E3B38" w:rsidRDefault="004D5D39"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lang w:val="en-GB"/>
              </w:rPr>
              <w:t>191,490,</w:t>
            </w:r>
            <w:r w:rsidR="00C77B69" w:rsidRPr="002E3B38">
              <w:rPr>
                <w:rFonts w:ascii="Browallia New" w:eastAsia="Arial Unicode MS" w:hAnsi="Browallia New" w:cs="Browallia New"/>
                <w:sz w:val="26"/>
                <w:szCs w:val="26"/>
                <w:lang w:val="en-GB"/>
              </w:rPr>
              <w:t>539</w:t>
            </w:r>
          </w:p>
        </w:tc>
      </w:tr>
      <w:tr w:rsidR="00DB2A4B" w:rsidRPr="002E3B38" w14:paraId="6B67840B" w14:textId="77777777" w:rsidTr="00B30312">
        <w:tc>
          <w:tcPr>
            <w:tcW w:w="5772" w:type="dxa"/>
            <w:vAlign w:val="bottom"/>
          </w:tcPr>
          <w:p w14:paraId="03840B49" w14:textId="084F4E3E"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p>
        </w:tc>
        <w:tc>
          <w:tcPr>
            <w:tcW w:w="2835" w:type="dxa"/>
            <w:tcBorders>
              <w:top w:val="single" w:sz="12" w:space="0" w:color="auto"/>
            </w:tcBorders>
            <w:shd w:val="clear" w:color="auto" w:fill="auto"/>
            <w:vAlign w:val="center"/>
          </w:tcPr>
          <w:p w14:paraId="7BB1B486" w14:textId="77777777"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DB2A4B" w:rsidRPr="002E3B38" w14:paraId="26F31615" w14:textId="77777777" w:rsidTr="00D904A3">
        <w:tc>
          <w:tcPr>
            <w:tcW w:w="5772" w:type="dxa"/>
            <w:vAlign w:val="bottom"/>
          </w:tcPr>
          <w:p w14:paraId="60EB1142" w14:textId="71CF17CC"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u w:val="single"/>
                <w:cs/>
              </w:rPr>
              <w:t xml:space="preserve">ใบสำคัญแสดงสิทธิรุ่นที่ </w:t>
            </w:r>
            <w:r w:rsidRPr="002E3B38">
              <w:rPr>
                <w:rFonts w:ascii="Browallia New" w:eastAsia="Arial Unicode MS" w:hAnsi="Browallia New" w:cs="Browallia New"/>
                <w:sz w:val="26"/>
                <w:szCs w:val="26"/>
                <w:u w:val="single"/>
                <w:lang w:val="en-GB"/>
              </w:rPr>
              <w:t>5</w:t>
            </w:r>
            <w:r w:rsidRPr="002E3B38">
              <w:rPr>
                <w:rFonts w:ascii="Browallia New" w:eastAsia="Arial Unicode MS" w:hAnsi="Browallia New" w:cs="Browallia New"/>
                <w:sz w:val="26"/>
                <w:szCs w:val="26"/>
                <w:u w:val="single"/>
                <w:cs/>
              </w:rPr>
              <w:t xml:space="preserve"> </w:t>
            </w:r>
            <w:r w:rsidRPr="002E3B38">
              <w:rPr>
                <w:rFonts w:ascii="Browallia New" w:eastAsia="Arial Unicode MS" w:hAnsi="Browallia New" w:cs="Browallia New"/>
                <w:sz w:val="26"/>
                <w:szCs w:val="26"/>
                <w:u w:val="single"/>
              </w:rPr>
              <w:t>(RS-W</w:t>
            </w:r>
            <w:r w:rsidRPr="002E3B38">
              <w:rPr>
                <w:rFonts w:ascii="Browallia New" w:eastAsia="Arial Unicode MS" w:hAnsi="Browallia New" w:cs="Browallia New"/>
                <w:sz w:val="26"/>
                <w:szCs w:val="26"/>
                <w:u w:val="single"/>
                <w:lang w:val="en-GB"/>
              </w:rPr>
              <w:t>5</w:t>
            </w:r>
            <w:r w:rsidRPr="002E3B38">
              <w:rPr>
                <w:rFonts w:ascii="Browallia New" w:eastAsia="Arial Unicode MS" w:hAnsi="Browallia New" w:cs="Browallia New"/>
                <w:sz w:val="26"/>
                <w:szCs w:val="26"/>
                <w:u w:val="single"/>
              </w:rPr>
              <w:t>)</w:t>
            </w:r>
          </w:p>
        </w:tc>
        <w:tc>
          <w:tcPr>
            <w:tcW w:w="2835" w:type="dxa"/>
            <w:shd w:val="clear" w:color="auto" w:fill="auto"/>
            <w:vAlign w:val="center"/>
          </w:tcPr>
          <w:p w14:paraId="3501F3CF" w14:textId="77777777"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DB2A4B" w:rsidRPr="002E3B38" w14:paraId="22640E9C" w14:textId="77777777" w:rsidTr="00D904A3">
        <w:tc>
          <w:tcPr>
            <w:tcW w:w="5772" w:type="dxa"/>
            <w:vAlign w:val="bottom"/>
          </w:tcPr>
          <w:p w14:paraId="56A2DADA" w14:textId="65FA6BFE"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cs/>
              </w:rPr>
              <w:t xml:space="preserve">จำนวนใบสำคัญแสดงสิทธิเสนอขาย ณ วันที่ </w:t>
            </w:r>
            <w:r w:rsidRPr="002E3B38">
              <w:rPr>
                <w:rFonts w:ascii="Browallia New" w:eastAsia="Arial Unicode MS" w:hAnsi="Browallia New" w:cs="Browallia New"/>
                <w:sz w:val="26"/>
                <w:szCs w:val="26"/>
              </w:rPr>
              <w:t xml:space="preserve">29 </w:t>
            </w:r>
            <w:r w:rsidRPr="002E3B38">
              <w:rPr>
                <w:rFonts w:ascii="Browallia New" w:eastAsia="Arial Unicode MS" w:hAnsi="Browallia New" w:cs="Browallia New"/>
                <w:sz w:val="26"/>
                <w:szCs w:val="26"/>
                <w:cs/>
              </w:rPr>
              <w:t xml:space="preserve">มกราคม </w:t>
            </w:r>
            <w:r w:rsidRPr="002E3B38">
              <w:rPr>
                <w:rFonts w:ascii="Browallia New" w:eastAsia="Arial Unicode MS" w:hAnsi="Browallia New" w:cs="Browallia New"/>
                <w:sz w:val="26"/>
                <w:szCs w:val="26"/>
              </w:rPr>
              <w:t>2567</w:t>
            </w:r>
          </w:p>
        </w:tc>
        <w:tc>
          <w:tcPr>
            <w:tcW w:w="2835" w:type="dxa"/>
            <w:shd w:val="clear" w:color="auto" w:fill="auto"/>
            <w:vAlign w:val="center"/>
          </w:tcPr>
          <w:p w14:paraId="40B2B204" w14:textId="76F223EA"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106,972,807</w:t>
            </w:r>
          </w:p>
        </w:tc>
      </w:tr>
      <w:tr w:rsidR="00DB2A4B" w:rsidRPr="002E3B38" w14:paraId="5B67FE65" w14:textId="77777777" w:rsidTr="00D904A3">
        <w:tc>
          <w:tcPr>
            <w:tcW w:w="5772" w:type="dxa"/>
            <w:vAlign w:val="bottom"/>
          </w:tcPr>
          <w:p w14:paraId="73913143" w14:textId="530DD1CE"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cs/>
              </w:rPr>
              <w:t xml:space="preserve">จำนวนใบสำคัญแสดงสิทธิคงเหลือ ณ วันที่ </w:t>
            </w:r>
            <w:r w:rsidRPr="002E3B38">
              <w:rPr>
                <w:rFonts w:ascii="Browallia New" w:eastAsia="Arial Unicode MS" w:hAnsi="Browallia New" w:cs="Browallia New"/>
                <w:sz w:val="26"/>
                <w:szCs w:val="26"/>
                <w:lang w:val="en-GB"/>
              </w:rPr>
              <w:t>31</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ธันวาคม </w:t>
            </w:r>
            <w:r w:rsidRPr="002E3B38">
              <w:rPr>
                <w:rFonts w:ascii="Browallia New" w:eastAsia="Arial Unicode MS" w:hAnsi="Browallia New" w:cs="Browallia New"/>
                <w:sz w:val="26"/>
                <w:szCs w:val="26"/>
                <w:lang w:val="en-GB"/>
              </w:rPr>
              <w:t>2567</w:t>
            </w:r>
          </w:p>
        </w:tc>
        <w:tc>
          <w:tcPr>
            <w:tcW w:w="2835" w:type="dxa"/>
            <w:shd w:val="clear" w:color="auto" w:fill="auto"/>
            <w:vAlign w:val="center"/>
          </w:tcPr>
          <w:p w14:paraId="241BD931" w14:textId="1518921D"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rPr>
              <w:t>85,609,504</w:t>
            </w:r>
          </w:p>
        </w:tc>
      </w:tr>
      <w:tr w:rsidR="00DB2A4B" w:rsidRPr="002E3B38" w14:paraId="22C70680" w14:textId="77777777" w:rsidTr="00D904A3">
        <w:tc>
          <w:tcPr>
            <w:tcW w:w="5772" w:type="dxa"/>
            <w:vAlign w:val="bottom"/>
          </w:tcPr>
          <w:p w14:paraId="3F97617A" w14:textId="3AEEBC85"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p>
        </w:tc>
        <w:tc>
          <w:tcPr>
            <w:tcW w:w="2835" w:type="dxa"/>
            <w:shd w:val="clear" w:color="auto" w:fill="auto"/>
            <w:vAlign w:val="center"/>
          </w:tcPr>
          <w:p w14:paraId="2D8357AB" w14:textId="77777777"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DB2A4B" w:rsidRPr="002E3B38" w14:paraId="5EAA5D45" w14:textId="77777777" w:rsidTr="00D904A3">
        <w:tc>
          <w:tcPr>
            <w:tcW w:w="5772" w:type="dxa"/>
            <w:vAlign w:val="bottom"/>
          </w:tcPr>
          <w:p w14:paraId="48512C00" w14:textId="73C311C1"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u w:val="single"/>
                <w:cs/>
              </w:rPr>
              <w:t xml:space="preserve">ใบสำคัญแสดงสิทธิรุ่นที่ </w:t>
            </w:r>
            <w:r w:rsidRPr="002E3B38">
              <w:rPr>
                <w:rFonts w:ascii="Browallia New" w:eastAsia="Arial Unicode MS" w:hAnsi="Browallia New" w:cs="Browallia New"/>
                <w:sz w:val="26"/>
                <w:szCs w:val="26"/>
                <w:u w:val="single"/>
                <w:lang w:val="en-GB"/>
              </w:rPr>
              <w:t>5</w:t>
            </w:r>
            <w:r w:rsidRPr="002E3B38">
              <w:rPr>
                <w:rFonts w:ascii="Browallia New" w:eastAsia="Arial Unicode MS" w:hAnsi="Browallia New" w:cs="Browallia New"/>
                <w:sz w:val="26"/>
                <w:szCs w:val="26"/>
                <w:u w:val="single"/>
                <w:cs/>
              </w:rPr>
              <w:t xml:space="preserve"> </w:t>
            </w:r>
            <w:r w:rsidRPr="002E3B38">
              <w:rPr>
                <w:rFonts w:ascii="Browallia New" w:eastAsia="Arial Unicode MS" w:hAnsi="Browallia New" w:cs="Browallia New"/>
                <w:sz w:val="26"/>
                <w:szCs w:val="26"/>
                <w:u w:val="single"/>
              </w:rPr>
              <w:t>(RS-W</w:t>
            </w:r>
            <w:r w:rsidRPr="002E3B38">
              <w:rPr>
                <w:rFonts w:ascii="Browallia New" w:eastAsia="Arial Unicode MS" w:hAnsi="Browallia New" w:cs="Browallia New"/>
                <w:sz w:val="26"/>
                <w:szCs w:val="26"/>
                <w:u w:val="single"/>
                <w:lang w:val="en-GB"/>
              </w:rPr>
              <w:t>5</w:t>
            </w:r>
            <w:r w:rsidRPr="002E3B38">
              <w:rPr>
                <w:rFonts w:ascii="Browallia New" w:eastAsia="Arial Unicode MS" w:hAnsi="Browallia New" w:cs="Browallia New"/>
                <w:sz w:val="26"/>
                <w:szCs w:val="26"/>
                <w:u w:val="single"/>
              </w:rPr>
              <w:t>)</w:t>
            </w:r>
          </w:p>
        </w:tc>
        <w:tc>
          <w:tcPr>
            <w:tcW w:w="2835" w:type="dxa"/>
            <w:shd w:val="clear" w:color="auto" w:fill="auto"/>
            <w:vAlign w:val="center"/>
          </w:tcPr>
          <w:p w14:paraId="6D11CB1F" w14:textId="77777777"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p>
        </w:tc>
      </w:tr>
      <w:tr w:rsidR="00DB2A4B" w:rsidRPr="002E3B38" w14:paraId="61BB8059" w14:textId="77777777" w:rsidTr="00D904A3">
        <w:tc>
          <w:tcPr>
            <w:tcW w:w="5772" w:type="dxa"/>
            <w:vAlign w:val="bottom"/>
          </w:tcPr>
          <w:p w14:paraId="48C90764" w14:textId="5436A034"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cs/>
              </w:rPr>
              <w:t xml:space="preserve">จำนวนใบสำคัญแสดงสิทธิเสนอขาย ณ วันที่ </w:t>
            </w:r>
            <w:r w:rsidRPr="002E3B38">
              <w:rPr>
                <w:rFonts w:ascii="Browallia New" w:eastAsia="Arial Unicode MS" w:hAnsi="Browallia New" w:cs="Browallia New"/>
                <w:sz w:val="26"/>
                <w:szCs w:val="26"/>
              </w:rPr>
              <w:t xml:space="preserve">29 </w:t>
            </w:r>
            <w:r w:rsidRPr="002E3B38">
              <w:rPr>
                <w:rFonts w:ascii="Browallia New" w:eastAsia="Arial Unicode MS" w:hAnsi="Browallia New" w:cs="Browallia New"/>
                <w:sz w:val="26"/>
                <w:szCs w:val="26"/>
                <w:cs/>
              </w:rPr>
              <w:t xml:space="preserve">มกราคม </w:t>
            </w:r>
            <w:r w:rsidRPr="002E3B38">
              <w:rPr>
                <w:rFonts w:ascii="Browallia New" w:eastAsia="Arial Unicode MS" w:hAnsi="Browallia New" w:cs="Browallia New"/>
                <w:sz w:val="26"/>
                <w:szCs w:val="26"/>
              </w:rPr>
              <w:t>2567</w:t>
            </w:r>
          </w:p>
        </w:tc>
        <w:tc>
          <w:tcPr>
            <w:tcW w:w="2835" w:type="dxa"/>
            <w:shd w:val="clear" w:color="auto" w:fill="auto"/>
            <w:vAlign w:val="center"/>
          </w:tcPr>
          <w:p w14:paraId="632D73AC" w14:textId="48EBABEE" w:rsidR="00DB2A4B"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106,972,807</w:t>
            </w:r>
          </w:p>
        </w:tc>
      </w:tr>
      <w:tr w:rsidR="00DB2A4B" w:rsidRPr="002E3B38" w14:paraId="0288BC06" w14:textId="77777777">
        <w:tc>
          <w:tcPr>
            <w:tcW w:w="5772" w:type="dxa"/>
            <w:vAlign w:val="bottom"/>
          </w:tcPr>
          <w:p w14:paraId="7137C1A0" w14:textId="142F99A3" w:rsidR="00DB2A4B"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u w:val="single"/>
                <w:cs/>
              </w:rPr>
            </w:pPr>
            <w:r w:rsidRPr="002E3B38">
              <w:rPr>
                <w:rFonts w:ascii="Browallia New" w:eastAsia="Arial Unicode MS" w:hAnsi="Browallia New" w:cs="Browallia New"/>
                <w:sz w:val="26"/>
                <w:szCs w:val="26"/>
                <w:cs/>
              </w:rPr>
              <w:t xml:space="preserve">ใบสำคัญแสดงสิทธิที่ถูกใช้ ณ วันที่ </w:t>
            </w:r>
            <w:r w:rsidRPr="002E3B38">
              <w:rPr>
                <w:rFonts w:ascii="Browallia New" w:eastAsia="Arial Unicode MS" w:hAnsi="Browallia New" w:cs="Browallia New"/>
                <w:sz w:val="26"/>
                <w:szCs w:val="26"/>
              </w:rPr>
              <w:t xml:space="preserve">23 </w:t>
            </w:r>
            <w:r w:rsidRPr="002E3B38">
              <w:rPr>
                <w:rFonts w:ascii="Browallia New" w:eastAsia="Arial Unicode MS" w:hAnsi="Browallia New" w:cs="Browallia New"/>
                <w:sz w:val="26"/>
                <w:szCs w:val="26"/>
                <w:cs/>
              </w:rPr>
              <w:t xml:space="preserve">พฤษภาคม </w:t>
            </w:r>
            <w:r w:rsidRPr="002E3B38">
              <w:rPr>
                <w:rFonts w:ascii="Browallia New" w:eastAsia="Arial Unicode MS" w:hAnsi="Browallia New" w:cs="Browallia New"/>
                <w:sz w:val="26"/>
                <w:szCs w:val="26"/>
              </w:rPr>
              <w:t>2567</w:t>
            </w:r>
          </w:p>
        </w:tc>
        <w:tc>
          <w:tcPr>
            <w:tcW w:w="2835" w:type="dxa"/>
            <w:tcBorders>
              <w:bottom w:val="single" w:sz="4" w:space="0" w:color="auto"/>
            </w:tcBorders>
            <w:shd w:val="clear" w:color="auto" w:fill="auto"/>
            <w:vAlign w:val="center"/>
          </w:tcPr>
          <w:p w14:paraId="030C1B87" w14:textId="1B67A0BD" w:rsidR="00DB2A4B" w:rsidRPr="002E3B38" w:rsidRDefault="00831176"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w:t>
            </w:r>
            <w:r w:rsidR="00DB2A4B" w:rsidRPr="002E3B38">
              <w:rPr>
                <w:rFonts w:ascii="Browallia New" w:eastAsia="Arial Unicode MS" w:hAnsi="Browallia New" w:cs="Browallia New"/>
                <w:sz w:val="26"/>
                <w:szCs w:val="26"/>
                <w:lang w:val="en-GB"/>
              </w:rPr>
              <w:t>21,363,303</w:t>
            </w:r>
            <w:r w:rsidRPr="002E3B38">
              <w:rPr>
                <w:rFonts w:ascii="Browallia New" w:eastAsia="Arial Unicode MS" w:hAnsi="Browallia New" w:cs="Browallia New"/>
                <w:sz w:val="26"/>
                <w:szCs w:val="26"/>
                <w:lang w:val="en-GB"/>
              </w:rPr>
              <w:t>)</w:t>
            </w:r>
          </w:p>
        </w:tc>
      </w:tr>
      <w:tr w:rsidR="00903FC4" w:rsidRPr="002E3B38" w14:paraId="570E97D5" w14:textId="77777777">
        <w:tc>
          <w:tcPr>
            <w:tcW w:w="5772" w:type="dxa"/>
            <w:vAlign w:val="bottom"/>
          </w:tcPr>
          <w:p w14:paraId="29E9BA7B" w14:textId="4EACD8F6" w:rsidR="00903FC4" w:rsidRPr="002E3B38" w:rsidRDefault="00DB2A4B" w:rsidP="000B5554">
            <w:pPr>
              <w:tabs>
                <w:tab w:val="clear" w:pos="227"/>
                <w:tab w:val="clear" w:pos="454"/>
                <w:tab w:val="left" w:pos="1171"/>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 xml:space="preserve">จำนวนใบสำคัญแสดงสิทธิคงเหลือ ณ วันที่ </w:t>
            </w:r>
            <w:r w:rsidRPr="002E3B38">
              <w:rPr>
                <w:rFonts w:ascii="Browallia New" w:eastAsia="Arial Unicode MS" w:hAnsi="Browallia New" w:cs="Browallia New"/>
                <w:sz w:val="26"/>
                <w:szCs w:val="26"/>
                <w:lang w:val="en-GB"/>
              </w:rPr>
              <w:t>31</w:t>
            </w: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 xml:space="preserve">ธันวาคม </w:t>
            </w:r>
            <w:r w:rsidRPr="002E3B38">
              <w:rPr>
                <w:rFonts w:ascii="Browallia New" w:eastAsia="Arial Unicode MS" w:hAnsi="Browallia New" w:cs="Browallia New"/>
                <w:sz w:val="26"/>
                <w:szCs w:val="26"/>
                <w:lang w:val="en-GB"/>
              </w:rPr>
              <w:t>2567</w:t>
            </w:r>
          </w:p>
        </w:tc>
        <w:tc>
          <w:tcPr>
            <w:tcW w:w="2835" w:type="dxa"/>
            <w:tcBorders>
              <w:top w:val="single" w:sz="4" w:space="0" w:color="auto"/>
              <w:bottom w:val="single" w:sz="12" w:space="0" w:color="auto"/>
            </w:tcBorders>
            <w:shd w:val="clear" w:color="auto" w:fill="auto"/>
            <w:vAlign w:val="center"/>
          </w:tcPr>
          <w:p w14:paraId="06A3DAD3" w14:textId="37002077" w:rsidR="00903FC4" w:rsidRPr="002E3B38" w:rsidRDefault="00DB2A4B" w:rsidP="000B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rPr>
              <w:t>85,609,504</w:t>
            </w:r>
          </w:p>
        </w:tc>
      </w:tr>
    </w:tbl>
    <w:p w14:paraId="3ADE2114" w14:textId="77777777" w:rsidR="00246DE7" w:rsidRPr="002E3B38" w:rsidRDefault="00246DE7" w:rsidP="00D52A94">
      <w:pPr>
        <w:pStyle w:val="ListParagraph"/>
        <w:spacing w:after="0" w:line="240" w:lineRule="auto"/>
        <w:ind w:left="786"/>
        <w:jc w:val="thaiDistribute"/>
        <w:rPr>
          <w:rFonts w:ascii="Browallia New" w:eastAsia="Arial Unicode MS" w:hAnsi="Browallia New" w:cs="Browallia New"/>
          <w:spacing w:val="-2"/>
          <w:sz w:val="28"/>
          <w:lang w:val="en-GB"/>
        </w:rPr>
      </w:pPr>
    </w:p>
    <w:p w14:paraId="76A7DD85" w14:textId="580C28B0" w:rsidR="00246DE7" w:rsidRPr="002E3B38" w:rsidRDefault="00246DE7" w:rsidP="008164A8">
      <w:pPr>
        <w:pStyle w:val="ListParagraph"/>
        <w:spacing w:after="0" w:line="240" w:lineRule="auto"/>
        <w:ind w:left="851"/>
        <w:jc w:val="thaiDistribute"/>
        <w:rPr>
          <w:rFonts w:ascii="Browallia New" w:eastAsia="Arial Unicode MS" w:hAnsi="Browallia New" w:cs="Browallia New"/>
          <w:spacing w:val="-2"/>
          <w:sz w:val="28"/>
          <w:lang w:val="en-GB"/>
        </w:rPr>
      </w:pPr>
      <w:r w:rsidRPr="002E3B38">
        <w:rPr>
          <w:rFonts w:ascii="Browallia New" w:eastAsia="Arial Unicode MS" w:hAnsi="Browallia New" w:cs="Browallia New"/>
          <w:spacing w:val="-2"/>
          <w:sz w:val="28"/>
          <w:cs/>
          <w:lang w:val="en-GB"/>
        </w:rPr>
        <w:t xml:space="preserve">ที่ประชุมคณะกรรมการบริษัท ครั้งที่ </w:t>
      </w:r>
      <w:r w:rsidR="004D5D39" w:rsidRPr="002E3B38">
        <w:rPr>
          <w:rFonts w:ascii="Browallia New" w:eastAsia="Arial Unicode MS" w:hAnsi="Browallia New" w:cs="Browallia New"/>
          <w:spacing w:val="-2"/>
          <w:sz w:val="28"/>
          <w:lang w:val="en-GB"/>
        </w:rPr>
        <w:t>6</w:t>
      </w:r>
      <w:r w:rsidRPr="002E3B38">
        <w:rPr>
          <w:rFonts w:ascii="Browallia New" w:eastAsia="Arial Unicode MS" w:hAnsi="Browallia New" w:cs="Browallia New"/>
          <w:spacing w:val="-2"/>
          <w:sz w:val="28"/>
          <w:lang w:val="en-GB"/>
        </w:rPr>
        <w:t xml:space="preserve">/2566 </w:t>
      </w:r>
      <w:r w:rsidRPr="002E3B38">
        <w:rPr>
          <w:rFonts w:ascii="Browallia New" w:eastAsia="Arial Unicode MS" w:hAnsi="Browallia New" w:cs="Browallia New"/>
          <w:spacing w:val="-2"/>
          <w:sz w:val="28"/>
          <w:cs/>
          <w:lang w:val="en-GB"/>
        </w:rPr>
        <w:t xml:space="preserve">เมื่อวันที่ </w:t>
      </w:r>
      <w:r w:rsidRPr="002E3B38">
        <w:rPr>
          <w:rFonts w:ascii="Browallia New" w:eastAsia="Arial Unicode MS" w:hAnsi="Browallia New" w:cs="Browallia New"/>
          <w:spacing w:val="-2"/>
          <w:sz w:val="28"/>
          <w:lang w:val="en-GB"/>
        </w:rPr>
        <w:t xml:space="preserve">14 </w:t>
      </w:r>
      <w:r w:rsidRPr="002E3B38">
        <w:rPr>
          <w:rFonts w:ascii="Browallia New" w:eastAsia="Arial Unicode MS" w:hAnsi="Browallia New" w:cs="Browallia New"/>
          <w:spacing w:val="-2"/>
          <w:sz w:val="28"/>
          <w:cs/>
          <w:lang w:val="en-GB"/>
        </w:rPr>
        <w:t xml:space="preserve">พฤศจิกายน  </w:t>
      </w:r>
      <w:r w:rsidRPr="002E3B38">
        <w:rPr>
          <w:rFonts w:ascii="Browallia New" w:eastAsia="Arial Unicode MS" w:hAnsi="Browallia New" w:cs="Browallia New"/>
          <w:spacing w:val="-2"/>
          <w:sz w:val="28"/>
          <w:lang w:val="en-GB"/>
        </w:rPr>
        <w:t>2566</w:t>
      </w:r>
      <w:r w:rsidRPr="002E3B38">
        <w:rPr>
          <w:rFonts w:ascii="Browallia New" w:eastAsia="Arial Unicode MS" w:hAnsi="Browallia New" w:cs="Browallia New"/>
          <w:spacing w:val="-2"/>
          <w:sz w:val="28"/>
          <w:cs/>
          <w:lang w:val="en-GB"/>
        </w:rPr>
        <w:t xml:space="preserve"> ได้มีมติอนุมัติให้ออกใบสำคัญแสดงสิทธิ</w:t>
      </w:r>
      <w:r w:rsidRPr="002E3B38">
        <w:rPr>
          <w:rFonts w:ascii="Browallia New" w:eastAsia="Arial Unicode MS" w:hAnsi="Browallia New" w:cs="Browallia New"/>
          <w:spacing w:val="-6"/>
          <w:sz w:val="28"/>
          <w:cs/>
          <w:lang w:val="en-GB"/>
        </w:rPr>
        <w:t>ที่จะซื้อหุ้นสามัญของบริษัท (</w:t>
      </w:r>
      <w:r w:rsidRPr="002E3B38">
        <w:rPr>
          <w:rFonts w:ascii="Browallia New" w:eastAsia="Arial Unicode MS" w:hAnsi="Browallia New" w:cs="Browallia New"/>
          <w:spacing w:val="-6"/>
          <w:sz w:val="28"/>
          <w:lang w:val="en-GB"/>
        </w:rPr>
        <w:t>Warrant) "RS-W5</w:t>
      </w:r>
      <w:r w:rsidRPr="002E3B38">
        <w:rPr>
          <w:rFonts w:ascii="Browallia New" w:eastAsia="Arial Unicode MS" w:hAnsi="Browallia New" w:cs="Browallia New"/>
          <w:spacing w:val="-6"/>
          <w:sz w:val="28"/>
          <w:cs/>
          <w:lang w:val="en-GB"/>
        </w:rPr>
        <w:t xml:space="preserve">" ให้แก่ผู้ถือหุ้นเดิม โดยไม่คิดมูลค่า ในอัตราส่วน </w:t>
      </w:r>
      <w:r w:rsidRPr="002E3B38">
        <w:rPr>
          <w:rFonts w:ascii="Browallia New" w:eastAsia="Arial Unicode MS" w:hAnsi="Browallia New" w:cs="Browallia New"/>
          <w:spacing w:val="-6"/>
          <w:sz w:val="28"/>
          <w:lang w:val="en-GB"/>
        </w:rPr>
        <w:t>10</w:t>
      </w:r>
      <w:r w:rsidRPr="002E3B38">
        <w:rPr>
          <w:rFonts w:ascii="Browallia New" w:eastAsia="Arial Unicode MS" w:hAnsi="Browallia New" w:cs="Browallia New"/>
          <w:spacing w:val="-6"/>
          <w:sz w:val="28"/>
          <w:cs/>
          <w:lang w:val="en-GB"/>
        </w:rPr>
        <w:t xml:space="preserve"> หุ้น ต่อ </w:t>
      </w:r>
      <w:r w:rsidRPr="002E3B38">
        <w:rPr>
          <w:rFonts w:ascii="Browallia New" w:eastAsia="Arial Unicode MS" w:hAnsi="Browallia New" w:cs="Browallia New"/>
          <w:spacing w:val="-6"/>
          <w:sz w:val="28"/>
          <w:lang w:val="en-GB"/>
        </w:rPr>
        <w:t>1</w:t>
      </w:r>
      <w:r w:rsidRPr="002E3B38">
        <w:rPr>
          <w:rFonts w:ascii="Browallia New" w:eastAsia="Arial Unicode MS" w:hAnsi="Browallia New" w:cs="Browallia New"/>
          <w:spacing w:val="-6"/>
          <w:sz w:val="28"/>
          <w:cs/>
          <w:lang w:val="en-GB"/>
        </w:rPr>
        <w:t xml:space="preserve"> ใบสำคัญแสดงสิทธิ</w:t>
      </w:r>
      <w:r w:rsidRPr="002E3B38">
        <w:rPr>
          <w:rFonts w:ascii="Browallia New" w:eastAsia="Arial Unicode MS" w:hAnsi="Browallia New" w:cs="Browallia New"/>
          <w:spacing w:val="-2"/>
          <w:sz w:val="28"/>
          <w:lang w:val="en-GB"/>
        </w:rPr>
        <w:t xml:space="preserve"> </w:t>
      </w:r>
      <w:r w:rsidRPr="002E3B38">
        <w:rPr>
          <w:rFonts w:ascii="Browallia New" w:eastAsia="Arial Unicode MS" w:hAnsi="Browallia New" w:cs="Browallia New"/>
          <w:spacing w:val="-4"/>
          <w:sz w:val="28"/>
          <w:cs/>
          <w:lang w:val="en-GB"/>
        </w:rPr>
        <w:t xml:space="preserve">โดยใบแสดงสิทธิดังกล่าวมีอายุ </w:t>
      </w:r>
      <w:r w:rsidRPr="002E3B38">
        <w:rPr>
          <w:rFonts w:ascii="Browallia New" w:eastAsia="Arial Unicode MS" w:hAnsi="Browallia New" w:cs="Browallia New"/>
          <w:spacing w:val="-4"/>
          <w:sz w:val="28"/>
          <w:lang w:val="en-GB"/>
        </w:rPr>
        <w:t>2</w:t>
      </w:r>
      <w:r w:rsidRPr="002E3B38">
        <w:rPr>
          <w:rFonts w:ascii="Browallia New" w:eastAsia="Arial Unicode MS" w:hAnsi="Browallia New" w:cs="Browallia New"/>
          <w:spacing w:val="-4"/>
          <w:sz w:val="28"/>
          <w:cs/>
          <w:lang w:val="en-GB"/>
        </w:rPr>
        <w:t xml:space="preserve"> ปีนับจากวันที่ออก และมีราคาใช้สิทธิ</w:t>
      </w:r>
      <w:r w:rsidRPr="002E3B38">
        <w:rPr>
          <w:rFonts w:ascii="Browallia New" w:eastAsia="Arial Unicode MS" w:hAnsi="Browallia New" w:cs="Browallia New"/>
          <w:spacing w:val="-4"/>
          <w:sz w:val="28"/>
          <w:lang w:val="en-GB"/>
        </w:rPr>
        <w:t xml:space="preserve"> 6</w:t>
      </w:r>
      <w:r w:rsidRPr="002E3B38">
        <w:rPr>
          <w:rFonts w:ascii="Browallia New" w:eastAsia="Arial Unicode MS" w:hAnsi="Browallia New" w:cs="Browallia New"/>
          <w:spacing w:val="-4"/>
          <w:sz w:val="28"/>
          <w:cs/>
          <w:lang w:val="en-GB"/>
        </w:rPr>
        <w:t xml:space="preserve"> บาท กำหนดวันไม่ได้สิทธิรับใบสำคัญแสดงสิทธิ (</w:t>
      </w:r>
      <w:r w:rsidRPr="002E3B38">
        <w:rPr>
          <w:rFonts w:ascii="Browallia New" w:eastAsia="Arial Unicode MS" w:hAnsi="Browallia New" w:cs="Browallia New"/>
          <w:spacing w:val="-4"/>
          <w:sz w:val="28"/>
          <w:lang w:val="en-GB"/>
        </w:rPr>
        <w:t>XW)</w:t>
      </w:r>
      <w:r w:rsidRPr="002E3B38">
        <w:rPr>
          <w:rFonts w:ascii="Browallia New" w:eastAsia="Arial Unicode MS" w:hAnsi="Browallia New" w:cs="Browallia New"/>
          <w:spacing w:val="-2"/>
          <w:sz w:val="28"/>
          <w:lang w:val="en-GB"/>
        </w:rPr>
        <w:t xml:space="preserve"> </w:t>
      </w:r>
      <w:r w:rsidRPr="002E3B38">
        <w:rPr>
          <w:rFonts w:ascii="Browallia New" w:eastAsia="Arial Unicode MS" w:hAnsi="Browallia New" w:cs="Browallia New"/>
          <w:spacing w:val="-2"/>
          <w:sz w:val="28"/>
          <w:cs/>
          <w:lang w:val="en-GB"/>
        </w:rPr>
        <w:t xml:space="preserve">ในวันที่ </w:t>
      </w:r>
      <w:r w:rsidRPr="002E3B38">
        <w:rPr>
          <w:rFonts w:ascii="Browallia New" w:eastAsia="Arial Unicode MS" w:hAnsi="Browallia New" w:cs="Browallia New"/>
          <w:spacing w:val="-2"/>
          <w:sz w:val="28"/>
          <w:lang w:val="en-GB"/>
        </w:rPr>
        <w:t>4</w:t>
      </w:r>
      <w:r w:rsidRPr="002E3B38">
        <w:rPr>
          <w:rFonts w:ascii="Browallia New" w:eastAsia="Arial Unicode MS" w:hAnsi="Browallia New" w:cs="Browallia New"/>
          <w:spacing w:val="-2"/>
          <w:sz w:val="28"/>
          <w:cs/>
          <w:lang w:val="en-GB"/>
        </w:rPr>
        <w:t xml:space="preserve"> มกราคม </w:t>
      </w:r>
      <w:r w:rsidRPr="002E3B38">
        <w:rPr>
          <w:rFonts w:ascii="Browallia New" w:eastAsia="Arial Unicode MS" w:hAnsi="Browallia New" w:cs="Browallia New"/>
          <w:spacing w:val="-2"/>
          <w:sz w:val="28"/>
          <w:lang w:val="en-GB"/>
        </w:rPr>
        <w:t>2567</w:t>
      </w:r>
    </w:p>
    <w:p w14:paraId="139012EE" w14:textId="77777777" w:rsidR="003F2C15" w:rsidRPr="002E3B38" w:rsidRDefault="003F2C15" w:rsidP="008164A8">
      <w:pPr>
        <w:pStyle w:val="ListParagraph"/>
        <w:spacing w:after="0" w:line="240" w:lineRule="auto"/>
        <w:ind w:left="851"/>
        <w:jc w:val="thaiDistribute"/>
        <w:rPr>
          <w:rFonts w:ascii="Browallia New" w:eastAsia="Arial Unicode MS" w:hAnsi="Browallia New" w:cs="Browallia New"/>
          <w:spacing w:val="-2"/>
          <w:sz w:val="28"/>
          <w:lang w:val="en-GB"/>
        </w:rPr>
      </w:pPr>
    </w:p>
    <w:p w14:paraId="47B68B77" w14:textId="77777777" w:rsidR="00A638DD" w:rsidRPr="002E3B38" w:rsidRDefault="00A638DD" w:rsidP="00A638DD">
      <w:pPr>
        <w:pStyle w:val="ListParagraph"/>
        <w:spacing w:line="240" w:lineRule="auto"/>
        <w:ind w:left="851"/>
        <w:jc w:val="thaiDistribute"/>
        <w:rPr>
          <w:rFonts w:ascii="Browallia New" w:eastAsia="Arial Unicode MS" w:hAnsi="Browallia New" w:cs="Browallia New"/>
          <w:spacing w:val="-2"/>
          <w:sz w:val="28"/>
        </w:rPr>
      </w:pPr>
      <w:r w:rsidRPr="002E3B38">
        <w:rPr>
          <w:rFonts w:ascii="Browallia New" w:eastAsia="Arial Unicode MS" w:hAnsi="Browallia New" w:cs="Browallia New"/>
          <w:spacing w:val="-2"/>
          <w:sz w:val="28"/>
          <w:cs/>
        </w:rPr>
        <w:t xml:space="preserve">ในช่วงวันที่ </w:t>
      </w:r>
      <w:r w:rsidRPr="002E3B38">
        <w:rPr>
          <w:rFonts w:ascii="Browallia New" w:eastAsia="Arial Unicode MS" w:hAnsi="Browallia New" w:cs="Browallia New"/>
          <w:spacing w:val="-2"/>
          <w:sz w:val="28"/>
        </w:rPr>
        <w:t>7 - 22</w:t>
      </w:r>
      <w:r w:rsidRPr="002E3B38">
        <w:rPr>
          <w:rFonts w:ascii="Browallia New" w:eastAsia="Arial Unicode MS" w:hAnsi="Browallia New" w:cs="Browallia New"/>
          <w:spacing w:val="-2"/>
          <w:sz w:val="28"/>
          <w:cs/>
        </w:rPr>
        <w:t xml:space="preserve"> พฤษภาคม </w:t>
      </w:r>
      <w:r w:rsidRPr="002E3B38">
        <w:rPr>
          <w:rFonts w:ascii="Browallia New" w:eastAsia="Arial Unicode MS" w:hAnsi="Browallia New" w:cs="Browallia New"/>
          <w:spacing w:val="-2"/>
          <w:sz w:val="28"/>
        </w:rPr>
        <w:t>2567</w:t>
      </w:r>
      <w:r w:rsidRPr="002E3B38">
        <w:rPr>
          <w:rFonts w:ascii="Browallia New" w:eastAsia="Arial Unicode MS" w:hAnsi="Browallia New" w:cs="Browallia New"/>
          <w:spacing w:val="-2"/>
          <w:sz w:val="28"/>
          <w:cs/>
        </w:rPr>
        <w:t xml:space="preserve"> ผู้ถือใบสำคัญแสดงสิทธิที่จะซื้อหุ้นครั้งที่ </w:t>
      </w:r>
      <w:r w:rsidRPr="002E3B38">
        <w:rPr>
          <w:rFonts w:ascii="Browallia New" w:eastAsia="Arial Unicode MS" w:hAnsi="Browallia New" w:cs="Browallia New"/>
          <w:spacing w:val="-2"/>
          <w:sz w:val="28"/>
        </w:rPr>
        <w:t xml:space="preserve">4 (“RS-W4”) </w:t>
      </w:r>
      <w:r w:rsidRPr="002E3B38">
        <w:rPr>
          <w:rFonts w:ascii="Browallia New" w:eastAsia="Arial Unicode MS" w:hAnsi="Browallia New" w:cs="Browallia New"/>
          <w:spacing w:val="-2"/>
          <w:sz w:val="28"/>
          <w:cs/>
        </w:rPr>
        <w:t xml:space="preserve">ได้ใช้สิทธิในการจองซื้อหุ้นสามัญจำนวน </w:t>
      </w:r>
      <w:r w:rsidRPr="002E3B38">
        <w:rPr>
          <w:rFonts w:ascii="Browallia New" w:eastAsia="Arial Unicode MS" w:hAnsi="Browallia New" w:cs="Browallia New"/>
          <w:spacing w:val="-2"/>
          <w:sz w:val="28"/>
        </w:rPr>
        <w:t>235</w:t>
      </w:r>
      <w:r w:rsidRPr="002E3B38">
        <w:rPr>
          <w:rFonts w:ascii="Browallia New" w:eastAsia="Arial Unicode MS" w:hAnsi="Browallia New" w:cs="Browallia New"/>
          <w:spacing w:val="-2"/>
          <w:sz w:val="28"/>
          <w:cs/>
        </w:rPr>
        <w:t xml:space="preserve"> หุ้น ในราคาหุ้นละ </w:t>
      </w:r>
      <w:r w:rsidRPr="002E3B38">
        <w:rPr>
          <w:rFonts w:ascii="Browallia New" w:eastAsia="Arial Unicode MS" w:hAnsi="Browallia New" w:cs="Browallia New"/>
          <w:spacing w:val="-2"/>
          <w:sz w:val="28"/>
        </w:rPr>
        <w:t>23.86</w:t>
      </w:r>
      <w:r w:rsidRPr="002E3B38">
        <w:rPr>
          <w:rFonts w:ascii="Browallia New" w:eastAsia="Arial Unicode MS" w:hAnsi="Browallia New" w:cs="Browallia New"/>
          <w:spacing w:val="-2"/>
          <w:sz w:val="28"/>
          <w:cs/>
        </w:rPr>
        <w:t xml:space="preserve"> บาท</w:t>
      </w:r>
    </w:p>
    <w:p w14:paraId="41111FD5" w14:textId="77777777" w:rsidR="00A638DD" w:rsidRPr="002E3B38" w:rsidRDefault="00A638DD" w:rsidP="00A638DD">
      <w:pPr>
        <w:pStyle w:val="ListParagraph"/>
        <w:spacing w:line="240" w:lineRule="auto"/>
        <w:ind w:left="851"/>
        <w:jc w:val="thaiDistribute"/>
        <w:rPr>
          <w:rFonts w:ascii="Browallia New" w:eastAsia="Arial Unicode MS" w:hAnsi="Browallia New" w:cs="Browallia New"/>
          <w:spacing w:val="-2"/>
          <w:sz w:val="28"/>
        </w:rPr>
      </w:pPr>
    </w:p>
    <w:p w14:paraId="08694284" w14:textId="19714AEC" w:rsidR="00410D79" w:rsidRPr="002E3B38" w:rsidRDefault="00A638DD" w:rsidP="00151090">
      <w:pPr>
        <w:pStyle w:val="ListParagraph"/>
        <w:spacing w:after="0" w:line="240" w:lineRule="auto"/>
        <w:ind w:left="851"/>
        <w:jc w:val="thaiDistribute"/>
        <w:rPr>
          <w:rFonts w:ascii="Browallia New" w:eastAsia="Arial Unicode MS" w:hAnsi="Browallia New" w:cs="Browallia New"/>
          <w:spacing w:val="-2"/>
          <w:sz w:val="28"/>
        </w:rPr>
      </w:pPr>
      <w:r w:rsidRPr="002E3B38">
        <w:rPr>
          <w:rFonts w:ascii="Browallia New" w:eastAsia="Arial Unicode MS" w:hAnsi="Browallia New" w:cs="Browallia New"/>
          <w:spacing w:val="-2"/>
          <w:sz w:val="28"/>
          <w:cs/>
        </w:rPr>
        <w:lastRenderedPageBreak/>
        <w:t xml:space="preserve">เมื่อวันที่ </w:t>
      </w:r>
      <w:r w:rsidRPr="002E3B38">
        <w:rPr>
          <w:rFonts w:ascii="Browallia New" w:eastAsia="Arial Unicode MS" w:hAnsi="Browallia New" w:cs="Browallia New"/>
          <w:spacing w:val="-2"/>
          <w:sz w:val="28"/>
        </w:rPr>
        <w:t xml:space="preserve">23 - 30 </w:t>
      </w:r>
      <w:r w:rsidRPr="002E3B38">
        <w:rPr>
          <w:rFonts w:ascii="Browallia New" w:eastAsia="Arial Unicode MS" w:hAnsi="Browallia New" w:cs="Browallia New"/>
          <w:spacing w:val="-2"/>
          <w:sz w:val="28"/>
          <w:cs/>
        </w:rPr>
        <w:t xml:space="preserve">กรกฎาคม </w:t>
      </w:r>
      <w:r w:rsidRPr="002E3B38">
        <w:rPr>
          <w:rFonts w:ascii="Browallia New" w:eastAsia="Arial Unicode MS" w:hAnsi="Browallia New" w:cs="Browallia New"/>
          <w:spacing w:val="-2"/>
          <w:sz w:val="28"/>
        </w:rPr>
        <w:t xml:space="preserve">2567 </w:t>
      </w:r>
      <w:r w:rsidRPr="002E3B38">
        <w:rPr>
          <w:rFonts w:ascii="Browallia New" w:eastAsia="Arial Unicode MS" w:hAnsi="Browallia New" w:cs="Browallia New"/>
          <w:spacing w:val="-2"/>
          <w:sz w:val="28"/>
          <w:cs/>
        </w:rPr>
        <w:t xml:space="preserve">ผู้ถือใบสำคัญแสดงสิทธิที่จะซื้อหุ้นครั้งที่ </w:t>
      </w:r>
      <w:r w:rsidRPr="002E3B38">
        <w:rPr>
          <w:rFonts w:ascii="Browallia New" w:eastAsia="Arial Unicode MS" w:hAnsi="Browallia New" w:cs="Browallia New"/>
          <w:spacing w:val="-2"/>
          <w:sz w:val="28"/>
        </w:rPr>
        <w:t xml:space="preserve">5 (“RS-W5”) </w:t>
      </w:r>
      <w:r w:rsidRPr="002E3B38">
        <w:rPr>
          <w:rFonts w:ascii="Browallia New" w:eastAsia="Arial Unicode MS" w:hAnsi="Browallia New" w:cs="Browallia New"/>
          <w:spacing w:val="-2"/>
          <w:sz w:val="28"/>
          <w:cs/>
        </w:rPr>
        <w:t xml:space="preserve">ได้ใช้สิทธิในการจองซื้อหุ้นสามัญจำนวน </w:t>
      </w:r>
      <w:r w:rsidRPr="002E3B38">
        <w:rPr>
          <w:rFonts w:ascii="Browallia New" w:eastAsia="Arial Unicode MS" w:hAnsi="Browallia New" w:cs="Browallia New"/>
          <w:spacing w:val="-2"/>
          <w:sz w:val="28"/>
        </w:rPr>
        <w:t xml:space="preserve">21,363,303 </w:t>
      </w:r>
      <w:r w:rsidRPr="002E3B38">
        <w:rPr>
          <w:rFonts w:ascii="Browallia New" w:eastAsia="Arial Unicode MS" w:hAnsi="Browallia New" w:cs="Browallia New"/>
          <w:spacing w:val="-2"/>
          <w:sz w:val="28"/>
          <w:cs/>
        </w:rPr>
        <w:t xml:space="preserve">หุ้น ในราคาหุ้นละ </w:t>
      </w:r>
      <w:r w:rsidRPr="002E3B38">
        <w:rPr>
          <w:rFonts w:ascii="Browallia New" w:eastAsia="Arial Unicode MS" w:hAnsi="Browallia New" w:cs="Browallia New"/>
          <w:spacing w:val="-2"/>
          <w:sz w:val="28"/>
        </w:rPr>
        <w:t xml:space="preserve">6 </w:t>
      </w:r>
      <w:r w:rsidRPr="002E3B38">
        <w:rPr>
          <w:rFonts w:ascii="Browallia New" w:eastAsia="Arial Unicode MS" w:hAnsi="Browallia New" w:cs="Browallia New"/>
          <w:spacing w:val="-2"/>
          <w:sz w:val="28"/>
          <w:cs/>
        </w:rPr>
        <w:t>บาท</w:t>
      </w:r>
    </w:p>
    <w:bookmarkEnd w:id="20"/>
    <w:p w14:paraId="2CF96188" w14:textId="77777777" w:rsidR="00B840C0" w:rsidRPr="002E3B38" w:rsidRDefault="00B840C0" w:rsidP="00D52A94">
      <w:pPr>
        <w:pStyle w:val="ListParagraph"/>
        <w:spacing w:after="0" w:line="240" w:lineRule="auto"/>
        <w:ind w:left="993"/>
        <w:jc w:val="thaiDistribute"/>
        <w:rPr>
          <w:rFonts w:ascii="Browallia New" w:eastAsia="Arial Unicode MS" w:hAnsi="Browallia New" w:cs="Browallia New"/>
          <w:spacing w:val="-2"/>
          <w:sz w:val="28"/>
          <w:cs/>
          <w:lang w:val="en-GB"/>
        </w:rPr>
      </w:pPr>
    </w:p>
    <w:p w14:paraId="530D8A53" w14:textId="1508CEE2" w:rsidR="00246DE7" w:rsidRPr="002E3B38" w:rsidRDefault="00246DE7" w:rsidP="008638E4">
      <w:pPr>
        <w:pStyle w:val="ListParagraph"/>
        <w:numPr>
          <w:ilvl w:val="0"/>
          <w:numId w:val="38"/>
        </w:numPr>
        <w:tabs>
          <w:tab w:val="left" w:pos="993"/>
        </w:tabs>
        <w:spacing w:after="0" w:line="240" w:lineRule="auto"/>
        <w:ind w:left="981" w:hanging="522"/>
        <w:jc w:val="thaiDistribute"/>
        <w:rPr>
          <w:rFonts w:ascii="Browallia New" w:eastAsia="Arial Unicode MS" w:hAnsi="Browallia New" w:cs="Browallia New"/>
          <w:snapToGrid w:val="0"/>
          <w:spacing w:val="-2"/>
          <w:sz w:val="28"/>
          <w:lang w:val="en-GB" w:eastAsia="th-TH"/>
        </w:rPr>
      </w:pPr>
      <w:r w:rsidRPr="002E3B38">
        <w:rPr>
          <w:rFonts w:ascii="Browallia New" w:eastAsia="Arial Unicode MS" w:hAnsi="Browallia New" w:cs="Browallia New"/>
          <w:snapToGrid w:val="0"/>
          <w:spacing w:val="-2"/>
          <w:sz w:val="28"/>
          <w:cs/>
          <w:lang w:val="en-GB" w:eastAsia="th-TH"/>
        </w:rPr>
        <w:t>หุ้นสามัญซื้อคืน/สำรองหุ้นสามัญซื้อคืน</w:t>
      </w:r>
    </w:p>
    <w:p w14:paraId="49806612" w14:textId="77777777" w:rsidR="00246DE7" w:rsidRPr="002E3B38" w:rsidRDefault="00246DE7" w:rsidP="00D52A94">
      <w:pPr>
        <w:pStyle w:val="ListParagraph"/>
        <w:tabs>
          <w:tab w:val="decimal" w:pos="540"/>
        </w:tabs>
        <w:spacing w:after="0" w:line="240" w:lineRule="auto"/>
        <w:ind w:left="786"/>
        <w:jc w:val="thaiDistribute"/>
        <w:rPr>
          <w:rFonts w:ascii="Browallia New" w:eastAsia="Arial Unicode MS" w:hAnsi="Browallia New" w:cs="Browallia New"/>
          <w:spacing w:val="-2"/>
          <w:sz w:val="28"/>
          <w:lang w:val="en-GB"/>
        </w:rPr>
      </w:pPr>
    </w:p>
    <w:p w14:paraId="5DD8AB29" w14:textId="3E343E33" w:rsidR="00246DE7" w:rsidRPr="002E3B38" w:rsidRDefault="00246DE7" w:rsidP="00606D06">
      <w:pPr>
        <w:pStyle w:val="ListParagraph"/>
        <w:spacing w:after="0" w:line="240" w:lineRule="auto"/>
        <w:ind w:left="981"/>
        <w:jc w:val="thaiDistribute"/>
        <w:rPr>
          <w:rFonts w:ascii="Browallia New" w:eastAsia="Arial Unicode MS" w:hAnsi="Browallia New" w:cs="Browallia New"/>
          <w:sz w:val="28"/>
          <w:lang w:val="en-GB"/>
        </w:rPr>
      </w:pPr>
      <w:r w:rsidRPr="002E3B38">
        <w:rPr>
          <w:rFonts w:ascii="Browallia New" w:eastAsia="Arial Unicode MS" w:hAnsi="Browallia New" w:cs="Browallia New"/>
          <w:spacing w:val="-2"/>
          <w:sz w:val="28"/>
          <w:cs/>
          <w:lang w:val="en-GB"/>
        </w:rPr>
        <w:t>รายการ</w:t>
      </w:r>
      <w:r w:rsidRPr="002E3B38">
        <w:rPr>
          <w:rFonts w:ascii="Browallia New" w:eastAsia="Arial Unicode MS" w:hAnsi="Browallia New" w:cs="Browallia New"/>
          <w:sz w:val="28"/>
          <w:cs/>
          <w:lang w:val="en-GB"/>
        </w:rPr>
        <w:t xml:space="preserve">เคลื่อนไหวของหุ้นสามัญซื้อคืนและส่วนเกินมูลค่าหุ้นสามัญซื้อคืนสำหรับปีสิ้นสุดวันที่ </w:t>
      </w:r>
      <w:r w:rsidRPr="002E3B38">
        <w:rPr>
          <w:rFonts w:ascii="Browallia New" w:eastAsia="Arial Unicode MS" w:hAnsi="Browallia New" w:cs="Browallia New"/>
          <w:sz w:val="28"/>
          <w:lang w:val="en-GB"/>
        </w:rPr>
        <w:t xml:space="preserve">31 </w:t>
      </w:r>
      <w:r w:rsidRPr="002E3B38">
        <w:rPr>
          <w:rFonts w:ascii="Browallia New" w:eastAsia="Arial Unicode MS" w:hAnsi="Browallia New" w:cs="Browallia New"/>
          <w:sz w:val="28"/>
          <w:cs/>
          <w:lang w:val="en-GB"/>
        </w:rPr>
        <w:t xml:space="preserve">ธันวาคม </w:t>
      </w:r>
      <w:r w:rsidRPr="002E3B38">
        <w:rPr>
          <w:rFonts w:ascii="Browallia New" w:eastAsia="Arial Unicode MS" w:hAnsi="Browallia New" w:cs="Browallia New"/>
          <w:sz w:val="28"/>
          <w:lang w:val="en-GB"/>
        </w:rPr>
        <w:t>256</w:t>
      </w:r>
      <w:r w:rsidR="00A302C5" w:rsidRPr="002E3B38">
        <w:rPr>
          <w:rFonts w:ascii="Browallia New" w:eastAsia="Arial Unicode MS" w:hAnsi="Browallia New" w:cs="Browallia New"/>
          <w:sz w:val="28"/>
          <w:lang w:val="en-GB"/>
        </w:rPr>
        <w:t>7</w:t>
      </w:r>
      <w:r w:rsidRPr="002E3B38">
        <w:rPr>
          <w:rFonts w:ascii="Browallia New" w:eastAsia="Arial Unicode MS" w:hAnsi="Browallia New" w:cs="Browallia New"/>
          <w:sz w:val="28"/>
          <w:lang w:val="en-GB"/>
        </w:rPr>
        <w:t xml:space="preserve"> </w:t>
      </w:r>
      <w:r w:rsidRPr="002E3B38">
        <w:rPr>
          <w:rFonts w:ascii="Browallia New" w:eastAsia="Arial Unicode MS" w:hAnsi="Browallia New" w:cs="Browallia New"/>
          <w:sz w:val="28"/>
          <w:cs/>
          <w:lang w:val="en-GB"/>
        </w:rPr>
        <w:t xml:space="preserve">และ </w:t>
      </w:r>
      <w:r w:rsidRPr="002E3B38">
        <w:rPr>
          <w:rFonts w:ascii="Browallia New" w:eastAsia="Arial Unicode MS" w:hAnsi="Browallia New" w:cs="Browallia New"/>
          <w:sz w:val="28"/>
          <w:lang w:val="en-GB"/>
        </w:rPr>
        <w:t>256</w:t>
      </w:r>
      <w:r w:rsidR="00A302C5" w:rsidRPr="002E3B38">
        <w:rPr>
          <w:rFonts w:ascii="Browallia New" w:eastAsia="Arial Unicode MS" w:hAnsi="Browallia New" w:cs="Browallia New"/>
          <w:sz w:val="28"/>
          <w:lang w:val="en-GB"/>
        </w:rPr>
        <w:t>6</w:t>
      </w:r>
      <w:r w:rsidRPr="002E3B38">
        <w:rPr>
          <w:rFonts w:ascii="Browallia New" w:eastAsia="Arial Unicode MS" w:hAnsi="Browallia New" w:cs="Browallia New"/>
          <w:sz w:val="28"/>
          <w:cs/>
          <w:lang w:val="en-GB"/>
        </w:rPr>
        <w:t xml:space="preserve"> เป็นดังนี้</w:t>
      </w:r>
    </w:p>
    <w:p w14:paraId="2D024021" w14:textId="77777777" w:rsidR="002C0CFB" w:rsidRPr="002E3B38" w:rsidRDefault="002C0CFB" w:rsidP="002C0CFB">
      <w:pPr>
        <w:pStyle w:val="ListParagraph"/>
        <w:spacing w:after="0" w:line="240" w:lineRule="auto"/>
        <w:ind w:left="851"/>
        <w:jc w:val="thaiDistribute"/>
        <w:rPr>
          <w:rFonts w:ascii="Browallia New" w:eastAsia="Arial Unicode MS" w:hAnsi="Browallia New" w:cs="Browallia New"/>
          <w:sz w:val="28"/>
          <w:lang w:val="en-GB"/>
        </w:rPr>
      </w:pPr>
    </w:p>
    <w:tbl>
      <w:tblPr>
        <w:tblW w:w="8718" w:type="dxa"/>
        <w:tblInd w:w="854" w:type="dxa"/>
        <w:tblLayout w:type="fixed"/>
        <w:tblLook w:val="0000" w:firstRow="0" w:lastRow="0" w:firstColumn="0" w:lastColumn="0" w:noHBand="0" w:noVBand="0"/>
      </w:tblPr>
      <w:tblGrid>
        <w:gridCol w:w="4276"/>
        <w:gridCol w:w="1472"/>
        <w:gridCol w:w="1469"/>
        <w:gridCol w:w="1501"/>
      </w:tblGrid>
      <w:tr w:rsidR="00246DE7" w:rsidRPr="002E3B38" w14:paraId="10BD34EB" w14:textId="77777777" w:rsidTr="005623B0">
        <w:tc>
          <w:tcPr>
            <w:tcW w:w="4276" w:type="dxa"/>
            <w:shd w:val="clear" w:color="auto" w:fill="auto"/>
          </w:tcPr>
          <w:p w14:paraId="5C2B2FF1" w14:textId="77777777" w:rsidR="00246DE7" w:rsidRPr="002E3B38" w:rsidRDefault="00246DE7"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8"/>
                <w:szCs w:val="28"/>
              </w:rPr>
            </w:pPr>
          </w:p>
        </w:tc>
        <w:tc>
          <w:tcPr>
            <w:tcW w:w="4442" w:type="dxa"/>
            <w:gridSpan w:val="3"/>
            <w:shd w:val="clear" w:color="auto" w:fill="auto"/>
            <w:vAlign w:val="bottom"/>
          </w:tcPr>
          <w:p w14:paraId="7FDB078A" w14:textId="6EFCA066" w:rsidR="00246DE7" w:rsidRPr="002E3B38" w:rsidRDefault="00D84B5F" w:rsidP="00D52A94">
            <w:pPr>
              <w:pStyle w:val="a9"/>
              <w:tabs>
                <w:tab w:val="left" w:pos="1171"/>
                <w:tab w:val="left" w:pos="1455"/>
              </w:tabs>
              <w:ind w:right="-72"/>
              <w:jc w:val="right"/>
              <w:rPr>
                <w:rFonts w:ascii="Browallia New" w:eastAsia="Arial Unicode MS" w:hAnsi="Browallia New" w:cs="Browallia New"/>
                <w:cs/>
              </w:rPr>
            </w:pPr>
            <w:r w:rsidRPr="002E3B38">
              <w:rPr>
                <w:rFonts w:ascii="Browallia New" w:eastAsia="Arial Unicode MS" w:hAnsi="Browallia New" w:cs="Browallia New"/>
              </w:rPr>
              <w:t>(</w:t>
            </w:r>
            <w:proofErr w:type="gramStart"/>
            <w:r w:rsidRPr="002E3B38">
              <w:rPr>
                <w:rFonts w:ascii="Browallia New" w:eastAsia="Arial Unicode MS" w:hAnsi="Browallia New" w:cs="Browallia New"/>
                <w:cs/>
              </w:rPr>
              <w:t xml:space="preserve">หน่วย </w:t>
            </w:r>
            <w:r w:rsidRPr="002E3B38">
              <w:rPr>
                <w:rFonts w:ascii="Browallia New" w:eastAsia="Arial Unicode MS" w:hAnsi="Browallia New" w:cs="Browallia New"/>
              </w:rPr>
              <w:t>:</w:t>
            </w:r>
            <w:proofErr w:type="gramEnd"/>
            <w:r w:rsidRPr="002E3B38">
              <w:rPr>
                <w:rFonts w:ascii="Browallia New" w:eastAsia="Arial Unicode MS" w:hAnsi="Browallia New" w:cs="Browallia New"/>
              </w:rPr>
              <w:t xml:space="preserve"> </w:t>
            </w:r>
            <w:r w:rsidRPr="002E3B38">
              <w:rPr>
                <w:rFonts w:ascii="Browallia New" w:eastAsia="Arial Unicode MS" w:hAnsi="Browallia New" w:cs="Browallia New"/>
                <w:cs/>
              </w:rPr>
              <w:t xml:space="preserve">บาท </w:t>
            </w:r>
            <w:r w:rsidR="000B3FD5" w:rsidRPr="002E3B38">
              <w:rPr>
                <w:rFonts w:ascii="Browallia New" w:eastAsia="Arial Unicode MS" w:hAnsi="Browallia New" w:cs="Browallia New"/>
                <w:cs/>
              </w:rPr>
              <w:t>)</w:t>
            </w:r>
          </w:p>
        </w:tc>
      </w:tr>
      <w:tr w:rsidR="00D84B5F" w:rsidRPr="002E3B38" w14:paraId="63213D1D" w14:textId="77777777" w:rsidTr="005623B0">
        <w:tc>
          <w:tcPr>
            <w:tcW w:w="4276" w:type="dxa"/>
            <w:shd w:val="clear" w:color="auto" w:fill="auto"/>
          </w:tcPr>
          <w:p w14:paraId="5B2FDD4D" w14:textId="77777777" w:rsidR="00D84B5F" w:rsidRPr="002E3B38" w:rsidRDefault="00D84B5F"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8"/>
                <w:szCs w:val="28"/>
              </w:rPr>
            </w:pPr>
          </w:p>
        </w:tc>
        <w:tc>
          <w:tcPr>
            <w:tcW w:w="4442" w:type="dxa"/>
            <w:gridSpan w:val="3"/>
            <w:shd w:val="clear" w:color="auto" w:fill="auto"/>
            <w:vAlign w:val="bottom"/>
          </w:tcPr>
          <w:p w14:paraId="5649AA90" w14:textId="1F9E5671" w:rsidR="00D84B5F" w:rsidRPr="002E3B38" w:rsidRDefault="00D84B5F" w:rsidP="005623B0">
            <w:pPr>
              <w:pStyle w:val="a9"/>
              <w:pBdr>
                <w:bottom w:val="single" w:sz="4" w:space="1" w:color="auto"/>
              </w:pBdr>
              <w:tabs>
                <w:tab w:val="left" w:pos="1171"/>
                <w:tab w:val="left" w:pos="1455"/>
              </w:tabs>
              <w:ind w:left="-21" w:right="0"/>
              <w:jc w:val="center"/>
              <w:rPr>
                <w:rFonts w:ascii="Browallia New" w:eastAsia="Arial Unicode MS" w:hAnsi="Browallia New" w:cs="Browallia New"/>
                <w:cs/>
              </w:rPr>
            </w:pPr>
            <w:r w:rsidRPr="002E3B38">
              <w:rPr>
                <w:rFonts w:ascii="Browallia New" w:eastAsia="Arial Unicode MS" w:hAnsi="Browallia New" w:cs="Browallia New"/>
                <w:cs/>
              </w:rPr>
              <w:t>งบการเงินรวมและ</w:t>
            </w:r>
            <w:r w:rsidR="00225A6B" w:rsidRPr="002E3B38">
              <w:rPr>
                <w:rFonts w:ascii="Browallia New" w:eastAsia="Arial Unicode MS" w:hAnsi="Browallia New" w:cs="Browallia New"/>
                <w:cs/>
              </w:rPr>
              <w:t>เฉพาะบริษัท</w:t>
            </w:r>
          </w:p>
        </w:tc>
      </w:tr>
      <w:tr w:rsidR="00246DE7" w:rsidRPr="002E3B38" w14:paraId="7187C624" w14:textId="77777777" w:rsidTr="005623B0">
        <w:tc>
          <w:tcPr>
            <w:tcW w:w="4276" w:type="dxa"/>
            <w:shd w:val="clear" w:color="auto" w:fill="auto"/>
          </w:tcPr>
          <w:p w14:paraId="45A3D18B" w14:textId="77777777" w:rsidR="00246DE7" w:rsidRPr="002E3B38" w:rsidRDefault="00246DE7" w:rsidP="00D52A94">
            <w:pPr>
              <w:tabs>
                <w:tab w:val="clear" w:pos="227"/>
                <w:tab w:val="clear" w:pos="454"/>
                <w:tab w:val="left" w:pos="1171"/>
                <w:tab w:val="left" w:pos="1455"/>
              </w:tabs>
              <w:spacing w:line="240" w:lineRule="auto"/>
              <w:jc w:val="thaiDistribute"/>
              <w:rPr>
                <w:rFonts w:ascii="Browallia New" w:eastAsia="Arial Unicode MS" w:hAnsi="Browallia New" w:cs="Browallia New"/>
                <w:sz w:val="28"/>
                <w:szCs w:val="28"/>
              </w:rPr>
            </w:pPr>
          </w:p>
        </w:tc>
        <w:tc>
          <w:tcPr>
            <w:tcW w:w="1472" w:type="dxa"/>
            <w:shd w:val="clear" w:color="auto" w:fill="auto"/>
            <w:vAlign w:val="bottom"/>
          </w:tcPr>
          <w:p w14:paraId="38AAA7D9" w14:textId="4F2B7061" w:rsidR="00246DE7" w:rsidRPr="002E3B38" w:rsidRDefault="00D84B5F" w:rsidP="005623B0">
            <w:pPr>
              <w:pStyle w:val="a9"/>
              <w:pBdr>
                <w:bottom w:val="single" w:sz="4" w:space="1" w:color="auto"/>
              </w:pBdr>
              <w:tabs>
                <w:tab w:val="left" w:pos="1171"/>
                <w:tab w:val="left" w:pos="1455"/>
              </w:tabs>
              <w:ind w:left="-21" w:right="0"/>
              <w:jc w:val="center"/>
              <w:rPr>
                <w:rFonts w:ascii="Browallia New" w:eastAsia="Arial Unicode MS" w:hAnsi="Browallia New" w:cs="Browallia New"/>
                <w:cs/>
              </w:rPr>
            </w:pPr>
            <w:r w:rsidRPr="002E3B38">
              <w:rPr>
                <w:rFonts w:ascii="Browallia New" w:eastAsia="Arial Unicode MS" w:hAnsi="Browallia New" w:cs="Browallia New"/>
                <w:cs/>
              </w:rPr>
              <w:t>จำนวนหุ้น</w:t>
            </w:r>
          </w:p>
        </w:tc>
        <w:tc>
          <w:tcPr>
            <w:tcW w:w="1469" w:type="dxa"/>
            <w:shd w:val="clear" w:color="auto" w:fill="auto"/>
            <w:vAlign w:val="bottom"/>
          </w:tcPr>
          <w:p w14:paraId="05F60E52" w14:textId="78340828" w:rsidR="00246DE7" w:rsidRPr="002E3B38" w:rsidRDefault="00246DE7" w:rsidP="005623B0">
            <w:pPr>
              <w:pStyle w:val="a9"/>
              <w:pBdr>
                <w:bottom w:val="single" w:sz="4" w:space="1" w:color="auto"/>
              </w:pBdr>
              <w:tabs>
                <w:tab w:val="left" w:pos="1171"/>
                <w:tab w:val="right" w:pos="1267"/>
                <w:tab w:val="left" w:pos="1455"/>
              </w:tabs>
              <w:ind w:left="-21" w:right="0"/>
              <w:jc w:val="center"/>
              <w:rPr>
                <w:rFonts w:ascii="Browallia New" w:eastAsia="Arial Unicode MS" w:hAnsi="Browallia New" w:cs="Browallia New"/>
                <w:cs/>
              </w:rPr>
            </w:pPr>
            <w:r w:rsidRPr="002E3B38">
              <w:rPr>
                <w:rFonts w:ascii="Browallia New" w:eastAsia="Arial Unicode MS" w:hAnsi="Browallia New" w:cs="Browallia New"/>
                <w:cs/>
              </w:rPr>
              <w:t>มูลค่าของ</w:t>
            </w:r>
            <w:r w:rsidR="00D84B5F" w:rsidRPr="002E3B38">
              <w:rPr>
                <w:rFonts w:ascii="Browallia New" w:eastAsia="Arial Unicode MS" w:hAnsi="Browallia New" w:cs="Browallia New"/>
                <w:cs/>
              </w:rPr>
              <w:t>หุ้นสามัญซื้อคืน</w:t>
            </w:r>
          </w:p>
        </w:tc>
        <w:tc>
          <w:tcPr>
            <w:tcW w:w="1501" w:type="dxa"/>
            <w:shd w:val="clear" w:color="auto" w:fill="auto"/>
            <w:vAlign w:val="bottom"/>
          </w:tcPr>
          <w:p w14:paraId="4B901523" w14:textId="7F29E322" w:rsidR="00246DE7" w:rsidRPr="002E3B38" w:rsidRDefault="00246DE7" w:rsidP="005623B0">
            <w:pPr>
              <w:pStyle w:val="a9"/>
              <w:pBdr>
                <w:bottom w:val="single" w:sz="4" w:space="1" w:color="auto"/>
              </w:pBdr>
              <w:tabs>
                <w:tab w:val="left" w:pos="1171"/>
                <w:tab w:val="right" w:pos="1267"/>
                <w:tab w:val="left" w:pos="1455"/>
              </w:tabs>
              <w:ind w:left="-21" w:right="0"/>
              <w:jc w:val="center"/>
              <w:rPr>
                <w:rFonts w:ascii="Browallia New" w:eastAsia="Arial Unicode MS" w:hAnsi="Browallia New" w:cs="Browallia New"/>
                <w:cs/>
              </w:rPr>
            </w:pPr>
            <w:r w:rsidRPr="002E3B38">
              <w:rPr>
                <w:rFonts w:ascii="Browallia New" w:eastAsia="Arial Unicode MS" w:hAnsi="Browallia New" w:cs="Browallia New"/>
                <w:cs/>
              </w:rPr>
              <w:t>ส่วนเกินมูลค่า</w:t>
            </w:r>
            <w:r w:rsidR="00D84B5F" w:rsidRPr="002E3B38">
              <w:rPr>
                <w:rFonts w:ascii="Browallia New" w:eastAsia="Arial Unicode MS" w:hAnsi="Browallia New" w:cs="Browallia New"/>
                <w:cs/>
              </w:rPr>
              <w:t>หุ้นสามัญซื้อคืน</w:t>
            </w:r>
          </w:p>
        </w:tc>
      </w:tr>
      <w:tr w:rsidR="00246DE7" w:rsidRPr="002E3B38" w14:paraId="75BEDB8B" w14:textId="77777777" w:rsidTr="005623B0">
        <w:trPr>
          <w:trHeight w:val="389"/>
        </w:trPr>
        <w:tc>
          <w:tcPr>
            <w:tcW w:w="4276" w:type="dxa"/>
            <w:shd w:val="clear" w:color="auto" w:fill="auto"/>
          </w:tcPr>
          <w:p w14:paraId="2D817E3C" w14:textId="77777777" w:rsidR="00246DE7" w:rsidRPr="002E3B38" w:rsidRDefault="00246DE7" w:rsidP="00D52A94">
            <w:pPr>
              <w:spacing w:line="240" w:lineRule="auto"/>
              <w:ind w:left="427" w:right="-162"/>
              <w:jc w:val="thaiDistribute"/>
              <w:rPr>
                <w:rFonts w:ascii="Browallia New" w:eastAsia="Arial Unicode MS" w:hAnsi="Browallia New" w:cs="Browallia New"/>
                <w:sz w:val="28"/>
                <w:szCs w:val="28"/>
              </w:rPr>
            </w:pPr>
          </w:p>
        </w:tc>
        <w:tc>
          <w:tcPr>
            <w:tcW w:w="1472" w:type="dxa"/>
            <w:shd w:val="clear" w:color="auto" w:fill="auto"/>
          </w:tcPr>
          <w:p w14:paraId="5BD48176" w14:textId="77777777" w:rsidR="00246DE7" w:rsidRPr="002E3B38" w:rsidRDefault="00246DE7" w:rsidP="005623B0">
            <w:pPr>
              <w:tabs>
                <w:tab w:val="decimal" w:pos="1195"/>
              </w:tabs>
              <w:spacing w:line="240" w:lineRule="auto"/>
              <w:ind w:left="-21"/>
              <w:jc w:val="both"/>
              <w:rPr>
                <w:rFonts w:ascii="Browallia New" w:eastAsia="Arial Unicode MS" w:hAnsi="Browallia New" w:cs="Browallia New"/>
                <w:snapToGrid w:val="0"/>
                <w:sz w:val="28"/>
                <w:szCs w:val="28"/>
                <w:lang w:eastAsia="th-TH"/>
              </w:rPr>
            </w:pPr>
          </w:p>
        </w:tc>
        <w:tc>
          <w:tcPr>
            <w:tcW w:w="1469" w:type="dxa"/>
            <w:shd w:val="clear" w:color="auto" w:fill="auto"/>
          </w:tcPr>
          <w:p w14:paraId="02777884" w14:textId="77777777" w:rsidR="00246DE7" w:rsidRPr="002E3B38" w:rsidRDefault="00246DE7" w:rsidP="005623B0">
            <w:pPr>
              <w:tabs>
                <w:tab w:val="decimal" w:pos="1195"/>
              </w:tabs>
              <w:spacing w:line="240" w:lineRule="auto"/>
              <w:ind w:left="-21"/>
              <w:jc w:val="both"/>
              <w:rPr>
                <w:rFonts w:ascii="Browallia New" w:eastAsia="Arial Unicode MS" w:hAnsi="Browallia New" w:cs="Browallia New"/>
                <w:snapToGrid w:val="0"/>
                <w:sz w:val="28"/>
                <w:szCs w:val="28"/>
                <w:lang w:eastAsia="th-TH"/>
              </w:rPr>
            </w:pPr>
          </w:p>
        </w:tc>
        <w:tc>
          <w:tcPr>
            <w:tcW w:w="1501" w:type="dxa"/>
            <w:shd w:val="clear" w:color="auto" w:fill="auto"/>
          </w:tcPr>
          <w:p w14:paraId="3C5721F7" w14:textId="77777777" w:rsidR="00246DE7" w:rsidRPr="002E3B38" w:rsidRDefault="00246DE7" w:rsidP="005623B0">
            <w:pPr>
              <w:tabs>
                <w:tab w:val="decimal" w:pos="1195"/>
              </w:tabs>
              <w:spacing w:line="240" w:lineRule="auto"/>
              <w:ind w:left="-21"/>
              <w:jc w:val="both"/>
              <w:rPr>
                <w:rFonts w:ascii="Browallia New" w:eastAsia="Arial Unicode MS" w:hAnsi="Browallia New" w:cs="Browallia New"/>
                <w:snapToGrid w:val="0"/>
                <w:sz w:val="28"/>
                <w:szCs w:val="28"/>
                <w:lang w:eastAsia="th-TH"/>
              </w:rPr>
            </w:pPr>
          </w:p>
        </w:tc>
      </w:tr>
      <w:tr w:rsidR="00A302C5" w:rsidRPr="002E3B38" w14:paraId="4F77D2A4" w14:textId="77777777" w:rsidTr="005623B0">
        <w:tc>
          <w:tcPr>
            <w:tcW w:w="4276" w:type="dxa"/>
            <w:shd w:val="clear" w:color="auto" w:fill="auto"/>
          </w:tcPr>
          <w:p w14:paraId="35F95A09" w14:textId="5104E889"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ยอดคงเหลือต้นปี ณ วันที่ </w:t>
            </w:r>
            <w:r w:rsidRPr="002E3B38">
              <w:rPr>
                <w:rFonts w:ascii="Browallia New" w:eastAsia="Arial Unicode MS" w:hAnsi="Browallia New" w:cs="Browallia New"/>
                <w:sz w:val="28"/>
                <w:szCs w:val="28"/>
              </w:rPr>
              <w:t>1</w:t>
            </w:r>
            <w:r w:rsidRPr="002E3B38">
              <w:rPr>
                <w:rFonts w:ascii="Browallia New" w:eastAsia="Arial Unicode MS" w:hAnsi="Browallia New" w:cs="Browallia New"/>
                <w:sz w:val="28"/>
                <w:szCs w:val="28"/>
                <w:cs/>
              </w:rPr>
              <w:t xml:space="preserve"> มกราคม </w:t>
            </w:r>
            <w:r w:rsidRPr="002E3B38">
              <w:rPr>
                <w:rFonts w:ascii="Browallia New" w:eastAsia="Arial Unicode MS" w:hAnsi="Browallia New" w:cs="Browallia New"/>
                <w:sz w:val="28"/>
                <w:szCs w:val="28"/>
              </w:rPr>
              <w:t>2566</w:t>
            </w:r>
          </w:p>
        </w:tc>
        <w:tc>
          <w:tcPr>
            <w:tcW w:w="1472" w:type="dxa"/>
            <w:shd w:val="clear" w:color="auto" w:fill="auto"/>
            <w:vAlign w:val="center"/>
          </w:tcPr>
          <w:p w14:paraId="39FFCC88" w14:textId="474205AA"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11,943,000</w:t>
            </w:r>
          </w:p>
        </w:tc>
        <w:tc>
          <w:tcPr>
            <w:tcW w:w="1469" w:type="dxa"/>
            <w:shd w:val="clear" w:color="auto" w:fill="auto"/>
            <w:vAlign w:val="center"/>
          </w:tcPr>
          <w:p w14:paraId="25565F44" w14:textId="4AE037DA"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65"/>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127,517,994</w:t>
            </w:r>
          </w:p>
        </w:tc>
        <w:tc>
          <w:tcPr>
            <w:tcW w:w="1501" w:type="dxa"/>
            <w:shd w:val="clear" w:color="auto" w:fill="auto"/>
            <w:vAlign w:val="center"/>
          </w:tcPr>
          <w:p w14:paraId="7D916FB8" w14:textId="16CB9205"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71"/>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(14,942,554)</w:t>
            </w:r>
          </w:p>
        </w:tc>
      </w:tr>
      <w:tr w:rsidR="00A302C5" w:rsidRPr="002E3B38" w14:paraId="24FF0D59" w14:textId="77777777" w:rsidTr="005623B0">
        <w:tc>
          <w:tcPr>
            <w:tcW w:w="4276" w:type="dxa"/>
            <w:shd w:val="clear" w:color="auto" w:fill="auto"/>
          </w:tcPr>
          <w:p w14:paraId="42D8AD87"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การขายหุ้นทุนซื้อคืน</w:t>
            </w:r>
          </w:p>
        </w:tc>
        <w:tc>
          <w:tcPr>
            <w:tcW w:w="1472" w:type="dxa"/>
            <w:shd w:val="clear" w:color="auto" w:fill="auto"/>
            <w:vAlign w:val="center"/>
          </w:tcPr>
          <w:p w14:paraId="0D85E69E" w14:textId="1AAD8BE8"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cs/>
                <w:lang w:val="en-GB"/>
              </w:rPr>
              <w:t>(</w:t>
            </w:r>
            <w:r w:rsidRPr="002E3B38">
              <w:rPr>
                <w:rFonts w:ascii="Browallia New" w:eastAsia="Arial Unicode MS" w:hAnsi="Browallia New" w:cs="Browallia New"/>
                <w:sz w:val="28"/>
                <w:szCs w:val="28"/>
                <w:lang w:val="en-GB"/>
              </w:rPr>
              <w:t>11,943,000</w:t>
            </w:r>
            <w:r w:rsidRPr="002E3B38">
              <w:rPr>
                <w:rFonts w:ascii="Browallia New" w:eastAsia="Arial Unicode MS" w:hAnsi="Browallia New" w:cs="Browallia New"/>
                <w:sz w:val="28"/>
                <w:szCs w:val="28"/>
                <w:cs/>
                <w:lang w:val="en-GB"/>
              </w:rPr>
              <w:t>)</w:t>
            </w:r>
          </w:p>
        </w:tc>
        <w:tc>
          <w:tcPr>
            <w:tcW w:w="1469" w:type="dxa"/>
            <w:shd w:val="clear" w:color="auto" w:fill="auto"/>
            <w:vAlign w:val="center"/>
          </w:tcPr>
          <w:p w14:paraId="64ECF551" w14:textId="0EDCFEB4"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65"/>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(127,517,994)</w:t>
            </w:r>
          </w:p>
        </w:tc>
        <w:tc>
          <w:tcPr>
            <w:tcW w:w="1501" w:type="dxa"/>
            <w:shd w:val="clear" w:color="auto" w:fill="auto"/>
            <w:vAlign w:val="center"/>
          </w:tcPr>
          <w:p w14:paraId="718C0DEC" w14:textId="4F23F470"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71"/>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(66,812,274)</w:t>
            </w:r>
          </w:p>
        </w:tc>
      </w:tr>
      <w:tr w:rsidR="00F047F0" w:rsidRPr="002E3B38" w14:paraId="4CFBD489" w14:textId="77777777" w:rsidTr="005623B0">
        <w:tc>
          <w:tcPr>
            <w:tcW w:w="4276" w:type="dxa"/>
            <w:shd w:val="clear" w:color="auto" w:fill="auto"/>
          </w:tcPr>
          <w:p w14:paraId="67AFD77C" w14:textId="4E986B2B" w:rsidR="00F047F0" w:rsidRPr="002E3B38" w:rsidRDefault="00F047F0" w:rsidP="00F047F0">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ยอดคงเหลือปลายปี ณ วันที่ </w:t>
            </w:r>
            <w:r w:rsidRPr="002E3B38">
              <w:rPr>
                <w:rFonts w:ascii="Browallia New" w:eastAsia="Arial Unicode MS" w:hAnsi="Browallia New" w:cs="Browallia New"/>
                <w:sz w:val="28"/>
                <w:szCs w:val="28"/>
              </w:rPr>
              <w:t>31</w:t>
            </w:r>
            <w:r w:rsidRPr="002E3B38">
              <w:rPr>
                <w:rFonts w:ascii="Browallia New" w:eastAsia="Arial Unicode MS" w:hAnsi="Browallia New" w:cs="Browallia New"/>
                <w:sz w:val="28"/>
                <w:szCs w:val="28"/>
                <w:cs/>
              </w:rPr>
              <w:t xml:space="preserve"> ธันวาคม </w:t>
            </w:r>
            <w:r w:rsidRPr="002E3B38">
              <w:rPr>
                <w:rFonts w:ascii="Browallia New" w:eastAsia="Arial Unicode MS" w:hAnsi="Browallia New" w:cs="Browallia New"/>
                <w:sz w:val="28"/>
                <w:szCs w:val="28"/>
              </w:rPr>
              <w:t>2566</w:t>
            </w:r>
          </w:p>
        </w:tc>
        <w:tc>
          <w:tcPr>
            <w:tcW w:w="1472" w:type="dxa"/>
            <w:shd w:val="clear" w:color="auto" w:fill="auto"/>
          </w:tcPr>
          <w:p w14:paraId="5FEAAD2D" w14:textId="16A20D52" w:rsidR="00F047F0" w:rsidRPr="002E3B38" w:rsidRDefault="0005783F" w:rsidP="00057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469" w:type="dxa"/>
            <w:shd w:val="clear" w:color="auto" w:fill="auto"/>
          </w:tcPr>
          <w:p w14:paraId="49027E39" w14:textId="7C3A9CC3" w:rsidR="00F047F0" w:rsidRPr="002E3B38" w:rsidRDefault="0005783F" w:rsidP="00057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65"/>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501" w:type="dxa"/>
            <w:shd w:val="clear" w:color="auto" w:fill="auto"/>
            <w:vAlign w:val="center"/>
          </w:tcPr>
          <w:p w14:paraId="7FB1399A" w14:textId="51DAFE32" w:rsidR="00F047F0" w:rsidRPr="002E3B38" w:rsidRDefault="00F047F0"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71"/>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(81,754,828)</w:t>
            </w:r>
          </w:p>
        </w:tc>
      </w:tr>
      <w:tr w:rsidR="00F047F0" w:rsidRPr="002E3B38" w14:paraId="47E959FD" w14:textId="77777777" w:rsidTr="005623B0">
        <w:tc>
          <w:tcPr>
            <w:tcW w:w="4276" w:type="dxa"/>
            <w:shd w:val="clear" w:color="auto" w:fill="auto"/>
          </w:tcPr>
          <w:p w14:paraId="741574E4" w14:textId="77777777" w:rsidR="00F047F0" w:rsidRPr="002E3B38" w:rsidRDefault="00F047F0" w:rsidP="00F047F0">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การขายหุ้นทุนซื้อคืน</w:t>
            </w:r>
          </w:p>
        </w:tc>
        <w:tc>
          <w:tcPr>
            <w:tcW w:w="1472" w:type="dxa"/>
            <w:shd w:val="clear" w:color="auto" w:fill="auto"/>
          </w:tcPr>
          <w:p w14:paraId="763248F5" w14:textId="427F3EDD" w:rsidR="00F047F0" w:rsidRPr="002E3B38" w:rsidRDefault="0005783F" w:rsidP="000578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469" w:type="dxa"/>
            <w:shd w:val="clear" w:color="auto" w:fill="auto"/>
          </w:tcPr>
          <w:p w14:paraId="0225E235" w14:textId="1F988D54" w:rsidR="00F047F0" w:rsidRPr="002E3B38" w:rsidRDefault="0005783F" w:rsidP="000578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65"/>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501" w:type="dxa"/>
            <w:shd w:val="clear" w:color="auto" w:fill="auto"/>
            <w:vAlign w:val="center"/>
          </w:tcPr>
          <w:p w14:paraId="0263C0D5" w14:textId="0FB410BB" w:rsidR="00F047F0" w:rsidRPr="002E3B38" w:rsidRDefault="0005783F" w:rsidP="000578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71"/>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r>
      <w:tr w:rsidR="00F047F0" w:rsidRPr="002E3B38" w14:paraId="0DCE869E" w14:textId="77777777" w:rsidTr="005623B0">
        <w:tc>
          <w:tcPr>
            <w:tcW w:w="4276" w:type="dxa"/>
            <w:shd w:val="clear" w:color="auto" w:fill="auto"/>
          </w:tcPr>
          <w:p w14:paraId="5E2E08A2" w14:textId="1CB46EA1" w:rsidR="00F047F0" w:rsidRPr="002E3B38" w:rsidRDefault="00F047F0" w:rsidP="00F047F0">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ยอดคงเหลือปลายปี ณ วันที่ </w:t>
            </w:r>
            <w:r w:rsidRPr="002E3B38">
              <w:rPr>
                <w:rFonts w:ascii="Browallia New" w:eastAsia="Arial Unicode MS" w:hAnsi="Browallia New" w:cs="Browallia New"/>
                <w:sz w:val="28"/>
                <w:szCs w:val="28"/>
              </w:rPr>
              <w:t>31</w:t>
            </w:r>
            <w:r w:rsidRPr="002E3B38">
              <w:rPr>
                <w:rFonts w:ascii="Browallia New" w:eastAsia="Arial Unicode MS" w:hAnsi="Browallia New" w:cs="Browallia New"/>
                <w:sz w:val="28"/>
                <w:szCs w:val="28"/>
                <w:cs/>
              </w:rPr>
              <w:t xml:space="preserve"> ธันวาคม </w:t>
            </w:r>
            <w:r w:rsidRPr="002E3B38">
              <w:rPr>
                <w:rFonts w:ascii="Browallia New" w:eastAsia="Arial Unicode MS" w:hAnsi="Browallia New" w:cs="Browallia New"/>
                <w:sz w:val="28"/>
                <w:szCs w:val="28"/>
              </w:rPr>
              <w:t>2567</w:t>
            </w:r>
          </w:p>
        </w:tc>
        <w:tc>
          <w:tcPr>
            <w:tcW w:w="1472" w:type="dxa"/>
            <w:shd w:val="clear" w:color="auto" w:fill="auto"/>
          </w:tcPr>
          <w:p w14:paraId="270E1D39" w14:textId="1AF47CDE" w:rsidR="00F047F0" w:rsidRPr="002E3B38" w:rsidRDefault="0005783F" w:rsidP="000578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469" w:type="dxa"/>
            <w:shd w:val="clear" w:color="auto" w:fill="auto"/>
          </w:tcPr>
          <w:p w14:paraId="6383DC89" w14:textId="2A6540CF" w:rsidR="00F047F0" w:rsidRPr="002E3B38" w:rsidRDefault="0005783F" w:rsidP="000578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65"/>
              </w:tabs>
              <w:spacing w:line="240" w:lineRule="auto"/>
              <w:ind w:left="-21"/>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 xml:space="preserve">        </w:t>
            </w:r>
            <w:r w:rsidR="00F047F0" w:rsidRPr="002E3B38">
              <w:rPr>
                <w:rFonts w:ascii="Browallia New" w:eastAsia="Arial Unicode MS" w:hAnsi="Browallia New" w:cs="Browallia New"/>
                <w:sz w:val="28"/>
                <w:szCs w:val="28"/>
                <w:lang w:val="en-GB"/>
              </w:rPr>
              <w:t>-</w:t>
            </w:r>
          </w:p>
        </w:tc>
        <w:tc>
          <w:tcPr>
            <w:tcW w:w="1501" w:type="dxa"/>
            <w:shd w:val="clear" w:color="auto" w:fill="auto"/>
            <w:vAlign w:val="center"/>
          </w:tcPr>
          <w:p w14:paraId="54B062E3" w14:textId="3B7D6329" w:rsidR="00F047F0" w:rsidRPr="002E3B38" w:rsidRDefault="00F047F0" w:rsidP="005623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71"/>
              </w:tabs>
              <w:spacing w:line="240" w:lineRule="auto"/>
              <w:ind w:left="-21"/>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(81,754,828)</w:t>
            </w:r>
          </w:p>
        </w:tc>
      </w:tr>
    </w:tbl>
    <w:p w14:paraId="1BD2EFEF" w14:textId="77777777" w:rsidR="005A5084" w:rsidRPr="002E3B38" w:rsidRDefault="005A5084" w:rsidP="00D52A94">
      <w:pPr>
        <w:pStyle w:val="ListParagraph"/>
        <w:tabs>
          <w:tab w:val="decimal" w:pos="540"/>
        </w:tabs>
        <w:spacing w:after="0" w:line="240" w:lineRule="auto"/>
        <w:ind w:left="786"/>
        <w:jc w:val="thaiDistribute"/>
        <w:rPr>
          <w:rFonts w:ascii="Browallia New" w:eastAsia="Arial Unicode MS" w:hAnsi="Browallia New" w:cs="Browallia New"/>
          <w:spacing w:val="-2"/>
          <w:sz w:val="26"/>
          <w:szCs w:val="26"/>
          <w:lang w:val="en-GB"/>
        </w:rPr>
      </w:pPr>
    </w:p>
    <w:p w14:paraId="2A7D993C" w14:textId="695BC36A" w:rsidR="00246DE7" w:rsidRPr="002E3B38" w:rsidRDefault="00246DE7" w:rsidP="00382B61">
      <w:pPr>
        <w:pStyle w:val="ListParagraph"/>
        <w:spacing w:after="0" w:line="240" w:lineRule="auto"/>
        <w:ind w:left="851"/>
        <w:jc w:val="thaiDistribute"/>
        <w:rPr>
          <w:rFonts w:ascii="Browallia New" w:eastAsia="Arial Unicode MS" w:hAnsi="Browallia New" w:cs="Browallia New"/>
          <w:sz w:val="28"/>
          <w:lang w:val="en-GB"/>
        </w:rPr>
      </w:pPr>
      <w:r w:rsidRPr="002E3B38">
        <w:rPr>
          <w:rFonts w:ascii="Browallia New" w:eastAsia="Arial Unicode MS" w:hAnsi="Browallia New" w:cs="Browallia New"/>
          <w:sz w:val="28"/>
          <w:cs/>
          <w:lang w:val="en-GB"/>
        </w:rPr>
        <w:t xml:space="preserve">ในระหว่างปีสิ้นสุดวันที่ </w:t>
      </w:r>
      <w:r w:rsidRPr="002E3B38">
        <w:rPr>
          <w:rFonts w:ascii="Browallia New" w:eastAsia="Arial Unicode MS" w:hAnsi="Browallia New" w:cs="Browallia New"/>
          <w:sz w:val="28"/>
          <w:lang w:val="en-GB"/>
        </w:rPr>
        <w:t>31</w:t>
      </w:r>
      <w:r w:rsidRPr="002E3B38">
        <w:rPr>
          <w:rFonts w:ascii="Browallia New" w:eastAsia="Arial Unicode MS" w:hAnsi="Browallia New" w:cs="Browallia New"/>
          <w:sz w:val="28"/>
          <w:cs/>
          <w:lang w:val="en-GB"/>
        </w:rPr>
        <w:t xml:space="preserve"> ธันวาคม </w:t>
      </w:r>
      <w:r w:rsidRPr="002E3B38">
        <w:rPr>
          <w:rFonts w:ascii="Browallia New" w:eastAsia="Arial Unicode MS" w:hAnsi="Browallia New" w:cs="Browallia New"/>
          <w:sz w:val="28"/>
          <w:lang w:val="en-GB"/>
        </w:rPr>
        <w:t>256</w:t>
      </w:r>
      <w:r w:rsidR="0032664A" w:rsidRPr="002E3B38">
        <w:rPr>
          <w:rFonts w:ascii="Browallia New" w:eastAsia="Arial Unicode MS" w:hAnsi="Browallia New" w:cs="Browallia New"/>
          <w:sz w:val="28"/>
          <w:lang w:val="en-GB"/>
        </w:rPr>
        <w:t>6</w:t>
      </w:r>
      <w:r w:rsidRPr="002E3B38">
        <w:rPr>
          <w:rFonts w:ascii="Browallia New" w:eastAsia="Arial Unicode MS" w:hAnsi="Browallia New" w:cs="Browallia New"/>
          <w:sz w:val="28"/>
          <w:lang w:val="en-GB"/>
        </w:rPr>
        <w:t xml:space="preserve"> </w:t>
      </w:r>
      <w:r w:rsidRPr="002E3B38">
        <w:rPr>
          <w:rFonts w:ascii="Browallia New" w:eastAsia="Arial Unicode MS" w:hAnsi="Browallia New" w:cs="Browallia New"/>
          <w:sz w:val="28"/>
          <w:cs/>
          <w:lang w:val="en-GB"/>
        </w:rPr>
        <w:t xml:space="preserve">บริษัทได้จำหน่ายหุ้นสามัญซื้อคืนจำนวน </w:t>
      </w:r>
      <w:r w:rsidRPr="002E3B38">
        <w:rPr>
          <w:rFonts w:ascii="Browallia New" w:eastAsia="Arial Unicode MS" w:hAnsi="Browallia New" w:cs="Browallia New"/>
          <w:sz w:val="28"/>
          <w:lang w:val="en-GB"/>
        </w:rPr>
        <w:t xml:space="preserve">11,943,000 </w:t>
      </w:r>
      <w:r w:rsidRPr="002E3B38">
        <w:rPr>
          <w:rFonts w:ascii="Browallia New" w:eastAsia="Arial Unicode MS" w:hAnsi="Browallia New" w:cs="Browallia New"/>
          <w:sz w:val="28"/>
          <w:cs/>
          <w:lang w:val="en-GB"/>
        </w:rPr>
        <w:t xml:space="preserve">หุ้น คิดเป็นจำนวนเงิน </w:t>
      </w:r>
      <w:r w:rsidRPr="002E3B38">
        <w:rPr>
          <w:rFonts w:ascii="Browallia New" w:eastAsia="Arial Unicode MS" w:hAnsi="Browallia New" w:cs="Browallia New"/>
          <w:sz w:val="28"/>
          <w:lang w:val="en-GB"/>
        </w:rPr>
        <w:t xml:space="preserve">194,330,268 </w:t>
      </w:r>
      <w:r w:rsidRPr="002E3B38">
        <w:rPr>
          <w:rFonts w:ascii="Browallia New" w:eastAsia="Arial Unicode MS" w:hAnsi="Browallia New" w:cs="Browallia New"/>
          <w:sz w:val="28"/>
          <w:cs/>
          <w:lang w:val="en-GB"/>
        </w:rPr>
        <w:t xml:space="preserve">บาท โดยมีต้นทุนจำนวน </w:t>
      </w:r>
      <w:r w:rsidRPr="002E3B38">
        <w:rPr>
          <w:rFonts w:ascii="Browallia New" w:eastAsia="Arial Unicode MS" w:hAnsi="Browallia New" w:cs="Browallia New"/>
          <w:sz w:val="28"/>
          <w:lang w:val="en-GB"/>
        </w:rPr>
        <w:t xml:space="preserve">127,517,994 </w:t>
      </w:r>
      <w:r w:rsidRPr="002E3B38">
        <w:rPr>
          <w:rFonts w:ascii="Browallia New" w:eastAsia="Arial Unicode MS" w:hAnsi="Browallia New" w:cs="Browallia New"/>
          <w:sz w:val="28"/>
          <w:cs/>
          <w:lang w:val="en-GB"/>
        </w:rPr>
        <w:t xml:space="preserve">บาท ทั้งนี้ บริษัทรับรู้ส่วนเกินมูลค่าหุ้นสามัญซื้อคืนจำนวน </w:t>
      </w:r>
      <w:r w:rsidRPr="002E3B38">
        <w:rPr>
          <w:rFonts w:ascii="Browallia New" w:eastAsia="Arial Unicode MS" w:hAnsi="Browallia New" w:cs="Browallia New"/>
          <w:sz w:val="28"/>
          <w:lang w:val="en-GB"/>
        </w:rPr>
        <w:t xml:space="preserve">66,812,274 </w:t>
      </w:r>
      <w:r w:rsidRPr="002E3B38">
        <w:rPr>
          <w:rFonts w:ascii="Browallia New" w:eastAsia="Arial Unicode MS" w:hAnsi="Browallia New" w:cs="Browallia New"/>
          <w:sz w:val="28"/>
          <w:cs/>
          <w:lang w:val="en-GB"/>
        </w:rPr>
        <w:t xml:space="preserve">บาท โดยแสดงเป็นรายการแยกต่างหากในส่วนของผู้ถือหุ้น และโอนกำไรสะสมจัดสรรแล้วของหุ้นสามัญซื้อคืนจำนวน </w:t>
      </w:r>
      <w:r w:rsidRPr="002E3B38">
        <w:rPr>
          <w:rFonts w:ascii="Browallia New" w:eastAsia="Arial Unicode MS" w:hAnsi="Browallia New" w:cs="Browallia New"/>
          <w:sz w:val="28"/>
          <w:lang w:val="en-GB"/>
        </w:rPr>
        <w:t xml:space="preserve">127,517,994 </w:t>
      </w:r>
      <w:r w:rsidRPr="002E3B38">
        <w:rPr>
          <w:rFonts w:ascii="Browallia New" w:eastAsia="Arial Unicode MS" w:hAnsi="Browallia New" w:cs="Browallia New"/>
          <w:sz w:val="28"/>
          <w:cs/>
          <w:lang w:val="en-GB"/>
        </w:rPr>
        <w:t>บาท ไปยังกำไรสะสมยังไม่ได้จัดสรร</w:t>
      </w:r>
    </w:p>
    <w:p w14:paraId="4766C926" w14:textId="77777777" w:rsidR="00EE1311" w:rsidRPr="002E3B38" w:rsidRDefault="00EE1311" w:rsidP="00382B61">
      <w:pPr>
        <w:pStyle w:val="ListParagraph"/>
        <w:spacing w:after="0" w:line="240" w:lineRule="auto"/>
        <w:ind w:left="993"/>
        <w:jc w:val="thaiDistribute"/>
        <w:rPr>
          <w:rFonts w:ascii="Browallia New" w:eastAsia="Arial Unicode MS" w:hAnsi="Browallia New" w:cs="Browallia New"/>
          <w:sz w:val="28"/>
          <w:lang w:val="en-GB"/>
        </w:rPr>
      </w:pPr>
    </w:p>
    <w:p w14:paraId="18FEEE3D" w14:textId="07065F2C" w:rsidR="00EE1311" w:rsidRPr="002E3B38" w:rsidRDefault="00EE1311" w:rsidP="00D52A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b/>
          <w:bCs/>
          <w:sz w:val="28"/>
          <w:szCs w:val="28"/>
          <w:cs/>
          <w:lang w:val="en-GB"/>
        </w:rPr>
        <w:t>การจ่ายเงินปันผล</w:t>
      </w:r>
    </w:p>
    <w:p w14:paraId="56DEC791" w14:textId="77777777" w:rsidR="00AC2A06" w:rsidRPr="002E3B38" w:rsidRDefault="00AC2A06"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6EACFF8A" w14:textId="72CF53CB" w:rsidR="00AC2A06" w:rsidRPr="002E3B38" w:rsidRDefault="00AC2A06" w:rsidP="00D52A94">
      <w:pPr>
        <w:spacing w:line="240" w:lineRule="auto"/>
        <w:ind w:left="426"/>
        <w:jc w:val="thaiDistribute"/>
        <w:rPr>
          <w:rFonts w:ascii="Browallia New" w:eastAsia="Arial Unicode MS" w:hAnsi="Browallia New" w:cs="Browallia New"/>
          <w:spacing w:val="-12"/>
          <w:sz w:val="28"/>
          <w:szCs w:val="28"/>
          <w:lang w:val="en-GB"/>
        </w:rPr>
      </w:pPr>
      <w:r w:rsidRPr="002E3B38">
        <w:rPr>
          <w:rFonts w:ascii="Browallia New" w:eastAsia="Arial Unicode MS" w:hAnsi="Browallia New" w:cs="Browallia New"/>
          <w:sz w:val="28"/>
          <w:szCs w:val="28"/>
          <w:cs/>
          <w:lang w:val="en-GB"/>
        </w:rPr>
        <w:t>ที่ประชุมสามัญผู้ถือหุ้น</w:t>
      </w:r>
      <w:proofErr w:type="spellStart"/>
      <w:r w:rsidRPr="002E3B38">
        <w:rPr>
          <w:rFonts w:ascii="Browallia New" w:eastAsia="Arial Unicode MS" w:hAnsi="Browallia New" w:cs="Browallia New"/>
          <w:sz w:val="28"/>
          <w:szCs w:val="28"/>
          <w:cs/>
          <w:lang w:val="en-GB"/>
        </w:rPr>
        <w:t>ประจํ</w:t>
      </w:r>
      <w:proofErr w:type="spellEnd"/>
      <w:r w:rsidRPr="002E3B38">
        <w:rPr>
          <w:rFonts w:ascii="Browallia New" w:eastAsia="Arial Unicode MS" w:hAnsi="Browallia New" w:cs="Browallia New"/>
          <w:sz w:val="28"/>
          <w:szCs w:val="28"/>
          <w:cs/>
          <w:lang w:val="en-GB"/>
        </w:rPr>
        <w:t xml:space="preserve">าปี </w:t>
      </w:r>
      <w:r w:rsidRPr="002E3B38">
        <w:rPr>
          <w:rFonts w:ascii="Browallia New" w:eastAsia="Arial Unicode MS" w:hAnsi="Browallia New" w:cs="Browallia New"/>
          <w:sz w:val="28"/>
          <w:szCs w:val="28"/>
          <w:lang w:val="en-GB"/>
        </w:rPr>
        <w:t>2566</w:t>
      </w:r>
      <w:r w:rsidRPr="002E3B38">
        <w:rPr>
          <w:rFonts w:ascii="Browallia New" w:eastAsia="Arial Unicode MS" w:hAnsi="Browallia New" w:cs="Browallia New"/>
          <w:sz w:val="28"/>
          <w:szCs w:val="28"/>
          <w:cs/>
          <w:lang w:val="en-GB"/>
        </w:rPr>
        <w:t xml:space="preserve"> เมื่อวันที่ </w:t>
      </w:r>
      <w:r w:rsidRPr="002E3B38">
        <w:rPr>
          <w:rFonts w:ascii="Browallia New" w:eastAsia="Arial Unicode MS" w:hAnsi="Browallia New" w:cs="Browallia New"/>
          <w:sz w:val="28"/>
          <w:szCs w:val="28"/>
          <w:lang w:val="en-GB"/>
        </w:rPr>
        <w:t>10</w:t>
      </w:r>
      <w:r w:rsidRPr="002E3B38">
        <w:rPr>
          <w:rFonts w:ascii="Browallia New" w:eastAsia="Arial Unicode MS" w:hAnsi="Browallia New" w:cs="Browallia New"/>
          <w:sz w:val="28"/>
          <w:szCs w:val="28"/>
          <w:cs/>
          <w:lang w:val="en-GB"/>
        </w:rPr>
        <w:t xml:space="preserve"> เมษายน </w:t>
      </w:r>
      <w:r w:rsidRPr="002E3B38">
        <w:rPr>
          <w:rFonts w:ascii="Browallia New" w:eastAsia="Arial Unicode MS" w:hAnsi="Browallia New" w:cs="Browallia New"/>
          <w:sz w:val="28"/>
          <w:szCs w:val="28"/>
          <w:lang w:val="en-GB"/>
        </w:rPr>
        <w:t>2566</w:t>
      </w:r>
      <w:r w:rsidRPr="002E3B38">
        <w:rPr>
          <w:rFonts w:ascii="Browallia New" w:eastAsia="Arial Unicode MS" w:hAnsi="Browallia New" w:cs="Browallia New"/>
          <w:sz w:val="28"/>
          <w:szCs w:val="28"/>
          <w:cs/>
          <w:lang w:val="en-GB"/>
        </w:rPr>
        <w:t xml:space="preserve"> ได้มีมติอนุมัติให้จ่ายเงินปันผล</w:t>
      </w:r>
      <w:proofErr w:type="spellStart"/>
      <w:r w:rsidRPr="002E3B38">
        <w:rPr>
          <w:rFonts w:ascii="Browallia New" w:eastAsia="Arial Unicode MS" w:hAnsi="Browallia New" w:cs="Browallia New"/>
          <w:sz w:val="28"/>
          <w:szCs w:val="28"/>
          <w:cs/>
          <w:lang w:val="en-GB"/>
        </w:rPr>
        <w:t>ประจํ</w:t>
      </w:r>
      <w:proofErr w:type="spellEnd"/>
      <w:r w:rsidRPr="002E3B38">
        <w:rPr>
          <w:rFonts w:ascii="Browallia New" w:eastAsia="Arial Unicode MS" w:hAnsi="Browallia New" w:cs="Browallia New"/>
          <w:sz w:val="28"/>
          <w:szCs w:val="28"/>
          <w:cs/>
          <w:lang w:val="en-GB"/>
        </w:rPr>
        <w:t>าปีเป็นหุ้นสามัญและเงิน</w:t>
      </w:r>
      <w:r w:rsidRPr="002E3B38">
        <w:rPr>
          <w:rFonts w:ascii="Browallia New" w:eastAsia="Arial Unicode MS" w:hAnsi="Browallia New" w:cs="Browallia New"/>
          <w:spacing w:val="-8"/>
          <w:sz w:val="28"/>
          <w:szCs w:val="28"/>
          <w:cs/>
          <w:lang w:val="en-GB"/>
        </w:rPr>
        <w:t xml:space="preserve">สด โดยจ่ายปันผลเป็นหุ้นสามัญเพิ่มทุนของบริษัทแก่ผู้ถือหุ้นในอัตรา </w:t>
      </w:r>
      <w:r w:rsidRPr="002E3B38">
        <w:rPr>
          <w:rFonts w:ascii="Browallia New" w:eastAsia="Arial Unicode MS" w:hAnsi="Browallia New" w:cs="Browallia New"/>
          <w:spacing w:val="-8"/>
          <w:sz w:val="28"/>
          <w:szCs w:val="28"/>
          <w:lang w:val="en-GB"/>
        </w:rPr>
        <w:t>10</w:t>
      </w:r>
      <w:r w:rsidRPr="002E3B38">
        <w:rPr>
          <w:rFonts w:ascii="Browallia New" w:eastAsia="Arial Unicode MS" w:hAnsi="Browallia New" w:cs="Browallia New"/>
          <w:spacing w:val="-8"/>
          <w:sz w:val="28"/>
          <w:szCs w:val="28"/>
          <w:cs/>
          <w:lang w:val="en-GB"/>
        </w:rPr>
        <w:t xml:space="preserve"> หุ้นเดิม ต่อ </w:t>
      </w:r>
      <w:r w:rsidRPr="002E3B38">
        <w:rPr>
          <w:rFonts w:ascii="Browallia New" w:eastAsia="Arial Unicode MS" w:hAnsi="Browallia New" w:cs="Browallia New"/>
          <w:spacing w:val="-8"/>
          <w:sz w:val="28"/>
          <w:szCs w:val="28"/>
          <w:lang w:val="en-GB"/>
        </w:rPr>
        <w:t>1</w:t>
      </w:r>
      <w:r w:rsidRPr="002E3B38">
        <w:rPr>
          <w:rFonts w:ascii="Browallia New" w:eastAsia="Arial Unicode MS" w:hAnsi="Browallia New" w:cs="Browallia New"/>
          <w:spacing w:val="-8"/>
          <w:sz w:val="28"/>
          <w:szCs w:val="28"/>
          <w:cs/>
          <w:lang w:val="en-GB"/>
        </w:rPr>
        <w:t xml:space="preserve"> หุ้นปันผล คิดเป็น</w:t>
      </w:r>
      <w:proofErr w:type="spellStart"/>
      <w:r w:rsidRPr="002E3B38">
        <w:rPr>
          <w:rFonts w:ascii="Browallia New" w:eastAsia="Arial Unicode MS" w:hAnsi="Browallia New" w:cs="Browallia New"/>
          <w:spacing w:val="-8"/>
          <w:sz w:val="28"/>
          <w:szCs w:val="28"/>
          <w:cs/>
          <w:lang w:val="en-GB"/>
        </w:rPr>
        <w:t>จํานวน</w:t>
      </w:r>
      <w:proofErr w:type="spellEnd"/>
      <w:r w:rsidRPr="002E3B38">
        <w:rPr>
          <w:rFonts w:ascii="Browallia New" w:eastAsia="Arial Unicode MS" w:hAnsi="Browallia New" w:cs="Browallia New"/>
          <w:spacing w:val="-8"/>
          <w:sz w:val="28"/>
          <w:szCs w:val="28"/>
          <w:cs/>
          <w:lang w:val="en-GB"/>
        </w:rPr>
        <w:t xml:space="preserve">เงิน </w:t>
      </w:r>
      <w:r w:rsidRPr="002E3B38">
        <w:rPr>
          <w:rFonts w:ascii="Browallia New" w:eastAsia="Arial Unicode MS" w:hAnsi="Browallia New" w:cs="Browallia New"/>
          <w:spacing w:val="-8"/>
          <w:sz w:val="28"/>
          <w:szCs w:val="28"/>
          <w:lang w:val="en-GB"/>
        </w:rPr>
        <w:t>97,248,547</w:t>
      </w:r>
      <w:r w:rsidRPr="002E3B38">
        <w:rPr>
          <w:rFonts w:ascii="Browallia New" w:eastAsia="Arial Unicode MS" w:hAnsi="Browallia New" w:cs="Browallia New"/>
          <w:spacing w:val="-8"/>
          <w:sz w:val="28"/>
          <w:szCs w:val="28"/>
          <w:cs/>
          <w:lang w:val="en-GB"/>
        </w:rPr>
        <w:t xml:space="preserve"> บาท </w:t>
      </w:r>
      <w:r w:rsidRPr="002E3B38">
        <w:rPr>
          <w:rFonts w:ascii="Browallia New" w:eastAsia="Arial Unicode MS" w:hAnsi="Browallia New" w:cs="Browallia New"/>
          <w:sz w:val="28"/>
          <w:szCs w:val="28"/>
          <w:cs/>
          <w:lang w:val="en-GB"/>
        </w:rPr>
        <w:t xml:space="preserve">และจ่ายปันผลเป็นเงินสด </w:t>
      </w:r>
      <w:r w:rsidRPr="002E3B38">
        <w:rPr>
          <w:rFonts w:ascii="Browallia New" w:eastAsia="Arial Unicode MS" w:hAnsi="Browallia New" w:cs="Browallia New"/>
          <w:sz w:val="28"/>
          <w:szCs w:val="28"/>
          <w:lang w:val="en-GB"/>
        </w:rPr>
        <w:t>10,805,589</w:t>
      </w:r>
      <w:r w:rsidRPr="002E3B38">
        <w:rPr>
          <w:rFonts w:ascii="Browallia New" w:eastAsia="Arial Unicode MS" w:hAnsi="Browallia New" w:cs="Browallia New"/>
          <w:sz w:val="28"/>
          <w:szCs w:val="28"/>
          <w:cs/>
          <w:lang w:val="en-GB"/>
        </w:rPr>
        <w:t xml:space="preserve"> บาท คิดเป็น</w:t>
      </w:r>
      <w:proofErr w:type="spellStart"/>
      <w:r w:rsidRPr="002E3B38">
        <w:rPr>
          <w:rFonts w:ascii="Browallia New" w:eastAsia="Arial Unicode MS" w:hAnsi="Browallia New" w:cs="Browallia New"/>
          <w:sz w:val="28"/>
          <w:szCs w:val="28"/>
          <w:cs/>
          <w:lang w:val="en-GB"/>
        </w:rPr>
        <w:t>จํานวน</w:t>
      </w:r>
      <w:proofErr w:type="spellEnd"/>
      <w:r w:rsidRPr="002E3B38">
        <w:rPr>
          <w:rFonts w:ascii="Browallia New" w:eastAsia="Arial Unicode MS" w:hAnsi="Browallia New" w:cs="Browallia New"/>
          <w:sz w:val="28"/>
          <w:szCs w:val="28"/>
          <w:cs/>
          <w:lang w:val="en-GB"/>
        </w:rPr>
        <w:t xml:space="preserve">เงินรวม </w:t>
      </w:r>
      <w:r w:rsidRPr="002E3B38">
        <w:rPr>
          <w:rFonts w:ascii="Browallia New" w:eastAsia="Arial Unicode MS" w:hAnsi="Browallia New" w:cs="Browallia New"/>
          <w:sz w:val="28"/>
          <w:szCs w:val="28"/>
          <w:lang w:val="en-GB"/>
        </w:rPr>
        <w:t>108,054,136</w:t>
      </w:r>
      <w:r w:rsidRPr="002E3B38">
        <w:rPr>
          <w:rFonts w:ascii="Browallia New" w:eastAsia="Arial Unicode MS" w:hAnsi="Browallia New" w:cs="Browallia New"/>
          <w:sz w:val="28"/>
          <w:szCs w:val="28"/>
          <w:cs/>
          <w:lang w:val="en-GB"/>
        </w:rPr>
        <w:t xml:space="preserve"> บาท </w:t>
      </w:r>
      <w:r w:rsidR="00AE682A" w:rsidRPr="002E3B38">
        <w:rPr>
          <w:rFonts w:ascii="Browallia New" w:eastAsia="Arial Unicode MS" w:hAnsi="Browallia New" w:cs="Browallia New"/>
          <w:sz w:val="28"/>
          <w:szCs w:val="28"/>
          <w:lang w:val="en-GB"/>
        </w:rPr>
        <w:br/>
      </w:r>
      <w:r w:rsidRPr="002E3B38">
        <w:rPr>
          <w:rFonts w:ascii="Browallia New" w:eastAsia="Arial Unicode MS" w:hAnsi="Browallia New" w:cs="Browallia New"/>
          <w:sz w:val="28"/>
          <w:szCs w:val="28"/>
          <w:cs/>
          <w:lang w:val="en-GB"/>
        </w:rPr>
        <w:t xml:space="preserve">ซึ่งบริษัทได้จ่ายเงินปันผลดังกล่าวให้แก่ผู้ถือหุ้นในวันที่ </w:t>
      </w:r>
      <w:r w:rsidRPr="002E3B38">
        <w:rPr>
          <w:rFonts w:ascii="Browallia New" w:eastAsia="Arial Unicode MS" w:hAnsi="Browallia New" w:cs="Browallia New"/>
          <w:sz w:val="28"/>
          <w:szCs w:val="28"/>
          <w:lang w:val="en-GB"/>
        </w:rPr>
        <w:t xml:space="preserve">3 </w:t>
      </w:r>
      <w:r w:rsidRPr="002E3B38">
        <w:rPr>
          <w:rFonts w:ascii="Browallia New" w:eastAsia="Arial Unicode MS" w:hAnsi="Browallia New" w:cs="Browallia New"/>
          <w:sz w:val="28"/>
          <w:szCs w:val="28"/>
          <w:cs/>
          <w:lang w:val="en-GB"/>
        </w:rPr>
        <w:t xml:space="preserve">พฤษภาคม </w:t>
      </w:r>
      <w:r w:rsidRPr="002E3B38">
        <w:rPr>
          <w:rFonts w:ascii="Browallia New" w:eastAsia="Arial Unicode MS" w:hAnsi="Browallia New" w:cs="Browallia New"/>
          <w:sz w:val="28"/>
          <w:szCs w:val="28"/>
          <w:lang w:val="en-GB"/>
        </w:rPr>
        <w:t>2566</w:t>
      </w:r>
    </w:p>
    <w:p w14:paraId="7DD442DF" w14:textId="77777777" w:rsidR="00AC2A06" w:rsidRPr="002E3B38" w:rsidRDefault="00AC2A06" w:rsidP="00D52A94">
      <w:pPr>
        <w:spacing w:line="240" w:lineRule="auto"/>
        <w:jc w:val="thaiDistribute"/>
        <w:rPr>
          <w:rFonts w:ascii="Browallia New" w:eastAsia="Arial Unicode MS" w:hAnsi="Browallia New" w:cs="Browallia New"/>
          <w:sz w:val="28"/>
          <w:szCs w:val="28"/>
          <w:lang w:val="en-GB"/>
        </w:rPr>
      </w:pPr>
    </w:p>
    <w:p w14:paraId="53165B06" w14:textId="024DAD33" w:rsidR="00AC2A06" w:rsidRPr="002E3B38" w:rsidRDefault="00AC2A06" w:rsidP="00D52A94">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pacing w:val="-6"/>
          <w:sz w:val="28"/>
          <w:szCs w:val="28"/>
          <w:cs/>
          <w:lang w:val="en-GB"/>
        </w:rPr>
        <w:t xml:space="preserve">ที่ประชุมคณะกรรมการบริษัท ครั้งที่ </w:t>
      </w:r>
      <w:r w:rsidRPr="002E3B38">
        <w:rPr>
          <w:rFonts w:ascii="Browallia New" w:eastAsia="Arial Unicode MS" w:hAnsi="Browallia New" w:cs="Browallia New"/>
          <w:spacing w:val="-6"/>
          <w:sz w:val="28"/>
          <w:szCs w:val="28"/>
          <w:lang w:val="en-GB"/>
        </w:rPr>
        <w:t xml:space="preserve">6/2566 </w:t>
      </w:r>
      <w:r w:rsidRPr="002E3B38">
        <w:rPr>
          <w:rFonts w:ascii="Browallia New" w:eastAsia="Arial Unicode MS" w:hAnsi="Browallia New" w:cs="Browallia New"/>
          <w:spacing w:val="-6"/>
          <w:sz w:val="28"/>
          <w:szCs w:val="28"/>
          <w:cs/>
          <w:lang w:val="en-GB"/>
        </w:rPr>
        <w:t xml:space="preserve">เมื่อวันที่ </w:t>
      </w:r>
      <w:r w:rsidRPr="002E3B38">
        <w:rPr>
          <w:rFonts w:ascii="Browallia New" w:eastAsia="Arial Unicode MS" w:hAnsi="Browallia New" w:cs="Browallia New"/>
          <w:spacing w:val="-6"/>
          <w:sz w:val="28"/>
          <w:szCs w:val="28"/>
          <w:lang w:val="en-GB"/>
        </w:rPr>
        <w:t xml:space="preserve">14 </w:t>
      </w:r>
      <w:r w:rsidRPr="002E3B38">
        <w:rPr>
          <w:rFonts w:ascii="Browallia New" w:eastAsia="Arial Unicode MS" w:hAnsi="Browallia New" w:cs="Browallia New"/>
          <w:spacing w:val="-6"/>
          <w:sz w:val="28"/>
          <w:szCs w:val="28"/>
          <w:cs/>
          <w:lang w:val="en-GB"/>
        </w:rPr>
        <w:t xml:space="preserve">กันยายน </w:t>
      </w:r>
      <w:r w:rsidRPr="002E3B38">
        <w:rPr>
          <w:rFonts w:ascii="Browallia New" w:eastAsia="Arial Unicode MS" w:hAnsi="Browallia New" w:cs="Browallia New"/>
          <w:spacing w:val="-6"/>
          <w:sz w:val="28"/>
          <w:szCs w:val="28"/>
          <w:lang w:val="en-GB"/>
        </w:rPr>
        <w:t>2566</w:t>
      </w:r>
      <w:r w:rsidRPr="002E3B38">
        <w:rPr>
          <w:rFonts w:ascii="Browallia New" w:eastAsia="Arial Unicode MS" w:hAnsi="Browallia New" w:cs="Browallia New"/>
          <w:spacing w:val="-6"/>
          <w:sz w:val="28"/>
          <w:szCs w:val="28"/>
          <w:cs/>
          <w:lang w:val="en-GB"/>
        </w:rPr>
        <w:t xml:space="preserve"> ได้มีมติอนุมัติให้จ่ายเงินปันผลระหว่างกาลในอัตราหุ้นละ </w:t>
      </w:r>
      <w:r w:rsidRPr="002E3B38">
        <w:rPr>
          <w:rFonts w:ascii="Browallia New" w:eastAsia="Arial Unicode MS" w:hAnsi="Browallia New" w:cs="Browallia New"/>
          <w:spacing w:val="-6"/>
          <w:sz w:val="28"/>
          <w:szCs w:val="28"/>
          <w:lang w:val="en-GB"/>
        </w:rPr>
        <w:t xml:space="preserve">0.60 </w:t>
      </w:r>
      <w:r w:rsidRPr="002E3B38">
        <w:rPr>
          <w:rFonts w:ascii="Browallia New" w:eastAsia="Arial Unicode MS" w:hAnsi="Browallia New" w:cs="Browallia New"/>
          <w:spacing w:val="-6"/>
          <w:sz w:val="28"/>
          <w:szCs w:val="28"/>
          <w:cs/>
          <w:lang w:val="en-GB"/>
        </w:rPr>
        <w:t>บาท</w:t>
      </w:r>
      <w:r w:rsidRPr="002E3B38">
        <w:rPr>
          <w:rFonts w:ascii="Browallia New" w:eastAsia="Arial Unicode MS" w:hAnsi="Browallia New" w:cs="Browallia New"/>
          <w:sz w:val="28"/>
          <w:szCs w:val="28"/>
          <w:cs/>
          <w:lang w:val="en-GB"/>
        </w:rPr>
        <w:t xml:space="preserve"> เป็นจำนวนเงินรวม </w:t>
      </w:r>
      <w:r w:rsidRPr="002E3B38">
        <w:rPr>
          <w:rFonts w:ascii="Browallia New" w:eastAsia="Arial Unicode MS" w:hAnsi="Browallia New" w:cs="Browallia New"/>
          <w:sz w:val="28"/>
          <w:szCs w:val="28"/>
          <w:lang w:val="en-GB"/>
        </w:rPr>
        <w:t xml:space="preserve">641,842,436 </w:t>
      </w:r>
      <w:r w:rsidRPr="002E3B38">
        <w:rPr>
          <w:rFonts w:ascii="Browallia New" w:eastAsia="Arial Unicode MS" w:hAnsi="Browallia New" w:cs="Browallia New"/>
          <w:sz w:val="28"/>
          <w:szCs w:val="28"/>
          <w:cs/>
          <w:lang w:val="en-GB"/>
        </w:rPr>
        <w:t xml:space="preserve">บาท ซึ่งบริษัทได้จ่ายเงินปันผลดังกล่าวให้แก่ผู้ถือหุ้นในวันที่ </w:t>
      </w:r>
      <w:r w:rsidRPr="002E3B38">
        <w:rPr>
          <w:rFonts w:ascii="Browallia New" w:eastAsia="Arial Unicode MS" w:hAnsi="Browallia New" w:cs="Browallia New"/>
          <w:sz w:val="28"/>
          <w:szCs w:val="28"/>
          <w:lang w:val="en-GB"/>
        </w:rPr>
        <w:t xml:space="preserve">12 </w:t>
      </w:r>
      <w:r w:rsidRPr="002E3B38">
        <w:rPr>
          <w:rFonts w:ascii="Browallia New" w:eastAsia="Arial Unicode MS" w:hAnsi="Browallia New" w:cs="Browallia New"/>
          <w:sz w:val="28"/>
          <w:szCs w:val="28"/>
          <w:cs/>
          <w:lang w:val="en-GB"/>
        </w:rPr>
        <w:t xml:space="preserve">ตุลาคม </w:t>
      </w:r>
      <w:r w:rsidRPr="002E3B38">
        <w:rPr>
          <w:rFonts w:ascii="Browallia New" w:eastAsia="Arial Unicode MS" w:hAnsi="Browallia New" w:cs="Browallia New"/>
          <w:sz w:val="28"/>
          <w:szCs w:val="28"/>
          <w:lang w:val="en-GB"/>
        </w:rPr>
        <w:t>2566</w:t>
      </w:r>
    </w:p>
    <w:p w14:paraId="3E416ADA" w14:textId="77777777" w:rsidR="00AC2A06" w:rsidRPr="002E3B38" w:rsidRDefault="00AC2A06"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8"/>
          <w:szCs w:val="28"/>
          <w:lang w:val="en-GB"/>
        </w:rPr>
      </w:pPr>
    </w:p>
    <w:p w14:paraId="7ADB1F6C" w14:textId="77777777" w:rsidR="007F3564" w:rsidRPr="002E3B38" w:rsidRDefault="007F3564"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8"/>
          <w:szCs w:val="28"/>
          <w:lang w:val="en-GB"/>
        </w:rPr>
      </w:pPr>
    </w:p>
    <w:p w14:paraId="53539339" w14:textId="77777777" w:rsidR="007F3564" w:rsidRPr="002E3B38" w:rsidRDefault="007F3564"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sz w:val="28"/>
          <w:szCs w:val="28"/>
          <w:lang w:val="en-GB"/>
        </w:rPr>
      </w:pPr>
    </w:p>
    <w:p w14:paraId="323F900F" w14:textId="7EF1D31B" w:rsidR="00F44705" w:rsidRPr="002E3B38" w:rsidRDefault="008D0D50" w:rsidP="00D52A94">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sz w:val="28"/>
          <w:szCs w:val="28"/>
        </w:rPr>
      </w:pPr>
      <w:r w:rsidRPr="002E3B38">
        <w:rPr>
          <w:rFonts w:ascii="Browallia New" w:eastAsia="Arial Unicode MS" w:hAnsi="Browallia New" w:cs="Browallia New"/>
          <w:b/>
          <w:bCs/>
          <w:sz w:val="28"/>
          <w:szCs w:val="28"/>
          <w:cs/>
          <w:lang w:val="en-GB"/>
        </w:rPr>
        <w:lastRenderedPageBreak/>
        <w:t>ทุนสำรองตามกฎหมาย</w:t>
      </w:r>
    </w:p>
    <w:p w14:paraId="457234AD" w14:textId="77777777" w:rsidR="00D52A94" w:rsidRPr="002E3B38" w:rsidRDefault="00D52A94" w:rsidP="00D5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8"/>
          <w:szCs w:val="28"/>
          <w:lang w:val="en-GB"/>
        </w:rPr>
      </w:pPr>
    </w:p>
    <w:p w14:paraId="2228CDFB" w14:textId="4F032710" w:rsidR="00D52A94" w:rsidRPr="002E3B38" w:rsidRDefault="00D52A94" w:rsidP="00A302C5">
      <w:pPr>
        <w:spacing w:line="240" w:lineRule="auto"/>
        <w:ind w:left="426"/>
        <w:jc w:val="thaiDistribute"/>
        <w:rPr>
          <w:rFonts w:ascii="Browallia New" w:eastAsia="Arial Unicode MS" w:hAnsi="Browallia New" w:cs="Browallia New"/>
          <w:spacing w:val="-6"/>
          <w:sz w:val="28"/>
          <w:szCs w:val="28"/>
          <w:lang w:val="en-GB"/>
        </w:rPr>
      </w:pPr>
      <w:r w:rsidRPr="002E3B38">
        <w:rPr>
          <w:rFonts w:ascii="Browallia New" w:eastAsia="Arial Unicode MS" w:hAnsi="Browallia New" w:cs="Browallia New"/>
          <w:spacing w:val="-6"/>
          <w:sz w:val="28"/>
          <w:szCs w:val="28"/>
          <w:cs/>
          <w:lang w:val="en-GB"/>
        </w:rPr>
        <w:t xml:space="preserve">ตามพระราชบัญญัติบริษัทมหาชนจำกัด </w:t>
      </w:r>
      <w:r w:rsidRPr="002E3B38">
        <w:rPr>
          <w:rFonts w:ascii="Browallia New" w:eastAsia="Arial Unicode MS" w:hAnsi="Browallia New" w:cs="Browallia New"/>
          <w:spacing w:val="-6"/>
          <w:sz w:val="28"/>
          <w:szCs w:val="28"/>
          <w:lang w:val="en-GB"/>
        </w:rPr>
        <w:t xml:space="preserve">2535 </w:t>
      </w:r>
      <w:r w:rsidRPr="002E3B38">
        <w:rPr>
          <w:rFonts w:ascii="Browallia New" w:eastAsia="Arial Unicode MS" w:hAnsi="Browallia New" w:cs="Browallia New"/>
          <w:spacing w:val="-6"/>
          <w:sz w:val="28"/>
          <w:szCs w:val="28"/>
          <w:cs/>
          <w:lang w:val="en-GB"/>
        </w:rPr>
        <w:t xml:space="preserve">บริษัทต้องกันเงินทุนสำรองตามกฎหมายอย่างน้อยร้อยละ </w:t>
      </w:r>
      <w:r w:rsidRPr="002E3B38">
        <w:rPr>
          <w:rFonts w:ascii="Browallia New" w:eastAsia="Arial Unicode MS" w:hAnsi="Browallia New" w:cs="Browallia New"/>
          <w:spacing w:val="-6"/>
          <w:sz w:val="28"/>
          <w:szCs w:val="28"/>
          <w:lang w:val="en-GB"/>
        </w:rPr>
        <w:t xml:space="preserve">5 </w:t>
      </w:r>
      <w:r w:rsidRPr="002E3B38">
        <w:rPr>
          <w:rFonts w:ascii="Browallia New" w:eastAsia="Arial Unicode MS" w:hAnsi="Browallia New" w:cs="Browallia New"/>
          <w:spacing w:val="-6"/>
          <w:sz w:val="28"/>
          <w:szCs w:val="28"/>
          <w:cs/>
          <w:lang w:val="en-GB"/>
        </w:rPr>
        <w:t xml:space="preserve">ของกำไรสุทธิ </w:t>
      </w:r>
      <w:r w:rsidRPr="002E3B38">
        <w:rPr>
          <w:rFonts w:ascii="Browallia New" w:eastAsia="Arial Unicode MS" w:hAnsi="Browallia New" w:cs="Browallia New"/>
          <w:sz w:val="28"/>
          <w:szCs w:val="28"/>
          <w:cs/>
          <w:lang w:val="en-GB"/>
        </w:rPr>
        <w:t xml:space="preserve">หลังจากหักส่วนของขาดทุนสะสมยกมา (ถ้ามี) จนกว่าทุนสำรองนี้จะมีมูลค่าไม่น้อยกว่าร้อยละ </w:t>
      </w:r>
      <w:r w:rsidRPr="002E3B38">
        <w:rPr>
          <w:rFonts w:ascii="Browallia New" w:eastAsia="Arial Unicode MS" w:hAnsi="Browallia New" w:cs="Browallia New"/>
          <w:sz w:val="28"/>
          <w:szCs w:val="28"/>
          <w:lang w:val="en-GB"/>
        </w:rPr>
        <w:t xml:space="preserve">10 </w:t>
      </w:r>
      <w:r w:rsidRPr="002E3B38">
        <w:rPr>
          <w:rFonts w:ascii="Browallia New" w:eastAsia="Arial Unicode MS" w:hAnsi="Browallia New" w:cs="Browallia New"/>
          <w:sz w:val="28"/>
          <w:szCs w:val="28"/>
          <w:cs/>
          <w:lang w:val="en-GB"/>
        </w:rPr>
        <w:t>ของทุนจดทะเบียน ทุนสำรองนี้ไม่สามารถนำไปจ่ายเงินปันผลได้</w:t>
      </w:r>
    </w:p>
    <w:p w14:paraId="5C8BB47A" w14:textId="77777777" w:rsidR="009E5244" w:rsidRPr="002E3B38" w:rsidRDefault="009E5244" w:rsidP="00D52A94">
      <w:pPr>
        <w:spacing w:line="240" w:lineRule="auto"/>
        <w:jc w:val="thaiDistribute"/>
        <w:rPr>
          <w:rFonts w:ascii="Browallia New" w:eastAsia="Arial Unicode MS" w:hAnsi="Browallia New" w:cs="Browallia New"/>
          <w:spacing w:val="-8"/>
          <w:sz w:val="28"/>
          <w:szCs w:val="28"/>
          <w:cs/>
          <w:lang w:val="en-GB"/>
        </w:rPr>
      </w:pPr>
    </w:p>
    <w:p w14:paraId="5D9E88E0" w14:textId="7EE777B9" w:rsidR="00D52A94" w:rsidRPr="002E3B38" w:rsidRDefault="00BE19EA" w:rsidP="00BE19EA">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sz w:val="28"/>
          <w:szCs w:val="28"/>
          <w:lang w:val="en-GB"/>
        </w:rPr>
      </w:pPr>
      <w:r w:rsidRPr="002E3B38">
        <w:rPr>
          <w:rFonts w:ascii="Browallia New" w:eastAsia="Arial Unicode MS" w:hAnsi="Browallia New" w:cs="Browallia New"/>
          <w:b/>
          <w:bCs/>
          <w:sz w:val="28"/>
          <w:szCs w:val="28"/>
          <w:cs/>
          <w:lang w:val="en-GB"/>
        </w:rPr>
        <w:t>รายได้อื่น</w:t>
      </w:r>
    </w:p>
    <w:p w14:paraId="70E35512" w14:textId="77777777" w:rsidR="00FD1DB1" w:rsidRPr="002E3B38" w:rsidRDefault="00FD1DB1" w:rsidP="00FD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W w:w="9143" w:type="dxa"/>
        <w:tblInd w:w="426" w:type="dxa"/>
        <w:tblLayout w:type="fixed"/>
        <w:tblLook w:val="0000" w:firstRow="0" w:lastRow="0" w:firstColumn="0" w:lastColumn="0" w:noHBand="0" w:noVBand="0"/>
      </w:tblPr>
      <w:tblGrid>
        <w:gridCol w:w="3498"/>
        <w:gridCol w:w="1411"/>
        <w:gridCol w:w="1411"/>
        <w:gridCol w:w="1411"/>
        <w:gridCol w:w="1412"/>
      </w:tblGrid>
      <w:tr w:rsidR="004F5CCA" w:rsidRPr="002E3B38" w14:paraId="60814CD8" w14:textId="77777777">
        <w:tc>
          <w:tcPr>
            <w:tcW w:w="3498" w:type="dxa"/>
            <w:shd w:val="clear" w:color="auto" w:fill="auto"/>
            <w:vAlign w:val="center"/>
          </w:tcPr>
          <w:p w14:paraId="397DD127" w14:textId="77777777" w:rsidR="004F5CCA" w:rsidRPr="002E3B38" w:rsidRDefault="004F5CCA" w:rsidP="008F45A0">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rPr>
            </w:pPr>
          </w:p>
        </w:tc>
        <w:tc>
          <w:tcPr>
            <w:tcW w:w="5645" w:type="dxa"/>
            <w:gridSpan w:val="4"/>
            <w:shd w:val="clear" w:color="auto" w:fill="auto"/>
            <w:vAlign w:val="center"/>
          </w:tcPr>
          <w:p w14:paraId="2C62AC86" w14:textId="422CA635" w:rsidR="004F5CCA" w:rsidRPr="002E3B38" w:rsidRDefault="004F5CCA" w:rsidP="005623B0">
            <w:pPr>
              <w:tabs>
                <w:tab w:val="clear" w:pos="227"/>
                <w:tab w:val="clear" w:pos="454"/>
                <w:tab w:val="left" w:pos="1166"/>
                <w:tab w:val="left" w:pos="1455"/>
              </w:tabs>
              <w:spacing w:line="240" w:lineRule="auto"/>
              <w:ind w:right="-72"/>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w:t>
            </w:r>
            <w:r w:rsidR="00071930" w:rsidRPr="002E3B38">
              <w:rPr>
                <w:rFonts w:ascii="Browallia New" w:eastAsia="Arial Unicode MS" w:hAnsi="Browallia New" w:cs="Browallia New"/>
                <w:sz w:val="26"/>
                <w:szCs w:val="26"/>
                <w:cs/>
              </w:rPr>
              <w:t xml:space="preserve">หน่วย </w:t>
            </w:r>
            <w:r w:rsidR="00071930" w:rsidRPr="002E3B38">
              <w:rPr>
                <w:rFonts w:ascii="Browallia New" w:eastAsia="Arial Unicode MS" w:hAnsi="Browallia New" w:cs="Browallia New"/>
                <w:sz w:val="26"/>
                <w:szCs w:val="26"/>
              </w:rPr>
              <w:t xml:space="preserve">: </w:t>
            </w:r>
            <w:r w:rsidR="00071930" w:rsidRPr="002E3B38">
              <w:rPr>
                <w:rFonts w:ascii="Browallia New" w:eastAsia="Arial Unicode MS" w:hAnsi="Browallia New" w:cs="Browallia New"/>
                <w:sz w:val="26"/>
                <w:szCs w:val="26"/>
                <w:cs/>
              </w:rPr>
              <w:t>บาท)</w:t>
            </w:r>
          </w:p>
        </w:tc>
      </w:tr>
      <w:tr w:rsidR="004F5CCA" w:rsidRPr="002E3B38" w14:paraId="1DCA9A78" w14:textId="77777777" w:rsidTr="004F5CCA">
        <w:tc>
          <w:tcPr>
            <w:tcW w:w="3498" w:type="dxa"/>
            <w:shd w:val="clear" w:color="auto" w:fill="auto"/>
            <w:vAlign w:val="center"/>
          </w:tcPr>
          <w:p w14:paraId="4C6DB3E3" w14:textId="77777777" w:rsidR="004F5CCA" w:rsidRPr="002E3B3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rPr>
            </w:pPr>
          </w:p>
        </w:tc>
        <w:tc>
          <w:tcPr>
            <w:tcW w:w="2822" w:type="dxa"/>
            <w:gridSpan w:val="2"/>
            <w:shd w:val="clear" w:color="auto" w:fill="auto"/>
            <w:vAlign w:val="center"/>
          </w:tcPr>
          <w:p w14:paraId="279AEF59" w14:textId="146F4E01" w:rsidR="004F5CCA" w:rsidRPr="002E3B38" w:rsidRDefault="004F5CCA" w:rsidP="005623B0">
            <w:pPr>
              <w:pBdr>
                <w:bottom w:val="single" w:sz="4" w:space="1" w:color="auto"/>
              </w:pBdr>
              <w:tabs>
                <w:tab w:val="clear" w:pos="227"/>
                <w:tab w:val="clear" w:pos="454"/>
                <w:tab w:val="left" w:pos="1166"/>
                <w:tab w:val="left" w:pos="1455"/>
              </w:tabs>
              <w:spacing w:line="240" w:lineRule="auto"/>
              <w:ind w:left="-9"/>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งบการเงินรวม</w:t>
            </w:r>
          </w:p>
        </w:tc>
        <w:tc>
          <w:tcPr>
            <w:tcW w:w="2823" w:type="dxa"/>
            <w:gridSpan w:val="2"/>
            <w:shd w:val="clear" w:color="auto" w:fill="auto"/>
            <w:vAlign w:val="center"/>
          </w:tcPr>
          <w:p w14:paraId="7DDCE1AD" w14:textId="5F156A50" w:rsidR="004F5CCA" w:rsidRPr="002E3B38" w:rsidRDefault="00225A6B" w:rsidP="005623B0">
            <w:pPr>
              <w:pBdr>
                <w:bottom w:val="single" w:sz="4" w:space="1" w:color="auto"/>
              </w:pBdr>
              <w:tabs>
                <w:tab w:val="clear" w:pos="227"/>
                <w:tab w:val="clear" w:pos="454"/>
                <w:tab w:val="left" w:pos="1166"/>
                <w:tab w:val="left" w:pos="1455"/>
              </w:tabs>
              <w:spacing w:line="240" w:lineRule="auto"/>
              <w:ind w:left="-9"/>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งบการเงินเฉพาะบริษัท</w:t>
            </w:r>
          </w:p>
        </w:tc>
      </w:tr>
      <w:tr w:rsidR="004F5CCA" w:rsidRPr="002E3B38" w14:paraId="2E024212" w14:textId="77777777" w:rsidTr="004F5CCA">
        <w:tc>
          <w:tcPr>
            <w:tcW w:w="3498" w:type="dxa"/>
            <w:shd w:val="clear" w:color="auto" w:fill="auto"/>
          </w:tcPr>
          <w:p w14:paraId="5B6DF533" w14:textId="77777777" w:rsidR="004F5CCA" w:rsidRPr="002E3B3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shd w:val="clear" w:color="auto" w:fill="auto"/>
            <w:vAlign w:val="bottom"/>
          </w:tcPr>
          <w:p w14:paraId="24649399" w14:textId="3DCE4BE1" w:rsidR="004F5CCA" w:rsidRPr="002E3B3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A302C5" w:rsidRPr="002E3B38">
              <w:rPr>
                <w:rFonts w:ascii="Browallia New" w:eastAsia="Arial Unicode MS" w:hAnsi="Browallia New" w:cs="Browallia New"/>
                <w:sz w:val="26"/>
                <w:szCs w:val="26"/>
              </w:rPr>
              <w:t>7</w:t>
            </w:r>
          </w:p>
        </w:tc>
        <w:tc>
          <w:tcPr>
            <w:tcW w:w="1411" w:type="dxa"/>
            <w:shd w:val="clear" w:color="auto" w:fill="auto"/>
            <w:vAlign w:val="bottom"/>
          </w:tcPr>
          <w:p w14:paraId="417F27E7" w14:textId="4D723D90" w:rsidR="004F5CCA" w:rsidRPr="002E3B3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A302C5" w:rsidRPr="002E3B38">
              <w:rPr>
                <w:rFonts w:ascii="Browallia New" w:eastAsia="Arial Unicode MS" w:hAnsi="Browallia New" w:cs="Browallia New"/>
                <w:sz w:val="26"/>
                <w:szCs w:val="26"/>
              </w:rPr>
              <w:t>6</w:t>
            </w:r>
          </w:p>
        </w:tc>
        <w:tc>
          <w:tcPr>
            <w:tcW w:w="1411" w:type="dxa"/>
            <w:shd w:val="clear" w:color="auto" w:fill="auto"/>
            <w:vAlign w:val="bottom"/>
          </w:tcPr>
          <w:p w14:paraId="462AA228" w14:textId="519F0FEA" w:rsidR="004F5CCA" w:rsidRPr="002E3B3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A302C5" w:rsidRPr="002E3B38">
              <w:rPr>
                <w:rFonts w:ascii="Browallia New" w:eastAsia="Arial Unicode MS" w:hAnsi="Browallia New" w:cs="Browallia New"/>
                <w:sz w:val="26"/>
                <w:szCs w:val="26"/>
              </w:rPr>
              <w:t>7</w:t>
            </w:r>
          </w:p>
        </w:tc>
        <w:tc>
          <w:tcPr>
            <w:tcW w:w="1412" w:type="dxa"/>
            <w:shd w:val="clear" w:color="auto" w:fill="auto"/>
            <w:vAlign w:val="bottom"/>
          </w:tcPr>
          <w:p w14:paraId="6C9BBF2E" w14:textId="7AA5183D" w:rsidR="004F5CCA" w:rsidRPr="002E3B38" w:rsidRDefault="004F5CCA" w:rsidP="005623B0">
            <w:pPr>
              <w:pStyle w:val="a9"/>
              <w:pBdr>
                <w:bottom w:val="single" w:sz="4" w:space="1" w:color="auto"/>
              </w:pBdr>
              <w:tabs>
                <w:tab w:val="left" w:pos="1166"/>
                <w:tab w:val="right" w:pos="1195"/>
                <w:tab w:val="left" w:pos="1455"/>
              </w:tabs>
              <w:ind w:left="-9" w:right="0"/>
              <w:jc w:val="center"/>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256</w:t>
            </w:r>
            <w:r w:rsidR="00A302C5" w:rsidRPr="002E3B38">
              <w:rPr>
                <w:rFonts w:ascii="Browallia New" w:eastAsia="Arial Unicode MS" w:hAnsi="Browallia New" w:cs="Browallia New"/>
                <w:sz w:val="26"/>
                <w:szCs w:val="26"/>
              </w:rPr>
              <w:t>6</w:t>
            </w:r>
          </w:p>
        </w:tc>
      </w:tr>
      <w:tr w:rsidR="004F5CCA" w:rsidRPr="002E3B38" w14:paraId="514DD6C1" w14:textId="77777777" w:rsidTr="004F5CCA">
        <w:trPr>
          <w:trHeight w:val="99"/>
        </w:trPr>
        <w:tc>
          <w:tcPr>
            <w:tcW w:w="3498" w:type="dxa"/>
            <w:shd w:val="clear" w:color="auto" w:fill="auto"/>
          </w:tcPr>
          <w:p w14:paraId="5FA2399F" w14:textId="77777777" w:rsidR="004F5CCA" w:rsidRPr="002E3B3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shd w:val="clear" w:color="auto" w:fill="auto"/>
          </w:tcPr>
          <w:p w14:paraId="6D89812B" w14:textId="77777777" w:rsidR="004F5CCA" w:rsidRPr="002E3B3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c>
          <w:tcPr>
            <w:tcW w:w="1411" w:type="dxa"/>
            <w:shd w:val="clear" w:color="auto" w:fill="auto"/>
          </w:tcPr>
          <w:p w14:paraId="4F2D4ADA" w14:textId="77777777" w:rsidR="004F5CCA" w:rsidRPr="002E3B3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c>
          <w:tcPr>
            <w:tcW w:w="1411" w:type="dxa"/>
            <w:shd w:val="clear" w:color="auto" w:fill="auto"/>
          </w:tcPr>
          <w:p w14:paraId="179D6D55" w14:textId="77777777" w:rsidR="004F5CCA" w:rsidRPr="002E3B38" w:rsidRDefault="004F5CCA" w:rsidP="005623B0">
            <w:pPr>
              <w:tabs>
                <w:tab w:val="clear" w:pos="227"/>
                <w:tab w:val="clear" w:pos="454"/>
                <w:tab w:val="left" w:pos="1166"/>
                <w:tab w:val="left" w:pos="1455"/>
              </w:tabs>
              <w:spacing w:line="240" w:lineRule="auto"/>
              <w:ind w:left="-9"/>
              <w:jc w:val="thaiDistribute"/>
              <w:rPr>
                <w:rFonts w:ascii="Browallia New" w:eastAsia="Arial Unicode MS" w:hAnsi="Browallia New" w:cs="Browallia New"/>
                <w:sz w:val="26"/>
                <w:szCs w:val="26"/>
                <w:cs/>
              </w:rPr>
            </w:pPr>
          </w:p>
        </w:tc>
        <w:tc>
          <w:tcPr>
            <w:tcW w:w="1412" w:type="dxa"/>
            <w:shd w:val="clear" w:color="auto" w:fill="auto"/>
          </w:tcPr>
          <w:p w14:paraId="0D780B15" w14:textId="77777777" w:rsidR="004F5CCA" w:rsidRPr="002E3B38" w:rsidRDefault="004F5CCA" w:rsidP="005623B0">
            <w:pPr>
              <w:pStyle w:val="a9"/>
              <w:tabs>
                <w:tab w:val="left" w:pos="1166"/>
                <w:tab w:val="left" w:pos="1455"/>
                <w:tab w:val="decimal" w:pos="1584"/>
              </w:tabs>
              <w:ind w:left="-9" w:right="0"/>
              <w:jc w:val="thaiDistribute"/>
              <w:rPr>
                <w:rFonts w:ascii="Browallia New" w:eastAsia="Arial Unicode MS" w:hAnsi="Browallia New" w:cs="Browallia New"/>
                <w:sz w:val="26"/>
                <w:szCs w:val="26"/>
              </w:rPr>
            </w:pPr>
          </w:p>
        </w:tc>
      </w:tr>
      <w:tr w:rsidR="004F5CCA" w:rsidRPr="002E3B38" w14:paraId="7E949019" w14:textId="77777777" w:rsidTr="004F5CCA">
        <w:tc>
          <w:tcPr>
            <w:tcW w:w="3498" w:type="dxa"/>
            <w:shd w:val="clear" w:color="auto" w:fill="auto"/>
          </w:tcPr>
          <w:p w14:paraId="323497CF" w14:textId="77777777" w:rsidR="004F5CCA" w:rsidRPr="002E3B38" w:rsidRDefault="004F5CCA" w:rsidP="004F5CCA">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กำไรจากการจำหน่ายอุปกรณ์</w:t>
            </w:r>
          </w:p>
        </w:tc>
        <w:tc>
          <w:tcPr>
            <w:tcW w:w="1411" w:type="dxa"/>
            <w:shd w:val="clear" w:color="auto" w:fill="auto"/>
            <w:vAlign w:val="bottom"/>
          </w:tcPr>
          <w:p w14:paraId="26B0B70B" w14:textId="77777777" w:rsidR="004F5CCA" w:rsidRPr="002E3B3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c>
          <w:tcPr>
            <w:tcW w:w="1411" w:type="dxa"/>
            <w:shd w:val="clear" w:color="auto" w:fill="auto"/>
            <w:vAlign w:val="bottom"/>
          </w:tcPr>
          <w:p w14:paraId="646AE87A" w14:textId="77777777" w:rsidR="004F5CCA" w:rsidRPr="002E3B3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c>
          <w:tcPr>
            <w:tcW w:w="1411" w:type="dxa"/>
            <w:shd w:val="clear" w:color="auto" w:fill="auto"/>
            <w:vAlign w:val="bottom"/>
          </w:tcPr>
          <w:p w14:paraId="74657519" w14:textId="77777777" w:rsidR="004F5CCA" w:rsidRPr="002E3B3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cs/>
              </w:rPr>
            </w:pPr>
          </w:p>
        </w:tc>
        <w:tc>
          <w:tcPr>
            <w:tcW w:w="1412" w:type="dxa"/>
            <w:shd w:val="clear" w:color="auto" w:fill="auto"/>
            <w:vAlign w:val="bottom"/>
          </w:tcPr>
          <w:p w14:paraId="734A25AF" w14:textId="77777777" w:rsidR="004F5CCA" w:rsidRPr="002E3B38" w:rsidRDefault="004F5CCA" w:rsidP="005623B0">
            <w:pPr>
              <w:tabs>
                <w:tab w:val="clear" w:pos="227"/>
                <w:tab w:val="clear" w:pos="454"/>
                <w:tab w:val="left" w:pos="1166"/>
                <w:tab w:val="decimal" w:pos="1195"/>
                <w:tab w:val="left" w:pos="1455"/>
              </w:tabs>
              <w:spacing w:line="240" w:lineRule="auto"/>
              <w:ind w:left="-9"/>
              <w:jc w:val="thaiDistribute"/>
              <w:rPr>
                <w:rFonts w:ascii="Browallia New" w:eastAsia="Arial Unicode MS" w:hAnsi="Browallia New" w:cs="Browallia New"/>
                <w:sz w:val="26"/>
                <w:szCs w:val="26"/>
              </w:rPr>
            </w:pPr>
          </w:p>
        </w:tc>
      </w:tr>
      <w:tr w:rsidR="00A302C5" w:rsidRPr="002E3B38" w14:paraId="23351CC0" w14:textId="77777777" w:rsidTr="004F5CCA">
        <w:tc>
          <w:tcPr>
            <w:tcW w:w="3498" w:type="dxa"/>
            <w:shd w:val="clear" w:color="auto" w:fill="auto"/>
          </w:tcPr>
          <w:p w14:paraId="24691415"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 xml:space="preserve">   </w:t>
            </w:r>
            <w:r w:rsidRPr="002E3B38">
              <w:rPr>
                <w:rFonts w:ascii="Browallia New" w:eastAsia="Arial Unicode MS" w:hAnsi="Browallia New" w:cs="Browallia New"/>
                <w:sz w:val="26"/>
                <w:szCs w:val="26"/>
                <w:cs/>
              </w:rPr>
              <w:t>และสินทรัพย์ไม่มีตัวตน</w:t>
            </w:r>
          </w:p>
        </w:tc>
        <w:tc>
          <w:tcPr>
            <w:tcW w:w="1411" w:type="dxa"/>
            <w:shd w:val="clear" w:color="auto" w:fill="auto"/>
            <w:vAlign w:val="bottom"/>
          </w:tcPr>
          <w:p w14:paraId="6E342CFD" w14:textId="1C5E7006" w:rsidR="00A302C5" w:rsidRPr="002E3B38" w:rsidRDefault="004C2B40"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4C2B40">
              <w:rPr>
                <w:rFonts w:ascii="Browallia New" w:eastAsia="Arial Unicode MS" w:hAnsi="Browallia New" w:cs="Browallia New"/>
                <w:sz w:val="26"/>
                <w:szCs w:val="26"/>
              </w:rPr>
              <w:t>333</w:t>
            </w:r>
            <w:r w:rsidR="009A50C2" w:rsidRPr="002E3B38">
              <w:rPr>
                <w:rFonts w:ascii="Browallia New" w:eastAsia="Arial Unicode MS" w:hAnsi="Browallia New" w:cs="Browallia New"/>
                <w:sz w:val="26"/>
                <w:szCs w:val="26"/>
                <w:lang w:val="en-GB"/>
              </w:rPr>
              <w:t>,</w:t>
            </w:r>
            <w:r w:rsidRPr="004C2B40">
              <w:rPr>
                <w:rFonts w:ascii="Browallia New" w:eastAsia="Arial Unicode MS" w:hAnsi="Browallia New" w:cs="Browallia New"/>
                <w:sz w:val="26"/>
                <w:szCs w:val="26"/>
              </w:rPr>
              <w:t>486</w:t>
            </w:r>
          </w:p>
        </w:tc>
        <w:tc>
          <w:tcPr>
            <w:tcW w:w="1411" w:type="dxa"/>
            <w:shd w:val="clear" w:color="auto" w:fill="auto"/>
            <w:vAlign w:val="bottom"/>
          </w:tcPr>
          <w:p w14:paraId="62AECB10" w14:textId="73C3E052"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1,102,329</w:t>
            </w:r>
          </w:p>
        </w:tc>
        <w:tc>
          <w:tcPr>
            <w:tcW w:w="1411" w:type="dxa"/>
            <w:shd w:val="clear" w:color="auto" w:fill="auto"/>
            <w:vAlign w:val="bottom"/>
          </w:tcPr>
          <w:p w14:paraId="66B1070B" w14:textId="2A3BF7A8" w:rsidR="00A302C5" w:rsidRPr="002E3B38" w:rsidRDefault="009A50C2"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113,044</w:t>
            </w:r>
          </w:p>
        </w:tc>
        <w:tc>
          <w:tcPr>
            <w:tcW w:w="1412" w:type="dxa"/>
            <w:shd w:val="clear" w:color="auto" w:fill="auto"/>
            <w:vAlign w:val="bottom"/>
          </w:tcPr>
          <w:p w14:paraId="30680FDB" w14:textId="325AF94B"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900,839</w:t>
            </w:r>
          </w:p>
        </w:tc>
      </w:tr>
      <w:tr w:rsidR="00A302C5" w:rsidRPr="002E3B38" w14:paraId="43EB5CCF" w14:textId="77777777" w:rsidTr="004F5CCA">
        <w:tc>
          <w:tcPr>
            <w:tcW w:w="3498" w:type="dxa"/>
            <w:shd w:val="clear" w:color="auto" w:fill="auto"/>
          </w:tcPr>
          <w:p w14:paraId="479CC392"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รายได้ดอกเบี้ย</w:t>
            </w:r>
          </w:p>
        </w:tc>
        <w:tc>
          <w:tcPr>
            <w:tcW w:w="1411" w:type="dxa"/>
            <w:shd w:val="clear" w:color="auto" w:fill="auto"/>
            <w:vAlign w:val="bottom"/>
          </w:tcPr>
          <w:p w14:paraId="64079F5D" w14:textId="04856DFB" w:rsidR="00A302C5" w:rsidRPr="002E3B38" w:rsidRDefault="004C2B40"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4C2B40">
              <w:rPr>
                <w:rFonts w:ascii="Browallia New" w:eastAsia="Arial Unicode MS" w:hAnsi="Browallia New" w:cs="Browallia New"/>
                <w:sz w:val="26"/>
                <w:szCs w:val="26"/>
              </w:rPr>
              <w:t>2</w:t>
            </w:r>
            <w:r w:rsidR="009A50C2" w:rsidRPr="002E3B38">
              <w:rPr>
                <w:rFonts w:ascii="Browallia New" w:eastAsia="Arial Unicode MS" w:hAnsi="Browallia New" w:cs="Browallia New"/>
                <w:sz w:val="26"/>
                <w:szCs w:val="26"/>
                <w:lang w:val="en-GB"/>
              </w:rPr>
              <w:t>,</w:t>
            </w:r>
            <w:r w:rsidRPr="004C2B40">
              <w:rPr>
                <w:rFonts w:ascii="Browallia New" w:eastAsia="Arial Unicode MS" w:hAnsi="Browallia New" w:cs="Browallia New"/>
                <w:sz w:val="26"/>
                <w:szCs w:val="26"/>
              </w:rPr>
              <w:t>032</w:t>
            </w:r>
            <w:r w:rsidR="009A50C2" w:rsidRPr="002E3B38">
              <w:rPr>
                <w:rFonts w:ascii="Browallia New" w:eastAsia="Arial Unicode MS" w:hAnsi="Browallia New" w:cs="Browallia New"/>
                <w:sz w:val="26"/>
                <w:szCs w:val="26"/>
                <w:lang w:val="en-GB"/>
              </w:rPr>
              <w:t>,</w:t>
            </w:r>
            <w:r w:rsidRPr="004C2B40">
              <w:rPr>
                <w:rFonts w:ascii="Browallia New" w:eastAsia="Arial Unicode MS" w:hAnsi="Browallia New" w:cs="Browallia New"/>
                <w:sz w:val="26"/>
                <w:szCs w:val="26"/>
              </w:rPr>
              <w:t>827</w:t>
            </w:r>
          </w:p>
        </w:tc>
        <w:tc>
          <w:tcPr>
            <w:tcW w:w="1411" w:type="dxa"/>
            <w:shd w:val="clear" w:color="auto" w:fill="auto"/>
            <w:vAlign w:val="bottom"/>
          </w:tcPr>
          <w:p w14:paraId="13799F22" w14:textId="3C81923D"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884,858</w:t>
            </w:r>
          </w:p>
        </w:tc>
        <w:tc>
          <w:tcPr>
            <w:tcW w:w="1411" w:type="dxa"/>
            <w:shd w:val="clear" w:color="auto" w:fill="auto"/>
            <w:vAlign w:val="bottom"/>
          </w:tcPr>
          <w:p w14:paraId="3BDAA7DB" w14:textId="4A700FD1" w:rsidR="00A302C5" w:rsidRPr="002E3B38" w:rsidRDefault="009A50C2"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127,783,727</w:t>
            </w:r>
          </w:p>
        </w:tc>
        <w:tc>
          <w:tcPr>
            <w:tcW w:w="1412" w:type="dxa"/>
            <w:shd w:val="clear" w:color="auto" w:fill="auto"/>
            <w:vAlign w:val="bottom"/>
          </w:tcPr>
          <w:p w14:paraId="4E66417E" w14:textId="671A9081"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102,360,831</w:t>
            </w:r>
          </w:p>
        </w:tc>
      </w:tr>
      <w:tr w:rsidR="00A302C5" w:rsidRPr="002E3B38" w14:paraId="44B57994" w14:textId="77777777" w:rsidTr="004F5CCA">
        <w:tc>
          <w:tcPr>
            <w:tcW w:w="3498" w:type="dxa"/>
            <w:shd w:val="clear" w:color="auto" w:fill="auto"/>
          </w:tcPr>
          <w:p w14:paraId="6B84B8FA"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รายได้จากศูนย์อาหาร</w:t>
            </w:r>
          </w:p>
        </w:tc>
        <w:tc>
          <w:tcPr>
            <w:tcW w:w="1411" w:type="dxa"/>
            <w:shd w:val="clear" w:color="auto" w:fill="auto"/>
            <w:vAlign w:val="bottom"/>
          </w:tcPr>
          <w:p w14:paraId="5DB94757" w14:textId="0CCB02F7" w:rsidR="00A302C5" w:rsidRPr="002E3B38" w:rsidRDefault="004C2B40"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4C2B40">
              <w:rPr>
                <w:rFonts w:ascii="Browallia New" w:eastAsia="Arial Unicode MS" w:hAnsi="Browallia New" w:cs="Browallia New"/>
                <w:sz w:val="26"/>
                <w:szCs w:val="26"/>
              </w:rPr>
              <w:t>7</w:t>
            </w:r>
            <w:r w:rsidR="009A50C2" w:rsidRPr="002E3B38">
              <w:rPr>
                <w:rFonts w:ascii="Browallia New" w:eastAsia="Arial Unicode MS" w:hAnsi="Browallia New" w:cs="Browallia New"/>
                <w:sz w:val="26"/>
                <w:szCs w:val="26"/>
                <w:lang w:val="en-GB"/>
              </w:rPr>
              <w:t>,</w:t>
            </w:r>
            <w:r w:rsidRPr="004C2B40">
              <w:rPr>
                <w:rFonts w:ascii="Browallia New" w:eastAsia="Arial Unicode MS" w:hAnsi="Browallia New" w:cs="Browallia New"/>
                <w:sz w:val="26"/>
                <w:szCs w:val="26"/>
              </w:rPr>
              <w:t>449</w:t>
            </w:r>
            <w:r w:rsidR="009A50C2" w:rsidRPr="002E3B38">
              <w:rPr>
                <w:rFonts w:ascii="Browallia New" w:eastAsia="Arial Unicode MS" w:hAnsi="Browallia New" w:cs="Browallia New"/>
                <w:sz w:val="26"/>
                <w:szCs w:val="26"/>
                <w:lang w:val="en-GB"/>
              </w:rPr>
              <w:t>,</w:t>
            </w:r>
            <w:r w:rsidRPr="004C2B40">
              <w:rPr>
                <w:rFonts w:ascii="Browallia New" w:eastAsia="Arial Unicode MS" w:hAnsi="Browallia New" w:cs="Browallia New"/>
                <w:sz w:val="26"/>
                <w:szCs w:val="26"/>
              </w:rPr>
              <w:t>710</w:t>
            </w:r>
          </w:p>
        </w:tc>
        <w:tc>
          <w:tcPr>
            <w:tcW w:w="1411" w:type="dxa"/>
            <w:shd w:val="clear" w:color="auto" w:fill="auto"/>
            <w:vAlign w:val="bottom"/>
          </w:tcPr>
          <w:p w14:paraId="27F2C839" w14:textId="4F7A2BB4"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8,017,332</w:t>
            </w:r>
          </w:p>
        </w:tc>
        <w:tc>
          <w:tcPr>
            <w:tcW w:w="1411" w:type="dxa"/>
            <w:shd w:val="clear" w:color="auto" w:fill="auto"/>
            <w:vAlign w:val="bottom"/>
          </w:tcPr>
          <w:p w14:paraId="27F7F099" w14:textId="428561E9" w:rsidR="00A302C5" w:rsidRPr="002E3B38" w:rsidRDefault="009A50C2"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7,469,224</w:t>
            </w:r>
          </w:p>
        </w:tc>
        <w:tc>
          <w:tcPr>
            <w:tcW w:w="1412" w:type="dxa"/>
            <w:shd w:val="clear" w:color="auto" w:fill="auto"/>
            <w:vAlign w:val="bottom"/>
          </w:tcPr>
          <w:p w14:paraId="6DD5F8C4" w14:textId="3FBD2FB2" w:rsidR="00A302C5" w:rsidRPr="002E3B38" w:rsidRDefault="00A302C5" w:rsidP="0056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7,717,042</w:t>
            </w:r>
          </w:p>
        </w:tc>
      </w:tr>
      <w:tr w:rsidR="0090530E" w:rsidRPr="002E3B38" w14:paraId="47B7A8FC" w14:textId="77777777" w:rsidTr="004F5CCA">
        <w:tc>
          <w:tcPr>
            <w:tcW w:w="3498" w:type="dxa"/>
            <w:shd w:val="clear" w:color="auto" w:fill="auto"/>
          </w:tcPr>
          <w:p w14:paraId="520E96BB" w14:textId="77777777" w:rsidR="0090530E" w:rsidRPr="002E3B38" w:rsidRDefault="0090530E" w:rsidP="0090530E">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รายได้อื่น</w:t>
            </w:r>
          </w:p>
        </w:tc>
        <w:tc>
          <w:tcPr>
            <w:tcW w:w="1411" w:type="dxa"/>
            <w:shd w:val="clear" w:color="auto" w:fill="auto"/>
          </w:tcPr>
          <w:p w14:paraId="14B9736E" w14:textId="3712CEFC" w:rsidR="0090530E" w:rsidRPr="002E3B38" w:rsidRDefault="009B3C79" w:rsidP="00562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30,929,84</w:t>
            </w:r>
            <w:r w:rsidR="00BD75A7" w:rsidRPr="002E3B38">
              <w:rPr>
                <w:rFonts w:ascii="Browallia New" w:eastAsia="Arial Unicode MS" w:hAnsi="Browallia New" w:cs="Browallia New"/>
                <w:sz w:val="26"/>
                <w:szCs w:val="26"/>
                <w:lang w:val="en-GB"/>
              </w:rPr>
              <w:t>9</w:t>
            </w:r>
          </w:p>
        </w:tc>
        <w:tc>
          <w:tcPr>
            <w:tcW w:w="1411" w:type="dxa"/>
            <w:shd w:val="clear" w:color="auto" w:fill="auto"/>
          </w:tcPr>
          <w:p w14:paraId="298E013A" w14:textId="11C33981" w:rsidR="0090530E" w:rsidRPr="002E3B38" w:rsidRDefault="0090530E" w:rsidP="00562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9,481,635</w:t>
            </w:r>
          </w:p>
        </w:tc>
        <w:tc>
          <w:tcPr>
            <w:tcW w:w="1411" w:type="dxa"/>
            <w:shd w:val="clear" w:color="auto" w:fill="auto"/>
            <w:vAlign w:val="bottom"/>
          </w:tcPr>
          <w:p w14:paraId="47D1E5BC" w14:textId="010B8DB5" w:rsidR="0090530E" w:rsidRPr="002E3B38" w:rsidRDefault="0090530E" w:rsidP="00562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6,822,526</w:t>
            </w:r>
          </w:p>
        </w:tc>
        <w:tc>
          <w:tcPr>
            <w:tcW w:w="1412" w:type="dxa"/>
            <w:shd w:val="clear" w:color="auto" w:fill="auto"/>
            <w:vAlign w:val="bottom"/>
          </w:tcPr>
          <w:p w14:paraId="5A674B11" w14:textId="202F34E5" w:rsidR="0090530E" w:rsidRPr="002E3B38" w:rsidRDefault="0090530E" w:rsidP="00562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7,712,292</w:t>
            </w:r>
          </w:p>
        </w:tc>
      </w:tr>
      <w:tr w:rsidR="0090530E" w:rsidRPr="002E3B38" w14:paraId="4FCDCE4D" w14:textId="77777777">
        <w:trPr>
          <w:trHeight w:val="211"/>
        </w:trPr>
        <w:tc>
          <w:tcPr>
            <w:tcW w:w="3498" w:type="dxa"/>
            <w:shd w:val="clear" w:color="auto" w:fill="auto"/>
          </w:tcPr>
          <w:p w14:paraId="6BDAB545" w14:textId="77777777" w:rsidR="0090530E" w:rsidRPr="002E3B38" w:rsidRDefault="0090530E" w:rsidP="0090530E">
            <w:pPr>
              <w:tabs>
                <w:tab w:val="clear" w:pos="227"/>
                <w:tab w:val="clear" w:pos="454"/>
                <w:tab w:val="left" w:pos="1166"/>
                <w:tab w:val="left" w:pos="1455"/>
              </w:tabs>
              <w:spacing w:line="240" w:lineRule="auto"/>
              <w:jc w:val="thaiDistribute"/>
              <w:rPr>
                <w:rFonts w:ascii="Browallia New" w:eastAsia="Arial Unicode MS" w:hAnsi="Browallia New" w:cs="Browallia New"/>
                <w:sz w:val="26"/>
                <w:szCs w:val="26"/>
                <w:cs/>
              </w:rPr>
            </w:pPr>
          </w:p>
        </w:tc>
        <w:tc>
          <w:tcPr>
            <w:tcW w:w="1411" w:type="dxa"/>
            <w:shd w:val="clear" w:color="auto" w:fill="auto"/>
          </w:tcPr>
          <w:p w14:paraId="4068FD38" w14:textId="7720E116" w:rsidR="0090530E" w:rsidRPr="002E3B38" w:rsidRDefault="00EA7E4A" w:rsidP="005623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40,745,872</w:t>
            </w:r>
          </w:p>
        </w:tc>
        <w:tc>
          <w:tcPr>
            <w:tcW w:w="1411" w:type="dxa"/>
            <w:shd w:val="clear" w:color="auto" w:fill="auto"/>
            <w:vAlign w:val="bottom"/>
          </w:tcPr>
          <w:p w14:paraId="16C72F94" w14:textId="18CA661A" w:rsidR="0090530E" w:rsidRPr="002E3B38" w:rsidRDefault="00064814" w:rsidP="005623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19,486,154</w:t>
            </w:r>
          </w:p>
        </w:tc>
        <w:tc>
          <w:tcPr>
            <w:tcW w:w="1411" w:type="dxa"/>
            <w:shd w:val="clear" w:color="auto" w:fill="auto"/>
            <w:vAlign w:val="bottom"/>
          </w:tcPr>
          <w:p w14:paraId="7278F942" w14:textId="0B6163F1" w:rsidR="0090530E" w:rsidRPr="002E3B38" w:rsidRDefault="0090530E" w:rsidP="005623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142,188,521</w:t>
            </w:r>
          </w:p>
        </w:tc>
        <w:tc>
          <w:tcPr>
            <w:tcW w:w="1412" w:type="dxa"/>
            <w:shd w:val="clear" w:color="auto" w:fill="auto"/>
            <w:vAlign w:val="bottom"/>
          </w:tcPr>
          <w:p w14:paraId="25FF5788" w14:textId="4ADD8392" w:rsidR="0090530E" w:rsidRPr="002E3B38" w:rsidRDefault="0090530E" w:rsidP="005623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jc w:val="right"/>
              <w:rPr>
                <w:rFonts w:ascii="Browallia New" w:eastAsia="Arial Unicode MS" w:hAnsi="Browallia New" w:cs="Browallia New"/>
                <w:sz w:val="26"/>
                <w:szCs w:val="26"/>
                <w:lang w:val="en-GB"/>
              </w:rPr>
            </w:pPr>
            <w:r w:rsidRPr="002E3B38">
              <w:rPr>
                <w:rFonts w:ascii="Browallia New" w:eastAsia="Arial Unicode MS" w:hAnsi="Browallia New" w:cs="Browallia New"/>
                <w:sz w:val="26"/>
                <w:szCs w:val="26"/>
                <w:lang w:val="en-GB"/>
              </w:rPr>
              <w:t>118,691,00</w:t>
            </w:r>
            <w:r w:rsidR="008437D2" w:rsidRPr="002E3B38">
              <w:rPr>
                <w:rFonts w:ascii="Browallia New" w:eastAsia="Arial Unicode MS" w:hAnsi="Browallia New" w:cs="Browallia New"/>
                <w:sz w:val="26"/>
                <w:szCs w:val="26"/>
                <w:lang w:val="en-GB"/>
              </w:rPr>
              <w:t>4</w:t>
            </w:r>
          </w:p>
        </w:tc>
      </w:tr>
    </w:tbl>
    <w:p w14:paraId="4B865C1A" w14:textId="77777777" w:rsidR="00F44705" w:rsidRPr="002E3B38" w:rsidRDefault="00F44705" w:rsidP="00F44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A39942" w14:textId="16206FB1" w:rsidR="007D0CCA" w:rsidRPr="002E3B38" w:rsidRDefault="00102063" w:rsidP="00102063">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eastAsia="Arial Unicode MS" w:hAnsi="Browallia New" w:cs="Browallia New"/>
          <w:sz w:val="28"/>
          <w:szCs w:val="28"/>
        </w:rPr>
      </w:pPr>
      <w:r w:rsidRPr="002E3B38">
        <w:rPr>
          <w:rFonts w:ascii="Browallia New" w:eastAsia="Arial Unicode MS" w:hAnsi="Browallia New" w:cs="Browallia New"/>
          <w:b/>
          <w:bCs/>
          <w:sz w:val="28"/>
          <w:szCs w:val="28"/>
          <w:cs/>
        </w:rPr>
        <w:t>ค่าใช้จ่ายตาม</w:t>
      </w:r>
      <w:r w:rsidR="00661126" w:rsidRPr="002E3B38">
        <w:rPr>
          <w:rFonts w:ascii="Browallia New" w:eastAsia="Arial Unicode MS" w:hAnsi="Browallia New" w:cs="Browallia New"/>
          <w:b/>
          <w:bCs/>
          <w:sz w:val="28"/>
          <w:szCs w:val="28"/>
          <w:cs/>
        </w:rPr>
        <w:t>ธรรมชาติ</w:t>
      </w:r>
    </w:p>
    <w:p w14:paraId="716FB904" w14:textId="77777777" w:rsidR="00046AF6" w:rsidRPr="002E3B38" w:rsidRDefault="00046AF6" w:rsidP="000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8"/>
          <w:szCs w:val="28"/>
        </w:rPr>
      </w:pPr>
    </w:p>
    <w:p w14:paraId="523E2CAF" w14:textId="6E58B3CE" w:rsidR="00046AF6" w:rsidRPr="002E3B38" w:rsidRDefault="00046AF6" w:rsidP="00046AF6">
      <w:pPr>
        <w:spacing w:line="240" w:lineRule="auto"/>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ค่าใช้จ่ายที่สำคัญสำหรับปีสิ้นสุดวันที่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A302C5"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A302C5"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rPr>
        <w:t xml:space="preserve"> ถูกจัดประเภทตามลักษณะดังต่อไปนี้ ซึ่งแสดงรวมไว้ในกำไรก่อนต้นทุนทางการเงินและภาษีเงินได้มีดังต่อไปนี้</w:t>
      </w:r>
    </w:p>
    <w:p w14:paraId="35186EF7" w14:textId="77777777" w:rsidR="003C0A67" w:rsidRPr="002E3B38" w:rsidRDefault="003C0A67" w:rsidP="00046AF6">
      <w:pPr>
        <w:spacing w:line="240" w:lineRule="auto"/>
        <w:ind w:left="426"/>
        <w:jc w:val="thaiDistribute"/>
        <w:rPr>
          <w:rFonts w:ascii="Browallia New" w:eastAsia="Arial Unicode MS" w:hAnsi="Browallia New" w:cs="Browallia New"/>
          <w:sz w:val="26"/>
          <w:szCs w:val="26"/>
          <w:cs/>
        </w:rPr>
      </w:pPr>
    </w:p>
    <w:tbl>
      <w:tblPr>
        <w:tblW w:w="9044" w:type="dxa"/>
        <w:tblInd w:w="426" w:type="dxa"/>
        <w:tblLayout w:type="fixed"/>
        <w:tblLook w:val="0000" w:firstRow="0" w:lastRow="0" w:firstColumn="0" w:lastColumn="0" w:noHBand="0" w:noVBand="0"/>
      </w:tblPr>
      <w:tblGrid>
        <w:gridCol w:w="3804"/>
        <w:gridCol w:w="1298"/>
        <w:gridCol w:w="1337"/>
        <w:gridCol w:w="1264"/>
        <w:gridCol w:w="1341"/>
      </w:tblGrid>
      <w:tr w:rsidR="005F0CF0" w:rsidRPr="002E3B38" w14:paraId="3509A339" w14:textId="77777777" w:rsidTr="00147EEA">
        <w:tc>
          <w:tcPr>
            <w:tcW w:w="3804" w:type="dxa"/>
            <w:shd w:val="clear" w:color="auto" w:fill="auto"/>
            <w:vAlign w:val="bottom"/>
          </w:tcPr>
          <w:p w14:paraId="14D50857" w14:textId="77777777" w:rsidR="005F0CF0" w:rsidRPr="002E3B38" w:rsidRDefault="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5240" w:type="dxa"/>
            <w:gridSpan w:val="4"/>
            <w:shd w:val="clear" w:color="auto" w:fill="auto"/>
            <w:vAlign w:val="bottom"/>
          </w:tcPr>
          <w:p w14:paraId="5F720A7F" w14:textId="1E9AB1AA" w:rsidR="005F0CF0" w:rsidRPr="002E3B38" w:rsidRDefault="005F0CF0" w:rsidP="00147EEA">
            <w:pPr>
              <w:spacing w:before="6" w:after="6"/>
              <w:ind w:right="-72"/>
              <w:jc w:val="right"/>
              <w:rPr>
                <w:rFonts w:ascii="Browallia New" w:eastAsia="Arial Unicode MS" w:hAnsi="Browallia New" w:cs="Browallia New"/>
                <w:snapToGrid w:val="0"/>
                <w:spacing w:val="-4"/>
                <w:sz w:val="24"/>
                <w:szCs w:val="24"/>
                <w:cs/>
                <w:lang w:eastAsia="th-TH"/>
              </w:rPr>
            </w:pPr>
            <w:r w:rsidRPr="002E3B38">
              <w:rPr>
                <w:rFonts w:ascii="Browallia New" w:eastAsia="Arial Unicode MS" w:hAnsi="Browallia New" w:cs="Browallia New"/>
                <w:snapToGrid w:val="0"/>
                <w:spacing w:val="-4"/>
                <w:sz w:val="24"/>
                <w:szCs w:val="24"/>
                <w:cs/>
                <w:lang w:eastAsia="th-TH"/>
              </w:rPr>
              <w:t xml:space="preserve">(หน่วย </w:t>
            </w:r>
            <w:r w:rsidRPr="002E3B38">
              <w:rPr>
                <w:rFonts w:ascii="Browallia New" w:eastAsia="Arial Unicode MS" w:hAnsi="Browallia New" w:cs="Browallia New"/>
                <w:snapToGrid w:val="0"/>
                <w:spacing w:val="-4"/>
                <w:sz w:val="24"/>
                <w:szCs w:val="24"/>
                <w:lang w:eastAsia="th-TH"/>
              </w:rPr>
              <w:t xml:space="preserve">: </w:t>
            </w:r>
            <w:r w:rsidRPr="002E3B38">
              <w:rPr>
                <w:rFonts w:ascii="Browallia New" w:eastAsia="Arial Unicode MS" w:hAnsi="Browallia New" w:cs="Browallia New"/>
                <w:snapToGrid w:val="0"/>
                <w:spacing w:val="-4"/>
                <w:sz w:val="24"/>
                <w:szCs w:val="24"/>
                <w:cs/>
                <w:lang w:eastAsia="th-TH"/>
              </w:rPr>
              <w:t>บาท)</w:t>
            </w:r>
          </w:p>
        </w:tc>
      </w:tr>
      <w:tr w:rsidR="005F0CF0" w:rsidRPr="002E3B38" w14:paraId="461C0B28" w14:textId="77777777" w:rsidTr="00147EEA">
        <w:tc>
          <w:tcPr>
            <w:tcW w:w="3804" w:type="dxa"/>
            <w:shd w:val="clear" w:color="auto" w:fill="auto"/>
            <w:vAlign w:val="bottom"/>
          </w:tcPr>
          <w:p w14:paraId="5B4C1AD7" w14:textId="77777777" w:rsidR="005F0CF0" w:rsidRPr="002E3B38" w:rsidRDefault="005F0CF0" w:rsidP="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2635" w:type="dxa"/>
            <w:gridSpan w:val="2"/>
            <w:shd w:val="clear" w:color="auto" w:fill="auto"/>
            <w:vAlign w:val="bottom"/>
          </w:tcPr>
          <w:p w14:paraId="11AE9901" w14:textId="4EB1C4B5" w:rsidR="005F0CF0" w:rsidRPr="002E3B38" w:rsidRDefault="005F0CF0" w:rsidP="00147EEA">
            <w:pPr>
              <w:pBdr>
                <w:bottom w:val="single" w:sz="4" w:space="1" w:color="auto"/>
              </w:pBdr>
              <w:spacing w:before="6" w:after="6"/>
              <w:ind w:right="-15"/>
              <w:jc w:val="center"/>
              <w:rPr>
                <w:rFonts w:ascii="Browallia New" w:eastAsia="Arial Unicode MS" w:hAnsi="Browallia New" w:cs="Browallia New"/>
                <w:snapToGrid w:val="0"/>
                <w:spacing w:val="-4"/>
                <w:sz w:val="24"/>
                <w:szCs w:val="24"/>
                <w:cs/>
                <w:lang w:eastAsia="th-TH"/>
              </w:rPr>
            </w:pPr>
            <w:r w:rsidRPr="002E3B38">
              <w:rPr>
                <w:rFonts w:ascii="Browallia New" w:eastAsia="Arial Unicode MS" w:hAnsi="Browallia New" w:cs="Browallia New"/>
                <w:snapToGrid w:val="0"/>
                <w:spacing w:val="-4"/>
                <w:sz w:val="24"/>
                <w:szCs w:val="24"/>
                <w:cs/>
                <w:lang w:eastAsia="th-TH"/>
              </w:rPr>
              <w:t>งบการเงินรวม</w:t>
            </w:r>
          </w:p>
        </w:tc>
        <w:tc>
          <w:tcPr>
            <w:tcW w:w="2605" w:type="dxa"/>
            <w:gridSpan w:val="2"/>
            <w:shd w:val="clear" w:color="auto" w:fill="auto"/>
            <w:vAlign w:val="bottom"/>
          </w:tcPr>
          <w:p w14:paraId="7230683E" w14:textId="33446279" w:rsidR="005F0CF0" w:rsidRPr="002E3B38" w:rsidRDefault="00225A6B" w:rsidP="00147EEA">
            <w:pPr>
              <w:pBdr>
                <w:bottom w:val="single" w:sz="4" w:space="1" w:color="auto"/>
              </w:pBdr>
              <w:spacing w:before="6" w:after="6"/>
              <w:ind w:right="-15"/>
              <w:jc w:val="center"/>
              <w:rPr>
                <w:rFonts w:ascii="Browallia New" w:eastAsia="Arial Unicode MS" w:hAnsi="Browallia New" w:cs="Browallia New"/>
                <w:snapToGrid w:val="0"/>
                <w:spacing w:val="-4"/>
                <w:sz w:val="24"/>
                <w:szCs w:val="24"/>
                <w:cs/>
                <w:lang w:eastAsia="th-TH"/>
              </w:rPr>
            </w:pPr>
            <w:r w:rsidRPr="002E3B38">
              <w:rPr>
                <w:rFonts w:ascii="Browallia New" w:eastAsia="Arial Unicode MS" w:hAnsi="Browallia New" w:cs="Browallia New"/>
                <w:snapToGrid w:val="0"/>
                <w:spacing w:val="-4"/>
                <w:sz w:val="24"/>
                <w:szCs w:val="24"/>
                <w:cs/>
                <w:lang w:eastAsia="th-TH"/>
              </w:rPr>
              <w:t>งบการเงินเฉพาะบริษัท</w:t>
            </w:r>
          </w:p>
        </w:tc>
      </w:tr>
      <w:tr w:rsidR="005F0CF0" w:rsidRPr="002E3B38" w14:paraId="48F175F5" w14:textId="77777777" w:rsidTr="00147EEA">
        <w:tc>
          <w:tcPr>
            <w:tcW w:w="3804" w:type="dxa"/>
            <w:shd w:val="clear" w:color="auto" w:fill="auto"/>
            <w:vAlign w:val="bottom"/>
          </w:tcPr>
          <w:p w14:paraId="4DC78990" w14:textId="77777777" w:rsidR="005F0CF0" w:rsidRPr="002E3B38" w:rsidRDefault="005F0CF0" w:rsidP="005F0CF0">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1298" w:type="dxa"/>
            <w:shd w:val="clear" w:color="auto" w:fill="auto"/>
            <w:vAlign w:val="bottom"/>
          </w:tcPr>
          <w:p w14:paraId="7AF53A91" w14:textId="2A698BD6" w:rsidR="005F0CF0" w:rsidRPr="002E3B3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7</w:t>
            </w:r>
          </w:p>
        </w:tc>
        <w:tc>
          <w:tcPr>
            <w:tcW w:w="1337" w:type="dxa"/>
            <w:shd w:val="clear" w:color="auto" w:fill="auto"/>
            <w:vAlign w:val="bottom"/>
          </w:tcPr>
          <w:p w14:paraId="2CD4C40A" w14:textId="50C848ED" w:rsidR="005F0CF0" w:rsidRPr="002E3B3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6</w:t>
            </w:r>
          </w:p>
        </w:tc>
        <w:tc>
          <w:tcPr>
            <w:tcW w:w="1264" w:type="dxa"/>
            <w:shd w:val="clear" w:color="auto" w:fill="auto"/>
            <w:vAlign w:val="bottom"/>
          </w:tcPr>
          <w:p w14:paraId="797174BE" w14:textId="091AB58A" w:rsidR="005F0CF0" w:rsidRPr="002E3B3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7</w:t>
            </w:r>
          </w:p>
        </w:tc>
        <w:tc>
          <w:tcPr>
            <w:tcW w:w="1341" w:type="dxa"/>
            <w:shd w:val="clear" w:color="auto" w:fill="auto"/>
            <w:vAlign w:val="bottom"/>
          </w:tcPr>
          <w:p w14:paraId="1098974F" w14:textId="7CFA9A75" w:rsidR="005F0CF0" w:rsidRPr="002E3B38" w:rsidRDefault="005F0CF0" w:rsidP="00147EEA">
            <w:pPr>
              <w:pStyle w:val="a9"/>
              <w:pBdr>
                <w:bottom w:val="single" w:sz="4" w:space="1" w:color="auto"/>
              </w:pBdr>
              <w:tabs>
                <w:tab w:val="right" w:pos="1195"/>
              </w:tabs>
              <w:spacing w:before="6" w:after="6"/>
              <w:ind w:right="-15"/>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6</w:t>
            </w:r>
          </w:p>
        </w:tc>
      </w:tr>
      <w:tr w:rsidR="005F0CF0" w:rsidRPr="002E3B38" w14:paraId="1B52AC25" w14:textId="77777777" w:rsidTr="00147EEA">
        <w:tc>
          <w:tcPr>
            <w:tcW w:w="3804" w:type="dxa"/>
            <w:shd w:val="clear" w:color="auto" w:fill="auto"/>
            <w:vAlign w:val="center"/>
          </w:tcPr>
          <w:p w14:paraId="53CE833E" w14:textId="77777777" w:rsidR="005F0CF0" w:rsidRPr="002E3B38" w:rsidRDefault="005F0CF0" w:rsidP="005F0CF0">
            <w:pPr>
              <w:spacing w:before="6" w:after="6"/>
              <w:ind w:left="-111"/>
              <w:jc w:val="thaiDistribute"/>
              <w:rPr>
                <w:rFonts w:ascii="Browallia New" w:eastAsia="Arial Unicode MS" w:hAnsi="Browallia New" w:cs="Browallia New"/>
                <w:sz w:val="24"/>
                <w:szCs w:val="24"/>
                <w:cs/>
              </w:rPr>
            </w:pPr>
          </w:p>
        </w:tc>
        <w:tc>
          <w:tcPr>
            <w:tcW w:w="1298" w:type="dxa"/>
            <w:shd w:val="clear" w:color="auto" w:fill="auto"/>
            <w:vAlign w:val="center"/>
          </w:tcPr>
          <w:p w14:paraId="348DB359" w14:textId="77777777" w:rsidR="005F0CF0" w:rsidRPr="002E3B38" w:rsidRDefault="005F0CF0" w:rsidP="00147EEA">
            <w:pPr>
              <w:tabs>
                <w:tab w:val="decimal" w:pos="1195"/>
              </w:tabs>
              <w:spacing w:before="6" w:after="6"/>
              <w:ind w:right="-15"/>
              <w:jc w:val="both"/>
              <w:rPr>
                <w:rFonts w:ascii="Browallia New" w:eastAsia="Arial Unicode MS" w:hAnsi="Browallia New" w:cs="Browallia New"/>
                <w:sz w:val="24"/>
                <w:szCs w:val="24"/>
              </w:rPr>
            </w:pPr>
          </w:p>
        </w:tc>
        <w:tc>
          <w:tcPr>
            <w:tcW w:w="1337" w:type="dxa"/>
            <w:shd w:val="clear" w:color="auto" w:fill="auto"/>
            <w:vAlign w:val="center"/>
          </w:tcPr>
          <w:p w14:paraId="3B261E4C" w14:textId="77777777" w:rsidR="005F0CF0" w:rsidRPr="002E3B38" w:rsidRDefault="005F0CF0" w:rsidP="00147EEA">
            <w:pPr>
              <w:tabs>
                <w:tab w:val="decimal" w:pos="1195"/>
              </w:tabs>
              <w:spacing w:before="6" w:after="6"/>
              <w:ind w:right="-15"/>
              <w:rPr>
                <w:rFonts w:ascii="Browallia New" w:eastAsia="Arial Unicode MS" w:hAnsi="Browallia New" w:cs="Browallia New"/>
                <w:snapToGrid w:val="0"/>
                <w:sz w:val="24"/>
                <w:szCs w:val="24"/>
                <w:lang w:eastAsia="th-TH"/>
              </w:rPr>
            </w:pPr>
          </w:p>
        </w:tc>
        <w:tc>
          <w:tcPr>
            <w:tcW w:w="1264" w:type="dxa"/>
            <w:shd w:val="clear" w:color="auto" w:fill="auto"/>
            <w:vAlign w:val="center"/>
          </w:tcPr>
          <w:p w14:paraId="40650F98" w14:textId="77777777" w:rsidR="005F0CF0" w:rsidRPr="002E3B38" w:rsidRDefault="005F0CF0" w:rsidP="00147EEA">
            <w:pPr>
              <w:tabs>
                <w:tab w:val="decimal" w:pos="1195"/>
              </w:tabs>
              <w:spacing w:before="6" w:after="6"/>
              <w:ind w:right="-15"/>
              <w:jc w:val="both"/>
              <w:rPr>
                <w:rFonts w:ascii="Browallia New" w:eastAsia="Arial Unicode MS" w:hAnsi="Browallia New" w:cs="Browallia New"/>
                <w:sz w:val="24"/>
                <w:szCs w:val="24"/>
              </w:rPr>
            </w:pPr>
          </w:p>
        </w:tc>
        <w:tc>
          <w:tcPr>
            <w:tcW w:w="1341" w:type="dxa"/>
            <w:shd w:val="clear" w:color="auto" w:fill="auto"/>
            <w:vAlign w:val="center"/>
          </w:tcPr>
          <w:p w14:paraId="001406BA" w14:textId="77777777" w:rsidR="005F0CF0" w:rsidRPr="002E3B38" w:rsidRDefault="005F0CF0" w:rsidP="00147EEA">
            <w:pPr>
              <w:tabs>
                <w:tab w:val="decimal" w:pos="1195"/>
              </w:tabs>
              <w:spacing w:before="6" w:after="6"/>
              <w:ind w:right="-15"/>
              <w:jc w:val="both"/>
              <w:rPr>
                <w:rFonts w:ascii="Browallia New" w:eastAsia="Arial Unicode MS" w:hAnsi="Browallia New" w:cs="Browallia New"/>
                <w:sz w:val="24"/>
                <w:szCs w:val="24"/>
              </w:rPr>
            </w:pPr>
          </w:p>
        </w:tc>
      </w:tr>
      <w:tr w:rsidR="00A302C5" w:rsidRPr="002E3B38" w14:paraId="6FFFBE5F" w14:textId="77777777" w:rsidTr="00147EEA">
        <w:tc>
          <w:tcPr>
            <w:tcW w:w="3804" w:type="dxa"/>
            <w:shd w:val="clear" w:color="auto" w:fill="auto"/>
            <w:vAlign w:val="center"/>
          </w:tcPr>
          <w:p w14:paraId="4DA2BF1D"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การเปลี่ยนแปลงในสินค้าสำเร็จรูปและงานระหว่างทำ</w:t>
            </w:r>
          </w:p>
        </w:tc>
        <w:tc>
          <w:tcPr>
            <w:tcW w:w="1298" w:type="dxa"/>
            <w:shd w:val="clear" w:color="auto" w:fill="auto"/>
            <w:vAlign w:val="bottom"/>
          </w:tcPr>
          <w:p w14:paraId="778AA16F" w14:textId="74B790F5" w:rsidR="00A302C5" w:rsidRPr="002E3B38" w:rsidRDefault="00D5466B"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456,730,275</w:t>
            </w:r>
          </w:p>
        </w:tc>
        <w:tc>
          <w:tcPr>
            <w:tcW w:w="1337" w:type="dxa"/>
            <w:shd w:val="clear" w:color="auto" w:fill="auto"/>
            <w:vAlign w:val="bottom"/>
          </w:tcPr>
          <w:p w14:paraId="1C6020BA" w14:textId="4254D83C"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475,840,429</w:t>
            </w:r>
          </w:p>
        </w:tc>
        <w:tc>
          <w:tcPr>
            <w:tcW w:w="1264" w:type="dxa"/>
            <w:shd w:val="clear" w:color="auto" w:fill="auto"/>
          </w:tcPr>
          <w:p w14:paraId="2ED44DB9" w14:textId="1CF7BD8B" w:rsidR="00A302C5" w:rsidRPr="002E3B38" w:rsidRDefault="002271CB"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 xml:space="preserve">            -</w:t>
            </w:r>
          </w:p>
        </w:tc>
        <w:tc>
          <w:tcPr>
            <w:tcW w:w="1341" w:type="dxa"/>
            <w:shd w:val="clear" w:color="auto" w:fill="auto"/>
          </w:tcPr>
          <w:p w14:paraId="21B676FE" w14:textId="26A8C4C0" w:rsidR="00A302C5" w:rsidRPr="002E3B38" w:rsidRDefault="002271CB"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 xml:space="preserve">           </w:t>
            </w:r>
            <w:r w:rsidR="00A302C5" w:rsidRPr="002E3B38">
              <w:rPr>
                <w:rFonts w:ascii="Browallia New" w:eastAsia="Arial Unicode MS" w:hAnsi="Browallia New" w:cs="Browallia New"/>
                <w:sz w:val="24"/>
                <w:szCs w:val="24"/>
                <w:lang w:val="en-GB"/>
              </w:rPr>
              <w:t>-</w:t>
            </w:r>
          </w:p>
        </w:tc>
      </w:tr>
      <w:tr w:rsidR="00A302C5" w:rsidRPr="002E3B38" w14:paraId="5D7C42A6" w14:textId="77777777" w:rsidTr="00147EEA">
        <w:tc>
          <w:tcPr>
            <w:tcW w:w="3804" w:type="dxa"/>
            <w:shd w:val="clear" w:color="auto" w:fill="auto"/>
          </w:tcPr>
          <w:p w14:paraId="41372305"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ค่าใช้จ่ายพนักงาน</w:t>
            </w:r>
          </w:p>
        </w:tc>
        <w:tc>
          <w:tcPr>
            <w:tcW w:w="1298" w:type="dxa"/>
            <w:shd w:val="clear" w:color="auto" w:fill="auto"/>
          </w:tcPr>
          <w:p w14:paraId="7B474EDB" w14:textId="48913FE4" w:rsidR="00A302C5" w:rsidRPr="002E3B38" w:rsidRDefault="004C2B40"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4C2B40">
              <w:rPr>
                <w:rFonts w:ascii="Browallia New" w:eastAsia="Arial Unicode MS" w:hAnsi="Browallia New" w:cs="Browallia New"/>
                <w:sz w:val="24"/>
                <w:szCs w:val="24"/>
              </w:rPr>
              <w:t>864</w:t>
            </w:r>
            <w:r w:rsidR="00B852C2" w:rsidRPr="002E3B38">
              <w:rPr>
                <w:rFonts w:ascii="Browallia New" w:eastAsia="Arial Unicode MS" w:hAnsi="Browallia New" w:cs="Browallia New"/>
                <w:sz w:val="24"/>
                <w:szCs w:val="24"/>
                <w:lang w:val="en-GB"/>
              </w:rPr>
              <w:t>,</w:t>
            </w:r>
            <w:r w:rsidRPr="004C2B40">
              <w:rPr>
                <w:rFonts w:ascii="Browallia New" w:eastAsia="Arial Unicode MS" w:hAnsi="Browallia New" w:cs="Browallia New"/>
                <w:sz w:val="24"/>
                <w:szCs w:val="24"/>
              </w:rPr>
              <w:t>439</w:t>
            </w:r>
            <w:r w:rsidR="00B852C2" w:rsidRPr="002E3B38">
              <w:rPr>
                <w:rFonts w:ascii="Browallia New" w:eastAsia="Arial Unicode MS" w:hAnsi="Browallia New" w:cs="Browallia New"/>
                <w:sz w:val="24"/>
                <w:szCs w:val="24"/>
                <w:lang w:val="en-GB"/>
              </w:rPr>
              <w:t>,</w:t>
            </w:r>
            <w:r w:rsidRPr="004C2B40">
              <w:rPr>
                <w:rFonts w:ascii="Browallia New" w:eastAsia="Arial Unicode MS" w:hAnsi="Browallia New" w:cs="Browallia New"/>
                <w:sz w:val="24"/>
                <w:szCs w:val="24"/>
              </w:rPr>
              <w:t>706</w:t>
            </w:r>
          </w:p>
        </w:tc>
        <w:tc>
          <w:tcPr>
            <w:tcW w:w="1337" w:type="dxa"/>
            <w:shd w:val="clear" w:color="auto" w:fill="auto"/>
          </w:tcPr>
          <w:p w14:paraId="79A911CE" w14:textId="4BF844D9"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931,505,528</w:t>
            </w:r>
          </w:p>
        </w:tc>
        <w:tc>
          <w:tcPr>
            <w:tcW w:w="1264" w:type="dxa"/>
            <w:shd w:val="clear" w:color="auto" w:fill="auto"/>
          </w:tcPr>
          <w:p w14:paraId="661CFB8D" w14:textId="138C1CB3" w:rsidR="00A302C5" w:rsidRPr="002E3B38" w:rsidRDefault="00DA699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287,328,705</w:t>
            </w:r>
          </w:p>
        </w:tc>
        <w:tc>
          <w:tcPr>
            <w:tcW w:w="1341" w:type="dxa"/>
            <w:shd w:val="clear" w:color="auto" w:fill="auto"/>
          </w:tcPr>
          <w:p w14:paraId="00EB49D6" w14:textId="2D22E43C"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329,237,994</w:t>
            </w:r>
          </w:p>
        </w:tc>
      </w:tr>
      <w:tr w:rsidR="00A302C5" w:rsidRPr="002E3B38" w14:paraId="0C0415E6" w14:textId="77777777" w:rsidTr="00147EEA">
        <w:tc>
          <w:tcPr>
            <w:tcW w:w="3804" w:type="dxa"/>
            <w:shd w:val="clear" w:color="auto" w:fill="auto"/>
          </w:tcPr>
          <w:p w14:paraId="0315C515" w14:textId="336405E6"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ค่าเสื่อมราคา</w:t>
            </w:r>
          </w:p>
        </w:tc>
        <w:tc>
          <w:tcPr>
            <w:tcW w:w="1298" w:type="dxa"/>
            <w:shd w:val="clear" w:color="auto" w:fill="auto"/>
          </w:tcPr>
          <w:p w14:paraId="75366F59" w14:textId="54EF1778" w:rsidR="00A302C5" w:rsidRPr="002E3B38" w:rsidRDefault="004C2B40"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4C2B40">
              <w:rPr>
                <w:rFonts w:ascii="Browallia New" w:eastAsia="Arial Unicode MS" w:hAnsi="Browallia New" w:cs="Browallia New"/>
                <w:sz w:val="24"/>
                <w:szCs w:val="24"/>
              </w:rPr>
              <w:t>221</w:t>
            </w:r>
            <w:r w:rsidR="00B852C2" w:rsidRPr="002E3B38">
              <w:rPr>
                <w:rFonts w:ascii="Browallia New" w:eastAsia="Arial Unicode MS" w:hAnsi="Browallia New" w:cs="Browallia New"/>
                <w:sz w:val="24"/>
                <w:szCs w:val="24"/>
                <w:lang w:val="en-GB"/>
              </w:rPr>
              <w:t>,</w:t>
            </w:r>
            <w:r w:rsidRPr="004C2B40">
              <w:rPr>
                <w:rFonts w:ascii="Browallia New" w:eastAsia="Arial Unicode MS" w:hAnsi="Browallia New" w:cs="Browallia New"/>
                <w:sz w:val="24"/>
                <w:szCs w:val="24"/>
              </w:rPr>
              <w:t>294</w:t>
            </w:r>
            <w:r w:rsidR="00B852C2" w:rsidRPr="002E3B38">
              <w:rPr>
                <w:rFonts w:ascii="Browallia New" w:eastAsia="Arial Unicode MS" w:hAnsi="Browallia New" w:cs="Browallia New"/>
                <w:sz w:val="24"/>
                <w:szCs w:val="24"/>
                <w:lang w:val="en-GB"/>
              </w:rPr>
              <w:t>,</w:t>
            </w:r>
            <w:r w:rsidRPr="004C2B40">
              <w:rPr>
                <w:rFonts w:ascii="Browallia New" w:eastAsia="Arial Unicode MS" w:hAnsi="Browallia New" w:cs="Browallia New"/>
                <w:sz w:val="24"/>
                <w:szCs w:val="24"/>
              </w:rPr>
              <w:t>984</w:t>
            </w:r>
          </w:p>
        </w:tc>
        <w:tc>
          <w:tcPr>
            <w:tcW w:w="1337" w:type="dxa"/>
            <w:shd w:val="clear" w:color="auto" w:fill="auto"/>
          </w:tcPr>
          <w:p w14:paraId="445A966E" w14:textId="0E760483"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214,430,200</w:t>
            </w:r>
          </w:p>
        </w:tc>
        <w:tc>
          <w:tcPr>
            <w:tcW w:w="1264" w:type="dxa"/>
            <w:shd w:val="clear" w:color="auto" w:fill="auto"/>
          </w:tcPr>
          <w:p w14:paraId="6249D67F" w14:textId="1E9BD322" w:rsidR="00A302C5" w:rsidRPr="002E3B38" w:rsidRDefault="00DA699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110,121,179</w:t>
            </w:r>
          </w:p>
        </w:tc>
        <w:tc>
          <w:tcPr>
            <w:tcW w:w="1341" w:type="dxa"/>
            <w:shd w:val="clear" w:color="auto" w:fill="auto"/>
          </w:tcPr>
          <w:p w14:paraId="45B6AC7D" w14:textId="2E9AA113"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114,753,097</w:t>
            </w:r>
          </w:p>
        </w:tc>
      </w:tr>
      <w:tr w:rsidR="00A302C5" w:rsidRPr="002E3B38" w14:paraId="6B834112" w14:textId="77777777" w:rsidTr="00147EEA">
        <w:tc>
          <w:tcPr>
            <w:tcW w:w="3804" w:type="dxa"/>
            <w:shd w:val="clear" w:color="auto" w:fill="auto"/>
          </w:tcPr>
          <w:p w14:paraId="13C8CDE8" w14:textId="768BCF40"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ค่าตัดจำหน่าย</w:t>
            </w:r>
          </w:p>
        </w:tc>
        <w:tc>
          <w:tcPr>
            <w:tcW w:w="1298" w:type="dxa"/>
            <w:shd w:val="clear" w:color="auto" w:fill="auto"/>
          </w:tcPr>
          <w:p w14:paraId="198FFD59" w14:textId="00AE71EF" w:rsidR="00A302C5" w:rsidRPr="002E3B38" w:rsidRDefault="00B852C2"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cs/>
                <w:lang w:val="en-GB"/>
              </w:rPr>
            </w:pPr>
            <w:r w:rsidRPr="002E3B38">
              <w:rPr>
                <w:rFonts w:ascii="Browallia New" w:eastAsia="Arial Unicode MS" w:hAnsi="Browallia New" w:cs="Browallia New"/>
                <w:sz w:val="24"/>
                <w:szCs w:val="24"/>
                <w:lang w:val="en-GB"/>
              </w:rPr>
              <w:t>335,554,905</w:t>
            </w:r>
          </w:p>
        </w:tc>
        <w:tc>
          <w:tcPr>
            <w:tcW w:w="1337" w:type="dxa"/>
            <w:shd w:val="clear" w:color="auto" w:fill="auto"/>
          </w:tcPr>
          <w:p w14:paraId="43F6FE6C" w14:textId="6097DA99"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372,234,777</w:t>
            </w:r>
          </w:p>
        </w:tc>
        <w:tc>
          <w:tcPr>
            <w:tcW w:w="1264" w:type="dxa"/>
            <w:shd w:val="clear" w:color="auto" w:fill="auto"/>
          </w:tcPr>
          <w:p w14:paraId="758B4CD3" w14:textId="56494E77" w:rsidR="00A302C5" w:rsidRPr="002E3B38" w:rsidRDefault="00DA699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11,677,380</w:t>
            </w:r>
          </w:p>
        </w:tc>
        <w:tc>
          <w:tcPr>
            <w:tcW w:w="1341" w:type="dxa"/>
            <w:shd w:val="clear" w:color="auto" w:fill="auto"/>
          </w:tcPr>
          <w:p w14:paraId="7C0F2173" w14:textId="7D22101E"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14,374,128</w:t>
            </w:r>
          </w:p>
        </w:tc>
      </w:tr>
      <w:tr w:rsidR="00A302C5" w:rsidRPr="002E3B38" w14:paraId="241EBF38" w14:textId="77777777" w:rsidTr="00147EEA">
        <w:tc>
          <w:tcPr>
            <w:tcW w:w="3804" w:type="dxa"/>
            <w:shd w:val="clear" w:color="auto" w:fill="auto"/>
          </w:tcPr>
          <w:p w14:paraId="256438F7"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ค่าเช่าและค่าสาธารณูปโภค</w:t>
            </w:r>
          </w:p>
        </w:tc>
        <w:tc>
          <w:tcPr>
            <w:tcW w:w="1298" w:type="dxa"/>
            <w:shd w:val="clear" w:color="auto" w:fill="auto"/>
          </w:tcPr>
          <w:p w14:paraId="10EA2517" w14:textId="259DB522" w:rsidR="00A302C5" w:rsidRPr="002E3B38" w:rsidRDefault="00F679F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168,851,149</w:t>
            </w:r>
          </w:p>
        </w:tc>
        <w:tc>
          <w:tcPr>
            <w:tcW w:w="1337" w:type="dxa"/>
            <w:shd w:val="clear" w:color="auto" w:fill="auto"/>
          </w:tcPr>
          <w:p w14:paraId="019D902B" w14:textId="3CAA0496"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186,949,007</w:t>
            </w:r>
          </w:p>
        </w:tc>
        <w:tc>
          <w:tcPr>
            <w:tcW w:w="1264" w:type="dxa"/>
            <w:shd w:val="clear" w:color="auto" w:fill="auto"/>
          </w:tcPr>
          <w:p w14:paraId="14B06690" w14:textId="390EA127" w:rsidR="00A302C5" w:rsidRPr="002E3B38" w:rsidRDefault="00DA699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56,240,851</w:t>
            </w:r>
          </w:p>
        </w:tc>
        <w:tc>
          <w:tcPr>
            <w:tcW w:w="1341" w:type="dxa"/>
            <w:shd w:val="clear" w:color="auto" w:fill="auto"/>
          </w:tcPr>
          <w:p w14:paraId="4E5B6AD8" w14:textId="1ED15446"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61,218,524</w:t>
            </w:r>
          </w:p>
        </w:tc>
      </w:tr>
      <w:tr w:rsidR="00A302C5" w:rsidRPr="002E3B38" w14:paraId="0B40B589" w14:textId="77777777" w:rsidTr="00147EEA">
        <w:tc>
          <w:tcPr>
            <w:tcW w:w="3804" w:type="dxa"/>
            <w:shd w:val="clear" w:color="auto" w:fill="auto"/>
          </w:tcPr>
          <w:p w14:paraId="4A9A81F0"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ค่าใช้จ่ายในการส่งเสริมการขายและโฆษณา</w:t>
            </w:r>
          </w:p>
        </w:tc>
        <w:tc>
          <w:tcPr>
            <w:tcW w:w="1298" w:type="dxa"/>
            <w:shd w:val="clear" w:color="auto" w:fill="auto"/>
            <w:vAlign w:val="bottom"/>
          </w:tcPr>
          <w:p w14:paraId="2477AFAD" w14:textId="48B7D4E2" w:rsidR="00A302C5" w:rsidRPr="002E3B38" w:rsidRDefault="00F679F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578,680,998</w:t>
            </w:r>
          </w:p>
        </w:tc>
        <w:tc>
          <w:tcPr>
            <w:tcW w:w="1337" w:type="dxa"/>
            <w:shd w:val="clear" w:color="auto" w:fill="auto"/>
            <w:vAlign w:val="bottom"/>
          </w:tcPr>
          <w:p w14:paraId="1E9B515F" w14:textId="617EC2A3"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404,383,761</w:t>
            </w:r>
          </w:p>
        </w:tc>
        <w:tc>
          <w:tcPr>
            <w:tcW w:w="1264" w:type="dxa"/>
            <w:shd w:val="clear" w:color="auto" w:fill="auto"/>
          </w:tcPr>
          <w:p w14:paraId="478D74F7" w14:textId="4AD571CF" w:rsidR="00A302C5" w:rsidRPr="002E3B38" w:rsidRDefault="00DA699D"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9,143,957</w:t>
            </w:r>
          </w:p>
        </w:tc>
        <w:tc>
          <w:tcPr>
            <w:tcW w:w="1341" w:type="dxa"/>
            <w:shd w:val="clear" w:color="auto" w:fill="auto"/>
          </w:tcPr>
          <w:p w14:paraId="18CCFE33" w14:textId="5F9AC131"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11,693,147</w:t>
            </w:r>
          </w:p>
        </w:tc>
      </w:tr>
      <w:tr w:rsidR="00A302C5" w:rsidRPr="002E3B38" w14:paraId="7DB217AD" w14:textId="77777777" w:rsidTr="00147EEA">
        <w:tc>
          <w:tcPr>
            <w:tcW w:w="3804" w:type="dxa"/>
            <w:shd w:val="clear" w:color="auto" w:fill="auto"/>
          </w:tcPr>
          <w:p w14:paraId="71B98C57" w14:textId="59657395" w:rsidR="00A302C5" w:rsidRPr="002E3B38" w:rsidRDefault="005C5C5C"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ขาดทุนจากการทำลายสินค้า</w:t>
            </w:r>
            <w:r w:rsidR="00A302C5" w:rsidRPr="002E3B38">
              <w:rPr>
                <w:rFonts w:ascii="Browallia New" w:eastAsia="Arial Unicode MS" w:hAnsi="Browallia New" w:cs="Browallia New"/>
                <w:sz w:val="24"/>
                <w:szCs w:val="24"/>
                <w:cs/>
              </w:rPr>
              <w:t>และค่าเผื่อสินค้าล้าสมัย</w:t>
            </w:r>
          </w:p>
        </w:tc>
        <w:tc>
          <w:tcPr>
            <w:tcW w:w="1298" w:type="dxa"/>
            <w:shd w:val="clear" w:color="auto" w:fill="auto"/>
            <w:vAlign w:val="bottom"/>
          </w:tcPr>
          <w:p w14:paraId="7649D792" w14:textId="77F33192" w:rsidR="00A302C5" w:rsidRPr="002E3B38" w:rsidRDefault="003656D2"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(12,826,853)</w:t>
            </w:r>
          </w:p>
        </w:tc>
        <w:tc>
          <w:tcPr>
            <w:tcW w:w="1337" w:type="dxa"/>
            <w:shd w:val="clear" w:color="auto" w:fill="auto"/>
            <w:vAlign w:val="bottom"/>
          </w:tcPr>
          <w:p w14:paraId="09DFE086" w14:textId="56FDC061"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38,255,743</w:t>
            </w:r>
          </w:p>
        </w:tc>
        <w:tc>
          <w:tcPr>
            <w:tcW w:w="1264" w:type="dxa"/>
            <w:shd w:val="clear" w:color="auto" w:fill="auto"/>
          </w:tcPr>
          <w:p w14:paraId="6CB5181E" w14:textId="066971BB" w:rsidR="00A302C5" w:rsidRPr="002E3B38" w:rsidRDefault="00E248AD" w:rsidP="00E2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DC7CCF" w:rsidRPr="002E3B38">
              <w:rPr>
                <w:rFonts w:ascii="Browallia New" w:eastAsia="Arial Unicode MS" w:hAnsi="Browallia New" w:cs="Browallia New"/>
                <w:sz w:val="24"/>
                <w:szCs w:val="24"/>
                <w:lang w:val="en-GB"/>
              </w:rPr>
              <w:t>-</w:t>
            </w:r>
          </w:p>
        </w:tc>
        <w:tc>
          <w:tcPr>
            <w:tcW w:w="1341" w:type="dxa"/>
            <w:shd w:val="clear" w:color="auto" w:fill="auto"/>
          </w:tcPr>
          <w:p w14:paraId="7A6B33E0" w14:textId="181381A4" w:rsidR="00A302C5" w:rsidRPr="002E3B38" w:rsidRDefault="00E248AD" w:rsidP="00E2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DC7CCF" w:rsidRPr="002E3B38">
              <w:rPr>
                <w:rFonts w:ascii="Browallia New" w:eastAsia="Arial Unicode MS" w:hAnsi="Browallia New" w:cs="Browallia New"/>
                <w:sz w:val="24"/>
                <w:szCs w:val="24"/>
                <w:lang w:val="en-GB"/>
              </w:rPr>
              <w:t>-</w:t>
            </w:r>
          </w:p>
        </w:tc>
      </w:tr>
      <w:tr w:rsidR="00A302C5" w:rsidRPr="002E3B38" w14:paraId="6521C71E" w14:textId="77777777" w:rsidTr="00147EEA">
        <w:tc>
          <w:tcPr>
            <w:tcW w:w="3804" w:type="dxa"/>
            <w:shd w:val="clear" w:color="auto" w:fill="auto"/>
          </w:tcPr>
          <w:p w14:paraId="34433911"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ค่าขนส่ง</w:t>
            </w:r>
          </w:p>
        </w:tc>
        <w:tc>
          <w:tcPr>
            <w:tcW w:w="1298" w:type="dxa"/>
            <w:shd w:val="clear" w:color="auto" w:fill="auto"/>
            <w:vAlign w:val="bottom"/>
          </w:tcPr>
          <w:p w14:paraId="11F10656" w14:textId="5A6E9D5C" w:rsidR="00A302C5" w:rsidRPr="002E3B38" w:rsidRDefault="003656D2"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43,145,150</w:t>
            </w:r>
          </w:p>
        </w:tc>
        <w:tc>
          <w:tcPr>
            <w:tcW w:w="1337" w:type="dxa"/>
            <w:shd w:val="clear" w:color="auto" w:fill="auto"/>
            <w:vAlign w:val="bottom"/>
          </w:tcPr>
          <w:p w14:paraId="668CDDD1" w14:textId="5FCA28EC" w:rsidR="00A302C5" w:rsidRPr="002E3B38" w:rsidRDefault="00A302C5" w:rsidP="0014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Browallia New" w:eastAsia="Arial Unicode MS" w:hAnsi="Browallia New" w:cs="Browallia New"/>
                <w:sz w:val="24"/>
                <w:szCs w:val="24"/>
                <w:lang w:val="en-GB"/>
              </w:rPr>
            </w:pPr>
            <w:r w:rsidRPr="002E3B38">
              <w:rPr>
                <w:rFonts w:ascii="Browallia New" w:eastAsia="Arial Unicode MS" w:hAnsi="Browallia New" w:cs="Browallia New"/>
                <w:sz w:val="24"/>
                <w:szCs w:val="24"/>
                <w:lang w:val="en-GB"/>
              </w:rPr>
              <w:t>48,453,737</w:t>
            </w:r>
          </w:p>
        </w:tc>
        <w:tc>
          <w:tcPr>
            <w:tcW w:w="1264" w:type="dxa"/>
            <w:shd w:val="clear" w:color="auto" w:fill="auto"/>
          </w:tcPr>
          <w:p w14:paraId="45268D31" w14:textId="3C957B63" w:rsidR="00A302C5" w:rsidRPr="002E3B38" w:rsidRDefault="00E248AD" w:rsidP="00E2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DC7CCF" w:rsidRPr="002E3B38">
              <w:rPr>
                <w:rFonts w:ascii="Browallia New" w:eastAsia="Arial Unicode MS" w:hAnsi="Browallia New" w:cs="Browallia New"/>
                <w:sz w:val="24"/>
                <w:szCs w:val="24"/>
                <w:lang w:val="en-GB"/>
              </w:rPr>
              <w:t>-</w:t>
            </w:r>
          </w:p>
        </w:tc>
        <w:tc>
          <w:tcPr>
            <w:tcW w:w="1341" w:type="dxa"/>
            <w:shd w:val="clear" w:color="auto" w:fill="auto"/>
          </w:tcPr>
          <w:p w14:paraId="73036AB6" w14:textId="2A5FD4B8" w:rsidR="00A302C5" w:rsidRPr="002E3B38" w:rsidRDefault="00E248AD" w:rsidP="00E2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center"/>
              <w:rPr>
                <w:rFonts w:ascii="Browallia New" w:eastAsia="Arial Unicode MS" w:hAnsi="Browallia New" w:cs="Browallia New"/>
                <w:sz w:val="24"/>
                <w:szCs w:val="24"/>
                <w:lang w:val="en-GB"/>
              </w:rPr>
            </w:pPr>
            <w:r w:rsidRPr="002E3B38">
              <w:rPr>
                <w:rFonts w:ascii="Browallia New" w:eastAsia="Arial Unicode MS" w:hAnsi="Browallia New" w:cs="Browallia New"/>
                <w:sz w:val="28"/>
                <w:szCs w:val="28"/>
                <w:lang w:val="en-GB"/>
              </w:rPr>
              <w:t xml:space="preserve">        </w:t>
            </w:r>
            <w:r w:rsidR="00DC7CCF" w:rsidRPr="002E3B38">
              <w:rPr>
                <w:rFonts w:ascii="Browallia New" w:eastAsia="Arial Unicode MS" w:hAnsi="Browallia New" w:cs="Browallia New"/>
                <w:sz w:val="24"/>
                <w:szCs w:val="24"/>
                <w:lang w:val="en-GB"/>
              </w:rPr>
              <w:t>-</w:t>
            </w:r>
          </w:p>
        </w:tc>
      </w:tr>
    </w:tbl>
    <w:p w14:paraId="049E9170" w14:textId="77777777" w:rsidR="00046AF6" w:rsidRPr="002E3B38" w:rsidRDefault="00046AF6" w:rsidP="000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6"/>
          <w:szCs w:val="26"/>
        </w:rPr>
      </w:pPr>
    </w:p>
    <w:p w14:paraId="2BD5CB05" w14:textId="77777777" w:rsidR="00064814" w:rsidRPr="002E3B38" w:rsidRDefault="00064814" w:rsidP="000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6"/>
          <w:szCs w:val="26"/>
        </w:rPr>
      </w:pPr>
    </w:p>
    <w:p w14:paraId="277CF9C1" w14:textId="77777777" w:rsidR="00064814" w:rsidRPr="002E3B38" w:rsidRDefault="00064814" w:rsidP="000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6"/>
          <w:szCs w:val="26"/>
        </w:rPr>
      </w:pPr>
    </w:p>
    <w:p w14:paraId="3D853F24" w14:textId="77777777" w:rsidR="00757517" w:rsidRPr="002E3B38" w:rsidRDefault="00E96F91" w:rsidP="00E96F91">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color w:val="000000" w:themeColor="text1"/>
          <w:sz w:val="28"/>
          <w:szCs w:val="28"/>
          <w:lang w:val="en-GB"/>
        </w:rPr>
      </w:pPr>
      <w:r w:rsidRPr="002E3B38">
        <w:rPr>
          <w:rFonts w:ascii="Browallia New" w:eastAsia="Arial Unicode MS" w:hAnsi="Browallia New" w:cs="Browallia New"/>
          <w:b/>
          <w:bCs/>
          <w:sz w:val="26"/>
          <w:szCs w:val="26"/>
          <w:cs/>
        </w:rPr>
        <w:lastRenderedPageBreak/>
        <w:t>ต้นทุน</w:t>
      </w:r>
      <w:r w:rsidRPr="002E3B38">
        <w:rPr>
          <w:rFonts w:ascii="Browallia New" w:hAnsi="Browallia New" w:cs="Browallia New"/>
          <w:b/>
          <w:bCs/>
          <w:color w:val="000000" w:themeColor="text1"/>
          <w:sz w:val="28"/>
          <w:szCs w:val="28"/>
          <w:cs/>
          <w:lang w:val="en-GB"/>
        </w:rPr>
        <w:t>ทางการเงิน</w:t>
      </w:r>
    </w:p>
    <w:p w14:paraId="492971CC" w14:textId="77777777" w:rsidR="00757517" w:rsidRPr="002E3B38" w:rsidRDefault="00757517" w:rsidP="0075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en-GB"/>
        </w:rPr>
      </w:pPr>
    </w:p>
    <w:tbl>
      <w:tblPr>
        <w:tblW w:w="9142"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1"/>
      </w:tblGrid>
      <w:tr w:rsidR="002658BD" w:rsidRPr="002E3B38" w14:paraId="575E46F1" w14:textId="77777777" w:rsidTr="00A77A0B">
        <w:tc>
          <w:tcPr>
            <w:tcW w:w="3498" w:type="dxa"/>
            <w:shd w:val="clear" w:color="auto" w:fill="FFFFFF" w:themeFill="background1"/>
            <w:vAlign w:val="bottom"/>
          </w:tcPr>
          <w:p w14:paraId="3BD42B6F" w14:textId="77777777" w:rsidR="002658BD" w:rsidRPr="002E3B3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5644" w:type="dxa"/>
            <w:gridSpan w:val="4"/>
            <w:shd w:val="clear" w:color="auto" w:fill="FFFFFF" w:themeFill="background1"/>
            <w:vAlign w:val="bottom"/>
          </w:tcPr>
          <w:p w14:paraId="06B13581" w14:textId="40D1A32C" w:rsidR="002658BD" w:rsidRPr="002E3B38" w:rsidRDefault="002658BD" w:rsidP="006E51C4">
            <w:pPr>
              <w:spacing w:before="6" w:after="6"/>
              <w:ind w:right="-72"/>
              <w:jc w:val="right"/>
              <w:rPr>
                <w:rFonts w:ascii="Browallia New" w:eastAsia="Arial Unicode MS" w:hAnsi="Browallia New" w:cs="Browallia New"/>
                <w:b/>
                <w:bCs/>
                <w:snapToGrid w:val="0"/>
                <w:spacing w:val="-4"/>
                <w:sz w:val="24"/>
                <w:szCs w:val="24"/>
                <w:lang w:eastAsia="th-TH"/>
              </w:rPr>
            </w:pPr>
            <w:r w:rsidRPr="002E3B38">
              <w:rPr>
                <w:rFonts w:ascii="Browallia New" w:eastAsia="Arial Unicode MS" w:hAnsi="Browallia New" w:cs="Browallia New"/>
                <w:snapToGrid w:val="0"/>
                <w:spacing w:val="-4"/>
                <w:sz w:val="24"/>
                <w:szCs w:val="24"/>
                <w:cs/>
                <w:lang w:eastAsia="th-TH"/>
              </w:rPr>
              <w:t xml:space="preserve">(หน่วย </w:t>
            </w:r>
            <w:r w:rsidRPr="002E3B38">
              <w:rPr>
                <w:rFonts w:ascii="Browallia New" w:eastAsia="Arial Unicode MS" w:hAnsi="Browallia New" w:cs="Browallia New"/>
                <w:snapToGrid w:val="0"/>
                <w:spacing w:val="-4"/>
                <w:sz w:val="24"/>
                <w:szCs w:val="24"/>
                <w:lang w:eastAsia="th-TH"/>
              </w:rPr>
              <w:t xml:space="preserve">: </w:t>
            </w:r>
            <w:r w:rsidRPr="002E3B38">
              <w:rPr>
                <w:rFonts w:ascii="Browallia New" w:eastAsia="Arial Unicode MS" w:hAnsi="Browallia New" w:cs="Browallia New"/>
                <w:snapToGrid w:val="0"/>
                <w:spacing w:val="-4"/>
                <w:sz w:val="24"/>
                <w:szCs w:val="24"/>
                <w:cs/>
                <w:lang w:eastAsia="th-TH"/>
              </w:rPr>
              <w:t>บาท)</w:t>
            </w:r>
          </w:p>
        </w:tc>
      </w:tr>
      <w:tr w:rsidR="002658BD" w:rsidRPr="002E3B38" w14:paraId="2E2AD451" w14:textId="77777777" w:rsidTr="00A77A0B">
        <w:tc>
          <w:tcPr>
            <w:tcW w:w="3498" w:type="dxa"/>
            <w:shd w:val="clear" w:color="auto" w:fill="FFFFFF" w:themeFill="background1"/>
            <w:vAlign w:val="bottom"/>
          </w:tcPr>
          <w:p w14:paraId="5EC3129F" w14:textId="77777777" w:rsidR="002658BD" w:rsidRPr="002E3B3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2822" w:type="dxa"/>
            <w:gridSpan w:val="2"/>
            <w:shd w:val="clear" w:color="auto" w:fill="FFFFFF" w:themeFill="background1"/>
            <w:vAlign w:val="bottom"/>
          </w:tcPr>
          <w:p w14:paraId="7CAE3965" w14:textId="56F7EA04" w:rsidR="002658BD" w:rsidRPr="002E3B38" w:rsidRDefault="002658BD" w:rsidP="00A77A0B">
            <w:pPr>
              <w:pBdr>
                <w:bottom w:val="single" w:sz="4" w:space="1" w:color="auto"/>
              </w:pBdr>
              <w:spacing w:before="6" w:after="6"/>
              <w:ind w:right="-72"/>
              <w:jc w:val="center"/>
              <w:rPr>
                <w:rFonts w:ascii="Browallia New" w:eastAsia="Arial Unicode MS" w:hAnsi="Browallia New" w:cs="Browallia New"/>
                <w:snapToGrid w:val="0"/>
                <w:spacing w:val="-4"/>
                <w:sz w:val="24"/>
                <w:szCs w:val="24"/>
                <w:cs/>
                <w:lang w:eastAsia="th-TH"/>
              </w:rPr>
            </w:pPr>
            <w:r w:rsidRPr="002E3B38">
              <w:rPr>
                <w:rFonts w:ascii="Browallia New" w:eastAsia="Arial Unicode MS" w:hAnsi="Browallia New" w:cs="Browallia New"/>
                <w:snapToGrid w:val="0"/>
                <w:spacing w:val="-4"/>
                <w:sz w:val="24"/>
                <w:szCs w:val="24"/>
                <w:cs/>
                <w:lang w:eastAsia="th-TH"/>
              </w:rPr>
              <w:t>งบการเงินรวม</w:t>
            </w:r>
          </w:p>
        </w:tc>
        <w:tc>
          <w:tcPr>
            <w:tcW w:w="2822" w:type="dxa"/>
            <w:gridSpan w:val="2"/>
            <w:shd w:val="clear" w:color="auto" w:fill="FFFFFF" w:themeFill="background1"/>
            <w:vAlign w:val="bottom"/>
          </w:tcPr>
          <w:p w14:paraId="42DCDD83" w14:textId="6AA25A4E" w:rsidR="002658BD" w:rsidRPr="002E3B38" w:rsidRDefault="00225A6B" w:rsidP="00A77A0B">
            <w:pPr>
              <w:pBdr>
                <w:bottom w:val="single" w:sz="4" w:space="1" w:color="auto"/>
              </w:pBdr>
              <w:spacing w:before="6" w:after="6"/>
              <w:ind w:right="-72"/>
              <w:jc w:val="center"/>
              <w:rPr>
                <w:rFonts w:ascii="Browallia New" w:eastAsia="Arial Unicode MS" w:hAnsi="Browallia New" w:cs="Browallia New"/>
                <w:snapToGrid w:val="0"/>
                <w:spacing w:val="-4"/>
                <w:sz w:val="24"/>
                <w:szCs w:val="24"/>
                <w:cs/>
                <w:lang w:eastAsia="th-TH"/>
              </w:rPr>
            </w:pPr>
            <w:r w:rsidRPr="002E3B38">
              <w:rPr>
                <w:rFonts w:ascii="Browallia New" w:eastAsia="Arial Unicode MS" w:hAnsi="Browallia New" w:cs="Browallia New"/>
                <w:snapToGrid w:val="0"/>
                <w:spacing w:val="-4"/>
                <w:sz w:val="24"/>
                <w:szCs w:val="24"/>
                <w:cs/>
                <w:lang w:eastAsia="th-TH"/>
              </w:rPr>
              <w:t>งบการเงินเฉพาะบริษัท</w:t>
            </w:r>
          </w:p>
        </w:tc>
      </w:tr>
      <w:tr w:rsidR="002658BD" w:rsidRPr="002E3B38" w14:paraId="5B39DCCC" w14:textId="77777777" w:rsidTr="00A77A0B">
        <w:tc>
          <w:tcPr>
            <w:tcW w:w="3498" w:type="dxa"/>
            <w:shd w:val="clear" w:color="auto" w:fill="FFFFFF" w:themeFill="background1"/>
            <w:vAlign w:val="bottom"/>
          </w:tcPr>
          <w:p w14:paraId="56D4646A" w14:textId="77777777" w:rsidR="002658BD" w:rsidRPr="002E3B38" w:rsidRDefault="002658BD" w:rsidP="002658BD">
            <w:pPr>
              <w:spacing w:before="6" w:after="6"/>
              <w:ind w:left="-111"/>
              <w:jc w:val="thaiDistribute"/>
              <w:rPr>
                <w:rFonts w:ascii="Browallia New" w:eastAsia="Arial Unicode MS" w:hAnsi="Browallia New" w:cs="Browallia New"/>
                <w:snapToGrid w:val="0"/>
                <w:spacing w:val="-4"/>
                <w:sz w:val="24"/>
                <w:szCs w:val="24"/>
                <w:lang w:val="en-GB" w:eastAsia="th-TH"/>
              </w:rPr>
            </w:pPr>
          </w:p>
        </w:tc>
        <w:tc>
          <w:tcPr>
            <w:tcW w:w="1411" w:type="dxa"/>
            <w:shd w:val="clear" w:color="auto" w:fill="FFFFFF" w:themeFill="background1"/>
            <w:vAlign w:val="bottom"/>
          </w:tcPr>
          <w:p w14:paraId="2D1D20AF" w14:textId="01F97498" w:rsidR="002658BD" w:rsidRPr="002E3B3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7</w:t>
            </w:r>
          </w:p>
        </w:tc>
        <w:tc>
          <w:tcPr>
            <w:tcW w:w="1411" w:type="dxa"/>
            <w:shd w:val="clear" w:color="auto" w:fill="FFFFFF" w:themeFill="background1"/>
            <w:vAlign w:val="bottom"/>
          </w:tcPr>
          <w:p w14:paraId="517B9BCF" w14:textId="1BF8F3B8" w:rsidR="002658BD" w:rsidRPr="002E3B3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6</w:t>
            </w:r>
          </w:p>
        </w:tc>
        <w:tc>
          <w:tcPr>
            <w:tcW w:w="1411" w:type="dxa"/>
            <w:shd w:val="clear" w:color="auto" w:fill="FFFFFF" w:themeFill="background1"/>
            <w:vAlign w:val="bottom"/>
          </w:tcPr>
          <w:p w14:paraId="0E1543EC" w14:textId="74BBE8BE" w:rsidR="002658BD" w:rsidRPr="002E3B3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7</w:t>
            </w:r>
          </w:p>
        </w:tc>
        <w:tc>
          <w:tcPr>
            <w:tcW w:w="1411" w:type="dxa"/>
            <w:shd w:val="clear" w:color="auto" w:fill="FFFFFF" w:themeFill="background1"/>
            <w:vAlign w:val="bottom"/>
          </w:tcPr>
          <w:p w14:paraId="60DB618A" w14:textId="32230AF2" w:rsidR="002658BD" w:rsidRPr="002E3B38" w:rsidRDefault="002658BD" w:rsidP="00A77A0B">
            <w:pPr>
              <w:pStyle w:val="a9"/>
              <w:pBdr>
                <w:bottom w:val="single" w:sz="4" w:space="1" w:color="auto"/>
              </w:pBdr>
              <w:tabs>
                <w:tab w:val="right" w:pos="1195"/>
              </w:tabs>
              <w:spacing w:before="6" w:after="6"/>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napToGrid w:val="0"/>
                <w:sz w:val="24"/>
                <w:szCs w:val="24"/>
                <w:lang w:val="en-GB" w:eastAsia="th-TH"/>
              </w:rPr>
              <w:t>256</w:t>
            </w:r>
            <w:r w:rsidR="00A302C5" w:rsidRPr="002E3B38">
              <w:rPr>
                <w:rFonts w:ascii="Browallia New" w:eastAsia="Arial Unicode MS" w:hAnsi="Browallia New" w:cs="Browallia New"/>
                <w:snapToGrid w:val="0"/>
                <w:sz w:val="24"/>
                <w:szCs w:val="24"/>
                <w:lang w:val="en-GB" w:eastAsia="th-TH"/>
              </w:rPr>
              <w:t>6</w:t>
            </w:r>
          </w:p>
        </w:tc>
      </w:tr>
      <w:tr w:rsidR="002658BD" w:rsidRPr="002E3B38" w14:paraId="66388400" w14:textId="77777777" w:rsidTr="00A77A0B">
        <w:trPr>
          <w:trHeight w:val="70"/>
        </w:trPr>
        <w:tc>
          <w:tcPr>
            <w:tcW w:w="3498" w:type="dxa"/>
            <w:shd w:val="clear" w:color="auto" w:fill="FFFFFF" w:themeFill="background1"/>
            <w:vAlign w:val="bottom"/>
          </w:tcPr>
          <w:p w14:paraId="4B079AC9" w14:textId="77777777" w:rsidR="002658BD" w:rsidRPr="002E3B38" w:rsidRDefault="002658BD"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DC9DF77" w14:textId="77777777" w:rsidR="002658BD" w:rsidRPr="002E3B3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448EDF40" w14:textId="77777777" w:rsidR="002658BD" w:rsidRPr="002E3B3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8178061" w14:textId="77777777" w:rsidR="002658BD" w:rsidRPr="002E3B3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78A4D2D1" w14:textId="77777777" w:rsidR="002658BD" w:rsidRPr="002E3B38" w:rsidRDefault="002658BD"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r>
      <w:tr w:rsidR="00A302C5" w:rsidRPr="002E3B38" w14:paraId="07A6A8A5" w14:textId="77777777" w:rsidTr="00757517">
        <w:tc>
          <w:tcPr>
            <w:tcW w:w="3498" w:type="dxa"/>
            <w:shd w:val="clear" w:color="auto" w:fill="FFFFFF" w:themeFill="background1"/>
          </w:tcPr>
          <w:p w14:paraId="212CD961"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ดอกเบี้ยจ่ายเงินกู้ยืมระยะสั้นจากสถาบันการเงิน</w:t>
            </w:r>
          </w:p>
        </w:tc>
        <w:tc>
          <w:tcPr>
            <w:tcW w:w="1411" w:type="dxa"/>
            <w:shd w:val="clear" w:color="auto" w:fill="FFFFFF" w:themeFill="background1"/>
            <w:vAlign w:val="bottom"/>
          </w:tcPr>
          <w:p w14:paraId="509C2EDC" w14:textId="49731115" w:rsidR="00A302C5" w:rsidRPr="002E3B38" w:rsidRDefault="009A50C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77</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543</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348</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12BE98D9" w14:textId="2EB18989"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(64,958,230)</w:t>
            </w:r>
          </w:p>
        </w:tc>
        <w:tc>
          <w:tcPr>
            <w:tcW w:w="1411" w:type="dxa"/>
            <w:shd w:val="clear" w:color="auto" w:fill="FFFFFF" w:themeFill="background1"/>
            <w:vAlign w:val="bottom"/>
          </w:tcPr>
          <w:p w14:paraId="34FA7807" w14:textId="1C9F956D" w:rsidR="00A302C5" w:rsidRPr="002E3B38" w:rsidRDefault="009A50C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43</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215</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802</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07DB6B0E" w14:textId="3E89EF72"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(41,889,528)</w:t>
            </w:r>
          </w:p>
        </w:tc>
      </w:tr>
      <w:tr w:rsidR="00A302C5" w:rsidRPr="002E3B38" w14:paraId="78258348" w14:textId="77777777" w:rsidTr="00757517">
        <w:tc>
          <w:tcPr>
            <w:tcW w:w="3498" w:type="dxa"/>
            <w:shd w:val="clear" w:color="auto" w:fill="FFFFFF" w:themeFill="background1"/>
          </w:tcPr>
          <w:p w14:paraId="1FA06A08"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ดอกเบี้ยจ่ายเงินกู้ยืมระยะสั้นจากกิจการ</w:t>
            </w:r>
          </w:p>
        </w:tc>
        <w:tc>
          <w:tcPr>
            <w:tcW w:w="1411" w:type="dxa"/>
            <w:shd w:val="clear" w:color="auto" w:fill="FFFFFF" w:themeFill="background1"/>
            <w:vAlign w:val="bottom"/>
          </w:tcPr>
          <w:p w14:paraId="68106F33"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986DD81"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25EC7FDF"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7CF257F6"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A302C5" w:rsidRPr="002E3B38" w14:paraId="2D5121C6" w14:textId="77777777" w:rsidTr="00757517">
        <w:tc>
          <w:tcPr>
            <w:tcW w:w="3498" w:type="dxa"/>
            <w:shd w:val="clear" w:color="auto" w:fill="FFFFFF" w:themeFill="background1"/>
          </w:tcPr>
          <w:p w14:paraId="522A585E"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   ที่เกี่ยวข้องกัน </w:t>
            </w:r>
          </w:p>
        </w:tc>
        <w:tc>
          <w:tcPr>
            <w:tcW w:w="1411" w:type="dxa"/>
            <w:shd w:val="clear" w:color="auto" w:fill="FFFFFF" w:themeFill="background1"/>
            <w:vAlign w:val="bottom"/>
          </w:tcPr>
          <w:p w14:paraId="3D8CE7B0" w14:textId="4B58AA6E" w:rsidR="00A302C5" w:rsidRPr="002E3B38" w:rsidRDefault="00F33E4F" w:rsidP="00F3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61A12719" w14:textId="34E70D9C" w:rsidR="00A302C5" w:rsidRPr="002E3B38" w:rsidRDefault="00F33E4F" w:rsidP="00F3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7E65D3F4" w14:textId="39BD66E2" w:rsidR="00A302C5" w:rsidRPr="002E3B38" w:rsidRDefault="009A50C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6</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654</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448</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23812ABC" w14:textId="4CB3C1A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(10,004,283)</w:t>
            </w:r>
          </w:p>
        </w:tc>
      </w:tr>
      <w:tr w:rsidR="00A302C5" w:rsidRPr="002E3B38" w14:paraId="580E34BB" w14:textId="77777777" w:rsidTr="00757517">
        <w:tc>
          <w:tcPr>
            <w:tcW w:w="3498" w:type="dxa"/>
            <w:shd w:val="clear" w:color="auto" w:fill="FFFFFF" w:themeFill="background1"/>
          </w:tcPr>
          <w:p w14:paraId="1C897A9B"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ดอกเบี้ยจ่ายเงินกู้ยืมระยะยาวจากสถาบันการเงิน</w:t>
            </w:r>
          </w:p>
        </w:tc>
        <w:tc>
          <w:tcPr>
            <w:tcW w:w="1411" w:type="dxa"/>
            <w:shd w:val="clear" w:color="auto" w:fill="FFFFFF" w:themeFill="background1"/>
            <w:vAlign w:val="bottom"/>
          </w:tcPr>
          <w:p w14:paraId="61313F55" w14:textId="0ED41E82" w:rsidR="00A302C5" w:rsidRPr="002E3B38" w:rsidRDefault="009A50C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92</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009</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662</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39579478" w14:textId="5DD7D8F8"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(85,379,200)</w:t>
            </w:r>
          </w:p>
        </w:tc>
        <w:tc>
          <w:tcPr>
            <w:tcW w:w="1411" w:type="dxa"/>
            <w:shd w:val="clear" w:color="auto" w:fill="FFFFFF" w:themeFill="background1"/>
            <w:vAlign w:val="bottom"/>
          </w:tcPr>
          <w:p w14:paraId="6FE78B58" w14:textId="2FD7AEE5" w:rsidR="00A302C5" w:rsidRPr="002E3B38" w:rsidRDefault="009A50C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47</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724</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186</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20D9A150" w14:textId="27190A52"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(52,688,530)</w:t>
            </w:r>
          </w:p>
        </w:tc>
      </w:tr>
      <w:tr w:rsidR="00A302C5" w:rsidRPr="002E3B38" w14:paraId="12AFA98E" w14:textId="77777777" w:rsidTr="00757517">
        <w:tc>
          <w:tcPr>
            <w:tcW w:w="3498" w:type="dxa"/>
            <w:shd w:val="clear" w:color="auto" w:fill="FFFFFF" w:themeFill="background1"/>
          </w:tcPr>
          <w:p w14:paraId="3409CC64"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ดอกเบี้ยจ่ายหนี้สินตามสัญญาเช่า</w:t>
            </w:r>
          </w:p>
        </w:tc>
        <w:tc>
          <w:tcPr>
            <w:tcW w:w="1411" w:type="dxa"/>
            <w:shd w:val="clear" w:color="auto" w:fill="FFFFFF" w:themeFill="background1"/>
            <w:vAlign w:val="bottom"/>
          </w:tcPr>
          <w:p w14:paraId="76F2E5BA" w14:textId="0012D022" w:rsidR="00A302C5" w:rsidRPr="002E3B38" w:rsidRDefault="009A50C2"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26</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489</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629</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5F6402C2" w14:textId="3CAB9D34" w:rsidR="00A302C5" w:rsidRPr="002E3B38" w:rsidRDefault="00A302C5"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(28,150,570)</w:t>
            </w:r>
          </w:p>
        </w:tc>
        <w:tc>
          <w:tcPr>
            <w:tcW w:w="1411" w:type="dxa"/>
            <w:shd w:val="clear" w:color="auto" w:fill="FFFFFF" w:themeFill="background1"/>
            <w:vAlign w:val="bottom"/>
          </w:tcPr>
          <w:p w14:paraId="1ACAC5CA" w14:textId="045D494F" w:rsidR="00A302C5" w:rsidRPr="002E3B38" w:rsidRDefault="009A50C2"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12</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289</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229</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70128CC7" w14:textId="06ADBFCA" w:rsidR="00A302C5" w:rsidRPr="002E3B38" w:rsidRDefault="00A302C5"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(13,208,150)</w:t>
            </w:r>
          </w:p>
        </w:tc>
      </w:tr>
      <w:tr w:rsidR="00A302C5" w:rsidRPr="002E3B38" w14:paraId="14106541" w14:textId="77777777" w:rsidTr="00A77A0B">
        <w:tc>
          <w:tcPr>
            <w:tcW w:w="3498" w:type="dxa"/>
            <w:shd w:val="clear" w:color="auto" w:fill="FFFFFF" w:themeFill="background1"/>
          </w:tcPr>
          <w:p w14:paraId="7808586A"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334E4AC" w14:textId="5A3B476A" w:rsidR="00A302C5" w:rsidRPr="002E3B38" w:rsidRDefault="009A50C2" w:rsidP="00C13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196</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042</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638</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4F359897" w14:textId="1EBA9814" w:rsidR="00A302C5" w:rsidRPr="002E3B38" w:rsidRDefault="00A302C5" w:rsidP="00C13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(178,488,000)</w:t>
            </w:r>
          </w:p>
        </w:tc>
        <w:tc>
          <w:tcPr>
            <w:tcW w:w="1411" w:type="dxa"/>
            <w:shd w:val="clear" w:color="auto" w:fill="FFFFFF" w:themeFill="background1"/>
            <w:vAlign w:val="bottom"/>
          </w:tcPr>
          <w:p w14:paraId="562BA74E" w14:textId="51170896" w:rsidR="00A302C5" w:rsidRPr="002E3B38" w:rsidRDefault="009A50C2" w:rsidP="00C13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109</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883</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665</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63BE3BFE" w14:textId="52A34D3F" w:rsidR="00A302C5" w:rsidRPr="002E3B38" w:rsidRDefault="00A302C5" w:rsidP="00C138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(117,790,491)</w:t>
            </w:r>
          </w:p>
        </w:tc>
      </w:tr>
    </w:tbl>
    <w:p w14:paraId="1B57D6B3" w14:textId="4E625381" w:rsidR="00820DED" w:rsidRPr="002E3B38" w:rsidRDefault="00820DED" w:rsidP="0004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z w:val="28"/>
          <w:szCs w:val="28"/>
          <w:lang w:val="en-GB"/>
        </w:rPr>
      </w:pPr>
    </w:p>
    <w:p w14:paraId="356AF849" w14:textId="0A34817A" w:rsidR="00040478" w:rsidRPr="002E3B38" w:rsidRDefault="00820DED" w:rsidP="00820DED">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sz w:val="28"/>
          <w:szCs w:val="28"/>
          <w:lang w:val="en-GB"/>
        </w:rPr>
      </w:pPr>
      <w:r w:rsidRPr="002E3B38">
        <w:rPr>
          <w:rFonts w:ascii="Browallia New" w:eastAsia="Arial Unicode MS" w:hAnsi="Browallia New" w:cs="Browallia New"/>
          <w:b/>
          <w:bCs/>
          <w:sz w:val="28"/>
          <w:szCs w:val="28"/>
          <w:cs/>
          <w:lang w:val="en-GB"/>
        </w:rPr>
        <w:t>ภาษีเงินได้</w:t>
      </w:r>
    </w:p>
    <w:p w14:paraId="44429214" w14:textId="77777777" w:rsidR="00574FD5" w:rsidRPr="002E3B38" w:rsidRDefault="00574FD5" w:rsidP="0057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z w:val="28"/>
          <w:szCs w:val="28"/>
          <w:lang w:val="en-GB"/>
        </w:rPr>
      </w:pPr>
    </w:p>
    <w:p w14:paraId="03D77BC8" w14:textId="28079D17" w:rsidR="00574FD5" w:rsidRPr="002E3B38" w:rsidRDefault="00574FD5" w:rsidP="00574FD5">
      <w:pPr>
        <w:spacing w:line="240" w:lineRule="auto"/>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pacing w:val="-2"/>
          <w:sz w:val="28"/>
          <w:szCs w:val="28"/>
          <w:cs/>
        </w:rPr>
        <w:t>รายการ</w:t>
      </w:r>
      <w:r w:rsidRPr="002E3B38">
        <w:rPr>
          <w:rFonts w:ascii="Browallia New" w:eastAsia="Arial Unicode MS" w:hAnsi="Browallia New" w:cs="Browallia New"/>
          <w:sz w:val="28"/>
          <w:szCs w:val="28"/>
          <w:cs/>
        </w:rPr>
        <w:t xml:space="preserve">กระทบยอดภาษีเงินได้สำหรับปีสิ้นสุดวันที่ </w:t>
      </w:r>
      <w:r w:rsidRPr="002E3B38">
        <w:rPr>
          <w:rFonts w:ascii="Browallia New" w:eastAsia="Arial Unicode MS" w:hAnsi="Browallia New" w:cs="Browallia New"/>
          <w:sz w:val="28"/>
          <w:szCs w:val="28"/>
          <w:lang w:val="en-GB"/>
        </w:rPr>
        <w:t xml:space="preserve">31 </w:t>
      </w:r>
      <w:r w:rsidRPr="002E3B38">
        <w:rPr>
          <w:rFonts w:ascii="Browallia New" w:eastAsia="Arial Unicode MS" w:hAnsi="Browallia New" w:cs="Browallia New"/>
          <w:sz w:val="28"/>
          <w:szCs w:val="28"/>
          <w:cs/>
          <w:lang w:val="en-GB"/>
        </w:rPr>
        <w:t xml:space="preserve">ธันวาคม </w:t>
      </w:r>
      <w:r w:rsidRPr="002E3B38">
        <w:rPr>
          <w:rFonts w:ascii="Browallia New" w:eastAsia="Arial Unicode MS" w:hAnsi="Browallia New" w:cs="Browallia New"/>
          <w:sz w:val="28"/>
          <w:szCs w:val="28"/>
          <w:lang w:val="en-GB"/>
        </w:rPr>
        <w:t>256</w:t>
      </w:r>
      <w:r w:rsidR="00A302C5"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 xml:space="preserve"> </w:t>
      </w:r>
      <w:r w:rsidRPr="002E3B38">
        <w:rPr>
          <w:rFonts w:ascii="Browallia New" w:eastAsia="Arial Unicode MS" w:hAnsi="Browallia New" w:cs="Browallia New"/>
          <w:sz w:val="28"/>
          <w:szCs w:val="28"/>
          <w:cs/>
          <w:lang w:val="en-GB"/>
        </w:rPr>
        <w:t xml:space="preserve">และ </w:t>
      </w:r>
      <w:r w:rsidRPr="002E3B38">
        <w:rPr>
          <w:rFonts w:ascii="Browallia New" w:eastAsia="Arial Unicode MS" w:hAnsi="Browallia New" w:cs="Browallia New"/>
          <w:sz w:val="28"/>
          <w:szCs w:val="28"/>
          <w:lang w:val="en-GB"/>
        </w:rPr>
        <w:t>256</w:t>
      </w:r>
      <w:r w:rsidR="00A302C5"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cs/>
          <w:lang w:val="en-GB"/>
        </w:rPr>
        <w:t xml:space="preserve"> ประกอบด้วยรายละเอียดดังนี้</w:t>
      </w:r>
    </w:p>
    <w:p w14:paraId="7CB45788" w14:textId="77777777" w:rsidR="00574FD5" w:rsidRPr="002E3B38" w:rsidRDefault="00574FD5" w:rsidP="00546B10">
      <w:pPr>
        <w:pStyle w:val="BodyText"/>
        <w:spacing w:after="0"/>
        <w:jc w:val="thaiDistribute"/>
        <w:rPr>
          <w:rFonts w:ascii="Browallia New" w:eastAsia="Arial Unicode MS" w:hAnsi="Browallia New" w:cs="Browallia New"/>
          <w:b/>
          <w:bCs/>
          <w:sz w:val="28"/>
          <w:szCs w:val="28"/>
          <w:lang w:val="en-GB"/>
        </w:rPr>
      </w:pPr>
    </w:p>
    <w:tbl>
      <w:tblPr>
        <w:tblW w:w="9142" w:type="dxa"/>
        <w:tblInd w:w="426" w:type="dxa"/>
        <w:tblLayout w:type="fixed"/>
        <w:tblLook w:val="0000" w:firstRow="0" w:lastRow="0" w:firstColumn="0" w:lastColumn="0" w:noHBand="0" w:noVBand="0"/>
      </w:tblPr>
      <w:tblGrid>
        <w:gridCol w:w="3498"/>
        <w:gridCol w:w="1411"/>
        <w:gridCol w:w="1411"/>
        <w:gridCol w:w="1411"/>
        <w:gridCol w:w="1411"/>
      </w:tblGrid>
      <w:tr w:rsidR="00574FD5" w:rsidRPr="002E3B38" w14:paraId="43E1D586" w14:textId="77777777" w:rsidTr="00D35BB4">
        <w:tc>
          <w:tcPr>
            <w:tcW w:w="3498" w:type="dxa"/>
            <w:shd w:val="clear" w:color="auto" w:fill="auto"/>
            <w:vAlign w:val="bottom"/>
          </w:tcPr>
          <w:p w14:paraId="2D8EFF3C" w14:textId="77777777" w:rsidR="00574FD5" w:rsidRPr="002E3B3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5644" w:type="dxa"/>
            <w:gridSpan w:val="4"/>
            <w:shd w:val="clear" w:color="auto" w:fill="auto"/>
            <w:vAlign w:val="bottom"/>
          </w:tcPr>
          <w:p w14:paraId="43A24946" w14:textId="3CACD72F" w:rsidR="00574FD5" w:rsidRPr="002E3B38" w:rsidRDefault="00574FD5" w:rsidP="006E51C4">
            <w:pPr>
              <w:tabs>
                <w:tab w:val="clear" w:pos="227"/>
                <w:tab w:val="clear" w:pos="454"/>
                <w:tab w:val="left" w:pos="1166"/>
                <w:tab w:val="left" w:pos="1455"/>
              </w:tabs>
              <w:spacing w:line="240" w:lineRule="auto"/>
              <w:ind w:right="-72"/>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(หน่วย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tc>
      </w:tr>
      <w:tr w:rsidR="00574FD5" w:rsidRPr="002E3B38" w14:paraId="0257B5AD" w14:textId="77777777" w:rsidTr="00D35BB4">
        <w:tc>
          <w:tcPr>
            <w:tcW w:w="3498" w:type="dxa"/>
            <w:shd w:val="clear" w:color="auto" w:fill="auto"/>
            <w:vAlign w:val="bottom"/>
          </w:tcPr>
          <w:p w14:paraId="47D861A5" w14:textId="77777777" w:rsidR="00574FD5" w:rsidRPr="002E3B3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2822" w:type="dxa"/>
            <w:gridSpan w:val="2"/>
            <w:shd w:val="clear" w:color="auto" w:fill="auto"/>
            <w:vAlign w:val="bottom"/>
          </w:tcPr>
          <w:p w14:paraId="5326D50D" w14:textId="41CA226A" w:rsidR="00574FD5" w:rsidRPr="002E3B38" w:rsidRDefault="00574FD5" w:rsidP="00854063">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งบการเงินรวม</w:t>
            </w:r>
          </w:p>
        </w:tc>
        <w:tc>
          <w:tcPr>
            <w:tcW w:w="2822" w:type="dxa"/>
            <w:gridSpan w:val="2"/>
            <w:shd w:val="clear" w:color="auto" w:fill="auto"/>
            <w:vAlign w:val="bottom"/>
          </w:tcPr>
          <w:p w14:paraId="13C832F6" w14:textId="550AE902" w:rsidR="00574FD5" w:rsidRPr="002E3B38" w:rsidRDefault="00225A6B" w:rsidP="00854063">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งบการเงินเฉพาะบริษัท</w:t>
            </w:r>
          </w:p>
        </w:tc>
      </w:tr>
      <w:tr w:rsidR="00574FD5" w:rsidRPr="002E3B38" w14:paraId="76670D14" w14:textId="77777777" w:rsidTr="00D35BB4">
        <w:tc>
          <w:tcPr>
            <w:tcW w:w="3498" w:type="dxa"/>
            <w:shd w:val="clear" w:color="auto" w:fill="auto"/>
            <w:vAlign w:val="bottom"/>
          </w:tcPr>
          <w:p w14:paraId="49C96061" w14:textId="77777777" w:rsidR="00574FD5" w:rsidRPr="002E3B38" w:rsidRDefault="00574FD5" w:rsidP="00574FD5">
            <w:pPr>
              <w:tabs>
                <w:tab w:val="clear" w:pos="227"/>
                <w:tab w:val="clear" w:pos="454"/>
                <w:tab w:val="left" w:pos="1166"/>
                <w:tab w:val="left" w:pos="1455"/>
              </w:tabs>
              <w:spacing w:line="240" w:lineRule="auto"/>
              <w:jc w:val="center"/>
              <w:rPr>
                <w:rFonts w:ascii="Browallia New" w:eastAsia="Arial Unicode MS" w:hAnsi="Browallia New" w:cs="Browallia New"/>
                <w:sz w:val="28"/>
                <w:szCs w:val="28"/>
              </w:rPr>
            </w:pPr>
          </w:p>
        </w:tc>
        <w:tc>
          <w:tcPr>
            <w:tcW w:w="1411" w:type="dxa"/>
            <w:shd w:val="clear" w:color="auto" w:fill="auto"/>
            <w:vAlign w:val="bottom"/>
          </w:tcPr>
          <w:p w14:paraId="4D8335E4" w14:textId="004C6F39" w:rsidR="00574FD5" w:rsidRPr="002E3B3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2E3B38">
              <w:rPr>
                <w:rFonts w:ascii="Browallia New" w:eastAsia="Arial Unicode MS" w:hAnsi="Browallia New" w:cs="Browallia New"/>
              </w:rPr>
              <w:t>256</w:t>
            </w:r>
            <w:r w:rsidR="00A302C5" w:rsidRPr="002E3B38">
              <w:rPr>
                <w:rFonts w:ascii="Browallia New" w:eastAsia="Arial Unicode MS" w:hAnsi="Browallia New" w:cs="Browallia New"/>
              </w:rPr>
              <w:t>7</w:t>
            </w:r>
          </w:p>
        </w:tc>
        <w:tc>
          <w:tcPr>
            <w:tcW w:w="1411" w:type="dxa"/>
            <w:shd w:val="clear" w:color="auto" w:fill="auto"/>
            <w:vAlign w:val="bottom"/>
          </w:tcPr>
          <w:p w14:paraId="3DB73EB3" w14:textId="58184A26" w:rsidR="00574FD5" w:rsidRPr="002E3B3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2E3B38">
              <w:rPr>
                <w:rFonts w:ascii="Browallia New" w:eastAsia="Arial Unicode MS" w:hAnsi="Browallia New" w:cs="Browallia New"/>
              </w:rPr>
              <w:t>256</w:t>
            </w:r>
            <w:r w:rsidR="00A302C5" w:rsidRPr="002E3B38">
              <w:rPr>
                <w:rFonts w:ascii="Browallia New" w:eastAsia="Arial Unicode MS" w:hAnsi="Browallia New" w:cs="Browallia New"/>
              </w:rPr>
              <w:t>6</w:t>
            </w:r>
          </w:p>
        </w:tc>
        <w:tc>
          <w:tcPr>
            <w:tcW w:w="1411" w:type="dxa"/>
            <w:shd w:val="clear" w:color="auto" w:fill="auto"/>
            <w:vAlign w:val="bottom"/>
          </w:tcPr>
          <w:p w14:paraId="39ED2ED2" w14:textId="1C0054CE" w:rsidR="00574FD5" w:rsidRPr="002E3B3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2E3B38">
              <w:rPr>
                <w:rFonts w:ascii="Browallia New" w:eastAsia="Arial Unicode MS" w:hAnsi="Browallia New" w:cs="Browallia New"/>
              </w:rPr>
              <w:t>256</w:t>
            </w:r>
            <w:r w:rsidR="00A302C5" w:rsidRPr="002E3B38">
              <w:rPr>
                <w:rFonts w:ascii="Browallia New" w:eastAsia="Arial Unicode MS" w:hAnsi="Browallia New" w:cs="Browallia New"/>
              </w:rPr>
              <w:t>7</w:t>
            </w:r>
          </w:p>
        </w:tc>
        <w:tc>
          <w:tcPr>
            <w:tcW w:w="1411" w:type="dxa"/>
            <w:shd w:val="clear" w:color="auto" w:fill="auto"/>
            <w:vAlign w:val="bottom"/>
          </w:tcPr>
          <w:p w14:paraId="5B2A074D" w14:textId="3C1FAED8" w:rsidR="00574FD5" w:rsidRPr="002E3B38" w:rsidRDefault="00574FD5" w:rsidP="00854063">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cs/>
              </w:rPr>
            </w:pPr>
            <w:r w:rsidRPr="002E3B38">
              <w:rPr>
                <w:rFonts w:ascii="Browallia New" w:eastAsia="Arial Unicode MS" w:hAnsi="Browallia New" w:cs="Browallia New"/>
              </w:rPr>
              <w:t>256</w:t>
            </w:r>
            <w:r w:rsidR="00A302C5" w:rsidRPr="002E3B38">
              <w:rPr>
                <w:rFonts w:ascii="Browallia New" w:eastAsia="Arial Unicode MS" w:hAnsi="Browallia New" w:cs="Browallia New"/>
              </w:rPr>
              <w:t>6</w:t>
            </w:r>
          </w:p>
        </w:tc>
      </w:tr>
      <w:tr w:rsidR="00574FD5" w:rsidRPr="002E3B38" w14:paraId="6AAA1395" w14:textId="77777777" w:rsidTr="00D35BB4">
        <w:tc>
          <w:tcPr>
            <w:tcW w:w="3498" w:type="dxa"/>
            <w:shd w:val="clear" w:color="auto" w:fill="auto"/>
          </w:tcPr>
          <w:p w14:paraId="119D5F4B" w14:textId="77777777" w:rsidR="00574FD5" w:rsidRPr="002E3B38" w:rsidRDefault="00574FD5" w:rsidP="00574FD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p>
        </w:tc>
        <w:tc>
          <w:tcPr>
            <w:tcW w:w="1411" w:type="dxa"/>
            <w:shd w:val="clear" w:color="auto" w:fill="auto"/>
          </w:tcPr>
          <w:p w14:paraId="5D5D7BD0" w14:textId="77777777" w:rsidR="00574FD5" w:rsidRPr="002E3B3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shd w:val="clear" w:color="auto" w:fill="auto"/>
          </w:tcPr>
          <w:p w14:paraId="6663C3E9" w14:textId="77777777" w:rsidR="00574FD5" w:rsidRPr="002E3B3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shd w:val="clear" w:color="auto" w:fill="auto"/>
          </w:tcPr>
          <w:p w14:paraId="1C5FAA52" w14:textId="77777777" w:rsidR="00574FD5" w:rsidRPr="002E3B3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c>
          <w:tcPr>
            <w:tcW w:w="1411" w:type="dxa"/>
            <w:shd w:val="clear" w:color="auto" w:fill="auto"/>
          </w:tcPr>
          <w:p w14:paraId="1D15DC1D" w14:textId="77777777" w:rsidR="00574FD5" w:rsidRPr="002E3B38" w:rsidRDefault="00574FD5" w:rsidP="00574FD5">
            <w:pPr>
              <w:tabs>
                <w:tab w:val="clear" w:pos="227"/>
                <w:tab w:val="clear" w:pos="454"/>
                <w:tab w:val="left" w:pos="1166"/>
                <w:tab w:val="decimal" w:pos="1195"/>
                <w:tab w:val="left" w:pos="1455"/>
              </w:tabs>
              <w:spacing w:line="240" w:lineRule="auto"/>
              <w:jc w:val="both"/>
              <w:rPr>
                <w:rFonts w:ascii="Browallia New" w:eastAsia="Arial Unicode MS" w:hAnsi="Browallia New" w:cs="Browallia New"/>
                <w:sz w:val="28"/>
                <w:szCs w:val="28"/>
              </w:rPr>
            </w:pPr>
          </w:p>
        </w:tc>
      </w:tr>
      <w:tr w:rsidR="00A302C5" w:rsidRPr="002E3B38" w14:paraId="5B51F4D7" w14:textId="77777777" w:rsidTr="00D35BB4">
        <w:tc>
          <w:tcPr>
            <w:tcW w:w="3498" w:type="dxa"/>
            <w:shd w:val="clear" w:color="auto" w:fill="auto"/>
          </w:tcPr>
          <w:p w14:paraId="5BA883B7" w14:textId="77777777" w:rsidR="00546B10"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ภาษีเงินได้ในงวดปัจจุบันสำหรับ</w:t>
            </w:r>
          </w:p>
          <w:p w14:paraId="19BE2D2C" w14:textId="5B5EB73D" w:rsidR="00A302C5" w:rsidRPr="002E3B38" w:rsidRDefault="00A302C5" w:rsidP="00546B10">
            <w:pPr>
              <w:tabs>
                <w:tab w:val="clear" w:pos="227"/>
                <w:tab w:val="clear" w:pos="454"/>
                <w:tab w:val="left" w:pos="1166"/>
                <w:tab w:val="left" w:pos="1455"/>
              </w:tabs>
              <w:spacing w:line="240" w:lineRule="auto"/>
              <w:ind w:firstLine="170"/>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กำไรทางภาษีสำหรับปี</w:t>
            </w:r>
          </w:p>
        </w:tc>
        <w:tc>
          <w:tcPr>
            <w:tcW w:w="1411" w:type="dxa"/>
            <w:shd w:val="clear" w:color="auto" w:fill="auto"/>
          </w:tcPr>
          <w:p w14:paraId="15B07ABA" w14:textId="77777777" w:rsidR="00546B10" w:rsidRPr="002E3B38" w:rsidRDefault="00546B10"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2FD7B5FF" w14:textId="57FA2AD8" w:rsidR="00A302C5" w:rsidRPr="002E3B38" w:rsidRDefault="00BA4B4B"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w:t>
            </w:r>
            <w:r w:rsidR="004C2B40" w:rsidRPr="004C2B40">
              <w:rPr>
                <w:rFonts w:ascii="Browallia New" w:eastAsia="Arial Unicode MS" w:hAnsi="Browallia New" w:cs="Browallia New"/>
                <w:sz w:val="28"/>
                <w:szCs w:val="28"/>
              </w:rPr>
              <w:t>94</w:t>
            </w:r>
            <w:r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138</w:t>
            </w:r>
            <w:r w:rsidRPr="002E3B38">
              <w:rPr>
                <w:rFonts w:ascii="Browallia New" w:eastAsia="Arial Unicode MS" w:hAnsi="Browallia New" w:cs="Browallia New"/>
                <w:sz w:val="28"/>
                <w:szCs w:val="28"/>
              </w:rPr>
              <w:t>,</w:t>
            </w:r>
            <w:r w:rsidR="004C2B40" w:rsidRPr="004C2B40">
              <w:rPr>
                <w:rFonts w:ascii="Browallia New" w:eastAsia="Arial Unicode MS" w:hAnsi="Browallia New" w:cs="Browallia New"/>
                <w:sz w:val="28"/>
                <w:szCs w:val="28"/>
              </w:rPr>
              <w:t>007</w:t>
            </w:r>
            <w:r w:rsidRPr="002E3B38">
              <w:rPr>
                <w:rFonts w:ascii="Browallia New" w:eastAsia="Arial Unicode MS" w:hAnsi="Browallia New" w:cs="Browallia New"/>
                <w:sz w:val="28"/>
                <w:szCs w:val="28"/>
                <w:cs/>
              </w:rPr>
              <w:t>)</w:t>
            </w:r>
          </w:p>
        </w:tc>
        <w:tc>
          <w:tcPr>
            <w:tcW w:w="1411" w:type="dxa"/>
            <w:shd w:val="clear" w:color="auto" w:fill="auto"/>
          </w:tcPr>
          <w:p w14:paraId="78804B43" w14:textId="77777777" w:rsidR="00195AA4" w:rsidRPr="002E3B38" w:rsidRDefault="00195AA4"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016DB648" w14:textId="4D66B6D1"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(258,215,238)</w:t>
            </w:r>
          </w:p>
        </w:tc>
        <w:tc>
          <w:tcPr>
            <w:tcW w:w="1411" w:type="dxa"/>
            <w:shd w:val="clear" w:color="auto" w:fill="auto"/>
          </w:tcPr>
          <w:p w14:paraId="576AC195" w14:textId="77777777" w:rsidR="00546B10" w:rsidRPr="002E3B38" w:rsidRDefault="00546B10"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68F695EF" w14:textId="2E60ECD7" w:rsidR="00A302C5" w:rsidRPr="002E3B38" w:rsidRDefault="009F1E49"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w:t>
            </w:r>
            <w:r w:rsidRPr="002E3B38">
              <w:rPr>
                <w:rFonts w:ascii="Browallia New" w:eastAsia="Arial Unicode MS" w:hAnsi="Browallia New" w:cs="Browallia New"/>
                <w:sz w:val="28"/>
                <w:szCs w:val="28"/>
              </w:rPr>
              <w:t>49,378</w:t>
            </w:r>
            <w:r w:rsidRPr="002E3B38">
              <w:rPr>
                <w:rFonts w:ascii="Browallia New" w:eastAsia="Arial Unicode MS" w:hAnsi="Browallia New" w:cs="Browallia New"/>
                <w:sz w:val="28"/>
                <w:szCs w:val="28"/>
                <w:cs/>
              </w:rPr>
              <w:t>)</w:t>
            </w:r>
          </w:p>
        </w:tc>
        <w:tc>
          <w:tcPr>
            <w:tcW w:w="1411" w:type="dxa"/>
            <w:shd w:val="clear" w:color="auto" w:fill="auto"/>
          </w:tcPr>
          <w:p w14:paraId="23C071BB" w14:textId="77777777" w:rsidR="00195AA4" w:rsidRPr="002E3B38" w:rsidRDefault="00195AA4"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p w14:paraId="56E2F15A" w14:textId="6CD43349"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(299,903,147)</w:t>
            </w:r>
          </w:p>
        </w:tc>
      </w:tr>
      <w:tr w:rsidR="00A302C5" w:rsidRPr="002E3B38" w14:paraId="7FDE5E31" w14:textId="77777777" w:rsidTr="00D35BB4">
        <w:tc>
          <w:tcPr>
            <w:tcW w:w="3498" w:type="dxa"/>
            <w:shd w:val="clear" w:color="auto" w:fill="auto"/>
          </w:tcPr>
          <w:p w14:paraId="722AD290"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ภาษีเงินได้ปีก่อนบันทึกสูงไป</w:t>
            </w:r>
          </w:p>
        </w:tc>
        <w:tc>
          <w:tcPr>
            <w:tcW w:w="1411" w:type="dxa"/>
            <w:shd w:val="clear" w:color="auto" w:fill="auto"/>
            <w:vAlign w:val="bottom"/>
          </w:tcPr>
          <w:p w14:paraId="6FDCE52E" w14:textId="6DCF38DE" w:rsidR="00A302C5" w:rsidRPr="002E3B38" w:rsidRDefault="004C2B40"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4</w:t>
            </w:r>
            <w:r w:rsidR="00BA4B4B"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783</w:t>
            </w:r>
            <w:r w:rsidR="00BA4B4B"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5</w:t>
            </w:r>
            <w:r w:rsidR="00DC562B" w:rsidRPr="002E3B38">
              <w:rPr>
                <w:rFonts w:ascii="Browallia New" w:eastAsia="Arial Unicode MS" w:hAnsi="Browallia New" w:cs="Browallia New"/>
                <w:sz w:val="28"/>
                <w:szCs w:val="28"/>
              </w:rPr>
              <w:t>89</w:t>
            </w:r>
          </w:p>
        </w:tc>
        <w:tc>
          <w:tcPr>
            <w:tcW w:w="1411" w:type="dxa"/>
            <w:shd w:val="clear" w:color="auto" w:fill="auto"/>
            <w:vAlign w:val="bottom"/>
          </w:tcPr>
          <w:p w14:paraId="0851141E" w14:textId="7B5A611C" w:rsidR="00A302C5" w:rsidRPr="002E3B38" w:rsidRDefault="00546B10" w:rsidP="00F7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4"/>
                <w:szCs w:val="24"/>
              </w:rPr>
              <w:t xml:space="preserve">       </w:t>
            </w:r>
            <w:r w:rsidR="00F77D31" w:rsidRPr="002E3B38">
              <w:rPr>
                <w:rFonts w:ascii="Browallia New" w:eastAsia="Arial Unicode MS" w:hAnsi="Browallia New" w:cs="Browallia New"/>
                <w:sz w:val="24"/>
                <w:szCs w:val="24"/>
              </w:rPr>
              <w:t xml:space="preserve"> </w:t>
            </w:r>
            <w:r w:rsidR="00A302C5" w:rsidRPr="002E3B38">
              <w:rPr>
                <w:rFonts w:ascii="Browallia New" w:eastAsia="Arial Unicode MS" w:hAnsi="Browallia New" w:cs="Browallia New"/>
                <w:sz w:val="28"/>
                <w:szCs w:val="28"/>
              </w:rPr>
              <w:t>-</w:t>
            </w:r>
          </w:p>
        </w:tc>
        <w:tc>
          <w:tcPr>
            <w:tcW w:w="1411" w:type="dxa"/>
            <w:shd w:val="clear" w:color="auto" w:fill="auto"/>
            <w:vAlign w:val="bottom"/>
          </w:tcPr>
          <w:p w14:paraId="297D86DC" w14:textId="36AC493E" w:rsidR="00A302C5" w:rsidRPr="002E3B38" w:rsidRDefault="009F1E49" w:rsidP="006E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1,308,81</w:t>
            </w:r>
            <w:r w:rsidR="00C509DE" w:rsidRPr="002E3B38">
              <w:rPr>
                <w:rFonts w:ascii="Browallia New" w:eastAsia="Arial Unicode MS" w:hAnsi="Browallia New" w:cs="Browallia New"/>
                <w:sz w:val="28"/>
                <w:szCs w:val="28"/>
              </w:rPr>
              <w:t>7</w:t>
            </w:r>
          </w:p>
        </w:tc>
        <w:tc>
          <w:tcPr>
            <w:tcW w:w="1411" w:type="dxa"/>
            <w:shd w:val="clear" w:color="auto" w:fill="auto"/>
            <w:vAlign w:val="bottom"/>
          </w:tcPr>
          <w:p w14:paraId="4FAB7618" w14:textId="6CAE5C62" w:rsidR="00A302C5" w:rsidRPr="002E3B38" w:rsidRDefault="00546B10" w:rsidP="00F77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4"/>
                <w:szCs w:val="24"/>
              </w:rPr>
              <w:t xml:space="preserve">       </w:t>
            </w:r>
            <w:r w:rsidR="00F77D31" w:rsidRPr="002E3B38">
              <w:rPr>
                <w:rFonts w:ascii="Browallia New" w:eastAsia="Arial Unicode MS" w:hAnsi="Browallia New" w:cs="Browallia New"/>
                <w:sz w:val="24"/>
                <w:szCs w:val="24"/>
              </w:rPr>
              <w:t xml:space="preserve"> </w:t>
            </w:r>
            <w:r w:rsidR="00A302C5" w:rsidRPr="002E3B38">
              <w:rPr>
                <w:rFonts w:ascii="Browallia New" w:eastAsia="Arial Unicode MS" w:hAnsi="Browallia New" w:cs="Browallia New"/>
                <w:sz w:val="28"/>
                <w:szCs w:val="28"/>
              </w:rPr>
              <w:t>-</w:t>
            </w:r>
          </w:p>
        </w:tc>
      </w:tr>
      <w:tr w:rsidR="00A302C5" w:rsidRPr="002E3B38" w14:paraId="190B9245" w14:textId="77777777" w:rsidTr="00D35BB4">
        <w:tc>
          <w:tcPr>
            <w:tcW w:w="3498" w:type="dxa"/>
            <w:shd w:val="clear" w:color="auto" w:fill="auto"/>
          </w:tcPr>
          <w:p w14:paraId="10D07816"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ภาษีเงินได้รอการตัดบัญชี:</w:t>
            </w:r>
          </w:p>
        </w:tc>
        <w:tc>
          <w:tcPr>
            <w:tcW w:w="1411" w:type="dxa"/>
            <w:shd w:val="clear" w:color="auto" w:fill="auto"/>
            <w:vAlign w:val="bottom"/>
          </w:tcPr>
          <w:p w14:paraId="289BA841" w14:textId="31B31FE1"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76928B4B" w14:textId="77777777"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6EF6B999" w14:textId="7EF5AB21"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0A3B1E71" w14:textId="77777777"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r>
      <w:tr w:rsidR="00A302C5" w:rsidRPr="002E3B38" w14:paraId="064C6A03" w14:textId="77777777" w:rsidTr="00D35BB4">
        <w:tc>
          <w:tcPr>
            <w:tcW w:w="3498" w:type="dxa"/>
            <w:shd w:val="clear" w:color="auto" w:fill="auto"/>
          </w:tcPr>
          <w:p w14:paraId="6BF723E6" w14:textId="1B8CF82C"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เพิ่ม)</w:t>
            </w:r>
            <w:r w:rsidR="00280AD0"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ลดในสินทรัพย์ภาษีเงินได้</w:t>
            </w:r>
          </w:p>
        </w:tc>
        <w:tc>
          <w:tcPr>
            <w:tcW w:w="1411" w:type="dxa"/>
            <w:shd w:val="clear" w:color="auto" w:fill="auto"/>
            <w:vAlign w:val="bottom"/>
          </w:tcPr>
          <w:p w14:paraId="03292FA9" w14:textId="7D0D36A1"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5E1618AB" w14:textId="77777777"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10BD53C2" w14:textId="18F7FF63"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c>
          <w:tcPr>
            <w:tcW w:w="1411" w:type="dxa"/>
            <w:shd w:val="clear" w:color="auto" w:fill="auto"/>
            <w:vAlign w:val="bottom"/>
          </w:tcPr>
          <w:p w14:paraId="4A42F8B7" w14:textId="77777777" w:rsidR="00A302C5" w:rsidRPr="002E3B38" w:rsidRDefault="00A302C5" w:rsidP="00546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8"/>
                <w:szCs w:val="28"/>
              </w:rPr>
            </w:pPr>
          </w:p>
        </w:tc>
      </w:tr>
      <w:tr w:rsidR="00A302C5" w:rsidRPr="002E3B38" w14:paraId="2F29F65A" w14:textId="77777777" w:rsidTr="00D35BB4">
        <w:tc>
          <w:tcPr>
            <w:tcW w:w="3498" w:type="dxa"/>
            <w:shd w:val="clear" w:color="auto" w:fill="auto"/>
          </w:tcPr>
          <w:p w14:paraId="3C8BAD49"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รอการตัดบัญชี (หมายเหตุ </w:t>
            </w:r>
            <w:r w:rsidRPr="002E3B38">
              <w:rPr>
                <w:rFonts w:ascii="Browallia New" w:eastAsia="Arial Unicode MS" w:hAnsi="Browallia New" w:cs="Browallia New"/>
                <w:sz w:val="28"/>
                <w:szCs w:val="28"/>
              </w:rPr>
              <w:t>22)</w:t>
            </w:r>
          </w:p>
        </w:tc>
        <w:tc>
          <w:tcPr>
            <w:tcW w:w="1411" w:type="dxa"/>
            <w:shd w:val="clear" w:color="auto" w:fill="auto"/>
            <w:vAlign w:val="bottom"/>
          </w:tcPr>
          <w:p w14:paraId="5583AC33" w14:textId="2B4AC608" w:rsidR="00A302C5" w:rsidRPr="002E3B38" w:rsidRDefault="00DA5129"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143,602,168</w:t>
            </w:r>
          </w:p>
        </w:tc>
        <w:tc>
          <w:tcPr>
            <w:tcW w:w="1411" w:type="dxa"/>
            <w:shd w:val="clear" w:color="auto" w:fill="auto"/>
            <w:vAlign w:val="bottom"/>
          </w:tcPr>
          <w:p w14:paraId="377202D6" w14:textId="5A56DDC1"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(40,326,928)</w:t>
            </w:r>
          </w:p>
        </w:tc>
        <w:tc>
          <w:tcPr>
            <w:tcW w:w="1411" w:type="dxa"/>
            <w:shd w:val="clear" w:color="auto" w:fill="auto"/>
            <w:vAlign w:val="bottom"/>
          </w:tcPr>
          <w:p w14:paraId="2BE38B35" w14:textId="13FDD541" w:rsidR="00A302C5" w:rsidRPr="002E3B38" w:rsidRDefault="000C588B"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12,874,168</w:t>
            </w:r>
          </w:p>
        </w:tc>
        <w:tc>
          <w:tcPr>
            <w:tcW w:w="1411" w:type="dxa"/>
            <w:shd w:val="clear" w:color="auto" w:fill="auto"/>
            <w:vAlign w:val="bottom"/>
          </w:tcPr>
          <w:p w14:paraId="53604453" w14:textId="2B81DE08"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873,865</w:t>
            </w:r>
          </w:p>
        </w:tc>
      </w:tr>
      <w:tr w:rsidR="00A302C5" w:rsidRPr="002E3B38" w14:paraId="3B4904F6" w14:textId="77777777" w:rsidTr="00D35BB4">
        <w:tc>
          <w:tcPr>
            <w:tcW w:w="3498" w:type="dxa"/>
            <w:shd w:val="clear" w:color="auto" w:fill="auto"/>
          </w:tcPr>
          <w:p w14:paraId="77DC9822" w14:textId="3EC4B628"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เพิ่ม)</w:t>
            </w:r>
            <w:r w:rsidR="00280AD0"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ลดในหนี้สินภาษีเงินได้</w:t>
            </w:r>
          </w:p>
        </w:tc>
        <w:tc>
          <w:tcPr>
            <w:tcW w:w="1411" w:type="dxa"/>
            <w:shd w:val="clear" w:color="auto" w:fill="auto"/>
            <w:vAlign w:val="bottom"/>
          </w:tcPr>
          <w:p w14:paraId="64C54E74" w14:textId="726E9FDE"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shd w:val="clear" w:color="auto" w:fill="auto"/>
            <w:vAlign w:val="bottom"/>
          </w:tcPr>
          <w:p w14:paraId="005FACF5"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shd w:val="clear" w:color="auto" w:fill="auto"/>
            <w:vAlign w:val="bottom"/>
          </w:tcPr>
          <w:p w14:paraId="717AED4C" w14:textId="20E7A9ED"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c>
          <w:tcPr>
            <w:tcW w:w="1411" w:type="dxa"/>
            <w:shd w:val="clear" w:color="auto" w:fill="auto"/>
            <w:vAlign w:val="bottom"/>
          </w:tcPr>
          <w:p w14:paraId="13EE6297"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p>
        </w:tc>
      </w:tr>
      <w:tr w:rsidR="00A302C5" w:rsidRPr="002E3B38" w14:paraId="7B875D64" w14:textId="77777777" w:rsidTr="00D35BB4">
        <w:tc>
          <w:tcPr>
            <w:tcW w:w="3498" w:type="dxa"/>
            <w:shd w:val="clear" w:color="auto" w:fill="auto"/>
          </w:tcPr>
          <w:p w14:paraId="7B501D7E" w14:textId="001764D9"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 xml:space="preserve">   </w:t>
            </w:r>
            <w:r w:rsidR="0052206E" w:rsidRPr="002E3B38">
              <w:rPr>
                <w:rFonts w:ascii="Browallia New" w:eastAsia="Arial Unicode MS" w:hAnsi="Browallia New" w:cs="Browallia New"/>
                <w:sz w:val="28"/>
                <w:szCs w:val="28"/>
                <w:cs/>
              </w:rPr>
              <w:t>รอการตัดบัญชี</w:t>
            </w:r>
            <w:r w:rsidR="0052206E"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(หมายเหตุ </w:t>
            </w:r>
            <w:r w:rsidRPr="002E3B38">
              <w:rPr>
                <w:rFonts w:ascii="Browallia New" w:eastAsia="Arial Unicode MS" w:hAnsi="Browallia New" w:cs="Browallia New"/>
                <w:sz w:val="28"/>
                <w:szCs w:val="28"/>
              </w:rPr>
              <w:t>22)</w:t>
            </w:r>
          </w:p>
        </w:tc>
        <w:tc>
          <w:tcPr>
            <w:tcW w:w="1411" w:type="dxa"/>
            <w:shd w:val="clear" w:color="auto" w:fill="auto"/>
            <w:vAlign w:val="bottom"/>
          </w:tcPr>
          <w:p w14:paraId="4B885998" w14:textId="13B82952" w:rsidR="00A302C5" w:rsidRPr="002E3B38" w:rsidRDefault="00BA4B4B"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w:t>
            </w:r>
            <w:r w:rsidRPr="002E3B38">
              <w:rPr>
                <w:rFonts w:ascii="Browallia New" w:eastAsia="Arial Unicode MS" w:hAnsi="Browallia New" w:cs="Browallia New"/>
                <w:sz w:val="28"/>
                <w:szCs w:val="28"/>
              </w:rPr>
              <w:t>45,065,912</w:t>
            </w:r>
            <w:r w:rsidRPr="002E3B38">
              <w:rPr>
                <w:rFonts w:ascii="Browallia New" w:eastAsia="Arial Unicode MS" w:hAnsi="Browallia New" w:cs="Browallia New"/>
                <w:sz w:val="28"/>
                <w:szCs w:val="28"/>
                <w:cs/>
              </w:rPr>
              <w:t>)</w:t>
            </w:r>
          </w:p>
        </w:tc>
        <w:tc>
          <w:tcPr>
            <w:tcW w:w="1411" w:type="dxa"/>
            <w:shd w:val="clear" w:color="auto" w:fill="auto"/>
            <w:vAlign w:val="bottom"/>
          </w:tcPr>
          <w:p w14:paraId="48E1E892" w14:textId="51861F36" w:rsidR="00A302C5" w:rsidRPr="002E3B38" w:rsidRDefault="00A302C5"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(55,988,422)</w:t>
            </w:r>
          </w:p>
        </w:tc>
        <w:tc>
          <w:tcPr>
            <w:tcW w:w="1411" w:type="dxa"/>
            <w:shd w:val="clear" w:color="auto" w:fill="auto"/>
            <w:vAlign w:val="bottom"/>
          </w:tcPr>
          <w:p w14:paraId="1DA40667" w14:textId="5ADB4165" w:rsidR="00A302C5" w:rsidRPr="002E3B38" w:rsidRDefault="009F1E49"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214,672</w:t>
            </w:r>
          </w:p>
        </w:tc>
        <w:tc>
          <w:tcPr>
            <w:tcW w:w="1411" w:type="dxa"/>
            <w:shd w:val="clear" w:color="auto" w:fill="auto"/>
            <w:vAlign w:val="bottom"/>
          </w:tcPr>
          <w:p w14:paraId="38965D55" w14:textId="302FB4EB" w:rsidR="00A302C5" w:rsidRPr="002E3B38" w:rsidRDefault="00A302C5"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2,349,538</w:t>
            </w:r>
          </w:p>
        </w:tc>
      </w:tr>
      <w:tr w:rsidR="00A302C5" w:rsidRPr="002E3B38" w14:paraId="10134794" w14:textId="77777777">
        <w:tc>
          <w:tcPr>
            <w:tcW w:w="3498" w:type="dxa"/>
            <w:shd w:val="clear" w:color="auto" w:fill="auto"/>
          </w:tcPr>
          <w:p w14:paraId="1316CB87" w14:textId="2E58AFE3"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รวม</w:t>
            </w:r>
            <w:r w:rsidR="005E3665" w:rsidRPr="002E3B38">
              <w:rPr>
                <w:rFonts w:ascii="Browallia New" w:eastAsia="Arial Unicode MS" w:hAnsi="Browallia New" w:cs="Browallia New"/>
                <w:sz w:val="28"/>
                <w:szCs w:val="28"/>
                <w:cs/>
              </w:rPr>
              <w:t xml:space="preserve">รายได้ </w:t>
            </w:r>
            <w:r w:rsidR="005E3665" w:rsidRPr="002E3B38">
              <w:rPr>
                <w:rFonts w:ascii="Browallia New" w:eastAsia="Arial Unicode MS" w:hAnsi="Browallia New" w:cs="Browallia New"/>
                <w:sz w:val="28"/>
                <w:szCs w:val="28"/>
              </w:rPr>
              <w:t>(</w:t>
            </w:r>
            <w:r w:rsidRPr="002E3B38">
              <w:rPr>
                <w:rFonts w:ascii="Browallia New" w:eastAsia="Arial Unicode MS" w:hAnsi="Browallia New" w:cs="Browallia New"/>
                <w:sz w:val="28"/>
                <w:szCs w:val="28"/>
                <w:cs/>
              </w:rPr>
              <w:t>ค่าใช้จ่าย</w:t>
            </w:r>
            <w:r w:rsidR="005E3665"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cs/>
              </w:rPr>
              <w:t>ภาษีเงินได้</w:t>
            </w:r>
          </w:p>
        </w:tc>
        <w:tc>
          <w:tcPr>
            <w:tcW w:w="1411" w:type="dxa"/>
            <w:shd w:val="clear" w:color="auto" w:fill="auto"/>
          </w:tcPr>
          <w:p w14:paraId="6C8AB9CE" w14:textId="4E4557B6" w:rsidR="00A302C5" w:rsidRPr="002E3B38" w:rsidRDefault="004C2B40" w:rsidP="00EA50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highlight w:val="yellow"/>
              </w:rPr>
            </w:pPr>
            <w:r w:rsidRPr="004C2B40">
              <w:rPr>
                <w:rFonts w:ascii="Browallia New" w:eastAsia="Arial Unicode MS" w:hAnsi="Browallia New" w:cs="Browallia New"/>
                <w:sz w:val="28"/>
                <w:szCs w:val="28"/>
              </w:rPr>
              <w:t>9</w:t>
            </w:r>
            <w:r w:rsidR="00F77D31"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181</w:t>
            </w:r>
            <w:r w:rsidR="00F77D31" w:rsidRPr="002E3B38">
              <w:rPr>
                <w:rFonts w:ascii="Browallia New" w:eastAsia="Arial Unicode MS" w:hAnsi="Browallia New" w:cs="Browallia New"/>
                <w:sz w:val="28"/>
                <w:szCs w:val="28"/>
              </w:rPr>
              <w:t>,</w:t>
            </w:r>
            <w:r w:rsidRPr="004C2B40">
              <w:rPr>
                <w:rFonts w:ascii="Browallia New" w:eastAsia="Arial Unicode MS" w:hAnsi="Browallia New" w:cs="Browallia New"/>
                <w:sz w:val="28"/>
                <w:szCs w:val="28"/>
              </w:rPr>
              <w:t>838</w:t>
            </w:r>
          </w:p>
        </w:tc>
        <w:tc>
          <w:tcPr>
            <w:tcW w:w="1411" w:type="dxa"/>
            <w:shd w:val="clear" w:color="auto" w:fill="auto"/>
          </w:tcPr>
          <w:p w14:paraId="210703C8" w14:textId="21683C40" w:rsidR="00A302C5" w:rsidRPr="002E3B38" w:rsidRDefault="00A302C5" w:rsidP="00EA50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(354,530,588)</w:t>
            </w:r>
          </w:p>
        </w:tc>
        <w:tc>
          <w:tcPr>
            <w:tcW w:w="1411" w:type="dxa"/>
            <w:shd w:val="clear" w:color="auto" w:fill="auto"/>
            <w:vAlign w:val="bottom"/>
          </w:tcPr>
          <w:p w14:paraId="2528D185" w14:textId="4DA3A327" w:rsidR="00A302C5" w:rsidRPr="002E3B38" w:rsidRDefault="00833150" w:rsidP="00EA50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14,348,279</w:t>
            </w:r>
          </w:p>
        </w:tc>
        <w:tc>
          <w:tcPr>
            <w:tcW w:w="1411" w:type="dxa"/>
            <w:shd w:val="clear" w:color="auto" w:fill="auto"/>
            <w:vAlign w:val="bottom"/>
          </w:tcPr>
          <w:p w14:paraId="29FAA832" w14:textId="313C774F" w:rsidR="00A302C5" w:rsidRPr="002E3B38" w:rsidRDefault="00A302C5" w:rsidP="00EA50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(296,679,744)</w:t>
            </w:r>
          </w:p>
        </w:tc>
      </w:tr>
    </w:tbl>
    <w:p w14:paraId="7653B1C3" w14:textId="77777777" w:rsidR="00574FD5" w:rsidRPr="002E3B38" w:rsidRDefault="00574FD5" w:rsidP="0057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0AE3F035" w14:textId="77777777" w:rsidR="00820DED" w:rsidRPr="002E3B38" w:rsidRDefault="00820DED" w:rsidP="00E5556E">
      <w:pPr>
        <w:spacing w:line="240" w:lineRule="auto"/>
        <w:ind w:left="426"/>
        <w:jc w:val="thaiDistribute"/>
        <w:rPr>
          <w:rFonts w:ascii="Browallia New" w:eastAsia="Arial Unicode MS" w:hAnsi="Browallia New" w:cs="Browallia New"/>
          <w:spacing w:val="-2"/>
          <w:sz w:val="26"/>
          <w:szCs w:val="26"/>
        </w:rPr>
      </w:pPr>
    </w:p>
    <w:p w14:paraId="62748DB3" w14:textId="77777777" w:rsidR="00574FD5" w:rsidRPr="002E3B38" w:rsidRDefault="00574FD5" w:rsidP="00E5556E">
      <w:pPr>
        <w:spacing w:line="240" w:lineRule="auto"/>
        <w:ind w:left="426"/>
        <w:jc w:val="thaiDistribute"/>
        <w:rPr>
          <w:rFonts w:ascii="Browallia New" w:eastAsia="Arial Unicode MS" w:hAnsi="Browallia New" w:cs="Browallia New"/>
          <w:spacing w:val="-2"/>
          <w:sz w:val="26"/>
          <w:szCs w:val="26"/>
        </w:rPr>
      </w:pPr>
    </w:p>
    <w:p w14:paraId="3B4876F0" w14:textId="77777777" w:rsidR="00854063" w:rsidRPr="002E3B38" w:rsidRDefault="00854063" w:rsidP="00E5556E">
      <w:pPr>
        <w:spacing w:line="240" w:lineRule="auto"/>
        <w:ind w:left="426"/>
        <w:jc w:val="thaiDistribute"/>
        <w:rPr>
          <w:rFonts w:ascii="Browallia New" w:eastAsia="Arial Unicode MS" w:hAnsi="Browallia New" w:cs="Browallia New"/>
          <w:spacing w:val="-2"/>
          <w:sz w:val="26"/>
          <w:szCs w:val="26"/>
        </w:rPr>
      </w:pPr>
    </w:p>
    <w:p w14:paraId="4F093A44" w14:textId="77777777" w:rsidR="00854063" w:rsidRPr="002E3B38" w:rsidRDefault="00854063" w:rsidP="00E5556E">
      <w:pPr>
        <w:spacing w:line="240" w:lineRule="auto"/>
        <w:ind w:left="426"/>
        <w:jc w:val="thaiDistribute"/>
        <w:rPr>
          <w:rFonts w:ascii="Browallia New" w:eastAsia="Arial Unicode MS" w:hAnsi="Browallia New" w:cs="Browallia New"/>
          <w:spacing w:val="-2"/>
          <w:sz w:val="26"/>
          <w:szCs w:val="26"/>
        </w:rPr>
      </w:pPr>
    </w:p>
    <w:p w14:paraId="6D7850BE" w14:textId="77777777" w:rsidR="00574FD5" w:rsidRPr="002E3B38" w:rsidRDefault="00574FD5" w:rsidP="00E5556E">
      <w:pPr>
        <w:spacing w:line="240" w:lineRule="auto"/>
        <w:ind w:left="426"/>
        <w:jc w:val="thaiDistribute"/>
        <w:rPr>
          <w:rFonts w:ascii="Browallia New" w:eastAsia="Arial Unicode MS" w:hAnsi="Browallia New" w:cs="Browallia New"/>
          <w:spacing w:val="-2"/>
          <w:sz w:val="26"/>
          <w:szCs w:val="26"/>
        </w:rPr>
      </w:pPr>
    </w:p>
    <w:p w14:paraId="15A95E95" w14:textId="77777777" w:rsidR="00574FD5" w:rsidRPr="002E3B38" w:rsidRDefault="00574FD5" w:rsidP="00E5556E">
      <w:pPr>
        <w:spacing w:line="240" w:lineRule="auto"/>
        <w:ind w:left="426"/>
        <w:jc w:val="thaiDistribute"/>
        <w:rPr>
          <w:rFonts w:ascii="Browallia New" w:eastAsia="Arial Unicode MS" w:hAnsi="Browallia New" w:cs="Browallia New"/>
          <w:spacing w:val="-2"/>
          <w:sz w:val="26"/>
          <w:szCs w:val="26"/>
        </w:rPr>
      </w:pPr>
    </w:p>
    <w:p w14:paraId="68ED21D7" w14:textId="77777777" w:rsidR="00040478" w:rsidRPr="002E3B38" w:rsidRDefault="00040478" w:rsidP="00040478">
      <w:pPr>
        <w:jc w:val="thaiDistribute"/>
        <w:rPr>
          <w:rFonts w:ascii="Browallia New" w:eastAsia="Arial Unicode MS" w:hAnsi="Browallia New" w:cs="Browallia New"/>
          <w:sz w:val="28"/>
          <w:szCs w:val="28"/>
        </w:rPr>
      </w:pPr>
    </w:p>
    <w:tbl>
      <w:tblPr>
        <w:tblW w:w="9143" w:type="dxa"/>
        <w:tblInd w:w="426" w:type="dxa"/>
        <w:shd w:val="clear" w:color="auto" w:fill="FFFFFF" w:themeFill="background1"/>
        <w:tblLayout w:type="fixed"/>
        <w:tblLook w:val="0000" w:firstRow="0" w:lastRow="0" w:firstColumn="0" w:lastColumn="0" w:noHBand="0" w:noVBand="0"/>
      </w:tblPr>
      <w:tblGrid>
        <w:gridCol w:w="3498"/>
        <w:gridCol w:w="1411"/>
        <w:gridCol w:w="1411"/>
        <w:gridCol w:w="1411"/>
        <w:gridCol w:w="1412"/>
      </w:tblGrid>
      <w:tr w:rsidR="00463A82" w:rsidRPr="002E3B38" w14:paraId="70476649" w14:textId="77777777" w:rsidTr="00463A82">
        <w:tc>
          <w:tcPr>
            <w:tcW w:w="3498" w:type="dxa"/>
            <w:shd w:val="clear" w:color="auto" w:fill="FFFFFF" w:themeFill="background1"/>
            <w:vAlign w:val="bottom"/>
          </w:tcPr>
          <w:p w14:paraId="6C3814F0" w14:textId="77777777" w:rsidR="00463A82" w:rsidRPr="002E3B38" w:rsidRDefault="00463A82"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p>
        </w:tc>
        <w:tc>
          <w:tcPr>
            <w:tcW w:w="5645" w:type="dxa"/>
            <w:gridSpan w:val="4"/>
            <w:shd w:val="clear" w:color="auto" w:fill="FFFFFF" w:themeFill="background1"/>
            <w:vAlign w:val="bottom"/>
          </w:tcPr>
          <w:p w14:paraId="07700A4A" w14:textId="698CD5AD" w:rsidR="00463A82" w:rsidRPr="002E3B38" w:rsidRDefault="00463A82" w:rsidP="00CD6821">
            <w:pPr>
              <w:tabs>
                <w:tab w:val="clear" w:pos="227"/>
                <w:tab w:val="clear" w:pos="454"/>
                <w:tab w:val="left" w:pos="1166"/>
                <w:tab w:val="left" w:pos="1455"/>
              </w:tabs>
              <w:spacing w:line="240" w:lineRule="auto"/>
              <w:ind w:right="-72"/>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lang w:eastAsia="th-TH"/>
              </w:rPr>
              <w:t xml:space="preserve">(หน่วย </w:t>
            </w:r>
            <w:r w:rsidRPr="002E3B38">
              <w:rPr>
                <w:rFonts w:ascii="Browallia New" w:eastAsia="Arial Unicode MS" w:hAnsi="Browallia New" w:cs="Browallia New"/>
                <w:sz w:val="24"/>
                <w:szCs w:val="24"/>
              </w:rPr>
              <w:t xml:space="preserve">: </w:t>
            </w:r>
            <w:r w:rsidRPr="002E3B38">
              <w:rPr>
                <w:rFonts w:ascii="Browallia New" w:eastAsia="Arial Unicode MS" w:hAnsi="Browallia New" w:cs="Browallia New"/>
                <w:sz w:val="24"/>
                <w:szCs w:val="24"/>
                <w:cs/>
                <w:lang w:eastAsia="th-TH"/>
              </w:rPr>
              <w:t>บาท)</w:t>
            </w:r>
          </w:p>
        </w:tc>
      </w:tr>
      <w:tr w:rsidR="00CE3B43" w:rsidRPr="002E3B38" w14:paraId="075A29C4" w14:textId="77777777" w:rsidTr="00463A82">
        <w:tc>
          <w:tcPr>
            <w:tcW w:w="3498" w:type="dxa"/>
            <w:shd w:val="clear" w:color="auto" w:fill="FFFFFF" w:themeFill="background1"/>
            <w:vAlign w:val="bottom"/>
          </w:tcPr>
          <w:p w14:paraId="10877A18" w14:textId="77777777" w:rsidR="00CE3B43" w:rsidRPr="002E3B3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p>
        </w:tc>
        <w:tc>
          <w:tcPr>
            <w:tcW w:w="2822" w:type="dxa"/>
            <w:gridSpan w:val="2"/>
            <w:shd w:val="clear" w:color="auto" w:fill="FFFFFF" w:themeFill="background1"/>
            <w:vAlign w:val="bottom"/>
          </w:tcPr>
          <w:p w14:paraId="3863AAC9" w14:textId="39E74067" w:rsidR="00CE3B43" w:rsidRPr="002E3B38" w:rsidRDefault="00CE3B43" w:rsidP="00515934">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งบการเงินรวม</w:t>
            </w:r>
          </w:p>
        </w:tc>
        <w:tc>
          <w:tcPr>
            <w:tcW w:w="2823" w:type="dxa"/>
            <w:gridSpan w:val="2"/>
            <w:shd w:val="clear" w:color="auto" w:fill="FFFFFF" w:themeFill="background1"/>
            <w:vAlign w:val="bottom"/>
          </w:tcPr>
          <w:p w14:paraId="629BA01B" w14:textId="0E487E29" w:rsidR="00CE3B43" w:rsidRPr="002E3B38" w:rsidRDefault="00225A6B" w:rsidP="00515934">
            <w:pPr>
              <w:pBdr>
                <w:bottom w:val="single" w:sz="4" w:space="1" w:color="auto"/>
              </w:pBdr>
              <w:tabs>
                <w:tab w:val="clear" w:pos="227"/>
                <w:tab w:val="clear" w:pos="454"/>
                <w:tab w:val="left" w:pos="1166"/>
                <w:tab w:val="left" w:pos="1455"/>
              </w:tabs>
              <w:spacing w:line="240" w:lineRule="auto"/>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งบการเงินเฉพาะบริษัท</w:t>
            </w:r>
          </w:p>
        </w:tc>
      </w:tr>
      <w:tr w:rsidR="00CE3B43" w:rsidRPr="002E3B38" w14:paraId="4D46222E" w14:textId="77777777" w:rsidTr="00463A82">
        <w:tc>
          <w:tcPr>
            <w:tcW w:w="3498" w:type="dxa"/>
            <w:shd w:val="clear" w:color="auto" w:fill="FFFFFF" w:themeFill="background1"/>
            <w:vAlign w:val="bottom"/>
          </w:tcPr>
          <w:p w14:paraId="7E2C0191" w14:textId="77777777" w:rsidR="00CE3B43" w:rsidRPr="002E3B3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79450C09" w14:textId="0A71E92C" w:rsidR="00CE3B43" w:rsidRPr="002E3B3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A302C5" w:rsidRPr="002E3B38">
              <w:rPr>
                <w:rFonts w:ascii="Browallia New" w:eastAsia="Arial Unicode MS" w:hAnsi="Browallia New" w:cs="Browallia New"/>
                <w:sz w:val="24"/>
                <w:szCs w:val="24"/>
              </w:rPr>
              <w:t>7</w:t>
            </w:r>
          </w:p>
        </w:tc>
        <w:tc>
          <w:tcPr>
            <w:tcW w:w="1411" w:type="dxa"/>
            <w:shd w:val="clear" w:color="auto" w:fill="FFFFFF" w:themeFill="background1"/>
            <w:vAlign w:val="bottom"/>
          </w:tcPr>
          <w:p w14:paraId="68EBB8EB" w14:textId="423DD548" w:rsidR="00CE3B43" w:rsidRPr="002E3B3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A302C5" w:rsidRPr="002E3B38">
              <w:rPr>
                <w:rFonts w:ascii="Browallia New" w:eastAsia="Arial Unicode MS" w:hAnsi="Browallia New" w:cs="Browallia New"/>
                <w:sz w:val="24"/>
                <w:szCs w:val="24"/>
              </w:rPr>
              <w:t>6</w:t>
            </w:r>
          </w:p>
        </w:tc>
        <w:tc>
          <w:tcPr>
            <w:tcW w:w="1411" w:type="dxa"/>
            <w:shd w:val="clear" w:color="auto" w:fill="FFFFFF" w:themeFill="background1"/>
            <w:vAlign w:val="bottom"/>
          </w:tcPr>
          <w:p w14:paraId="3621EEC1" w14:textId="2C206D2D" w:rsidR="00CE3B43" w:rsidRPr="002E3B3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A302C5" w:rsidRPr="002E3B38">
              <w:rPr>
                <w:rFonts w:ascii="Browallia New" w:eastAsia="Arial Unicode MS" w:hAnsi="Browallia New" w:cs="Browallia New"/>
                <w:sz w:val="24"/>
                <w:szCs w:val="24"/>
              </w:rPr>
              <w:t>7</w:t>
            </w:r>
          </w:p>
        </w:tc>
        <w:tc>
          <w:tcPr>
            <w:tcW w:w="1412" w:type="dxa"/>
            <w:shd w:val="clear" w:color="auto" w:fill="FFFFFF" w:themeFill="background1"/>
            <w:vAlign w:val="bottom"/>
          </w:tcPr>
          <w:p w14:paraId="4ED144B8" w14:textId="3BCAFF0C" w:rsidR="00CE3B43" w:rsidRPr="002E3B38" w:rsidRDefault="00CE3B43" w:rsidP="00515934">
            <w:pPr>
              <w:pStyle w:val="a9"/>
              <w:pBdr>
                <w:bottom w:val="single" w:sz="4" w:space="1" w:color="auto"/>
              </w:pBdr>
              <w:tabs>
                <w:tab w:val="left" w:pos="1166"/>
                <w:tab w:val="right" w:pos="1195"/>
                <w:tab w:val="left" w:pos="1455"/>
              </w:tabs>
              <w:ind w:right="-72"/>
              <w:jc w:val="center"/>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256</w:t>
            </w:r>
            <w:r w:rsidR="00A302C5" w:rsidRPr="002E3B38">
              <w:rPr>
                <w:rFonts w:ascii="Browallia New" w:eastAsia="Arial Unicode MS" w:hAnsi="Browallia New" w:cs="Browallia New"/>
                <w:sz w:val="24"/>
                <w:szCs w:val="24"/>
              </w:rPr>
              <w:t>6</w:t>
            </w:r>
          </w:p>
        </w:tc>
      </w:tr>
      <w:tr w:rsidR="00CE3B43" w:rsidRPr="002E3B38" w14:paraId="502911F1" w14:textId="77777777" w:rsidTr="00463A82">
        <w:trPr>
          <w:trHeight w:val="416"/>
        </w:trPr>
        <w:tc>
          <w:tcPr>
            <w:tcW w:w="3498" w:type="dxa"/>
            <w:shd w:val="clear" w:color="auto" w:fill="FFFFFF" w:themeFill="background1"/>
            <w:vAlign w:val="bottom"/>
          </w:tcPr>
          <w:p w14:paraId="10805F3A" w14:textId="77777777" w:rsidR="00CE3B43" w:rsidRPr="002E3B38" w:rsidRDefault="00CE3B43" w:rsidP="00463A82">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27D1EE71" w14:textId="77777777" w:rsidR="00CE3B43" w:rsidRPr="002E3B3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BB52BA2" w14:textId="77777777" w:rsidR="00CE3B43" w:rsidRPr="002E3B3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1" w:type="dxa"/>
            <w:shd w:val="clear" w:color="auto" w:fill="FFFFFF" w:themeFill="background1"/>
            <w:vAlign w:val="bottom"/>
          </w:tcPr>
          <w:p w14:paraId="3057C3BD" w14:textId="77777777" w:rsidR="00CE3B43" w:rsidRPr="002E3B3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c>
          <w:tcPr>
            <w:tcW w:w="1412" w:type="dxa"/>
            <w:shd w:val="clear" w:color="auto" w:fill="FFFFFF" w:themeFill="background1"/>
            <w:vAlign w:val="bottom"/>
          </w:tcPr>
          <w:p w14:paraId="31FCF3FD" w14:textId="77777777" w:rsidR="00CE3B43" w:rsidRPr="002E3B38" w:rsidRDefault="00CE3B43" w:rsidP="00463A82">
            <w:pPr>
              <w:pStyle w:val="a9"/>
              <w:tabs>
                <w:tab w:val="left" w:pos="1166"/>
                <w:tab w:val="decimal" w:pos="1195"/>
                <w:tab w:val="left" w:pos="1455"/>
              </w:tabs>
              <w:ind w:right="0"/>
              <w:jc w:val="both"/>
              <w:rPr>
                <w:rFonts w:ascii="Browallia New" w:eastAsia="Arial Unicode MS" w:hAnsi="Browallia New" w:cs="Browallia New"/>
                <w:sz w:val="24"/>
                <w:szCs w:val="24"/>
              </w:rPr>
            </w:pPr>
          </w:p>
        </w:tc>
      </w:tr>
      <w:tr w:rsidR="00A302C5" w:rsidRPr="002E3B38" w14:paraId="161923D4" w14:textId="77777777" w:rsidTr="00463A82">
        <w:tc>
          <w:tcPr>
            <w:tcW w:w="3498" w:type="dxa"/>
            <w:shd w:val="clear" w:color="auto" w:fill="FFFFFF" w:themeFill="background1"/>
          </w:tcPr>
          <w:p w14:paraId="52A22D01"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กำไรก่อนภาษีทางบัญชี</w:t>
            </w:r>
          </w:p>
        </w:tc>
        <w:tc>
          <w:tcPr>
            <w:tcW w:w="1411" w:type="dxa"/>
            <w:shd w:val="clear" w:color="auto" w:fill="FFFFFF" w:themeFill="background1"/>
          </w:tcPr>
          <w:p w14:paraId="32A57321" w14:textId="03960638" w:rsidR="00A302C5" w:rsidRPr="002E3B38" w:rsidRDefault="003B1E91" w:rsidP="00CA7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3</w:t>
            </w:r>
            <w:r w:rsidR="00763673" w:rsidRPr="002E3B38">
              <w:rPr>
                <w:rFonts w:ascii="Browallia New" w:eastAsia="Arial Unicode MS" w:hAnsi="Browallia New" w:cs="Browallia New"/>
                <w:sz w:val="24"/>
                <w:szCs w:val="24"/>
              </w:rPr>
              <w:t>26</w:t>
            </w:r>
            <w:r w:rsidRPr="002E3B38">
              <w:rPr>
                <w:rFonts w:ascii="Browallia New" w:eastAsia="Arial Unicode MS" w:hAnsi="Browallia New" w:cs="Browallia New"/>
                <w:sz w:val="24"/>
                <w:szCs w:val="24"/>
              </w:rPr>
              <w:t>,</w:t>
            </w:r>
            <w:r w:rsidR="00763673" w:rsidRPr="002E3B38">
              <w:rPr>
                <w:rFonts w:ascii="Browallia New" w:eastAsia="Arial Unicode MS" w:hAnsi="Browallia New" w:cs="Browallia New"/>
                <w:sz w:val="24"/>
                <w:szCs w:val="24"/>
              </w:rPr>
              <w:t>232</w:t>
            </w:r>
            <w:r w:rsidRPr="002E3B38">
              <w:rPr>
                <w:rFonts w:ascii="Browallia New" w:eastAsia="Arial Unicode MS" w:hAnsi="Browallia New" w:cs="Browallia New"/>
                <w:sz w:val="24"/>
                <w:szCs w:val="24"/>
              </w:rPr>
              <w:t>,</w:t>
            </w:r>
            <w:r w:rsidR="00763673" w:rsidRPr="002E3B38">
              <w:rPr>
                <w:rFonts w:ascii="Browallia New" w:eastAsia="Arial Unicode MS" w:hAnsi="Browallia New" w:cs="Browallia New"/>
                <w:sz w:val="24"/>
                <w:szCs w:val="24"/>
              </w:rPr>
              <w:t>966</w:t>
            </w:r>
            <w:r w:rsidRPr="002E3B38">
              <w:rPr>
                <w:rFonts w:ascii="Browallia New" w:eastAsia="Arial Unicode MS" w:hAnsi="Browallia New" w:cs="Browallia New"/>
                <w:sz w:val="24"/>
                <w:szCs w:val="24"/>
                <w:cs/>
              </w:rPr>
              <w:t>)</w:t>
            </w:r>
          </w:p>
        </w:tc>
        <w:tc>
          <w:tcPr>
            <w:tcW w:w="1411" w:type="dxa"/>
            <w:shd w:val="clear" w:color="auto" w:fill="FFFFFF" w:themeFill="background1"/>
          </w:tcPr>
          <w:p w14:paraId="103E84D2" w14:textId="4EB32240" w:rsidR="00A302C5" w:rsidRPr="002E3B38" w:rsidRDefault="00A302C5" w:rsidP="00CA7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1,733,161,615</w:t>
            </w:r>
          </w:p>
        </w:tc>
        <w:tc>
          <w:tcPr>
            <w:tcW w:w="1411" w:type="dxa"/>
            <w:shd w:val="clear" w:color="auto" w:fill="FFFFFF" w:themeFill="background1"/>
          </w:tcPr>
          <w:p w14:paraId="497A18DF" w14:textId="12A7725D" w:rsidR="00A302C5" w:rsidRPr="002E3B38" w:rsidRDefault="00701CE2" w:rsidP="00CA7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2C5847" w:rsidRPr="002E3B38">
              <w:rPr>
                <w:rFonts w:ascii="Browallia New" w:eastAsia="Arial Unicode MS" w:hAnsi="Browallia New" w:cs="Browallia New"/>
                <w:sz w:val="24"/>
                <w:szCs w:val="24"/>
              </w:rPr>
              <w:t>94,594,027</w:t>
            </w:r>
            <w:r w:rsidRPr="002E3B38">
              <w:rPr>
                <w:rFonts w:ascii="Browallia New" w:eastAsia="Arial Unicode MS" w:hAnsi="Browallia New" w:cs="Browallia New"/>
                <w:sz w:val="24"/>
                <w:szCs w:val="24"/>
                <w:cs/>
              </w:rPr>
              <w:t>)</w:t>
            </w:r>
          </w:p>
        </w:tc>
        <w:tc>
          <w:tcPr>
            <w:tcW w:w="1412" w:type="dxa"/>
            <w:shd w:val="clear" w:color="auto" w:fill="FFFFFF" w:themeFill="background1"/>
          </w:tcPr>
          <w:p w14:paraId="6C18FFC5" w14:textId="65E9D77D" w:rsidR="00A302C5" w:rsidRPr="002E3B38" w:rsidRDefault="00A302C5" w:rsidP="00CA7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1,483,266,901</w:t>
            </w:r>
          </w:p>
        </w:tc>
      </w:tr>
      <w:tr w:rsidR="00A302C5" w:rsidRPr="002E3B38" w14:paraId="7CCDCC31" w14:textId="77777777" w:rsidTr="00463A82">
        <w:tc>
          <w:tcPr>
            <w:tcW w:w="3498" w:type="dxa"/>
            <w:shd w:val="clear" w:color="auto" w:fill="FFFFFF" w:themeFill="background1"/>
          </w:tcPr>
          <w:p w14:paraId="5D8027D9"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p>
        </w:tc>
        <w:tc>
          <w:tcPr>
            <w:tcW w:w="1411" w:type="dxa"/>
            <w:shd w:val="clear" w:color="auto" w:fill="FFFFFF" w:themeFill="background1"/>
            <w:vAlign w:val="bottom"/>
          </w:tcPr>
          <w:p w14:paraId="188593A4"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77DABF4"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0B3AA462" w14:textId="52FC7D84"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63C0F6ED" w14:textId="6712B026"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A302C5" w:rsidRPr="002E3B38" w14:paraId="46D72B83" w14:textId="77777777" w:rsidTr="00463A82">
        <w:tc>
          <w:tcPr>
            <w:tcW w:w="3498" w:type="dxa"/>
            <w:shd w:val="clear" w:color="auto" w:fill="FFFFFF" w:themeFill="background1"/>
          </w:tcPr>
          <w:p w14:paraId="7E1F7BCB"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 xml:space="preserve">ภาษีคำนวณจากอัตราภาษีร้อยละ </w:t>
            </w:r>
            <w:r w:rsidRPr="002E3B38">
              <w:rPr>
                <w:rFonts w:ascii="Browallia New" w:eastAsia="Arial Unicode MS" w:hAnsi="Browallia New" w:cs="Browallia New"/>
                <w:sz w:val="24"/>
                <w:szCs w:val="24"/>
              </w:rPr>
              <w:t>20</w:t>
            </w:r>
          </w:p>
        </w:tc>
        <w:tc>
          <w:tcPr>
            <w:tcW w:w="1411" w:type="dxa"/>
            <w:shd w:val="clear" w:color="auto" w:fill="FFFFFF" w:themeFill="background1"/>
          </w:tcPr>
          <w:p w14:paraId="18DD0EAA" w14:textId="4F776F8F"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6</w:t>
            </w:r>
            <w:r w:rsidR="00763673" w:rsidRPr="002E3B38">
              <w:rPr>
                <w:rFonts w:ascii="Browallia New" w:eastAsia="Arial Unicode MS" w:hAnsi="Browallia New" w:cs="Browallia New"/>
                <w:sz w:val="24"/>
                <w:szCs w:val="24"/>
              </w:rPr>
              <w:t>5,246,593</w:t>
            </w:r>
          </w:p>
        </w:tc>
        <w:tc>
          <w:tcPr>
            <w:tcW w:w="1411" w:type="dxa"/>
            <w:shd w:val="clear" w:color="auto" w:fill="FFFFFF" w:themeFill="background1"/>
          </w:tcPr>
          <w:p w14:paraId="7388433B" w14:textId="4935D641"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(346,632,323)</w:t>
            </w:r>
          </w:p>
        </w:tc>
        <w:tc>
          <w:tcPr>
            <w:tcW w:w="1411" w:type="dxa"/>
            <w:shd w:val="clear" w:color="auto" w:fill="FFFFFF" w:themeFill="background1"/>
          </w:tcPr>
          <w:p w14:paraId="4D882678" w14:textId="6D76F536" w:rsidR="00A302C5" w:rsidRPr="002E3B38" w:rsidRDefault="00701CE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w:t>
            </w:r>
            <w:r w:rsidR="00735DFD" w:rsidRPr="002E3B38">
              <w:rPr>
                <w:rFonts w:ascii="Browallia New" w:eastAsia="Arial Unicode MS" w:hAnsi="Browallia New" w:cs="Browallia New"/>
                <w:sz w:val="24"/>
                <w:szCs w:val="24"/>
              </w:rPr>
              <w:t>8,918,805</w:t>
            </w:r>
          </w:p>
        </w:tc>
        <w:tc>
          <w:tcPr>
            <w:tcW w:w="1412" w:type="dxa"/>
            <w:shd w:val="clear" w:color="auto" w:fill="FFFFFF" w:themeFill="background1"/>
          </w:tcPr>
          <w:p w14:paraId="7B38A321" w14:textId="56FCD629"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(296,653,381)</w:t>
            </w:r>
          </w:p>
        </w:tc>
      </w:tr>
      <w:tr w:rsidR="00A302C5" w:rsidRPr="002E3B38" w14:paraId="5312A8A2" w14:textId="77777777" w:rsidTr="00463A82">
        <w:tc>
          <w:tcPr>
            <w:tcW w:w="3498" w:type="dxa"/>
            <w:shd w:val="clear" w:color="auto" w:fill="FFFFFF" w:themeFill="background1"/>
          </w:tcPr>
          <w:p w14:paraId="47AD2A9D"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ผลกระทบ</w:t>
            </w:r>
            <w:r w:rsidRPr="002E3B38">
              <w:rPr>
                <w:rFonts w:ascii="Browallia New" w:eastAsia="Arial Unicode MS" w:hAnsi="Browallia New" w:cs="Browallia New"/>
                <w:sz w:val="24"/>
                <w:szCs w:val="24"/>
              </w:rPr>
              <w:t>:</w:t>
            </w:r>
          </w:p>
        </w:tc>
        <w:tc>
          <w:tcPr>
            <w:tcW w:w="1411" w:type="dxa"/>
            <w:shd w:val="clear" w:color="auto" w:fill="FFFFFF" w:themeFill="background1"/>
            <w:vAlign w:val="bottom"/>
          </w:tcPr>
          <w:p w14:paraId="5948A3B2"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52BCDBA0"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32425B8C"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36BEDC35"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A302C5" w:rsidRPr="002E3B38" w14:paraId="723D8BC7" w14:textId="77777777" w:rsidTr="00463A82">
        <w:tc>
          <w:tcPr>
            <w:tcW w:w="3498" w:type="dxa"/>
            <w:shd w:val="clear" w:color="auto" w:fill="FFFFFF" w:themeFill="background1"/>
          </w:tcPr>
          <w:p w14:paraId="0DDC1E5B"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ค่าใช้จ่ายที่ไม่สามารถหักภาษี</w:t>
            </w:r>
          </w:p>
        </w:tc>
        <w:tc>
          <w:tcPr>
            <w:tcW w:w="1411" w:type="dxa"/>
            <w:shd w:val="clear" w:color="auto" w:fill="FFFFFF" w:themeFill="background1"/>
            <w:vAlign w:val="bottom"/>
          </w:tcPr>
          <w:p w14:paraId="508531D2" w14:textId="3E2B2E5B"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7,</w:t>
            </w:r>
            <w:r w:rsidR="00763673" w:rsidRPr="002E3B38">
              <w:rPr>
                <w:rFonts w:ascii="Browallia New" w:eastAsia="Arial Unicode MS" w:hAnsi="Browallia New" w:cs="Browallia New"/>
                <w:sz w:val="24"/>
                <w:szCs w:val="24"/>
              </w:rPr>
              <w:t>601,105</w:t>
            </w:r>
            <w:r w:rsidRPr="002E3B38">
              <w:rPr>
                <w:rFonts w:ascii="Browallia New" w:eastAsia="Arial Unicode MS" w:hAnsi="Browallia New" w:cs="Browallia New"/>
                <w:sz w:val="24"/>
                <w:szCs w:val="24"/>
                <w:cs/>
              </w:rPr>
              <w:t>)</w:t>
            </w:r>
          </w:p>
        </w:tc>
        <w:tc>
          <w:tcPr>
            <w:tcW w:w="1411" w:type="dxa"/>
            <w:shd w:val="clear" w:color="auto" w:fill="FFFFFF" w:themeFill="background1"/>
            <w:vAlign w:val="bottom"/>
          </w:tcPr>
          <w:p w14:paraId="20D517F0" w14:textId="31694FC2"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(11,308,283)</w:t>
            </w:r>
          </w:p>
        </w:tc>
        <w:tc>
          <w:tcPr>
            <w:tcW w:w="1411" w:type="dxa"/>
            <w:shd w:val="clear" w:color="auto" w:fill="FFFFFF" w:themeFill="background1"/>
            <w:vAlign w:val="bottom"/>
          </w:tcPr>
          <w:p w14:paraId="2A041314" w14:textId="1B2B9545" w:rsidR="00A302C5" w:rsidRPr="002E3B38" w:rsidRDefault="00701CE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4,926,759</w:t>
            </w:r>
            <w:r w:rsidRPr="002E3B38">
              <w:rPr>
                <w:rFonts w:ascii="Browallia New" w:eastAsia="Arial Unicode MS" w:hAnsi="Browallia New" w:cs="Browallia New"/>
                <w:sz w:val="24"/>
                <w:szCs w:val="24"/>
                <w:cs/>
              </w:rPr>
              <w:t>)</w:t>
            </w:r>
          </w:p>
        </w:tc>
        <w:tc>
          <w:tcPr>
            <w:tcW w:w="1412" w:type="dxa"/>
            <w:shd w:val="clear" w:color="auto" w:fill="FFFFFF" w:themeFill="background1"/>
            <w:vAlign w:val="bottom"/>
          </w:tcPr>
          <w:p w14:paraId="795CA547" w14:textId="3CB0D77C"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(2,222,518)</w:t>
            </w:r>
          </w:p>
        </w:tc>
      </w:tr>
      <w:tr w:rsidR="00A302C5" w:rsidRPr="002E3B38" w14:paraId="5D094984" w14:textId="77777777">
        <w:tc>
          <w:tcPr>
            <w:tcW w:w="3498" w:type="dxa"/>
            <w:shd w:val="clear" w:color="auto" w:fill="FFFFFF" w:themeFill="background1"/>
          </w:tcPr>
          <w:p w14:paraId="3E283C37"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ค่าใช้จ่ายที่สามารถหักเพิ่มได้</w:t>
            </w:r>
          </w:p>
        </w:tc>
        <w:tc>
          <w:tcPr>
            <w:tcW w:w="1411" w:type="dxa"/>
            <w:shd w:val="clear" w:color="auto" w:fill="FFFFFF" w:themeFill="background1"/>
          </w:tcPr>
          <w:p w14:paraId="289AEB9D" w14:textId="1D20ADC9"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44,582</w:t>
            </w:r>
            <w:r w:rsidRPr="002E3B38">
              <w:rPr>
                <w:rFonts w:ascii="Browallia New" w:eastAsia="Arial Unicode MS" w:hAnsi="Browallia New" w:cs="Browallia New"/>
                <w:sz w:val="24"/>
                <w:szCs w:val="24"/>
                <w:cs/>
              </w:rPr>
              <w:t>)</w:t>
            </w:r>
          </w:p>
        </w:tc>
        <w:tc>
          <w:tcPr>
            <w:tcW w:w="1411" w:type="dxa"/>
            <w:shd w:val="clear" w:color="auto" w:fill="FFFFFF" w:themeFill="background1"/>
          </w:tcPr>
          <w:p w14:paraId="5A4DB382" w14:textId="30259EA4"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cs/>
              </w:rPr>
            </w:pPr>
            <w:r w:rsidRPr="002E3B38">
              <w:rPr>
                <w:rFonts w:ascii="Browallia New" w:eastAsia="Arial Unicode MS" w:hAnsi="Browallia New" w:cs="Browallia New"/>
                <w:sz w:val="24"/>
                <w:szCs w:val="24"/>
              </w:rPr>
              <w:t>(48,515)</w:t>
            </w:r>
          </w:p>
        </w:tc>
        <w:tc>
          <w:tcPr>
            <w:tcW w:w="1411" w:type="dxa"/>
            <w:shd w:val="clear" w:color="auto" w:fill="FFFFFF" w:themeFill="background1"/>
            <w:vAlign w:val="bottom"/>
          </w:tcPr>
          <w:p w14:paraId="71EC7B62" w14:textId="720A3175" w:rsidR="00A302C5" w:rsidRPr="002E3B38" w:rsidRDefault="00701CE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44,582</w:t>
            </w:r>
            <w:r w:rsidRPr="002E3B38">
              <w:rPr>
                <w:rFonts w:ascii="Browallia New" w:eastAsia="Arial Unicode MS" w:hAnsi="Browallia New" w:cs="Browallia New"/>
                <w:sz w:val="24"/>
                <w:szCs w:val="24"/>
                <w:cs/>
              </w:rPr>
              <w:t>)</w:t>
            </w:r>
          </w:p>
        </w:tc>
        <w:tc>
          <w:tcPr>
            <w:tcW w:w="1412" w:type="dxa"/>
            <w:shd w:val="clear" w:color="auto" w:fill="FFFFFF" w:themeFill="background1"/>
            <w:vAlign w:val="bottom"/>
          </w:tcPr>
          <w:p w14:paraId="184653CB" w14:textId="67477BCC"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(48,515)</w:t>
            </w:r>
          </w:p>
        </w:tc>
      </w:tr>
      <w:tr w:rsidR="00A302C5" w:rsidRPr="002E3B38" w14:paraId="59F73A9B" w14:textId="77777777">
        <w:tc>
          <w:tcPr>
            <w:tcW w:w="3498" w:type="dxa"/>
            <w:shd w:val="clear" w:color="auto" w:fill="FFFFFF" w:themeFill="background1"/>
          </w:tcPr>
          <w:p w14:paraId="485644B0"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ผลแตกต่างชั่วคราวที่ไม่ได้บันทึกเป็นสินทรัพย์</w:t>
            </w:r>
          </w:p>
        </w:tc>
        <w:tc>
          <w:tcPr>
            <w:tcW w:w="1411" w:type="dxa"/>
            <w:shd w:val="clear" w:color="auto" w:fill="FFFFFF" w:themeFill="background1"/>
          </w:tcPr>
          <w:p w14:paraId="3095F7D1" w14:textId="719B45B6"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58,744,622</w:t>
            </w:r>
            <w:r w:rsidRPr="002E3B38">
              <w:rPr>
                <w:rFonts w:ascii="Browallia New" w:eastAsia="Arial Unicode MS" w:hAnsi="Browallia New" w:cs="Browallia New"/>
                <w:sz w:val="24"/>
                <w:szCs w:val="24"/>
                <w:cs/>
              </w:rPr>
              <w:t>)</w:t>
            </w:r>
          </w:p>
        </w:tc>
        <w:tc>
          <w:tcPr>
            <w:tcW w:w="1411" w:type="dxa"/>
            <w:shd w:val="clear" w:color="auto" w:fill="FFFFFF" w:themeFill="background1"/>
          </w:tcPr>
          <w:p w14:paraId="0450EBA4" w14:textId="2E43D943"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2,878,715</w:t>
            </w:r>
          </w:p>
        </w:tc>
        <w:tc>
          <w:tcPr>
            <w:tcW w:w="1411" w:type="dxa"/>
            <w:shd w:val="clear" w:color="auto" w:fill="FFFFFF" w:themeFill="background1"/>
            <w:vAlign w:val="bottom"/>
          </w:tcPr>
          <w:p w14:paraId="2F6C9678" w14:textId="0C185AF4" w:rsidR="00A302C5" w:rsidRPr="002E3B38" w:rsidRDefault="00701CE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Pr="002E3B38">
              <w:rPr>
                <w:rFonts w:ascii="Browallia New" w:eastAsia="Arial Unicode MS" w:hAnsi="Browallia New" w:cs="Browallia New"/>
                <w:sz w:val="24"/>
                <w:szCs w:val="24"/>
              </w:rPr>
              <w:t>860,905</w:t>
            </w:r>
            <w:r w:rsidRPr="002E3B38">
              <w:rPr>
                <w:rFonts w:ascii="Browallia New" w:eastAsia="Arial Unicode MS" w:hAnsi="Browallia New" w:cs="Browallia New"/>
                <w:sz w:val="24"/>
                <w:szCs w:val="24"/>
                <w:cs/>
              </w:rPr>
              <w:t>)</w:t>
            </w:r>
          </w:p>
        </w:tc>
        <w:tc>
          <w:tcPr>
            <w:tcW w:w="1412" w:type="dxa"/>
            <w:shd w:val="clear" w:color="auto" w:fill="FFFFFF" w:themeFill="background1"/>
            <w:vAlign w:val="bottom"/>
          </w:tcPr>
          <w:p w14:paraId="73D553A8" w14:textId="3C653373"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2,244,670</w:t>
            </w:r>
          </w:p>
        </w:tc>
      </w:tr>
      <w:tr w:rsidR="00A302C5" w:rsidRPr="002E3B38" w14:paraId="57449030" w14:textId="77777777">
        <w:tc>
          <w:tcPr>
            <w:tcW w:w="3498" w:type="dxa"/>
            <w:shd w:val="clear" w:color="auto" w:fill="FFFFFF" w:themeFill="background1"/>
          </w:tcPr>
          <w:p w14:paraId="7C903FC5"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ค่าเผื่อเงินลงทุนของบริษัทร่วมและบริษัทย่อย</w:t>
            </w:r>
          </w:p>
        </w:tc>
        <w:tc>
          <w:tcPr>
            <w:tcW w:w="1411" w:type="dxa"/>
            <w:shd w:val="clear" w:color="auto" w:fill="FFFFFF" w:themeFill="background1"/>
          </w:tcPr>
          <w:p w14:paraId="44EB653F" w14:textId="7BA60CB3" w:rsidR="00A302C5" w:rsidRPr="002E3B38" w:rsidRDefault="006D32C0"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(44,708)</w:t>
            </w:r>
          </w:p>
        </w:tc>
        <w:tc>
          <w:tcPr>
            <w:tcW w:w="1411" w:type="dxa"/>
            <w:shd w:val="clear" w:color="auto" w:fill="FFFFFF" w:themeFill="background1"/>
          </w:tcPr>
          <w:p w14:paraId="15980552" w14:textId="7BF2B774"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(590,871)</w:t>
            </w:r>
          </w:p>
        </w:tc>
        <w:tc>
          <w:tcPr>
            <w:tcW w:w="1411" w:type="dxa"/>
            <w:shd w:val="clear" w:color="auto" w:fill="FFFFFF" w:themeFill="background1"/>
          </w:tcPr>
          <w:p w14:paraId="0410CFB1" w14:textId="68C8D8E8" w:rsidR="00A302C5" w:rsidRPr="002E3B38" w:rsidRDefault="00F91408" w:rsidP="00F9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12" w:type="dxa"/>
            <w:shd w:val="clear" w:color="auto" w:fill="FFFFFF" w:themeFill="background1"/>
          </w:tcPr>
          <w:p w14:paraId="13FC75EC" w14:textId="5B2BC556" w:rsidR="00A302C5" w:rsidRPr="002E3B38" w:rsidRDefault="00F91408" w:rsidP="00F9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r>
      <w:tr w:rsidR="00A302C5" w:rsidRPr="002E3B38" w14:paraId="600DF5A5" w14:textId="77777777">
        <w:tc>
          <w:tcPr>
            <w:tcW w:w="3498" w:type="dxa"/>
            <w:shd w:val="clear" w:color="auto" w:fill="FFFFFF" w:themeFill="background1"/>
          </w:tcPr>
          <w:p w14:paraId="7C5C56C7"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รายได้ที่ไม่ต้องเสียภาษี</w:t>
            </w:r>
          </w:p>
        </w:tc>
        <w:tc>
          <w:tcPr>
            <w:tcW w:w="1411" w:type="dxa"/>
            <w:shd w:val="clear" w:color="auto" w:fill="FFFFFF" w:themeFill="background1"/>
          </w:tcPr>
          <w:p w14:paraId="7D7A0C39" w14:textId="6F1DEAB5"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5,439,032</w:t>
            </w:r>
          </w:p>
        </w:tc>
        <w:tc>
          <w:tcPr>
            <w:tcW w:w="1411" w:type="dxa"/>
            <w:shd w:val="clear" w:color="auto" w:fill="FFFFFF" w:themeFill="background1"/>
          </w:tcPr>
          <w:p w14:paraId="4E33D154" w14:textId="2974CE5C"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1,363,548</w:t>
            </w:r>
          </w:p>
        </w:tc>
        <w:tc>
          <w:tcPr>
            <w:tcW w:w="1411" w:type="dxa"/>
            <w:shd w:val="clear" w:color="auto" w:fill="FFFFFF" w:themeFill="background1"/>
          </w:tcPr>
          <w:p w14:paraId="34F26FA3" w14:textId="4967D9B1" w:rsidR="00A302C5" w:rsidRPr="002E3B38" w:rsidRDefault="00F91408" w:rsidP="00F9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12" w:type="dxa"/>
            <w:shd w:val="clear" w:color="auto" w:fill="FFFFFF" w:themeFill="background1"/>
          </w:tcPr>
          <w:p w14:paraId="53B19E2D" w14:textId="2734E292" w:rsidR="00A302C5" w:rsidRPr="002E3B38" w:rsidRDefault="00F91408" w:rsidP="00F9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r>
      <w:tr w:rsidR="00A302C5" w:rsidRPr="002E3B38" w14:paraId="6B6D2931" w14:textId="77777777" w:rsidTr="00463A82">
        <w:tc>
          <w:tcPr>
            <w:tcW w:w="3498" w:type="dxa"/>
            <w:shd w:val="clear" w:color="auto" w:fill="FFFFFF" w:themeFill="background1"/>
          </w:tcPr>
          <w:p w14:paraId="129597DB"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กลับรายการค่าเผื่อ</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cs/>
              </w:rPr>
              <w:t>ตัดจำหน่าย</w:t>
            </w:r>
            <w:r w:rsidRPr="002E3B38">
              <w:rPr>
                <w:rFonts w:ascii="Browallia New" w:eastAsia="Arial Unicode MS" w:hAnsi="Browallia New" w:cs="Browallia New"/>
                <w:sz w:val="24"/>
                <w:szCs w:val="24"/>
              </w:rPr>
              <w:t>)</w:t>
            </w:r>
            <w:r w:rsidRPr="002E3B38">
              <w:rPr>
                <w:rFonts w:ascii="Browallia New" w:eastAsia="Arial Unicode MS" w:hAnsi="Browallia New" w:cs="Browallia New"/>
                <w:sz w:val="24"/>
                <w:szCs w:val="24"/>
                <w:cs/>
              </w:rPr>
              <w:t xml:space="preserve">ภาษีเงินได้ถูกหัก </w:t>
            </w:r>
          </w:p>
        </w:tc>
        <w:tc>
          <w:tcPr>
            <w:tcW w:w="1411" w:type="dxa"/>
            <w:shd w:val="clear" w:color="auto" w:fill="FFFFFF" w:themeFill="background1"/>
            <w:vAlign w:val="bottom"/>
          </w:tcPr>
          <w:p w14:paraId="0FEF6907"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6E9CFB6B"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1" w:type="dxa"/>
            <w:shd w:val="clear" w:color="auto" w:fill="FFFFFF" w:themeFill="background1"/>
            <w:vAlign w:val="bottom"/>
          </w:tcPr>
          <w:p w14:paraId="17663BD3"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c>
          <w:tcPr>
            <w:tcW w:w="1412" w:type="dxa"/>
            <w:shd w:val="clear" w:color="auto" w:fill="FFFFFF" w:themeFill="background1"/>
            <w:vAlign w:val="bottom"/>
          </w:tcPr>
          <w:p w14:paraId="4811BC2F" w14:textId="77777777"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p>
        </w:tc>
      </w:tr>
      <w:tr w:rsidR="00A302C5" w:rsidRPr="002E3B38" w14:paraId="20A14A57" w14:textId="77777777" w:rsidTr="00DA65A7">
        <w:tc>
          <w:tcPr>
            <w:tcW w:w="3498" w:type="dxa"/>
            <w:shd w:val="clear" w:color="auto" w:fill="FFFFFF" w:themeFill="background1"/>
          </w:tcPr>
          <w:p w14:paraId="55D24000"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 xml:space="preserve">   ณ ที่จ่ายที่คาดว่าจะไม่ได้รับคืน</w:t>
            </w:r>
          </w:p>
        </w:tc>
        <w:tc>
          <w:tcPr>
            <w:tcW w:w="1411" w:type="dxa"/>
            <w:shd w:val="clear" w:color="auto" w:fill="FFFFFF" w:themeFill="background1"/>
            <w:vAlign w:val="bottom"/>
          </w:tcPr>
          <w:p w14:paraId="7DEE1BEF" w14:textId="69C20893" w:rsidR="00A302C5" w:rsidRPr="002E3B38" w:rsidRDefault="003B1E91"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147,640</w:t>
            </w:r>
          </w:p>
        </w:tc>
        <w:tc>
          <w:tcPr>
            <w:tcW w:w="1411" w:type="dxa"/>
            <w:shd w:val="clear" w:color="auto" w:fill="FFFFFF" w:themeFill="background1"/>
            <w:vAlign w:val="bottom"/>
          </w:tcPr>
          <w:p w14:paraId="32B29B28" w14:textId="011D6496" w:rsidR="00A302C5" w:rsidRPr="002E3B38" w:rsidRDefault="00A302C5"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(192,859)</w:t>
            </w:r>
          </w:p>
        </w:tc>
        <w:tc>
          <w:tcPr>
            <w:tcW w:w="1411" w:type="dxa"/>
            <w:shd w:val="clear" w:color="auto" w:fill="FFFFFF" w:themeFill="background1"/>
            <w:vAlign w:val="bottom"/>
          </w:tcPr>
          <w:p w14:paraId="08F726C6" w14:textId="7D304D7B" w:rsidR="00A302C5" w:rsidRPr="002E3B38" w:rsidRDefault="00701CE2" w:rsidP="00A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cs/>
              </w:rPr>
              <w:t>(</w:t>
            </w:r>
            <w:r w:rsidR="004C2B40" w:rsidRPr="004C2B40">
              <w:rPr>
                <w:rFonts w:ascii="Browallia New" w:eastAsia="Arial Unicode MS" w:hAnsi="Browallia New" w:cs="Browallia New"/>
                <w:sz w:val="24"/>
                <w:szCs w:val="24"/>
              </w:rPr>
              <w:t>47</w:t>
            </w:r>
            <w:r w:rsidRPr="002E3B38">
              <w:rPr>
                <w:rFonts w:ascii="Browallia New" w:eastAsia="Arial Unicode MS" w:hAnsi="Browallia New" w:cs="Browallia New"/>
                <w:sz w:val="24"/>
                <w:szCs w:val="24"/>
              </w:rPr>
              <w:t>,</w:t>
            </w:r>
            <w:r w:rsidR="004C2B40" w:rsidRPr="004C2B40">
              <w:rPr>
                <w:rFonts w:ascii="Browallia New" w:eastAsia="Arial Unicode MS" w:hAnsi="Browallia New" w:cs="Browallia New"/>
                <w:sz w:val="24"/>
                <w:szCs w:val="24"/>
              </w:rPr>
              <w:t>098</w:t>
            </w:r>
            <w:r w:rsidRPr="002E3B38">
              <w:rPr>
                <w:rFonts w:ascii="Browallia New" w:eastAsia="Arial Unicode MS" w:hAnsi="Browallia New" w:cs="Browallia New"/>
                <w:sz w:val="24"/>
                <w:szCs w:val="24"/>
                <w:cs/>
              </w:rPr>
              <w:t>)</w:t>
            </w:r>
          </w:p>
        </w:tc>
        <w:tc>
          <w:tcPr>
            <w:tcW w:w="1412" w:type="dxa"/>
            <w:shd w:val="clear" w:color="auto" w:fill="FFFFFF" w:themeFill="background1"/>
          </w:tcPr>
          <w:p w14:paraId="0C973A39" w14:textId="45CE3311" w:rsidR="00A302C5" w:rsidRPr="002E3B38" w:rsidRDefault="00F91408" w:rsidP="00F9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r>
      <w:tr w:rsidR="00A302C5" w:rsidRPr="002E3B38" w14:paraId="08D280CB" w14:textId="77777777" w:rsidTr="00DA65A7">
        <w:tc>
          <w:tcPr>
            <w:tcW w:w="3498" w:type="dxa"/>
            <w:shd w:val="clear" w:color="auto" w:fill="FFFFFF" w:themeFill="background1"/>
          </w:tcPr>
          <w:p w14:paraId="66ADB6D5"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ภาษีเงินได้ปีก่อนบันทึกสูงไป</w:t>
            </w:r>
          </w:p>
        </w:tc>
        <w:tc>
          <w:tcPr>
            <w:tcW w:w="1411" w:type="dxa"/>
            <w:shd w:val="clear" w:color="auto" w:fill="FFFFFF" w:themeFill="background1"/>
            <w:vAlign w:val="bottom"/>
          </w:tcPr>
          <w:p w14:paraId="314BF14E" w14:textId="53CFE09E" w:rsidR="00A302C5" w:rsidRPr="002E3B38" w:rsidRDefault="003B1E91"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4,783,590</w:t>
            </w:r>
          </w:p>
        </w:tc>
        <w:tc>
          <w:tcPr>
            <w:tcW w:w="1411" w:type="dxa"/>
            <w:shd w:val="clear" w:color="auto" w:fill="FFFFFF" w:themeFill="background1"/>
            <w:vAlign w:val="bottom"/>
          </w:tcPr>
          <w:p w14:paraId="497514B4" w14:textId="06D9E1EB" w:rsidR="00A302C5" w:rsidRPr="002E3B38" w:rsidRDefault="00F91408" w:rsidP="00F91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c>
          <w:tcPr>
            <w:tcW w:w="1411" w:type="dxa"/>
            <w:shd w:val="clear" w:color="auto" w:fill="FFFFFF" w:themeFill="background1"/>
            <w:vAlign w:val="bottom"/>
          </w:tcPr>
          <w:p w14:paraId="2BA80F4A" w14:textId="54D9758F" w:rsidR="00A302C5" w:rsidRPr="002E3B38" w:rsidRDefault="004C2B40" w:rsidP="00A3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4C2B40">
              <w:rPr>
                <w:rFonts w:ascii="Browallia New" w:eastAsia="Arial Unicode MS" w:hAnsi="Browallia New" w:cs="Browallia New"/>
                <w:sz w:val="24"/>
                <w:szCs w:val="24"/>
              </w:rPr>
              <w:t>1</w:t>
            </w:r>
            <w:r w:rsidR="00701CE2"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308</w:t>
            </w:r>
            <w:r w:rsidR="00701CE2" w:rsidRPr="002E3B38">
              <w:rPr>
                <w:rFonts w:ascii="Browallia New" w:eastAsia="Arial Unicode MS" w:hAnsi="Browallia New" w:cs="Browallia New"/>
                <w:sz w:val="24"/>
                <w:szCs w:val="24"/>
              </w:rPr>
              <w:t>,</w:t>
            </w:r>
            <w:r w:rsidRPr="004C2B40">
              <w:rPr>
                <w:rFonts w:ascii="Browallia New" w:eastAsia="Arial Unicode MS" w:hAnsi="Browallia New" w:cs="Browallia New"/>
                <w:sz w:val="24"/>
                <w:szCs w:val="24"/>
              </w:rPr>
              <w:t>818</w:t>
            </w:r>
          </w:p>
        </w:tc>
        <w:tc>
          <w:tcPr>
            <w:tcW w:w="1412" w:type="dxa"/>
            <w:shd w:val="clear" w:color="auto" w:fill="FFFFFF" w:themeFill="background1"/>
          </w:tcPr>
          <w:p w14:paraId="695F51D0" w14:textId="4EE0D4F0" w:rsidR="00A302C5" w:rsidRPr="002E3B38" w:rsidRDefault="00F91408" w:rsidP="00F91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center"/>
              <w:rPr>
                <w:rFonts w:ascii="Browallia New" w:eastAsia="Arial Unicode MS" w:hAnsi="Browallia New" w:cs="Browallia New"/>
                <w:sz w:val="24"/>
                <w:szCs w:val="24"/>
              </w:rPr>
            </w:pPr>
            <w:r w:rsidRPr="002E3B38">
              <w:rPr>
                <w:rFonts w:ascii="Browallia New" w:eastAsia="Arial Unicode MS" w:hAnsi="Browallia New" w:cs="Browallia New"/>
                <w:sz w:val="24"/>
                <w:szCs w:val="24"/>
              </w:rPr>
              <w:t xml:space="preserve">        -</w:t>
            </w:r>
          </w:p>
        </w:tc>
      </w:tr>
      <w:tr w:rsidR="00A302C5" w:rsidRPr="002E3B38" w14:paraId="586701F5" w14:textId="77777777" w:rsidTr="00463A82">
        <w:tc>
          <w:tcPr>
            <w:tcW w:w="3498" w:type="dxa"/>
            <w:shd w:val="clear" w:color="auto" w:fill="FFFFFF" w:themeFill="background1"/>
          </w:tcPr>
          <w:p w14:paraId="0EA39243" w14:textId="77777777" w:rsidR="00A302C5" w:rsidRPr="002E3B38" w:rsidRDefault="00A302C5" w:rsidP="00A302C5">
            <w:pPr>
              <w:tabs>
                <w:tab w:val="clear" w:pos="227"/>
                <w:tab w:val="clear" w:pos="454"/>
                <w:tab w:val="left" w:pos="1166"/>
                <w:tab w:val="left" w:pos="1455"/>
              </w:tabs>
              <w:spacing w:line="240" w:lineRule="auto"/>
              <w:jc w:val="thaiDistribute"/>
              <w:rPr>
                <w:rFonts w:ascii="Browallia New" w:eastAsia="Arial Unicode MS" w:hAnsi="Browallia New" w:cs="Browallia New"/>
                <w:sz w:val="24"/>
                <w:szCs w:val="24"/>
                <w:cs/>
              </w:rPr>
            </w:pPr>
            <w:r w:rsidRPr="002E3B38">
              <w:rPr>
                <w:rFonts w:ascii="Browallia New" w:eastAsia="Arial Unicode MS" w:hAnsi="Browallia New" w:cs="Browallia New"/>
                <w:sz w:val="24"/>
                <w:szCs w:val="24"/>
                <w:cs/>
              </w:rPr>
              <w:t>ภาษีเงินได้</w:t>
            </w:r>
          </w:p>
        </w:tc>
        <w:tc>
          <w:tcPr>
            <w:tcW w:w="1411" w:type="dxa"/>
            <w:shd w:val="clear" w:color="auto" w:fill="FFFFFF" w:themeFill="background1"/>
          </w:tcPr>
          <w:p w14:paraId="342ED5C1" w14:textId="2820019A" w:rsidR="00A302C5" w:rsidRPr="002E3B38" w:rsidRDefault="003F2F8E" w:rsidP="005B6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9,181,838</w:t>
            </w:r>
          </w:p>
        </w:tc>
        <w:tc>
          <w:tcPr>
            <w:tcW w:w="1411" w:type="dxa"/>
            <w:shd w:val="clear" w:color="auto" w:fill="FFFFFF" w:themeFill="background1"/>
          </w:tcPr>
          <w:p w14:paraId="03CB168C" w14:textId="5C920FA8" w:rsidR="00A302C5" w:rsidRPr="002E3B38" w:rsidRDefault="00A302C5" w:rsidP="005B6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(354,530,588)</w:t>
            </w:r>
          </w:p>
        </w:tc>
        <w:tc>
          <w:tcPr>
            <w:tcW w:w="1411" w:type="dxa"/>
            <w:shd w:val="clear" w:color="auto" w:fill="FFFFFF" w:themeFill="background1"/>
          </w:tcPr>
          <w:p w14:paraId="212CACA3" w14:textId="531E882C" w:rsidR="00A302C5" w:rsidRPr="002E3B38" w:rsidRDefault="001B1E26" w:rsidP="005B6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14,348,279</w:t>
            </w:r>
          </w:p>
        </w:tc>
        <w:tc>
          <w:tcPr>
            <w:tcW w:w="1412" w:type="dxa"/>
            <w:shd w:val="clear" w:color="auto" w:fill="FFFFFF" w:themeFill="background1"/>
          </w:tcPr>
          <w:p w14:paraId="49E7B065" w14:textId="0589D261" w:rsidR="00A302C5" w:rsidRPr="002E3B38" w:rsidRDefault="00A302C5" w:rsidP="005B6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4"/>
                <w:szCs w:val="24"/>
              </w:rPr>
            </w:pPr>
            <w:r w:rsidRPr="002E3B38">
              <w:rPr>
                <w:rFonts w:ascii="Browallia New" w:eastAsia="Arial Unicode MS" w:hAnsi="Browallia New" w:cs="Browallia New"/>
                <w:sz w:val="24"/>
                <w:szCs w:val="24"/>
              </w:rPr>
              <w:t>(296,679,744)</w:t>
            </w:r>
          </w:p>
        </w:tc>
      </w:tr>
    </w:tbl>
    <w:p w14:paraId="02C30A18" w14:textId="1061935E" w:rsidR="00040478" w:rsidRPr="002E3B38" w:rsidRDefault="00040478" w:rsidP="00040478">
      <w:pPr>
        <w:jc w:val="thaiDistribute"/>
        <w:rPr>
          <w:rFonts w:ascii="Browallia New" w:eastAsia="Arial Unicode MS" w:hAnsi="Browallia New" w:cs="Browallia New"/>
          <w:sz w:val="28"/>
          <w:szCs w:val="28"/>
        </w:rPr>
      </w:pPr>
    </w:p>
    <w:p w14:paraId="52CFFE74" w14:textId="01DE973A" w:rsidR="00040478" w:rsidRPr="002E3B38" w:rsidRDefault="00BA747E" w:rsidP="00BA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rPr>
        <w:br w:type="page"/>
      </w:r>
    </w:p>
    <w:p w14:paraId="7CCC9827" w14:textId="77777777" w:rsidR="001E3547" w:rsidRPr="002E3B38" w:rsidRDefault="003C5486" w:rsidP="006B5E71">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hAnsi="Browallia New" w:cs="Browallia New"/>
          <w:b/>
          <w:bCs/>
          <w:color w:val="000000" w:themeColor="text1"/>
          <w:sz w:val="28"/>
          <w:szCs w:val="28"/>
          <w:lang w:val="en-GB"/>
        </w:rPr>
      </w:pPr>
      <w:r w:rsidRPr="002E3B38">
        <w:rPr>
          <w:rFonts w:ascii="Browallia New" w:hAnsi="Browallia New" w:cs="Browallia New"/>
          <w:b/>
          <w:bCs/>
          <w:color w:val="000000" w:themeColor="text1"/>
          <w:sz w:val="28"/>
          <w:szCs w:val="28"/>
          <w:cs/>
          <w:lang w:val="en-GB"/>
        </w:rPr>
        <w:lastRenderedPageBreak/>
        <w:t>กำไรต่อหุ้น</w:t>
      </w:r>
    </w:p>
    <w:p w14:paraId="30CD2AAD" w14:textId="77777777" w:rsidR="00E20D3F" w:rsidRPr="002E3B3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9EB022B" w14:textId="77777777" w:rsidR="00E20D3F" w:rsidRPr="002E3B3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 xml:space="preserve">เมื่อวันที่ </w:t>
      </w:r>
      <w:r w:rsidRPr="002E3B38">
        <w:rPr>
          <w:rFonts w:ascii="Browallia New" w:hAnsi="Browallia New" w:cs="Browallia New"/>
          <w:color w:val="000000" w:themeColor="text1"/>
          <w:sz w:val="28"/>
          <w:szCs w:val="28"/>
        </w:rPr>
        <w:t xml:space="preserve">16 </w:t>
      </w:r>
      <w:r w:rsidRPr="002E3B38">
        <w:rPr>
          <w:rFonts w:ascii="Browallia New" w:hAnsi="Browallia New" w:cs="Browallia New"/>
          <w:color w:val="000000" w:themeColor="text1"/>
          <w:sz w:val="28"/>
          <w:szCs w:val="28"/>
          <w:cs/>
        </w:rPr>
        <w:t xml:space="preserve">มกราคม </w:t>
      </w:r>
      <w:r w:rsidRPr="002E3B38">
        <w:rPr>
          <w:rFonts w:ascii="Browallia New" w:hAnsi="Browallia New" w:cs="Browallia New"/>
          <w:color w:val="000000" w:themeColor="text1"/>
          <w:sz w:val="28"/>
          <w:szCs w:val="28"/>
        </w:rPr>
        <w:t xml:space="preserve">2567 </w:t>
      </w:r>
      <w:r w:rsidRPr="002E3B38">
        <w:rPr>
          <w:rFonts w:ascii="Browallia New" w:hAnsi="Browallia New" w:cs="Browallia New"/>
          <w:color w:val="000000" w:themeColor="text1"/>
          <w:sz w:val="28"/>
          <w:szCs w:val="28"/>
          <w:cs/>
        </w:rPr>
        <w:t>บริษัทได้ออกใบสำคัญแสดงสิทธิซื้อหุ้นสามัญ</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 xml:space="preserve">รุ่นที่ </w:t>
      </w:r>
      <w:r w:rsidRPr="002E3B38">
        <w:rPr>
          <w:rFonts w:ascii="Browallia New" w:hAnsi="Browallia New" w:cs="Browallia New"/>
          <w:color w:val="000000" w:themeColor="text1"/>
          <w:sz w:val="28"/>
          <w:szCs w:val="28"/>
        </w:rPr>
        <w:t xml:space="preserve">5 (“RS-W5”) </w:t>
      </w:r>
      <w:r w:rsidRPr="002E3B38">
        <w:rPr>
          <w:rFonts w:ascii="Browallia New" w:hAnsi="Browallia New" w:cs="Browallia New"/>
          <w:color w:val="000000" w:themeColor="text1"/>
          <w:sz w:val="28"/>
          <w:szCs w:val="28"/>
          <w:cs/>
        </w:rPr>
        <w:t xml:space="preserve">จำนวน </w:t>
      </w:r>
      <w:r w:rsidRPr="002E3B38">
        <w:rPr>
          <w:rFonts w:ascii="Browallia New" w:hAnsi="Browallia New" w:cs="Browallia New"/>
          <w:color w:val="000000" w:themeColor="text1"/>
          <w:sz w:val="28"/>
          <w:szCs w:val="28"/>
        </w:rPr>
        <w:t xml:space="preserve">106,974,550 </w:t>
      </w:r>
      <w:r w:rsidRPr="002E3B38">
        <w:rPr>
          <w:rFonts w:ascii="Browallia New" w:hAnsi="Browallia New" w:cs="Browallia New"/>
          <w:color w:val="000000" w:themeColor="text1"/>
          <w:sz w:val="28"/>
          <w:szCs w:val="28"/>
          <w:cs/>
        </w:rPr>
        <w:t xml:space="preserve">สิทธิ ใบสำคัญแสดงสิทธินี้ มีกำหนดระยะเวลาใช้สิทธิภายใน </w:t>
      </w:r>
      <w:r w:rsidRPr="002E3B38">
        <w:rPr>
          <w:rFonts w:ascii="Browallia New" w:hAnsi="Browallia New" w:cs="Browallia New"/>
          <w:color w:val="000000" w:themeColor="text1"/>
          <w:sz w:val="28"/>
          <w:szCs w:val="28"/>
        </w:rPr>
        <w:t xml:space="preserve">2 </w:t>
      </w:r>
      <w:r w:rsidRPr="002E3B38">
        <w:rPr>
          <w:rFonts w:ascii="Browallia New" w:hAnsi="Browallia New" w:cs="Browallia New"/>
          <w:color w:val="000000" w:themeColor="text1"/>
          <w:sz w:val="28"/>
          <w:szCs w:val="28"/>
          <w:cs/>
        </w:rPr>
        <w:t>ปี นับจากวันที่ออกใบสำคัญแสดงสิทธิ</w:t>
      </w:r>
    </w:p>
    <w:p w14:paraId="57BF04DC" w14:textId="77777777" w:rsidR="00E20D3F" w:rsidRPr="002E3B3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62A5293" w14:textId="3EAE124A" w:rsidR="00E20D3F" w:rsidRPr="002E3B38" w:rsidRDefault="00E20D3F" w:rsidP="00E2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E3B38">
        <w:rPr>
          <w:rFonts w:ascii="Browallia New" w:hAnsi="Browallia New" w:cs="Browallia New"/>
          <w:color w:val="000000" w:themeColor="text1"/>
          <w:sz w:val="28"/>
          <w:szCs w:val="28"/>
          <w:cs/>
        </w:rPr>
        <w:t>กำไร</w:t>
      </w:r>
      <w:r w:rsidRPr="002E3B38">
        <w:rPr>
          <w:rFonts w:ascii="Browallia New" w:hAnsi="Browallia New" w:cs="Browallia New"/>
          <w:color w:val="000000" w:themeColor="text1"/>
          <w:sz w:val="28"/>
          <w:szCs w:val="28"/>
        </w:rPr>
        <w:t xml:space="preserve"> (</w:t>
      </w:r>
      <w:r w:rsidRPr="002E3B38">
        <w:rPr>
          <w:rFonts w:ascii="Browallia New" w:hAnsi="Browallia New" w:cs="Browallia New"/>
          <w:color w:val="000000" w:themeColor="text1"/>
          <w:sz w:val="28"/>
          <w:szCs w:val="28"/>
          <w:cs/>
        </w:rPr>
        <w:t xml:space="preserve">ขาดทุน) ต่อหุ้นขั้นพื้นฐานและกำไร (ขาดทุน) ต่อหุ้นปรับลดสำหรับปีสิ้นสุดวันที่ </w:t>
      </w:r>
      <w:r w:rsidRPr="002E3B38">
        <w:rPr>
          <w:rFonts w:ascii="Browallia New" w:hAnsi="Browallia New" w:cs="Browallia New"/>
          <w:color w:val="000000" w:themeColor="text1"/>
          <w:sz w:val="28"/>
          <w:szCs w:val="28"/>
          <w:lang w:val="en-GB"/>
        </w:rPr>
        <w:t xml:space="preserve">31 </w:t>
      </w:r>
      <w:r w:rsidRPr="002E3B38">
        <w:rPr>
          <w:rFonts w:ascii="Browallia New" w:hAnsi="Browallia New" w:cs="Browallia New"/>
          <w:color w:val="000000" w:themeColor="text1"/>
          <w:sz w:val="28"/>
          <w:szCs w:val="28"/>
          <w:cs/>
          <w:lang w:val="en-GB"/>
        </w:rPr>
        <w:t xml:space="preserve">ธันวาคม </w:t>
      </w:r>
      <w:r w:rsidRPr="002E3B38">
        <w:rPr>
          <w:rFonts w:ascii="Browallia New" w:hAnsi="Browallia New" w:cs="Browallia New"/>
          <w:color w:val="000000" w:themeColor="text1"/>
          <w:sz w:val="28"/>
          <w:szCs w:val="28"/>
        </w:rPr>
        <w:t xml:space="preserve">2567 </w:t>
      </w:r>
      <w:r w:rsidRPr="002E3B38">
        <w:rPr>
          <w:rFonts w:ascii="Browallia New" w:hAnsi="Browallia New" w:cs="Browallia New"/>
          <w:color w:val="000000" w:themeColor="text1"/>
          <w:sz w:val="28"/>
          <w:szCs w:val="28"/>
          <w:cs/>
        </w:rPr>
        <w:t xml:space="preserve">และ </w:t>
      </w:r>
      <w:r w:rsidRPr="002E3B38">
        <w:rPr>
          <w:rFonts w:ascii="Browallia New" w:hAnsi="Browallia New" w:cs="Browallia New"/>
          <w:color w:val="000000" w:themeColor="text1"/>
          <w:sz w:val="28"/>
          <w:szCs w:val="28"/>
        </w:rPr>
        <w:t xml:space="preserve">2566 </w:t>
      </w:r>
      <w:r w:rsidRPr="002E3B38">
        <w:rPr>
          <w:rFonts w:ascii="Browallia New" w:hAnsi="Browallia New" w:cs="Browallia New"/>
          <w:color w:val="000000" w:themeColor="text1"/>
          <w:sz w:val="28"/>
          <w:szCs w:val="28"/>
          <w:cs/>
        </w:rPr>
        <w:t>มีดังนี้</w:t>
      </w:r>
    </w:p>
    <w:p w14:paraId="7AA11ADF" w14:textId="4B64DB95" w:rsidR="00C032DA" w:rsidRPr="002E3B38" w:rsidRDefault="00C032DA"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Browallia New" w:hAnsi="Browallia New" w:cs="Browallia New"/>
          <w:lang w:val="en-GB" w:eastAsia="en-GB"/>
        </w:rPr>
      </w:pPr>
    </w:p>
    <w:tbl>
      <w:tblPr>
        <w:tblW w:w="900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395"/>
        <w:gridCol w:w="1410"/>
        <w:gridCol w:w="1395"/>
        <w:gridCol w:w="1410"/>
      </w:tblGrid>
      <w:tr w:rsidR="00C032DA" w:rsidRPr="002E3B38" w14:paraId="4D3E19D1" w14:textId="77777777" w:rsidTr="00C33D99">
        <w:trPr>
          <w:trHeight w:val="300"/>
          <w:tblHeader/>
        </w:trPr>
        <w:tc>
          <w:tcPr>
            <w:tcW w:w="3390" w:type="dxa"/>
            <w:tcBorders>
              <w:top w:val="nil"/>
              <w:left w:val="nil"/>
              <w:bottom w:val="nil"/>
              <w:right w:val="nil"/>
            </w:tcBorders>
            <w:shd w:val="clear" w:color="auto" w:fill="auto"/>
            <w:vAlign w:val="bottom"/>
            <w:hideMark/>
          </w:tcPr>
          <w:p w14:paraId="1190D520" w14:textId="77777777" w:rsidR="00C032DA" w:rsidRPr="002E3B38" w:rsidRDefault="00C032DA" w:rsidP="0037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5" w:firstLine="176"/>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2805" w:type="dxa"/>
            <w:gridSpan w:val="2"/>
            <w:tcBorders>
              <w:top w:val="nil"/>
              <w:left w:val="nil"/>
              <w:bottom w:val="nil"/>
              <w:right w:val="nil"/>
            </w:tcBorders>
            <w:shd w:val="clear" w:color="auto" w:fill="auto"/>
            <w:vAlign w:val="bottom"/>
            <w:hideMark/>
          </w:tcPr>
          <w:p w14:paraId="7C4CE6B1" w14:textId="5290AACD" w:rsidR="00C032DA" w:rsidRPr="002E3B38" w:rsidRDefault="00C032DA" w:rsidP="000B1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งบการเงินรวม</w:t>
            </w:r>
          </w:p>
        </w:tc>
        <w:tc>
          <w:tcPr>
            <w:tcW w:w="2805" w:type="dxa"/>
            <w:gridSpan w:val="2"/>
            <w:tcBorders>
              <w:top w:val="nil"/>
              <w:left w:val="nil"/>
              <w:bottom w:val="nil"/>
              <w:right w:val="nil"/>
            </w:tcBorders>
            <w:shd w:val="clear" w:color="auto" w:fill="auto"/>
            <w:vAlign w:val="bottom"/>
            <w:hideMark/>
          </w:tcPr>
          <w:p w14:paraId="2D3B0BBD" w14:textId="23C647BC" w:rsidR="00C032DA" w:rsidRPr="002E3B38" w:rsidRDefault="00C032DA" w:rsidP="000B1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15"/>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งบการเงินเฉพาะบริษัท</w:t>
            </w:r>
          </w:p>
        </w:tc>
      </w:tr>
      <w:tr w:rsidR="00C032DA" w:rsidRPr="002E3B38" w14:paraId="5C9C234B" w14:textId="77777777" w:rsidTr="00C33D99">
        <w:trPr>
          <w:trHeight w:val="300"/>
          <w:tblHeader/>
        </w:trPr>
        <w:tc>
          <w:tcPr>
            <w:tcW w:w="3390" w:type="dxa"/>
            <w:tcBorders>
              <w:top w:val="nil"/>
              <w:left w:val="nil"/>
              <w:bottom w:val="nil"/>
              <w:right w:val="nil"/>
            </w:tcBorders>
            <w:shd w:val="clear" w:color="auto" w:fill="auto"/>
            <w:vAlign w:val="bottom"/>
            <w:hideMark/>
          </w:tcPr>
          <w:p w14:paraId="62713DB1"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5"/>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hideMark/>
          </w:tcPr>
          <w:p w14:paraId="2D58962E" w14:textId="1BBC54DB" w:rsidR="00C032DA" w:rsidRPr="002E3B3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7"/>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2567</w:t>
            </w:r>
          </w:p>
        </w:tc>
        <w:tc>
          <w:tcPr>
            <w:tcW w:w="1410" w:type="dxa"/>
            <w:tcBorders>
              <w:top w:val="nil"/>
              <w:left w:val="nil"/>
              <w:bottom w:val="nil"/>
              <w:right w:val="nil"/>
            </w:tcBorders>
            <w:shd w:val="clear" w:color="auto" w:fill="auto"/>
            <w:hideMark/>
          </w:tcPr>
          <w:p w14:paraId="3A86253F" w14:textId="2310067D" w:rsidR="00C032DA" w:rsidRPr="002E3B3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right="99"/>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2566</w:t>
            </w:r>
          </w:p>
        </w:tc>
        <w:tc>
          <w:tcPr>
            <w:tcW w:w="1395" w:type="dxa"/>
            <w:tcBorders>
              <w:top w:val="nil"/>
              <w:left w:val="nil"/>
              <w:bottom w:val="nil"/>
              <w:right w:val="nil"/>
            </w:tcBorders>
            <w:shd w:val="clear" w:color="auto" w:fill="auto"/>
            <w:hideMark/>
          </w:tcPr>
          <w:p w14:paraId="474FC71D" w14:textId="458C0552" w:rsidR="00C032DA" w:rsidRPr="002E3B3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2567</w:t>
            </w:r>
          </w:p>
        </w:tc>
        <w:tc>
          <w:tcPr>
            <w:tcW w:w="1410" w:type="dxa"/>
            <w:tcBorders>
              <w:top w:val="nil"/>
              <w:left w:val="nil"/>
              <w:bottom w:val="nil"/>
              <w:right w:val="nil"/>
            </w:tcBorders>
            <w:shd w:val="clear" w:color="auto" w:fill="auto"/>
            <w:hideMark/>
          </w:tcPr>
          <w:p w14:paraId="5A968C95" w14:textId="38D5B457" w:rsidR="00C032DA" w:rsidRPr="002E3B38" w:rsidRDefault="00C032DA" w:rsidP="00567F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64"/>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2566</w:t>
            </w:r>
          </w:p>
        </w:tc>
      </w:tr>
      <w:tr w:rsidR="00C032DA" w:rsidRPr="002E3B38" w14:paraId="51B385DF" w14:textId="77777777" w:rsidTr="00C33D99">
        <w:trPr>
          <w:trHeight w:val="300"/>
          <w:tblHeader/>
        </w:trPr>
        <w:tc>
          <w:tcPr>
            <w:tcW w:w="3390" w:type="dxa"/>
            <w:tcBorders>
              <w:top w:val="nil"/>
              <w:left w:val="nil"/>
              <w:bottom w:val="nil"/>
              <w:right w:val="nil"/>
            </w:tcBorders>
            <w:shd w:val="clear" w:color="auto" w:fill="auto"/>
            <w:hideMark/>
          </w:tcPr>
          <w:p w14:paraId="6D02D50D"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30"/>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20B447A4"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3F2D120E"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3F1A74C2"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74FE0FDD"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r>
      <w:tr w:rsidR="00C032DA" w:rsidRPr="002E3B38" w14:paraId="3F90D5A9" w14:textId="77777777" w:rsidTr="00C33D99">
        <w:trPr>
          <w:trHeight w:val="300"/>
        </w:trPr>
        <w:tc>
          <w:tcPr>
            <w:tcW w:w="3390" w:type="dxa"/>
            <w:tcBorders>
              <w:top w:val="nil"/>
              <w:left w:val="nil"/>
              <w:bottom w:val="nil"/>
              <w:right w:val="nil"/>
            </w:tcBorders>
            <w:shd w:val="clear" w:color="auto" w:fill="auto"/>
            <w:hideMark/>
          </w:tcPr>
          <w:p w14:paraId="6F23AE20" w14:textId="77777777" w:rsidR="00C032DA" w:rsidRPr="002E3B38" w:rsidRDefault="00C032DA" w:rsidP="00F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Browallia New" w:hAnsi="Browallia New" w:cs="Browallia New"/>
                <w:sz w:val="24"/>
                <w:szCs w:val="24"/>
                <w:lang w:val="en-GB" w:eastAsia="en-GB"/>
              </w:rPr>
            </w:pPr>
            <w:r w:rsidRPr="002E3B38">
              <w:rPr>
                <w:rFonts w:ascii="Browallia New" w:hAnsi="Browallia New" w:cs="Browallia New"/>
                <w:b/>
                <w:bCs/>
                <w:sz w:val="24"/>
                <w:szCs w:val="24"/>
                <w:cs/>
                <w:lang w:val="en-GB" w:eastAsia="en-GB"/>
              </w:rPr>
              <w:t>กำไร</w:t>
            </w:r>
            <w:r w:rsidRPr="002E3B38">
              <w:rPr>
                <w:rFonts w:ascii="Browallia New" w:hAnsi="Browallia New" w:cs="Browallia New"/>
                <w:b/>
                <w:bCs/>
                <w:sz w:val="24"/>
                <w:szCs w:val="24"/>
                <w:lang w:eastAsia="en-GB"/>
              </w:rPr>
              <w:t xml:space="preserve"> (</w:t>
            </w:r>
            <w:r w:rsidRPr="002E3B38">
              <w:rPr>
                <w:rFonts w:ascii="Browallia New" w:hAnsi="Browallia New" w:cs="Browallia New"/>
                <w:b/>
                <w:bCs/>
                <w:sz w:val="24"/>
                <w:szCs w:val="24"/>
                <w:cs/>
                <w:lang w:val="en-GB" w:eastAsia="en-GB"/>
              </w:rPr>
              <w:t>ขาดทุน) ต่อหุ้นขั้นพื้นฐาน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46DBF3F7"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7F2B2BC2"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363ABA4C"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0609C32A" w14:textId="77777777" w:rsidR="00C032DA" w:rsidRPr="002E3B38" w:rsidRDefault="00C032DA" w:rsidP="00C0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both"/>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r>
      <w:tr w:rsidR="00C032DA" w:rsidRPr="002E3B38" w14:paraId="6E37E786" w14:textId="77777777" w:rsidTr="00C33D99">
        <w:trPr>
          <w:trHeight w:val="300"/>
        </w:trPr>
        <w:tc>
          <w:tcPr>
            <w:tcW w:w="3390" w:type="dxa"/>
            <w:tcBorders>
              <w:top w:val="nil"/>
              <w:left w:val="nil"/>
              <w:bottom w:val="nil"/>
              <w:right w:val="nil"/>
            </w:tcBorders>
            <w:shd w:val="clear" w:color="auto" w:fill="auto"/>
            <w:hideMark/>
          </w:tcPr>
          <w:p w14:paraId="32617F19" w14:textId="30D09CC4" w:rsidR="00C032DA" w:rsidRPr="002E3B38" w:rsidRDefault="00C032DA" w:rsidP="00DA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ส่วนแบ่งกำไร</w:t>
            </w:r>
            <w:r w:rsidRPr="002E3B38">
              <w:rPr>
                <w:rFonts w:ascii="Browallia New" w:hAnsi="Browallia New" w:cs="Browallia New"/>
                <w:sz w:val="24"/>
                <w:szCs w:val="24"/>
                <w:lang w:eastAsia="en-GB"/>
              </w:rPr>
              <w:t xml:space="preserve"> (</w:t>
            </w:r>
            <w:r w:rsidRPr="002E3B38">
              <w:rPr>
                <w:rFonts w:ascii="Browallia New" w:hAnsi="Browallia New" w:cs="Browallia New"/>
                <w:sz w:val="24"/>
                <w:szCs w:val="24"/>
                <w:cs/>
                <w:lang w:val="en-GB" w:eastAsia="en-GB"/>
              </w:rPr>
              <w:t>ขาดทุน) ที่เป็นของบริษัทใหญ่</w:t>
            </w:r>
            <w:r w:rsidRPr="002E3B38">
              <w:rPr>
                <w:rFonts w:ascii="Browallia New" w:hAnsi="Browallia New" w:cs="Browallia New"/>
                <w:sz w:val="24"/>
                <w:szCs w:val="24"/>
                <w:lang w:val="en-GB" w:eastAsia="en-GB"/>
              </w:rPr>
              <w:t> </w:t>
            </w:r>
            <w:r w:rsidRPr="002E3B38">
              <w:rPr>
                <w:rFonts w:ascii="Browallia New" w:hAnsi="Browallia New" w:cs="Browallia New"/>
                <w:sz w:val="24"/>
                <w:szCs w:val="24"/>
                <w:lang w:eastAsia="en-GB"/>
              </w:rPr>
              <w:t xml:space="preserve"> </w:t>
            </w:r>
            <w:r w:rsidRPr="002E3B38">
              <w:rPr>
                <w:rFonts w:ascii="Browallia New" w:hAnsi="Browallia New" w:cs="Browallia New"/>
                <w:sz w:val="24"/>
                <w:szCs w:val="24"/>
                <w:cs/>
                <w:lang w:val="en-GB" w:eastAsia="en-GB"/>
              </w:rPr>
              <w:t>(บาท)</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6155BF97" w14:textId="2E01E0A8" w:rsidR="00C032DA" w:rsidRPr="002E3B38" w:rsidRDefault="00DC751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(304,583,897)</w:t>
            </w:r>
          </w:p>
        </w:tc>
        <w:tc>
          <w:tcPr>
            <w:tcW w:w="1410" w:type="dxa"/>
            <w:tcBorders>
              <w:top w:val="nil"/>
              <w:left w:val="nil"/>
              <w:bottom w:val="nil"/>
              <w:right w:val="nil"/>
            </w:tcBorders>
            <w:shd w:val="clear" w:color="auto" w:fill="auto"/>
            <w:vAlign w:val="bottom"/>
            <w:hideMark/>
          </w:tcPr>
          <w:p w14:paraId="31A3F812" w14:textId="2B01C7D0"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1,395,232</w:t>
            </w:r>
            <w:r w:rsidR="00935531" w:rsidRPr="002E3B38">
              <w:rPr>
                <w:rFonts w:ascii="Browallia New" w:hAnsi="Browallia New" w:cs="Browallia New"/>
                <w:sz w:val="24"/>
                <w:szCs w:val="24"/>
                <w:lang w:eastAsia="en-GB"/>
              </w:rPr>
              <w:t>,363</w:t>
            </w:r>
          </w:p>
        </w:tc>
        <w:tc>
          <w:tcPr>
            <w:tcW w:w="1395" w:type="dxa"/>
            <w:tcBorders>
              <w:top w:val="nil"/>
              <w:left w:val="nil"/>
              <w:bottom w:val="nil"/>
              <w:right w:val="nil"/>
            </w:tcBorders>
            <w:shd w:val="clear" w:color="auto" w:fill="auto"/>
            <w:vAlign w:val="bottom"/>
            <w:hideMark/>
          </w:tcPr>
          <w:p w14:paraId="7A7099CF" w14:textId="45978EE6"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w:t>
            </w:r>
            <w:r w:rsidR="00DC751A" w:rsidRPr="002E3B38">
              <w:rPr>
                <w:rFonts w:ascii="Browallia New" w:hAnsi="Browallia New" w:cs="Browallia New"/>
                <w:sz w:val="24"/>
                <w:szCs w:val="24"/>
                <w:lang w:eastAsia="en-GB"/>
              </w:rPr>
              <w:t>80</w:t>
            </w:r>
            <w:r w:rsidRPr="002E3B38">
              <w:rPr>
                <w:rFonts w:ascii="Browallia New" w:hAnsi="Browallia New" w:cs="Browallia New"/>
                <w:sz w:val="24"/>
                <w:szCs w:val="24"/>
                <w:lang w:eastAsia="en-GB"/>
              </w:rPr>
              <w:t>,</w:t>
            </w:r>
            <w:r w:rsidR="00DC751A" w:rsidRPr="002E3B38">
              <w:rPr>
                <w:rFonts w:ascii="Browallia New" w:hAnsi="Browallia New" w:cs="Browallia New"/>
                <w:sz w:val="24"/>
                <w:szCs w:val="24"/>
                <w:lang w:eastAsia="en-GB"/>
              </w:rPr>
              <w:t>245,747</w:t>
            </w:r>
            <w:r w:rsidRPr="002E3B38">
              <w:rPr>
                <w:rFonts w:ascii="Browallia New" w:hAnsi="Browallia New" w:cs="Browallia New"/>
                <w:sz w:val="24"/>
                <w:szCs w:val="24"/>
                <w:lang w:eastAsia="en-GB"/>
              </w:rPr>
              <w:t>)</w:t>
            </w:r>
          </w:p>
        </w:tc>
        <w:tc>
          <w:tcPr>
            <w:tcW w:w="1410" w:type="dxa"/>
            <w:tcBorders>
              <w:top w:val="nil"/>
              <w:left w:val="nil"/>
              <w:bottom w:val="nil"/>
              <w:right w:val="nil"/>
            </w:tcBorders>
            <w:shd w:val="clear" w:color="auto" w:fill="auto"/>
            <w:vAlign w:val="bottom"/>
            <w:hideMark/>
          </w:tcPr>
          <w:p w14:paraId="4CC9A125" w14:textId="5BF3D1ED" w:rsidR="00C032DA" w:rsidRPr="002E3B38" w:rsidRDefault="00A50EAB"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1,186,</w:t>
            </w:r>
            <w:r w:rsidR="003E3C82" w:rsidRPr="002E3B38">
              <w:rPr>
                <w:rFonts w:ascii="Browallia New" w:hAnsi="Browallia New" w:cs="Browallia New"/>
                <w:sz w:val="24"/>
                <w:szCs w:val="24"/>
                <w:lang w:eastAsia="en-GB"/>
              </w:rPr>
              <w:t>587,157</w:t>
            </w:r>
          </w:p>
        </w:tc>
      </w:tr>
      <w:tr w:rsidR="00C032DA" w:rsidRPr="002E3B38" w14:paraId="71893C08" w14:textId="77777777" w:rsidTr="00C33D99">
        <w:trPr>
          <w:trHeight w:val="300"/>
        </w:trPr>
        <w:tc>
          <w:tcPr>
            <w:tcW w:w="3390" w:type="dxa"/>
            <w:tcBorders>
              <w:top w:val="nil"/>
              <w:left w:val="nil"/>
              <w:bottom w:val="nil"/>
              <w:right w:val="nil"/>
            </w:tcBorders>
            <w:shd w:val="clear" w:color="auto" w:fill="auto"/>
            <w:hideMark/>
          </w:tcPr>
          <w:p w14:paraId="71B9ECC6" w14:textId="4E1ACE7D" w:rsidR="00C032DA" w:rsidRPr="002E3B38" w:rsidRDefault="00C032DA" w:rsidP="0066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จำนวนหุ้นสามัญถัวเฉลี่ยถ่วงน้ำหนัก (หุ้น)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04BD53C1" w14:textId="4479044B"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1,078,384</w:t>
            </w:r>
            <w:r w:rsidR="00DC751A" w:rsidRPr="002E3B38">
              <w:rPr>
                <w:rFonts w:ascii="Browallia New" w:hAnsi="Browallia New" w:cs="Browallia New"/>
                <w:sz w:val="24"/>
                <w:szCs w:val="24"/>
                <w:lang w:eastAsia="en-GB"/>
              </w:rPr>
              <w:t>,341</w:t>
            </w:r>
          </w:p>
        </w:tc>
        <w:tc>
          <w:tcPr>
            <w:tcW w:w="1410" w:type="dxa"/>
            <w:tcBorders>
              <w:top w:val="nil"/>
              <w:left w:val="nil"/>
              <w:bottom w:val="nil"/>
              <w:right w:val="nil"/>
            </w:tcBorders>
            <w:shd w:val="clear" w:color="auto" w:fill="auto"/>
            <w:vAlign w:val="center"/>
            <w:hideMark/>
          </w:tcPr>
          <w:p w14:paraId="6E42D546" w14:textId="39B21DB2"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1,068,</w:t>
            </w:r>
            <w:r w:rsidR="00DC751A" w:rsidRPr="002E3B38">
              <w:rPr>
                <w:rFonts w:ascii="Browallia New" w:hAnsi="Browallia New" w:cs="Browallia New"/>
                <w:sz w:val="24"/>
                <w:szCs w:val="24"/>
                <w:lang w:eastAsia="en-GB"/>
              </w:rPr>
              <w:t>73</w:t>
            </w:r>
            <w:r w:rsidR="00935531" w:rsidRPr="002E3B38">
              <w:rPr>
                <w:rFonts w:ascii="Browallia New" w:hAnsi="Browallia New" w:cs="Browallia New"/>
                <w:sz w:val="24"/>
                <w:szCs w:val="24"/>
                <w:lang w:eastAsia="en-GB"/>
              </w:rPr>
              <w:t>4,554</w:t>
            </w:r>
          </w:p>
        </w:tc>
        <w:tc>
          <w:tcPr>
            <w:tcW w:w="1395" w:type="dxa"/>
            <w:tcBorders>
              <w:top w:val="nil"/>
              <w:left w:val="nil"/>
              <w:bottom w:val="nil"/>
              <w:right w:val="nil"/>
            </w:tcBorders>
            <w:shd w:val="clear" w:color="auto" w:fill="auto"/>
            <w:vAlign w:val="center"/>
            <w:hideMark/>
          </w:tcPr>
          <w:p w14:paraId="14FCC72F" w14:textId="3618F8ED"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1,078,384</w:t>
            </w:r>
            <w:r w:rsidR="00DC751A" w:rsidRPr="002E3B38">
              <w:rPr>
                <w:rFonts w:ascii="Browallia New" w:hAnsi="Browallia New" w:cs="Browallia New"/>
                <w:sz w:val="24"/>
                <w:szCs w:val="24"/>
                <w:lang w:eastAsia="en-GB"/>
              </w:rPr>
              <w:t>,341</w:t>
            </w:r>
          </w:p>
        </w:tc>
        <w:tc>
          <w:tcPr>
            <w:tcW w:w="1410" w:type="dxa"/>
            <w:tcBorders>
              <w:top w:val="nil"/>
              <w:left w:val="nil"/>
              <w:bottom w:val="nil"/>
              <w:right w:val="nil"/>
            </w:tcBorders>
            <w:shd w:val="clear" w:color="auto" w:fill="auto"/>
            <w:vAlign w:val="center"/>
            <w:hideMark/>
          </w:tcPr>
          <w:p w14:paraId="40720727" w14:textId="7E35ACA2" w:rsidR="00C032DA" w:rsidRPr="002E3B38" w:rsidRDefault="008900EF"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1,068,734,554</w:t>
            </w:r>
          </w:p>
        </w:tc>
      </w:tr>
      <w:tr w:rsidR="00C032DA" w:rsidRPr="002E3B38" w14:paraId="546B92BF" w14:textId="77777777" w:rsidTr="00C33D99">
        <w:trPr>
          <w:trHeight w:val="300"/>
        </w:trPr>
        <w:tc>
          <w:tcPr>
            <w:tcW w:w="3390" w:type="dxa"/>
            <w:tcBorders>
              <w:top w:val="nil"/>
              <w:left w:val="nil"/>
              <w:bottom w:val="nil"/>
              <w:right w:val="nil"/>
            </w:tcBorders>
            <w:shd w:val="clear" w:color="auto" w:fill="auto"/>
            <w:hideMark/>
          </w:tcPr>
          <w:p w14:paraId="38D0E915" w14:textId="75706F98" w:rsidR="00C032DA" w:rsidRPr="002E3B38" w:rsidRDefault="00C032DA" w:rsidP="0066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 xml:space="preserve">ผลกระทบจากการแตกหุ้น </w:t>
            </w:r>
            <w:r w:rsidRPr="002E3B38">
              <w:rPr>
                <w:rFonts w:ascii="Browallia New" w:hAnsi="Browallia New" w:cs="Browallia New"/>
                <w:sz w:val="24"/>
                <w:szCs w:val="24"/>
                <w:lang w:eastAsia="en-GB"/>
              </w:rPr>
              <w:t>(</w:t>
            </w:r>
            <w:r w:rsidRPr="002E3B38">
              <w:rPr>
                <w:rFonts w:ascii="Browallia New" w:hAnsi="Browallia New" w:cs="Browallia New"/>
                <w:sz w:val="24"/>
                <w:szCs w:val="24"/>
                <w:cs/>
                <w:lang w:val="en-GB" w:eastAsia="en-GB"/>
              </w:rPr>
              <w:t>หุ้น</w:t>
            </w:r>
            <w:r w:rsidRPr="002E3B38">
              <w:rPr>
                <w:rFonts w:ascii="Browallia New" w:hAnsi="Browallia New" w:cs="Browallia New"/>
                <w:sz w:val="24"/>
                <w:szCs w:val="24"/>
                <w:lang w:eastAsia="en-GB"/>
              </w:rPr>
              <w:t>)</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418A8CF1" w14:textId="1B94AF4A" w:rsidR="00C032DA" w:rsidRPr="002E3B38" w:rsidRDefault="00C032DA"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1,078,384</w:t>
            </w:r>
            <w:r w:rsidR="00DC751A" w:rsidRPr="002E3B38">
              <w:rPr>
                <w:rFonts w:ascii="Browallia New" w:hAnsi="Browallia New" w:cs="Browallia New"/>
                <w:sz w:val="24"/>
                <w:szCs w:val="24"/>
                <w:lang w:eastAsia="en-GB"/>
              </w:rPr>
              <w:t>,341</w:t>
            </w:r>
          </w:p>
        </w:tc>
        <w:tc>
          <w:tcPr>
            <w:tcW w:w="1410" w:type="dxa"/>
            <w:tcBorders>
              <w:top w:val="nil"/>
              <w:left w:val="nil"/>
              <w:bottom w:val="nil"/>
              <w:right w:val="nil"/>
            </w:tcBorders>
            <w:shd w:val="clear" w:color="auto" w:fill="auto"/>
            <w:vAlign w:val="center"/>
            <w:hideMark/>
          </w:tcPr>
          <w:p w14:paraId="7B4DC9DF" w14:textId="092440A9" w:rsidR="00C032DA" w:rsidRPr="002E3B38" w:rsidRDefault="00C032DA"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1,068,</w:t>
            </w:r>
            <w:r w:rsidR="00935531" w:rsidRPr="002E3B38">
              <w:rPr>
                <w:rFonts w:ascii="Browallia New" w:hAnsi="Browallia New" w:cs="Browallia New"/>
                <w:sz w:val="24"/>
                <w:szCs w:val="24"/>
                <w:lang w:eastAsia="en-GB"/>
              </w:rPr>
              <w:t>734,554</w:t>
            </w:r>
          </w:p>
        </w:tc>
        <w:tc>
          <w:tcPr>
            <w:tcW w:w="1395" w:type="dxa"/>
            <w:tcBorders>
              <w:top w:val="nil"/>
              <w:left w:val="nil"/>
              <w:bottom w:val="nil"/>
              <w:right w:val="nil"/>
            </w:tcBorders>
            <w:shd w:val="clear" w:color="auto" w:fill="auto"/>
            <w:vAlign w:val="center"/>
            <w:hideMark/>
          </w:tcPr>
          <w:p w14:paraId="7246656C" w14:textId="23575873" w:rsidR="00C032DA" w:rsidRPr="002E3B38" w:rsidRDefault="00C032DA"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1,078,384</w:t>
            </w:r>
            <w:r w:rsidR="00DC751A" w:rsidRPr="002E3B38">
              <w:rPr>
                <w:rFonts w:ascii="Browallia New" w:hAnsi="Browallia New" w:cs="Browallia New"/>
                <w:sz w:val="24"/>
                <w:szCs w:val="24"/>
                <w:lang w:eastAsia="en-GB"/>
              </w:rPr>
              <w:t>,341</w:t>
            </w:r>
          </w:p>
        </w:tc>
        <w:tc>
          <w:tcPr>
            <w:tcW w:w="1410" w:type="dxa"/>
            <w:tcBorders>
              <w:top w:val="nil"/>
              <w:left w:val="nil"/>
              <w:bottom w:val="nil"/>
              <w:right w:val="nil"/>
            </w:tcBorders>
            <w:shd w:val="clear" w:color="auto" w:fill="auto"/>
            <w:vAlign w:val="center"/>
            <w:hideMark/>
          </w:tcPr>
          <w:p w14:paraId="11ADD25A" w14:textId="0AB9F3A1" w:rsidR="00C032DA" w:rsidRPr="002E3B38" w:rsidRDefault="008900EF" w:rsidP="00E44A4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1,068,734,554</w:t>
            </w:r>
          </w:p>
        </w:tc>
      </w:tr>
      <w:tr w:rsidR="00C032DA" w:rsidRPr="002E3B38" w14:paraId="790AC912" w14:textId="77777777" w:rsidTr="00DC751A">
        <w:trPr>
          <w:trHeight w:val="300"/>
        </w:trPr>
        <w:tc>
          <w:tcPr>
            <w:tcW w:w="3390" w:type="dxa"/>
            <w:tcBorders>
              <w:top w:val="nil"/>
              <w:left w:val="nil"/>
              <w:bottom w:val="nil"/>
              <w:right w:val="nil"/>
            </w:tcBorders>
            <w:shd w:val="clear" w:color="auto" w:fill="auto"/>
            <w:hideMark/>
          </w:tcPr>
          <w:p w14:paraId="3DE9913D" w14:textId="7576006B" w:rsidR="00C032DA" w:rsidRPr="002E3B38" w:rsidRDefault="00C032DA" w:rsidP="00017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1"/>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จำนวนหุ้นสามัญถัวเฉลี่ยถ่วงน้ำหนักที่ใช้ในการคำนวณกำไร</w:t>
            </w:r>
            <w:r w:rsidRPr="002E3B38">
              <w:rPr>
                <w:rFonts w:ascii="Browallia New" w:hAnsi="Browallia New" w:cs="Browallia New"/>
                <w:sz w:val="24"/>
                <w:szCs w:val="24"/>
                <w:lang w:eastAsia="en-GB"/>
              </w:rPr>
              <w:t xml:space="preserve"> (</w:t>
            </w:r>
            <w:r w:rsidRPr="002E3B38">
              <w:rPr>
                <w:rFonts w:ascii="Browallia New" w:hAnsi="Browallia New" w:cs="Browallia New"/>
                <w:sz w:val="24"/>
                <w:szCs w:val="24"/>
                <w:cs/>
                <w:lang w:val="en-GB" w:eastAsia="en-GB"/>
              </w:rPr>
              <w:t>ขาดทุน) ต่อหุ้นปรับลด (หุ้น)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4475A18F" w14:textId="7B51C592" w:rsidR="00C032DA" w:rsidRPr="002E3B38" w:rsidRDefault="00DC751A"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 2,156,768,682</w:t>
            </w:r>
          </w:p>
        </w:tc>
        <w:tc>
          <w:tcPr>
            <w:tcW w:w="1410" w:type="dxa"/>
            <w:tcBorders>
              <w:top w:val="nil"/>
              <w:left w:val="nil"/>
              <w:bottom w:val="nil"/>
              <w:right w:val="nil"/>
            </w:tcBorders>
            <w:shd w:val="clear" w:color="auto" w:fill="auto"/>
            <w:vAlign w:val="bottom"/>
            <w:hideMark/>
          </w:tcPr>
          <w:p w14:paraId="6FC3C0F7" w14:textId="51E34BD5" w:rsidR="00C032DA" w:rsidRPr="002E3B38" w:rsidRDefault="00935531"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2,137,469,108</w:t>
            </w:r>
          </w:p>
        </w:tc>
        <w:tc>
          <w:tcPr>
            <w:tcW w:w="1395" w:type="dxa"/>
            <w:tcBorders>
              <w:top w:val="nil"/>
              <w:left w:val="nil"/>
              <w:bottom w:val="nil"/>
              <w:right w:val="nil"/>
            </w:tcBorders>
            <w:shd w:val="clear" w:color="auto" w:fill="auto"/>
            <w:vAlign w:val="bottom"/>
            <w:hideMark/>
          </w:tcPr>
          <w:p w14:paraId="43CEB1A6" w14:textId="6E659ABA" w:rsidR="00C032DA" w:rsidRPr="002E3B38" w:rsidRDefault="00DC751A"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 2,156,768,682</w:t>
            </w:r>
          </w:p>
        </w:tc>
        <w:tc>
          <w:tcPr>
            <w:tcW w:w="1410" w:type="dxa"/>
            <w:tcBorders>
              <w:top w:val="nil"/>
              <w:left w:val="nil"/>
              <w:bottom w:val="nil"/>
              <w:right w:val="nil"/>
            </w:tcBorders>
            <w:shd w:val="clear" w:color="auto" w:fill="auto"/>
            <w:vAlign w:val="bottom"/>
            <w:hideMark/>
          </w:tcPr>
          <w:p w14:paraId="6B821920" w14:textId="70B2C2BE" w:rsidR="00C032DA" w:rsidRPr="002E3B38" w:rsidRDefault="008900EF" w:rsidP="00E44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2,137,469,108</w:t>
            </w:r>
          </w:p>
        </w:tc>
      </w:tr>
      <w:tr w:rsidR="00C032DA" w:rsidRPr="002E3B38" w14:paraId="416EA92B" w14:textId="77777777" w:rsidTr="00C33D99">
        <w:trPr>
          <w:trHeight w:val="300"/>
        </w:trPr>
        <w:tc>
          <w:tcPr>
            <w:tcW w:w="3390" w:type="dxa"/>
            <w:tcBorders>
              <w:top w:val="nil"/>
              <w:left w:val="nil"/>
              <w:bottom w:val="nil"/>
              <w:right w:val="nil"/>
            </w:tcBorders>
            <w:shd w:val="clear" w:color="auto" w:fill="auto"/>
            <w:hideMark/>
          </w:tcPr>
          <w:p w14:paraId="2DD0BFD6" w14:textId="77777777" w:rsidR="00C032DA" w:rsidRPr="002E3B38" w:rsidRDefault="00C032DA" w:rsidP="00A8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9"/>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 xml:space="preserve">กำไร </w:t>
            </w:r>
            <w:r w:rsidRPr="002E3B38">
              <w:rPr>
                <w:rFonts w:ascii="Browallia New" w:hAnsi="Browallia New" w:cs="Browallia New"/>
                <w:sz w:val="24"/>
                <w:szCs w:val="24"/>
                <w:lang w:eastAsia="en-GB"/>
              </w:rPr>
              <w:t>(</w:t>
            </w:r>
            <w:r w:rsidRPr="002E3B38">
              <w:rPr>
                <w:rFonts w:ascii="Browallia New" w:hAnsi="Browallia New" w:cs="Browallia New"/>
                <w:sz w:val="24"/>
                <w:szCs w:val="24"/>
                <w:cs/>
                <w:lang w:val="en-GB" w:eastAsia="en-GB"/>
              </w:rPr>
              <w:t>ขาดทุน) ต่อหุ้นขั้นพื้นฐาน (บาทต่อหุ้น</w:t>
            </w:r>
            <w:r w:rsidRPr="002E3B38">
              <w:rPr>
                <w:rFonts w:ascii="Browallia New" w:hAnsi="Browallia New" w:cs="Browallia New"/>
                <w:sz w:val="24"/>
                <w:szCs w:val="24"/>
                <w:lang w:eastAsia="en-GB"/>
              </w:rPr>
              <w:t>)</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3C5C37CE" w14:textId="35778199" w:rsidR="00C032DA" w:rsidRPr="002E3B38" w:rsidRDefault="00C032DA" w:rsidP="00BD2C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(0.</w:t>
            </w:r>
            <w:r w:rsidR="00DC751A" w:rsidRPr="002E3B38">
              <w:rPr>
                <w:rFonts w:ascii="Browallia New" w:hAnsi="Browallia New" w:cs="Browallia New"/>
                <w:sz w:val="24"/>
                <w:szCs w:val="24"/>
                <w:lang w:eastAsia="en-GB"/>
              </w:rPr>
              <w:t>1412</w:t>
            </w:r>
            <w:r w:rsidRPr="002E3B38">
              <w:rPr>
                <w:rFonts w:ascii="Browallia New" w:hAnsi="Browallia New" w:cs="Browallia New"/>
                <w:sz w:val="24"/>
                <w:szCs w:val="24"/>
                <w:lang w:eastAsia="en-GB"/>
              </w:rPr>
              <w:t>)</w:t>
            </w:r>
          </w:p>
        </w:tc>
        <w:tc>
          <w:tcPr>
            <w:tcW w:w="1410" w:type="dxa"/>
            <w:tcBorders>
              <w:top w:val="nil"/>
              <w:left w:val="nil"/>
              <w:bottom w:val="nil"/>
              <w:right w:val="nil"/>
            </w:tcBorders>
            <w:shd w:val="clear" w:color="auto" w:fill="auto"/>
            <w:vAlign w:val="center"/>
            <w:hideMark/>
          </w:tcPr>
          <w:p w14:paraId="38D5A31E" w14:textId="196E8054" w:rsidR="00C032DA" w:rsidRPr="002E3B38" w:rsidRDefault="00C032DA" w:rsidP="00BD2C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0.6527</w:t>
            </w:r>
          </w:p>
        </w:tc>
        <w:tc>
          <w:tcPr>
            <w:tcW w:w="1395" w:type="dxa"/>
            <w:tcBorders>
              <w:top w:val="nil"/>
              <w:left w:val="nil"/>
              <w:bottom w:val="nil"/>
              <w:right w:val="nil"/>
            </w:tcBorders>
            <w:shd w:val="clear" w:color="auto" w:fill="auto"/>
            <w:vAlign w:val="center"/>
            <w:hideMark/>
          </w:tcPr>
          <w:p w14:paraId="76DF8219" w14:textId="39AC7DDB" w:rsidR="00C032DA" w:rsidRPr="002E3B38" w:rsidRDefault="00C032DA" w:rsidP="00BD2C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eastAsia="en-GB"/>
              </w:rPr>
            </w:pPr>
            <w:r w:rsidRPr="002E3B38">
              <w:rPr>
                <w:rFonts w:ascii="Browallia New" w:hAnsi="Browallia New" w:cs="Browallia New"/>
                <w:sz w:val="24"/>
                <w:szCs w:val="24"/>
                <w:lang w:eastAsia="en-GB"/>
              </w:rPr>
              <w:t>(0.</w:t>
            </w:r>
            <w:r w:rsidR="00DC751A" w:rsidRPr="002E3B38">
              <w:rPr>
                <w:rFonts w:ascii="Browallia New" w:hAnsi="Browallia New" w:cs="Browallia New"/>
                <w:sz w:val="24"/>
                <w:szCs w:val="24"/>
                <w:lang w:eastAsia="en-GB"/>
              </w:rPr>
              <w:t>0372</w:t>
            </w:r>
            <w:r w:rsidRPr="002E3B38">
              <w:rPr>
                <w:rFonts w:ascii="Browallia New" w:hAnsi="Browallia New" w:cs="Browallia New"/>
                <w:sz w:val="24"/>
                <w:szCs w:val="24"/>
                <w:lang w:eastAsia="en-GB"/>
              </w:rPr>
              <w:t>)</w:t>
            </w:r>
          </w:p>
        </w:tc>
        <w:tc>
          <w:tcPr>
            <w:tcW w:w="1410" w:type="dxa"/>
            <w:tcBorders>
              <w:top w:val="nil"/>
              <w:left w:val="nil"/>
              <w:bottom w:val="nil"/>
              <w:right w:val="nil"/>
            </w:tcBorders>
            <w:shd w:val="clear" w:color="auto" w:fill="auto"/>
            <w:vAlign w:val="center"/>
            <w:hideMark/>
          </w:tcPr>
          <w:p w14:paraId="778EEEDE" w14:textId="063E32EA" w:rsidR="00C032DA" w:rsidRPr="002E3B38" w:rsidRDefault="008626B2" w:rsidP="00BD2C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0.5551</w:t>
            </w:r>
          </w:p>
        </w:tc>
      </w:tr>
      <w:tr w:rsidR="00C032DA" w:rsidRPr="002E3B38" w14:paraId="1241EFE2" w14:textId="77777777" w:rsidTr="00C33D99">
        <w:trPr>
          <w:trHeight w:val="300"/>
        </w:trPr>
        <w:tc>
          <w:tcPr>
            <w:tcW w:w="3390" w:type="dxa"/>
            <w:tcBorders>
              <w:top w:val="nil"/>
              <w:left w:val="nil"/>
              <w:bottom w:val="nil"/>
              <w:right w:val="nil"/>
            </w:tcBorders>
            <w:shd w:val="clear" w:color="auto" w:fill="auto"/>
            <w:hideMark/>
          </w:tcPr>
          <w:p w14:paraId="532F5AC5" w14:textId="77777777" w:rsidR="004617A9" w:rsidRPr="002E3B38" w:rsidRDefault="004617A9" w:rsidP="00A31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Browallia New" w:hAnsi="Browallia New" w:cs="Browallia New"/>
                <w:b/>
                <w:bCs/>
                <w:sz w:val="24"/>
                <w:szCs w:val="24"/>
                <w:lang w:val="en-GB" w:eastAsia="en-GB"/>
              </w:rPr>
            </w:pPr>
          </w:p>
          <w:p w14:paraId="4D5CAD76" w14:textId="6675784F" w:rsidR="00C032DA" w:rsidRPr="002E3B38" w:rsidRDefault="00C33D99" w:rsidP="00A31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ight="-30" w:hanging="709"/>
              <w:textAlignment w:val="baseline"/>
              <w:rPr>
                <w:rFonts w:ascii="Browallia New" w:hAnsi="Browallia New" w:cs="Browallia New"/>
                <w:sz w:val="24"/>
                <w:szCs w:val="24"/>
                <w:lang w:val="en-GB" w:eastAsia="en-GB"/>
              </w:rPr>
            </w:pPr>
            <w:r w:rsidRPr="002E3B38">
              <w:rPr>
                <w:rFonts w:ascii="Browallia New" w:hAnsi="Browallia New" w:cs="Browallia New"/>
                <w:b/>
                <w:bCs/>
                <w:sz w:val="24"/>
                <w:szCs w:val="24"/>
                <w:cs/>
                <w:lang w:val="en-GB" w:eastAsia="en-GB"/>
              </w:rPr>
              <w:t>กำไร (ขาดทุน) ต่อหุ้นปรับลด</w:t>
            </w:r>
          </w:p>
        </w:tc>
        <w:tc>
          <w:tcPr>
            <w:tcW w:w="1395" w:type="dxa"/>
            <w:tcBorders>
              <w:top w:val="nil"/>
              <w:left w:val="nil"/>
              <w:bottom w:val="nil"/>
              <w:right w:val="nil"/>
            </w:tcBorders>
            <w:shd w:val="clear" w:color="auto" w:fill="auto"/>
            <w:vAlign w:val="center"/>
            <w:hideMark/>
          </w:tcPr>
          <w:p w14:paraId="777775B6" w14:textId="77777777"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hideMark/>
          </w:tcPr>
          <w:p w14:paraId="3CEBABE5" w14:textId="77777777"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hideMark/>
          </w:tcPr>
          <w:p w14:paraId="382E55DF" w14:textId="77777777"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hideMark/>
          </w:tcPr>
          <w:p w14:paraId="64A11225" w14:textId="77777777" w:rsidR="00C032DA" w:rsidRPr="002E3B38" w:rsidRDefault="00C032DA"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r>
      <w:tr w:rsidR="00C032DA" w:rsidRPr="002E3B38" w14:paraId="0FBBE784" w14:textId="77777777" w:rsidTr="00C33D99">
        <w:trPr>
          <w:trHeight w:val="300"/>
        </w:trPr>
        <w:tc>
          <w:tcPr>
            <w:tcW w:w="3390" w:type="dxa"/>
            <w:tcBorders>
              <w:top w:val="nil"/>
              <w:left w:val="nil"/>
              <w:bottom w:val="nil"/>
              <w:right w:val="nil"/>
            </w:tcBorders>
            <w:shd w:val="clear" w:color="auto" w:fill="auto"/>
            <w:hideMark/>
          </w:tcPr>
          <w:p w14:paraId="069C6DCC" w14:textId="4AFAFFC8" w:rsidR="00C032DA" w:rsidRPr="002E3B38" w:rsidRDefault="00C33D99" w:rsidP="00A31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ส่วนแบ่งกำไร (ขาดทุน) ที่เป็นของบริษัทใหญ่</w:t>
            </w:r>
            <w:r w:rsidRPr="002E3B38">
              <w:rPr>
                <w:rFonts w:ascii="Browallia New" w:hAnsi="Browallia New" w:cs="Browallia New"/>
                <w:sz w:val="24"/>
                <w:szCs w:val="24"/>
                <w:lang w:val="en-GB" w:eastAsia="en-GB"/>
              </w:rPr>
              <w:t xml:space="preserve">   </w:t>
            </w:r>
            <w:r w:rsidRPr="002E3B38">
              <w:rPr>
                <w:rFonts w:ascii="Browallia New" w:hAnsi="Browallia New" w:cs="Browallia New"/>
                <w:sz w:val="24"/>
                <w:szCs w:val="24"/>
                <w:cs/>
                <w:lang w:val="en-GB" w:eastAsia="en-GB"/>
              </w:rPr>
              <w:t>(บาท)</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3A2CE388" w14:textId="0F18CF99" w:rsidR="00C032DA" w:rsidRPr="002E3B38" w:rsidRDefault="00F72DD5"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(304,583,897)</w:t>
            </w:r>
          </w:p>
        </w:tc>
        <w:tc>
          <w:tcPr>
            <w:tcW w:w="1410" w:type="dxa"/>
            <w:tcBorders>
              <w:top w:val="nil"/>
              <w:left w:val="nil"/>
              <w:bottom w:val="nil"/>
              <w:right w:val="nil"/>
            </w:tcBorders>
            <w:shd w:val="clear" w:color="auto" w:fill="auto"/>
            <w:vAlign w:val="bottom"/>
            <w:hideMark/>
          </w:tcPr>
          <w:p w14:paraId="6721A9A0" w14:textId="6028131B"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1,395,232</w:t>
            </w:r>
            <w:r w:rsidR="00F72DD5" w:rsidRPr="002E3B38">
              <w:rPr>
                <w:rFonts w:ascii="Browallia New" w:hAnsi="Browallia New" w:cs="Browallia New"/>
                <w:sz w:val="24"/>
                <w:szCs w:val="24"/>
                <w:lang w:eastAsia="en-GB"/>
              </w:rPr>
              <w:t>,363</w:t>
            </w:r>
          </w:p>
        </w:tc>
        <w:tc>
          <w:tcPr>
            <w:tcW w:w="1395" w:type="dxa"/>
            <w:tcBorders>
              <w:top w:val="nil"/>
              <w:left w:val="nil"/>
              <w:bottom w:val="nil"/>
              <w:right w:val="nil"/>
            </w:tcBorders>
            <w:shd w:val="clear" w:color="auto" w:fill="auto"/>
            <w:vAlign w:val="bottom"/>
            <w:hideMark/>
          </w:tcPr>
          <w:p w14:paraId="11755B6F" w14:textId="39007D39" w:rsidR="00C032DA" w:rsidRPr="002E3B38" w:rsidRDefault="00F72DD5"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(80,245,747)</w:t>
            </w:r>
          </w:p>
        </w:tc>
        <w:tc>
          <w:tcPr>
            <w:tcW w:w="1410" w:type="dxa"/>
            <w:tcBorders>
              <w:top w:val="nil"/>
              <w:left w:val="nil"/>
              <w:bottom w:val="nil"/>
              <w:right w:val="nil"/>
            </w:tcBorders>
            <w:shd w:val="clear" w:color="auto" w:fill="auto"/>
            <w:vAlign w:val="bottom"/>
            <w:hideMark/>
          </w:tcPr>
          <w:p w14:paraId="5E4171E9" w14:textId="7C7EE727"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1,186,587</w:t>
            </w:r>
            <w:r w:rsidR="00F72DD5" w:rsidRPr="002E3B38">
              <w:rPr>
                <w:rFonts w:ascii="Browallia New" w:hAnsi="Browallia New" w:cs="Browallia New"/>
                <w:sz w:val="24"/>
                <w:szCs w:val="24"/>
                <w:lang w:eastAsia="en-GB"/>
              </w:rPr>
              <w:t>,157</w:t>
            </w:r>
          </w:p>
        </w:tc>
      </w:tr>
      <w:tr w:rsidR="00C032DA" w:rsidRPr="002E3B38" w14:paraId="4E9FEAC4" w14:textId="77777777" w:rsidTr="00C33D99">
        <w:trPr>
          <w:trHeight w:val="300"/>
        </w:trPr>
        <w:tc>
          <w:tcPr>
            <w:tcW w:w="3390" w:type="dxa"/>
            <w:tcBorders>
              <w:top w:val="nil"/>
              <w:left w:val="nil"/>
              <w:bottom w:val="nil"/>
              <w:right w:val="nil"/>
            </w:tcBorders>
            <w:shd w:val="clear" w:color="auto" w:fill="auto"/>
            <w:hideMark/>
          </w:tcPr>
          <w:p w14:paraId="36AD6DB3" w14:textId="1A337FB0" w:rsidR="00C032DA" w:rsidRPr="002E3B38" w:rsidRDefault="00C33D99" w:rsidP="00A31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จำนวนหุ้นสามัญถัวเฉลี่ยถ่วงน้ำหนักที่ออกจำหน่ายและชำระแล้ว (หุ้น)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36562F17" w14:textId="2F83F061" w:rsidR="00C032DA" w:rsidRPr="002E3B38" w:rsidRDefault="00F72DD5"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w:t>
            </w:r>
            <w:r w:rsidR="00C33D99" w:rsidRPr="002E3B38">
              <w:rPr>
                <w:rFonts w:ascii="Browallia New" w:hAnsi="Browallia New" w:cs="Browallia New"/>
                <w:sz w:val="24"/>
                <w:szCs w:val="24"/>
                <w:lang w:eastAsia="en-GB"/>
              </w:rPr>
              <w:t>2,156,768</w:t>
            </w:r>
            <w:r w:rsidRPr="002E3B38">
              <w:rPr>
                <w:rFonts w:ascii="Browallia New" w:hAnsi="Browallia New" w:cs="Browallia New"/>
                <w:sz w:val="24"/>
                <w:szCs w:val="24"/>
                <w:lang w:eastAsia="en-GB"/>
              </w:rPr>
              <w:t>,682</w:t>
            </w:r>
          </w:p>
        </w:tc>
        <w:tc>
          <w:tcPr>
            <w:tcW w:w="1410" w:type="dxa"/>
            <w:tcBorders>
              <w:top w:val="nil"/>
              <w:left w:val="nil"/>
              <w:bottom w:val="nil"/>
              <w:right w:val="nil"/>
            </w:tcBorders>
            <w:shd w:val="clear" w:color="auto" w:fill="auto"/>
            <w:vAlign w:val="bottom"/>
            <w:hideMark/>
          </w:tcPr>
          <w:p w14:paraId="23594EA3" w14:textId="4A12083B"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2,137,469</w:t>
            </w:r>
            <w:r w:rsidR="00F72DD5" w:rsidRPr="002E3B38">
              <w:rPr>
                <w:rFonts w:ascii="Browallia New" w:hAnsi="Browallia New" w:cs="Browallia New"/>
                <w:sz w:val="24"/>
                <w:szCs w:val="24"/>
                <w:lang w:eastAsia="en-GB"/>
              </w:rPr>
              <w:t>,108</w:t>
            </w:r>
          </w:p>
        </w:tc>
        <w:tc>
          <w:tcPr>
            <w:tcW w:w="1395" w:type="dxa"/>
            <w:tcBorders>
              <w:top w:val="nil"/>
              <w:left w:val="nil"/>
              <w:bottom w:val="nil"/>
              <w:right w:val="nil"/>
            </w:tcBorders>
            <w:shd w:val="clear" w:color="auto" w:fill="auto"/>
            <w:vAlign w:val="bottom"/>
            <w:hideMark/>
          </w:tcPr>
          <w:p w14:paraId="342A8F6B" w14:textId="1D514172" w:rsidR="00C032DA" w:rsidRPr="002E3B38" w:rsidRDefault="00F72DD5"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w:t>
            </w:r>
            <w:r w:rsidR="00C33D99" w:rsidRPr="002E3B38">
              <w:rPr>
                <w:rFonts w:ascii="Browallia New" w:hAnsi="Browallia New" w:cs="Browallia New"/>
                <w:sz w:val="24"/>
                <w:szCs w:val="24"/>
                <w:lang w:eastAsia="en-GB"/>
              </w:rPr>
              <w:t>2,156,</w:t>
            </w:r>
            <w:r w:rsidRPr="002E3B38">
              <w:rPr>
                <w:rFonts w:ascii="Browallia New" w:hAnsi="Browallia New" w:cs="Browallia New"/>
                <w:sz w:val="24"/>
                <w:szCs w:val="24"/>
                <w:lang w:eastAsia="en-GB"/>
              </w:rPr>
              <w:t>768,682</w:t>
            </w:r>
          </w:p>
        </w:tc>
        <w:tc>
          <w:tcPr>
            <w:tcW w:w="1410" w:type="dxa"/>
            <w:tcBorders>
              <w:top w:val="nil"/>
              <w:left w:val="nil"/>
              <w:bottom w:val="nil"/>
              <w:right w:val="nil"/>
            </w:tcBorders>
            <w:shd w:val="clear" w:color="auto" w:fill="auto"/>
            <w:vAlign w:val="bottom"/>
            <w:hideMark/>
          </w:tcPr>
          <w:p w14:paraId="5FCCCB4B" w14:textId="629EE04F"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2,137,469</w:t>
            </w:r>
            <w:r w:rsidR="00F72DD5" w:rsidRPr="002E3B38">
              <w:rPr>
                <w:rFonts w:ascii="Browallia New" w:hAnsi="Browallia New" w:cs="Browallia New"/>
                <w:sz w:val="24"/>
                <w:szCs w:val="24"/>
                <w:lang w:eastAsia="en-GB"/>
              </w:rPr>
              <w:t>,108</w:t>
            </w:r>
          </w:p>
        </w:tc>
      </w:tr>
      <w:tr w:rsidR="00C032DA" w:rsidRPr="002E3B38" w14:paraId="2B2DFB07" w14:textId="77777777" w:rsidTr="00C33D99">
        <w:trPr>
          <w:trHeight w:val="300"/>
        </w:trPr>
        <w:tc>
          <w:tcPr>
            <w:tcW w:w="3390" w:type="dxa"/>
            <w:tcBorders>
              <w:top w:val="nil"/>
              <w:left w:val="nil"/>
              <w:bottom w:val="nil"/>
              <w:right w:val="nil"/>
            </w:tcBorders>
            <w:shd w:val="clear" w:color="auto" w:fill="auto"/>
            <w:hideMark/>
          </w:tcPr>
          <w:p w14:paraId="67FE37F8" w14:textId="699D70F2" w:rsidR="00C032DA" w:rsidRPr="002E3B38" w:rsidRDefault="00C33D99" w:rsidP="0003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u w:val="single"/>
                <w:cs/>
                <w:lang w:val="en-GB" w:eastAsia="en-GB"/>
              </w:rPr>
              <w:t>การปรับปรุง</w:t>
            </w:r>
            <w:r w:rsidRPr="002E3B38">
              <w:rPr>
                <w:rFonts w:ascii="Browallia New" w:hAnsi="Browallia New" w:cs="Browallia New"/>
                <w:sz w:val="24"/>
                <w:szCs w:val="24"/>
                <w:lang w:eastAsia="en-GB"/>
              </w:rPr>
              <w:t xml:space="preserve"> </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1EB60BF9" w14:textId="01D8118B"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48F611FE" w14:textId="16E742C6"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231D2281" w14:textId="37B9EA08"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c>
          <w:tcPr>
            <w:tcW w:w="1410" w:type="dxa"/>
            <w:tcBorders>
              <w:top w:val="nil"/>
              <w:left w:val="nil"/>
              <w:bottom w:val="nil"/>
              <w:right w:val="nil"/>
            </w:tcBorders>
            <w:shd w:val="clear" w:color="auto" w:fill="auto"/>
            <w:vAlign w:val="center"/>
            <w:hideMark/>
          </w:tcPr>
          <w:p w14:paraId="2FC1718D" w14:textId="1F505558" w:rsidR="00C032DA" w:rsidRPr="002E3B38" w:rsidRDefault="00C33D99" w:rsidP="00E4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val="en-GB" w:eastAsia="en-GB"/>
              </w:rPr>
              <w:t> </w:t>
            </w:r>
          </w:p>
        </w:tc>
      </w:tr>
      <w:tr w:rsidR="00C032DA" w:rsidRPr="002E3B38" w14:paraId="121436F0" w14:textId="77777777" w:rsidTr="00C33D99">
        <w:trPr>
          <w:trHeight w:val="300"/>
        </w:trPr>
        <w:tc>
          <w:tcPr>
            <w:tcW w:w="3390" w:type="dxa"/>
            <w:tcBorders>
              <w:top w:val="nil"/>
              <w:left w:val="nil"/>
              <w:bottom w:val="nil"/>
              <w:right w:val="nil"/>
            </w:tcBorders>
            <w:shd w:val="clear" w:color="auto" w:fill="auto"/>
            <w:hideMark/>
          </w:tcPr>
          <w:p w14:paraId="1C9D88FC" w14:textId="77777777" w:rsidR="00C33D99" w:rsidRPr="002E3B38" w:rsidRDefault="00C33D99" w:rsidP="0021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8"/>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ส่วนที่เพิ่มขึ้นจากการถือเสมือนว่ามีการ</w:t>
            </w:r>
            <w:r w:rsidRPr="002E3B38">
              <w:rPr>
                <w:rFonts w:ascii="Browallia New" w:hAnsi="Browallia New" w:cs="Browallia New"/>
                <w:sz w:val="24"/>
                <w:szCs w:val="24"/>
                <w:lang w:val="en-GB" w:eastAsia="en-GB"/>
              </w:rPr>
              <w:t> </w:t>
            </w:r>
          </w:p>
          <w:p w14:paraId="1E03F5FD" w14:textId="44B64938" w:rsidR="00C032DA" w:rsidRPr="002E3B38" w:rsidRDefault="00C33D99" w:rsidP="006F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xml:space="preserve">    </w:t>
            </w:r>
            <w:r w:rsidRPr="002E3B38">
              <w:rPr>
                <w:rFonts w:ascii="Browallia New" w:hAnsi="Browallia New" w:cs="Browallia New"/>
                <w:sz w:val="24"/>
                <w:szCs w:val="24"/>
                <w:cs/>
                <w:lang w:val="en-GB" w:eastAsia="en-GB"/>
              </w:rPr>
              <w:t>แปลงสภาพใบสำคัญแสดงสิทธิ (หุ้น)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1900B877" w14:textId="38F92B3E" w:rsidR="00C032DA" w:rsidRPr="002E3B38" w:rsidRDefault="00681E17"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89,020,408</w:t>
            </w:r>
          </w:p>
        </w:tc>
        <w:tc>
          <w:tcPr>
            <w:tcW w:w="1410" w:type="dxa"/>
            <w:tcBorders>
              <w:top w:val="nil"/>
              <w:left w:val="nil"/>
              <w:bottom w:val="nil"/>
              <w:right w:val="nil"/>
            </w:tcBorders>
            <w:shd w:val="clear" w:color="auto" w:fill="auto"/>
            <w:vAlign w:val="bottom"/>
            <w:hideMark/>
          </w:tcPr>
          <w:p w14:paraId="4BB160A2" w14:textId="7D6ADA02" w:rsidR="00C032DA" w:rsidRPr="002E3B38" w:rsidRDefault="00C33D99" w:rsidP="003F7B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w:t>
            </w:r>
          </w:p>
        </w:tc>
        <w:tc>
          <w:tcPr>
            <w:tcW w:w="1395" w:type="dxa"/>
            <w:tcBorders>
              <w:top w:val="nil"/>
              <w:left w:val="nil"/>
              <w:bottom w:val="nil"/>
              <w:right w:val="nil"/>
            </w:tcBorders>
            <w:shd w:val="clear" w:color="auto" w:fill="auto"/>
            <w:vAlign w:val="bottom"/>
            <w:hideMark/>
          </w:tcPr>
          <w:p w14:paraId="6ED4F18D" w14:textId="0B6D3E00" w:rsidR="00C032DA" w:rsidRPr="002E3B38" w:rsidRDefault="00681E17"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89,020,408</w:t>
            </w:r>
          </w:p>
        </w:tc>
        <w:tc>
          <w:tcPr>
            <w:tcW w:w="1410" w:type="dxa"/>
            <w:tcBorders>
              <w:top w:val="nil"/>
              <w:left w:val="nil"/>
              <w:bottom w:val="nil"/>
              <w:right w:val="nil"/>
            </w:tcBorders>
            <w:shd w:val="clear" w:color="auto" w:fill="auto"/>
            <w:vAlign w:val="bottom"/>
            <w:hideMark/>
          </w:tcPr>
          <w:p w14:paraId="7A43B218" w14:textId="33EC9A93" w:rsidR="00C032DA" w:rsidRPr="002E3B38" w:rsidRDefault="00C33D99" w:rsidP="003F7B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w:t>
            </w:r>
          </w:p>
        </w:tc>
      </w:tr>
      <w:tr w:rsidR="00C032DA" w:rsidRPr="002E3B38" w14:paraId="16377B7D" w14:textId="77777777" w:rsidTr="00C33D99">
        <w:trPr>
          <w:trHeight w:val="300"/>
        </w:trPr>
        <w:tc>
          <w:tcPr>
            <w:tcW w:w="3390" w:type="dxa"/>
            <w:tcBorders>
              <w:top w:val="nil"/>
              <w:left w:val="nil"/>
              <w:bottom w:val="nil"/>
              <w:right w:val="nil"/>
            </w:tcBorders>
            <w:shd w:val="clear" w:color="auto" w:fill="auto"/>
            <w:hideMark/>
          </w:tcPr>
          <w:p w14:paraId="2C8C3E2D" w14:textId="2023D1B9" w:rsidR="00C032DA" w:rsidRPr="002E3B38" w:rsidRDefault="00C33D99" w:rsidP="00341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20" w:hanging="142"/>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จำนวนหุ้นสามัญถัวเฉลี่ยถ่วงน้ำหนักที่ใช้ในการคำนวณกำไร</w:t>
            </w:r>
            <w:r w:rsidRPr="002E3B38">
              <w:rPr>
                <w:rFonts w:ascii="Browallia New" w:hAnsi="Browallia New" w:cs="Browallia New"/>
                <w:sz w:val="24"/>
                <w:szCs w:val="24"/>
                <w:lang w:val="en-GB" w:eastAsia="en-GB"/>
              </w:rPr>
              <w:t xml:space="preserve"> (</w:t>
            </w:r>
            <w:r w:rsidRPr="002E3B38">
              <w:rPr>
                <w:rFonts w:ascii="Browallia New" w:hAnsi="Browallia New" w:cs="Browallia New"/>
                <w:sz w:val="24"/>
                <w:szCs w:val="24"/>
                <w:cs/>
                <w:lang w:val="en-GB" w:eastAsia="en-GB"/>
              </w:rPr>
              <w:t>ขาดทุน) ต่อหุ้นปรับลด (หุ้น)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bottom"/>
            <w:hideMark/>
          </w:tcPr>
          <w:p w14:paraId="1B3A058A" w14:textId="187622D6" w:rsidR="00C032DA" w:rsidRPr="002E3B38" w:rsidRDefault="00681E17"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2,245,789,090</w:t>
            </w:r>
          </w:p>
        </w:tc>
        <w:tc>
          <w:tcPr>
            <w:tcW w:w="1410" w:type="dxa"/>
            <w:tcBorders>
              <w:top w:val="nil"/>
              <w:left w:val="nil"/>
              <w:bottom w:val="nil"/>
              <w:right w:val="nil"/>
            </w:tcBorders>
            <w:shd w:val="clear" w:color="auto" w:fill="auto"/>
            <w:vAlign w:val="bottom"/>
            <w:hideMark/>
          </w:tcPr>
          <w:p w14:paraId="1BF333A9" w14:textId="032A8076" w:rsidR="00C032DA" w:rsidRPr="002E3B38" w:rsidRDefault="00C33D99"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2,137,469</w:t>
            </w:r>
            <w:r w:rsidR="00F72DD5" w:rsidRPr="002E3B38">
              <w:rPr>
                <w:rFonts w:ascii="Browallia New" w:hAnsi="Browallia New" w:cs="Browallia New"/>
                <w:sz w:val="24"/>
                <w:szCs w:val="24"/>
                <w:lang w:eastAsia="en-GB"/>
              </w:rPr>
              <w:t>,108</w:t>
            </w:r>
          </w:p>
        </w:tc>
        <w:tc>
          <w:tcPr>
            <w:tcW w:w="1395" w:type="dxa"/>
            <w:tcBorders>
              <w:top w:val="nil"/>
              <w:left w:val="nil"/>
              <w:bottom w:val="nil"/>
              <w:right w:val="nil"/>
            </w:tcBorders>
            <w:shd w:val="clear" w:color="auto" w:fill="auto"/>
            <w:vAlign w:val="bottom"/>
            <w:hideMark/>
          </w:tcPr>
          <w:p w14:paraId="5C119A88" w14:textId="55BAF00B" w:rsidR="00C032DA" w:rsidRPr="002E3B38" w:rsidRDefault="00F72DD5"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 </w:t>
            </w:r>
            <w:r w:rsidR="00681E17" w:rsidRPr="002E3B38">
              <w:rPr>
                <w:rFonts w:ascii="Browallia New" w:hAnsi="Browallia New" w:cs="Browallia New"/>
                <w:sz w:val="24"/>
                <w:szCs w:val="24"/>
                <w:lang w:eastAsia="en-GB"/>
              </w:rPr>
              <w:t>2,245,789,090</w:t>
            </w:r>
          </w:p>
        </w:tc>
        <w:tc>
          <w:tcPr>
            <w:tcW w:w="1410" w:type="dxa"/>
            <w:tcBorders>
              <w:top w:val="nil"/>
              <w:left w:val="nil"/>
              <w:bottom w:val="nil"/>
              <w:right w:val="nil"/>
            </w:tcBorders>
            <w:shd w:val="clear" w:color="auto" w:fill="auto"/>
            <w:vAlign w:val="bottom"/>
            <w:hideMark/>
          </w:tcPr>
          <w:p w14:paraId="2A623FD4" w14:textId="7DFDF8AA" w:rsidR="00C032DA" w:rsidRPr="002E3B38" w:rsidRDefault="00C33D99" w:rsidP="00C90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2,137,469</w:t>
            </w:r>
            <w:r w:rsidR="00F72DD5" w:rsidRPr="002E3B38">
              <w:rPr>
                <w:rFonts w:ascii="Browallia New" w:hAnsi="Browallia New" w:cs="Browallia New"/>
                <w:sz w:val="24"/>
                <w:szCs w:val="24"/>
                <w:lang w:eastAsia="en-GB"/>
              </w:rPr>
              <w:t>,108</w:t>
            </w:r>
          </w:p>
        </w:tc>
      </w:tr>
      <w:tr w:rsidR="00C032DA" w:rsidRPr="002E3B38" w14:paraId="61DBFEE8" w14:textId="77777777" w:rsidTr="00C33D99">
        <w:trPr>
          <w:trHeight w:val="300"/>
        </w:trPr>
        <w:tc>
          <w:tcPr>
            <w:tcW w:w="3390" w:type="dxa"/>
            <w:tcBorders>
              <w:top w:val="nil"/>
              <w:left w:val="nil"/>
              <w:bottom w:val="nil"/>
              <w:right w:val="nil"/>
            </w:tcBorders>
            <w:shd w:val="clear" w:color="auto" w:fill="auto"/>
            <w:hideMark/>
          </w:tcPr>
          <w:p w14:paraId="4E4C081E" w14:textId="785ABFB0" w:rsidR="00C032DA" w:rsidRPr="002E3B38" w:rsidRDefault="00C33D99" w:rsidP="00341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20" w:hanging="18"/>
              <w:textAlignment w:val="baseline"/>
              <w:rPr>
                <w:rFonts w:ascii="Browallia New" w:hAnsi="Browallia New" w:cs="Browallia New"/>
                <w:sz w:val="24"/>
                <w:szCs w:val="24"/>
                <w:lang w:val="en-GB" w:eastAsia="en-GB"/>
              </w:rPr>
            </w:pPr>
            <w:r w:rsidRPr="002E3B38">
              <w:rPr>
                <w:rFonts w:ascii="Browallia New" w:hAnsi="Browallia New" w:cs="Browallia New"/>
                <w:sz w:val="24"/>
                <w:szCs w:val="24"/>
                <w:cs/>
                <w:lang w:val="en-GB" w:eastAsia="en-GB"/>
              </w:rPr>
              <w:t>กำไร</w:t>
            </w:r>
            <w:r w:rsidRPr="002E3B38">
              <w:rPr>
                <w:rFonts w:ascii="Browallia New" w:hAnsi="Browallia New" w:cs="Browallia New"/>
                <w:sz w:val="24"/>
                <w:szCs w:val="24"/>
                <w:lang w:val="en-GB" w:eastAsia="en-GB"/>
              </w:rPr>
              <w:t xml:space="preserve"> (</w:t>
            </w:r>
            <w:r w:rsidRPr="002E3B38">
              <w:rPr>
                <w:rFonts w:ascii="Browallia New" w:hAnsi="Browallia New" w:cs="Browallia New"/>
                <w:sz w:val="24"/>
                <w:szCs w:val="24"/>
                <w:cs/>
                <w:lang w:val="en-GB" w:eastAsia="en-GB"/>
              </w:rPr>
              <w:t>ขาดทุน) ต่อหุ้นปรับลด (บาทต่อหุ้น)</w:t>
            </w:r>
            <w:r w:rsidRPr="002E3B38">
              <w:rPr>
                <w:rFonts w:ascii="Browallia New" w:hAnsi="Browallia New" w:cs="Browallia New"/>
                <w:sz w:val="24"/>
                <w:szCs w:val="24"/>
                <w:lang w:val="en-GB" w:eastAsia="en-GB"/>
              </w:rPr>
              <w:t> </w:t>
            </w:r>
          </w:p>
        </w:tc>
        <w:tc>
          <w:tcPr>
            <w:tcW w:w="1395" w:type="dxa"/>
            <w:tcBorders>
              <w:top w:val="nil"/>
              <w:left w:val="nil"/>
              <w:bottom w:val="nil"/>
              <w:right w:val="nil"/>
            </w:tcBorders>
            <w:shd w:val="clear" w:color="auto" w:fill="auto"/>
            <w:vAlign w:val="center"/>
            <w:hideMark/>
          </w:tcPr>
          <w:p w14:paraId="55E03BA4" w14:textId="0BE8C21B" w:rsidR="00C032DA" w:rsidRPr="002E3B38" w:rsidRDefault="00C33D99" w:rsidP="002F5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(0.1</w:t>
            </w:r>
            <w:r w:rsidR="00681E17" w:rsidRPr="002E3B38">
              <w:rPr>
                <w:rFonts w:ascii="Browallia New" w:hAnsi="Browallia New" w:cs="Browallia New"/>
                <w:sz w:val="24"/>
                <w:szCs w:val="24"/>
                <w:lang w:eastAsia="en-GB"/>
              </w:rPr>
              <w:t>356</w:t>
            </w:r>
            <w:r w:rsidRPr="002E3B38">
              <w:rPr>
                <w:rFonts w:ascii="Browallia New" w:hAnsi="Browallia New" w:cs="Browallia New"/>
                <w:sz w:val="24"/>
                <w:szCs w:val="24"/>
                <w:lang w:eastAsia="en-GB"/>
              </w:rPr>
              <w:t>)</w:t>
            </w:r>
          </w:p>
        </w:tc>
        <w:tc>
          <w:tcPr>
            <w:tcW w:w="1410" w:type="dxa"/>
            <w:tcBorders>
              <w:top w:val="nil"/>
              <w:left w:val="nil"/>
              <w:bottom w:val="nil"/>
              <w:right w:val="nil"/>
            </w:tcBorders>
            <w:shd w:val="clear" w:color="auto" w:fill="auto"/>
            <w:vAlign w:val="center"/>
            <w:hideMark/>
          </w:tcPr>
          <w:p w14:paraId="165CED21" w14:textId="35866819" w:rsidR="00C032DA" w:rsidRPr="002E3B38" w:rsidRDefault="00C33D99" w:rsidP="002F5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0.6527</w:t>
            </w:r>
          </w:p>
        </w:tc>
        <w:tc>
          <w:tcPr>
            <w:tcW w:w="1395" w:type="dxa"/>
            <w:tcBorders>
              <w:top w:val="nil"/>
              <w:left w:val="nil"/>
              <w:bottom w:val="nil"/>
              <w:right w:val="nil"/>
            </w:tcBorders>
            <w:shd w:val="clear" w:color="auto" w:fill="auto"/>
            <w:vAlign w:val="center"/>
            <w:hideMark/>
          </w:tcPr>
          <w:p w14:paraId="0601C9B5" w14:textId="78AB648B" w:rsidR="00C032DA" w:rsidRPr="002E3B38" w:rsidRDefault="00C33D99" w:rsidP="002F5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(0.0</w:t>
            </w:r>
            <w:r w:rsidR="00681E17" w:rsidRPr="002E3B38">
              <w:rPr>
                <w:rFonts w:ascii="Browallia New" w:hAnsi="Browallia New" w:cs="Browallia New"/>
                <w:sz w:val="24"/>
                <w:szCs w:val="24"/>
                <w:lang w:eastAsia="en-GB"/>
              </w:rPr>
              <w:t>357</w:t>
            </w:r>
            <w:r w:rsidRPr="002E3B38">
              <w:rPr>
                <w:rFonts w:ascii="Browallia New" w:hAnsi="Browallia New" w:cs="Browallia New"/>
                <w:sz w:val="24"/>
                <w:szCs w:val="24"/>
                <w:lang w:eastAsia="en-GB"/>
              </w:rPr>
              <w:t>)</w:t>
            </w:r>
          </w:p>
        </w:tc>
        <w:tc>
          <w:tcPr>
            <w:tcW w:w="1410" w:type="dxa"/>
            <w:tcBorders>
              <w:top w:val="nil"/>
              <w:left w:val="nil"/>
              <w:bottom w:val="nil"/>
              <w:right w:val="nil"/>
            </w:tcBorders>
            <w:shd w:val="clear" w:color="auto" w:fill="auto"/>
            <w:vAlign w:val="center"/>
            <w:hideMark/>
          </w:tcPr>
          <w:p w14:paraId="0DA3D982" w14:textId="557D3294" w:rsidR="00C032DA" w:rsidRPr="002E3B38" w:rsidRDefault="00C33D99" w:rsidP="002F5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107"/>
              <w:jc w:val="right"/>
              <w:textAlignment w:val="baseline"/>
              <w:rPr>
                <w:rFonts w:ascii="Browallia New" w:hAnsi="Browallia New" w:cs="Browallia New"/>
                <w:sz w:val="24"/>
                <w:szCs w:val="24"/>
                <w:lang w:val="en-GB" w:eastAsia="en-GB"/>
              </w:rPr>
            </w:pPr>
            <w:r w:rsidRPr="002E3B38">
              <w:rPr>
                <w:rFonts w:ascii="Browallia New" w:hAnsi="Browallia New" w:cs="Browallia New"/>
                <w:sz w:val="24"/>
                <w:szCs w:val="24"/>
                <w:lang w:eastAsia="en-GB"/>
              </w:rPr>
              <w:t>0.5551</w:t>
            </w:r>
          </w:p>
        </w:tc>
      </w:tr>
    </w:tbl>
    <w:p w14:paraId="0B24767F" w14:textId="41989D24" w:rsidR="00122E88" w:rsidRPr="002E3B38" w:rsidRDefault="00C032DA" w:rsidP="006C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Browallia New" w:hAnsi="Browallia New" w:cs="Browallia New"/>
          <w:color w:val="000000"/>
          <w:sz w:val="28"/>
          <w:szCs w:val="28"/>
          <w:lang w:val="en-GB" w:eastAsia="en-GB"/>
        </w:rPr>
      </w:pPr>
      <w:r w:rsidRPr="002E3B38">
        <w:rPr>
          <w:rFonts w:ascii="Browallia New" w:hAnsi="Browallia New" w:cs="Browallia New"/>
          <w:color w:val="000000"/>
          <w:sz w:val="28"/>
          <w:szCs w:val="28"/>
          <w:lang w:val="en-GB" w:eastAsia="en-GB"/>
        </w:rPr>
        <w:t> </w:t>
      </w:r>
    </w:p>
    <w:p w14:paraId="0B908059" w14:textId="77B22917" w:rsidR="00122E88" w:rsidRPr="002E3B38" w:rsidRDefault="004B5D6A" w:rsidP="004B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lang w:val="en-GB" w:eastAsia="en-GB"/>
        </w:rPr>
      </w:pPr>
      <w:r w:rsidRPr="002E3B38">
        <w:rPr>
          <w:rFonts w:ascii="Browallia New" w:hAnsi="Browallia New" w:cs="Browallia New"/>
          <w:color w:val="000000"/>
          <w:sz w:val="28"/>
          <w:szCs w:val="28"/>
          <w:lang w:val="en-GB" w:eastAsia="en-GB"/>
        </w:rPr>
        <w:br w:type="page"/>
      </w:r>
    </w:p>
    <w:p w14:paraId="443B05AB" w14:textId="1D95E9FB" w:rsidR="00FF5ECB" w:rsidRPr="002E3B38" w:rsidRDefault="00FF5ECB" w:rsidP="00FF5ECB">
      <w:pPr>
        <w:numPr>
          <w:ilvl w:val="0"/>
          <w:numId w:val="16"/>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2"/>
        </w:tabs>
        <w:spacing w:line="240" w:lineRule="auto"/>
        <w:ind w:left="426" w:hanging="426"/>
        <w:jc w:val="thaiDistribute"/>
        <w:rPr>
          <w:rFonts w:ascii="Browallia New" w:eastAsia="Arial Unicode MS" w:hAnsi="Browallia New" w:cs="Browallia New"/>
          <w:spacing w:val="-6"/>
          <w:sz w:val="28"/>
          <w:szCs w:val="28"/>
        </w:rPr>
      </w:pPr>
      <w:r w:rsidRPr="002E3B38">
        <w:rPr>
          <w:rFonts w:ascii="Browallia New" w:eastAsia="Arial Unicode MS" w:hAnsi="Browallia New" w:cs="Browallia New"/>
          <w:b/>
          <w:bCs/>
          <w:spacing w:val="-6"/>
          <w:sz w:val="28"/>
          <w:szCs w:val="28"/>
          <w:cs/>
        </w:rPr>
        <w:lastRenderedPageBreak/>
        <w:t>การซื้อธุรกิจ</w:t>
      </w:r>
    </w:p>
    <w:p w14:paraId="440AC10A" w14:textId="77777777" w:rsidR="00535F88" w:rsidRPr="002E3B38" w:rsidRDefault="00535F88" w:rsidP="0053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b/>
          <w:bCs/>
          <w:spacing w:val="-6"/>
          <w:sz w:val="28"/>
          <w:szCs w:val="28"/>
        </w:rPr>
      </w:pPr>
    </w:p>
    <w:p w14:paraId="4561876A" w14:textId="3EE5B872" w:rsidR="00535F88" w:rsidRPr="002E3B38" w:rsidRDefault="00535F88" w:rsidP="002D7392">
      <w:pPr>
        <w:ind w:left="426"/>
        <w:jc w:val="thaiDistribute"/>
        <w:rPr>
          <w:rFonts w:ascii="Browallia New" w:eastAsia="Arial Unicode MS" w:hAnsi="Browallia New" w:cs="Browallia New"/>
          <w:spacing w:val="-4"/>
          <w:sz w:val="28"/>
          <w:szCs w:val="28"/>
          <w:u w:val="single"/>
        </w:rPr>
      </w:pPr>
      <w:r w:rsidRPr="002E3B38">
        <w:rPr>
          <w:rFonts w:ascii="Browallia New" w:eastAsia="Arial Unicode MS" w:hAnsi="Browallia New" w:cs="Browallia New"/>
          <w:spacing w:val="-4"/>
          <w:sz w:val="28"/>
          <w:szCs w:val="28"/>
          <w:u w:val="single"/>
          <w:cs/>
        </w:rPr>
        <w:t>บริษัท เ</w:t>
      </w:r>
      <w:r w:rsidR="009C09B6" w:rsidRPr="002E3B38">
        <w:rPr>
          <w:rFonts w:ascii="Browallia New" w:eastAsia="Arial Unicode MS" w:hAnsi="Browallia New" w:cs="Browallia New"/>
          <w:spacing w:val="-4"/>
          <w:sz w:val="28"/>
          <w:szCs w:val="28"/>
          <w:u w:val="single"/>
          <w:cs/>
        </w:rPr>
        <w:t>อิบ เวล</w:t>
      </w:r>
      <w:proofErr w:type="spellStart"/>
      <w:r w:rsidR="009C09B6" w:rsidRPr="002E3B38">
        <w:rPr>
          <w:rFonts w:ascii="Browallia New" w:eastAsia="Arial Unicode MS" w:hAnsi="Browallia New" w:cs="Browallia New"/>
          <w:spacing w:val="-4"/>
          <w:sz w:val="28"/>
          <w:szCs w:val="28"/>
          <w:u w:val="single"/>
          <w:cs/>
        </w:rPr>
        <w:t>เนส</w:t>
      </w:r>
      <w:proofErr w:type="spellEnd"/>
      <w:r w:rsidRPr="002E3B38">
        <w:rPr>
          <w:rFonts w:ascii="Browallia New" w:eastAsia="Arial Unicode MS" w:hAnsi="Browallia New" w:cs="Browallia New"/>
          <w:spacing w:val="-4"/>
          <w:sz w:val="28"/>
          <w:szCs w:val="28"/>
          <w:u w:val="single"/>
          <w:cs/>
        </w:rPr>
        <w:t xml:space="preserve"> จำกัด</w:t>
      </w:r>
    </w:p>
    <w:p w14:paraId="4994D821" w14:textId="77777777" w:rsidR="00535F88" w:rsidRPr="002E3B38" w:rsidRDefault="00535F88" w:rsidP="00535F88">
      <w:pPr>
        <w:jc w:val="thaiDistribute"/>
        <w:rPr>
          <w:rFonts w:ascii="Browallia New" w:eastAsia="Arial Unicode MS" w:hAnsi="Browallia New" w:cs="Browallia New"/>
          <w:spacing w:val="-4"/>
          <w:sz w:val="28"/>
          <w:szCs w:val="28"/>
        </w:rPr>
      </w:pPr>
    </w:p>
    <w:p w14:paraId="28D4FE9C" w14:textId="10041D04" w:rsidR="009C09B6" w:rsidRPr="002E3B3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เมื่อวันที่ </w:t>
      </w:r>
      <w:r w:rsidRPr="002E3B38">
        <w:rPr>
          <w:rFonts w:ascii="Browallia New" w:hAnsi="Browallia New" w:cs="Browallia New"/>
          <w:color w:val="000000" w:themeColor="text1"/>
          <w:sz w:val="28"/>
        </w:rPr>
        <w:t>1</w:t>
      </w:r>
      <w:r w:rsidRPr="002E3B38">
        <w:rPr>
          <w:rFonts w:ascii="Browallia New" w:hAnsi="Browallia New" w:cs="Browallia New"/>
          <w:color w:val="000000" w:themeColor="text1"/>
          <w:sz w:val="28"/>
          <w:cs/>
        </w:rPr>
        <w:t xml:space="preserve"> เมษายน </w:t>
      </w:r>
      <w:r w:rsidRPr="002E3B38">
        <w:rPr>
          <w:rFonts w:ascii="Browallia New" w:hAnsi="Browallia New" w:cs="Browallia New"/>
          <w:color w:val="000000" w:themeColor="text1"/>
          <w:sz w:val="28"/>
        </w:rPr>
        <w:t>2567</w:t>
      </w:r>
      <w:r w:rsidRPr="002E3B38">
        <w:rPr>
          <w:rFonts w:ascii="Browallia New" w:hAnsi="Browallia New" w:cs="Browallia New"/>
          <w:color w:val="000000" w:themeColor="text1"/>
          <w:sz w:val="28"/>
          <w:cs/>
        </w:rPr>
        <w:t xml:space="preserve"> บริษัท เอิบ เวล</w:t>
      </w:r>
      <w:proofErr w:type="spellStart"/>
      <w:r w:rsidRPr="002E3B38">
        <w:rPr>
          <w:rFonts w:ascii="Browallia New" w:hAnsi="Browallia New" w:cs="Browallia New"/>
          <w:color w:val="000000" w:themeColor="text1"/>
          <w:sz w:val="28"/>
          <w:cs/>
        </w:rPr>
        <w:t>เนส</w:t>
      </w:r>
      <w:proofErr w:type="spellEnd"/>
      <w:r w:rsidRPr="002E3B38">
        <w:rPr>
          <w:rFonts w:ascii="Browallia New" w:hAnsi="Browallia New" w:cs="Browallia New"/>
          <w:color w:val="000000" w:themeColor="text1"/>
          <w:sz w:val="28"/>
          <w:cs/>
        </w:rPr>
        <w:t xml:space="preserve"> จำกัดได้ซื้อสินทรัพย์สุทธิของบริษัท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โดยกลุ่มบริษัทคาดว่าจะเพิ่มส่วนแบ่งการตลาดและลดค่าใช้จ่ายได้จากความมีประสิทธิผลในการรวมกัน (</w:t>
      </w:r>
      <w:r w:rsidR="00574C4B" w:rsidRPr="002E3B38">
        <w:rPr>
          <w:rFonts w:ascii="Browallia New" w:hAnsi="Browallia New" w:cs="Browallia New"/>
          <w:color w:val="000000" w:themeColor="text1"/>
          <w:sz w:val="28"/>
        </w:rPr>
        <w:t>E</w:t>
      </w:r>
      <w:r w:rsidRPr="002E3B38">
        <w:rPr>
          <w:rFonts w:ascii="Browallia New" w:hAnsi="Browallia New" w:cs="Browallia New"/>
          <w:color w:val="000000" w:themeColor="text1"/>
          <w:sz w:val="28"/>
        </w:rPr>
        <w:t>conomy of scale)</w:t>
      </w:r>
    </w:p>
    <w:p w14:paraId="0E387054" w14:textId="77777777" w:rsidR="009C09B6" w:rsidRPr="002E3B3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p>
    <w:p w14:paraId="263A0F33" w14:textId="77777777" w:rsidR="009C09B6" w:rsidRPr="002E3B3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cs/>
        </w:rPr>
      </w:pPr>
      <w:r w:rsidRPr="002E3B38">
        <w:rPr>
          <w:rFonts w:ascii="Browallia New" w:hAnsi="Browallia New" w:cs="Browallia New"/>
          <w:color w:val="000000" w:themeColor="text1"/>
          <w:sz w:val="28"/>
          <w:cs/>
        </w:rPr>
        <w:t xml:space="preserve">สิ่งตอบแทนที่จ่ายซื้อธุรกิจของของบริษัท เอิบ เอเชีย จำกัด และมูลค่าของสินทรัพย์ที่ได้มาและหนี้สินที่จะรับรู้ ณ วันที่ </w:t>
      </w:r>
      <w:r w:rsidRPr="002E3B38">
        <w:rPr>
          <w:rFonts w:ascii="Browallia New" w:hAnsi="Browallia New" w:cs="Browallia New"/>
          <w:color w:val="000000" w:themeColor="text1"/>
          <w:sz w:val="28"/>
        </w:rPr>
        <w:t xml:space="preserve">1 </w:t>
      </w:r>
      <w:r w:rsidRPr="002E3B38">
        <w:rPr>
          <w:rFonts w:ascii="Browallia New" w:hAnsi="Browallia New" w:cs="Browallia New"/>
          <w:color w:val="000000" w:themeColor="text1"/>
          <w:sz w:val="28"/>
          <w:cs/>
        </w:rPr>
        <w:t xml:space="preserve">เมษายน </w:t>
      </w:r>
      <w:r w:rsidRPr="002E3B38">
        <w:rPr>
          <w:rFonts w:ascii="Browallia New" w:hAnsi="Browallia New" w:cs="Browallia New"/>
          <w:color w:val="000000" w:themeColor="text1"/>
          <w:sz w:val="28"/>
        </w:rPr>
        <w:t xml:space="preserve">2567 </w:t>
      </w:r>
      <w:r w:rsidRPr="002E3B38">
        <w:rPr>
          <w:rFonts w:ascii="Browallia New" w:hAnsi="Browallia New" w:cs="Browallia New"/>
          <w:color w:val="000000" w:themeColor="text1"/>
          <w:sz w:val="28"/>
          <w:cs/>
        </w:rPr>
        <w:t>มีดังนี้</w:t>
      </w:r>
    </w:p>
    <w:tbl>
      <w:tblPr>
        <w:tblW w:w="9107" w:type="dxa"/>
        <w:tblInd w:w="333" w:type="dxa"/>
        <w:tblLayout w:type="fixed"/>
        <w:tblLook w:val="0000" w:firstRow="0" w:lastRow="0" w:firstColumn="0" w:lastColumn="0" w:noHBand="0" w:noVBand="0"/>
      </w:tblPr>
      <w:tblGrid>
        <w:gridCol w:w="6754"/>
        <w:gridCol w:w="2353"/>
      </w:tblGrid>
      <w:tr w:rsidR="009C09B6" w:rsidRPr="002E3B38" w14:paraId="7A5436F1" w14:textId="77777777" w:rsidTr="0010264D">
        <w:tc>
          <w:tcPr>
            <w:tcW w:w="6754" w:type="dxa"/>
            <w:vAlign w:val="bottom"/>
          </w:tcPr>
          <w:p w14:paraId="1C65D259" w14:textId="77777777" w:rsidR="009C09B6" w:rsidRPr="002E3B38" w:rsidRDefault="009C09B6">
            <w:pPr>
              <w:tabs>
                <w:tab w:val="clear" w:pos="227"/>
                <w:tab w:val="left" w:pos="327"/>
              </w:tabs>
              <w:spacing w:after="10"/>
              <w:ind w:left="327"/>
              <w:jc w:val="thaiDistribute"/>
              <w:rPr>
                <w:rFonts w:ascii="Browallia New" w:hAnsi="Browallia New" w:cs="Browallia New"/>
                <w:b/>
                <w:bCs/>
                <w:sz w:val="26"/>
                <w:szCs w:val="26"/>
                <w:cs/>
                <w:lang w:val="en-GB"/>
              </w:rPr>
            </w:pPr>
          </w:p>
        </w:tc>
        <w:tc>
          <w:tcPr>
            <w:tcW w:w="2353" w:type="dxa"/>
            <w:vAlign w:val="bottom"/>
          </w:tcPr>
          <w:p w14:paraId="09436A5D" w14:textId="77777777" w:rsidR="009C09B6" w:rsidRPr="002E3B38" w:rsidRDefault="009C09B6">
            <w:pPr>
              <w:tabs>
                <w:tab w:val="decimal" w:pos="1727"/>
              </w:tabs>
              <w:ind w:right="-72"/>
              <w:jc w:val="right"/>
              <w:rPr>
                <w:rFonts w:ascii="Browallia New" w:hAnsi="Browallia New" w:cs="Browallia New"/>
                <w:snapToGrid w:val="0"/>
                <w:sz w:val="26"/>
                <w:szCs w:val="26"/>
                <w:lang w:val="en-GB" w:eastAsia="th-TH"/>
              </w:rPr>
            </w:pPr>
            <w:r w:rsidRPr="002E3B38">
              <w:rPr>
                <w:rFonts w:ascii="Browallia New" w:hAnsi="Browallia New" w:cs="Browallia New"/>
                <w:snapToGrid w:val="0"/>
                <w:sz w:val="26"/>
                <w:szCs w:val="26"/>
                <w:lang w:eastAsia="th-TH"/>
              </w:rPr>
              <w:t>(</w:t>
            </w:r>
            <w:proofErr w:type="gramStart"/>
            <w:r w:rsidRPr="002E3B38">
              <w:rPr>
                <w:rFonts w:ascii="Browallia New" w:hAnsi="Browallia New" w:cs="Browallia New"/>
                <w:snapToGrid w:val="0"/>
                <w:sz w:val="26"/>
                <w:szCs w:val="26"/>
                <w:cs/>
                <w:lang w:eastAsia="th-TH"/>
              </w:rPr>
              <w:t>หน่วย :</w:t>
            </w:r>
            <w:proofErr w:type="gramEnd"/>
            <w:r w:rsidRPr="002E3B38">
              <w:rPr>
                <w:rFonts w:ascii="Browallia New" w:hAnsi="Browallia New" w:cs="Browallia New"/>
                <w:snapToGrid w:val="0"/>
                <w:sz w:val="26"/>
                <w:szCs w:val="26"/>
                <w:lang w:eastAsia="th-TH"/>
              </w:rPr>
              <w:t xml:space="preserve"> </w:t>
            </w:r>
            <w:r w:rsidRPr="002E3B38">
              <w:rPr>
                <w:rFonts w:ascii="Browallia New" w:hAnsi="Browallia New" w:cs="Browallia New"/>
                <w:snapToGrid w:val="0"/>
                <w:sz w:val="26"/>
                <w:szCs w:val="26"/>
                <w:cs/>
                <w:lang w:eastAsia="th-TH"/>
              </w:rPr>
              <w:t>บาท</w:t>
            </w:r>
            <w:r w:rsidRPr="002E3B38">
              <w:rPr>
                <w:rFonts w:ascii="Browallia New" w:hAnsi="Browallia New" w:cs="Browallia New"/>
                <w:snapToGrid w:val="0"/>
                <w:sz w:val="26"/>
                <w:szCs w:val="26"/>
                <w:lang w:eastAsia="th-TH"/>
              </w:rPr>
              <w:t>)</w:t>
            </w:r>
          </w:p>
        </w:tc>
      </w:tr>
      <w:tr w:rsidR="009C09B6" w:rsidRPr="002E3B38" w14:paraId="5B86FD80" w14:textId="77777777" w:rsidTr="0010264D">
        <w:tc>
          <w:tcPr>
            <w:tcW w:w="6754" w:type="dxa"/>
            <w:vAlign w:val="bottom"/>
          </w:tcPr>
          <w:p w14:paraId="0BCCAE7F" w14:textId="77777777" w:rsidR="009C09B6" w:rsidRPr="002E3B38" w:rsidRDefault="009C09B6">
            <w:pPr>
              <w:spacing w:after="10"/>
              <w:ind w:left="327"/>
              <w:jc w:val="thaiDistribute"/>
              <w:rPr>
                <w:rFonts w:ascii="Browallia New" w:hAnsi="Browallia New" w:cs="Browallia New"/>
                <w:sz w:val="26"/>
                <w:szCs w:val="26"/>
                <w:lang w:val="en-GB"/>
              </w:rPr>
            </w:pPr>
          </w:p>
        </w:tc>
        <w:tc>
          <w:tcPr>
            <w:tcW w:w="2353" w:type="dxa"/>
            <w:shd w:val="clear" w:color="auto" w:fill="FFFFFF" w:themeFill="background1"/>
            <w:vAlign w:val="bottom"/>
          </w:tcPr>
          <w:p w14:paraId="464EE3D3" w14:textId="77777777" w:rsidR="009C09B6" w:rsidRPr="002E3B38" w:rsidRDefault="009C09B6">
            <w:pPr>
              <w:tabs>
                <w:tab w:val="decimal" w:pos="1727"/>
              </w:tabs>
              <w:ind w:right="-72"/>
              <w:jc w:val="both"/>
              <w:rPr>
                <w:rFonts w:ascii="Browallia New" w:hAnsi="Browallia New" w:cs="Browallia New"/>
                <w:snapToGrid w:val="0"/>
                <w:sz w:val="26"/>
                <w:szCs w:val="26"/>
                <w:lang w:val="en-GB" w:eastAsia="th-TH"/>
              </w:rPr>
            </w:pPr>
          </w:p>
        </w:tc>
      </w:tr>
      <w:tr w:rsidR="009C09B6" w:rsidRPr="002E3B38" w14:paraId="4082EEFB" w14:textId="77777777">
        <w:trPr>
          <w:trHeight w:val="74"/>
        </w:trPr>
        <w:tc>
          <w:tcPr>
            <w:tcW w:w="6754" w:type="dxa"/>
            <w:vAlign w:val="bottom"/>
          </w:tcPr>
          <w:p w14:paraId="64B80E42"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เงินสดและรายการเทียบเท่าเงินสด</w:t>
            </w:r>
          </w:p>
        </w:tc>
        <w:tc>
          <w:tcPr>
            <w:tcW w:w="2353" w:type="dxa"/>
            <w:shd w:val="clear" w:color="auto" w:fill="FFFFFF" w:themeFill="background1"/>
            <w:vAlign w:val="bottom"/>
          </w:tcPr>
          <w:p w14:paraId="0407F65D" w14:textId="7F5D0121" w:rsidR="009C09B6"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2E3B38">
              <w:rPr>
                <w:rFonts w:ascii="Browallia New" w:eastAsia="Arial Unicode MS" w:hAnsi="Browallia New" w:cs="Browallia New"/>
                <w:snapToGrid w:val="0"/>
                <w:sz w:val="26"/>
                <w:szCs w:val="26"/>
                <w:lang w:eastAsia="th-TH"/>
              </w:rPr>
              <w:t>34,865,500</w:t>
            </w:r>
          </w:p>
        </w:tc>
      </w:tr>
      <w:tr w:rsidR="009C09B6" w:rsidRPr="002E3B38" w14:paraId="7B352881" w14:textId="77777777">
        <w:trPr>
          <w:trHeight w:val="74"/>
        </w:trPr>
        <w:tc>
          <w:tcPr>
            <w:tcW w:w="6754" w:type="dxa"/>
            <w:vAlign w:val="bottom"/>
          </w:tcPr>
          <w:p w14:paraId="7A16D890"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ลูกหนี้การค้าและลูกหนี้อื่น - สุทธิ</w:t>
            </w:r>
          </w:p>
        </w:tc>
        <w:tc>
          <w:tcPr>
            <w:tcW w:w="2353" w:type="dxa"/>
            <w:shd w:val="clear" w:color="auto" w:fill="FFFFFF" w:themeFill="background1"/>
            <w:vAlign w:val="bottom"/>
          </w:tcPr>
          <w:p w14:paraId="597F1428" w14:textId="260FF3F3"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2E3B38">
              <w:rPr>
                <w:rFonts w:ascii="Browallia New" w:eastAsia="Arial Unicode MS" w:hAnsi="Browallia New" w:cs="Browallia New"/>
                <w:snapToGrid w:val="0"/>
                <w:sz w:val="26"/>
                <w:szCs w:val="26"/>
                <w:lang w:eastAsia="th-TH"/>
              </w:rPr>
              <w:t>4,41</w:t>
            </w:r>
            <w:r w:rsidR="00116D59" w:rsidRPr="002E3B38">
              <w:rPr>
                <w:rFonts w:ascii="Browallia New" w:eastAsia="Arial Unicode MS" w:hAnsi="Browallia New" w:cs="Browallia New"/>
                <w:snapToGrid w:val="0"/>
                <w:sz w:val="26"/>
                <w:szCs w:val="26"/>
                <w:lang w:eastAsia="th-TH"/>
              </w:rPr>
              <w:t>3,756</w:t>
            </w:r>
          </w:p>
        </w:tc>
      </w:tr>
      <w:tr w:rsidR="009C09B6" w:rsidRPr="002E3B38" w14:paraId="28F8C24E" w14:textId="77777777">
        <w:trPr>
          <w:trHeight w:val="74"/>
        </w:trPr>
        <w:tc>
          <w:tcPr>
            <w:tcW w:w="6754" w:type="dxa"/>
            <w:vAlign w:val="bottom"/>
          </w:tcPr>
          <w:p w14:paraId="415FE53C"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สินค้าคงเหลือ </w:t>
            </w:r>
            <w:r w:rsidRPr="002E3B38">
              <w:rPr>
                <w:rFonts w:ascii="Browallia New" w:hAnsi="Browallia New" w:cs="Browallia New"/>
                <w:sz w:val="26"/>
                <w:szCs w:val="26"/>
              </w:rPr>
              <w:t>-</w:t>
            </w:r>
            <w:r w:rsidRPr="002E3B38">
              <w:rPr>
                <w:rFonts w:ascii="Browallia New" w:hAnsi="Browallia New" w:cs="Browallia New"/>
                <w:sz w:val="26"/>
                <w:szCs w:val="26"/>
                <w:cs/>
              </w:rPr>
              <w:t xml:space="preserve"> สุทธิ</w:t>
            </w:r>
          </w:p>
        </w:tc>
        <w:tc>
          <w:tcPr>
            <w:tcW w:w="2353" w:type="dxa"/>
            <w:shd w:val="clear" w:color="auto" w:fill="FFFFFF" w:themeFill="background1"/>
            <w:vAlign w:val="bottom"/>
          </w:tcPr>
          <w:p w14:paraId="16E9F8C1" w14:textId="12CB8F05"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9,70</w:t>
            </w:r>
            <w:r w:rsidR="00116D59" w:rsidRPr="002E3B38">
              <w:rPr>
                <w:rFonts w:ascii="Browallia New" w:eastAsia="Arial Unicode MS" w:hAnsi="Browallia New" w:cs="Browallia New"/>
                <w:snapToGrid w:val="0"/>
                <w:sz w:val="26"/>
                <w:szCs w:val="26"/>
                <w:lang w:val="en-GB" w:eastAsia="th-TH"/>
              </w:rPr>
              <w:t>0,722</w:t>
            </w:r>
          </w:p>
        </w:tc>
      </w:tr>
      <w:tr w:rsidR="009C09B6" w:rsidRPr="002E3B38" w14:paraId="2F8C968C" w14:textId="77777777">
        <w:trPr>
          <w:trHeight w:val="74"/>
        </w:trPr>
        <w:tc>
          <w:tcPr>
            <w:tcW w:w="6754" w:type="dxa"/>
            <w:vAlign w:val="bottom"/>
          </w:tcPr>
          <w:p w14:paraId="6A42FB08"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ภาษีมูลค่าเพิ่ม - สุทธิ</w:t>
            </w:r>
          </w:p>
        </w:tc>
        <w:tc>
          <w:tcPr>
            <w:tcW w:w="2353" w:type="dxa"/>
            <w:shd w:val="clear" w:color="auto" w:fill="FFFFFF" w:themeFill="background1"/>
            <w:vAlign w:val="bottom"/>
          </w:tcPr>
          <w:p w14:paraId="26A553CD" w14:textId="5BC68554"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3,</w:t>
            </w:r>
            <w:r w:rsidR="00116D59" w:rsidRPr="002E3B38">
              <w:rPr>
                <w:rFonts w:ascii="Browallia New" w:eastAsia="Arial Unicode MS" w:hAnsi="Browallia New" w:cs="Browallia New"/>
                <w:snapToGrid w:val="0"/>
                <w:sz w:val="26"/>
                <w:szCs w:val="26"/>
                <w:lang w:val="en-GB" w:eastAsia="th-TH"/>
              </w:rPr>
              <w:t>573,551</w:t>
            </w:r>
          </w:p>
        </w:tc>
      </w:tr>
      <w:tr w:rsidR="009C09B6" w:rsidRPr="002E3B38" w14:paraId="3751FC14" w14:textId="77777777">
        <w:trPr>
          <w:trHeight w:val="74"/>
        </w:trPr>
        <w:tc>
          <w:tcPr>
            <w:tcW w:w="6754" w:type="dxa"/>
            <w:vAlign w:val="bottom"/>
          </w:tcPr>
          <w:p w14:paraId="3F783FBE"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อุปกรณ์ </w:t>
            </w:r>
            <w:r w:rsidRPr="002E3B38">
              <w:rPr>
                <w:rFonts w:ascii="Browallia New" w:hAnsi="Browallia New" w:cs="Browallia New"/>
                <w:sz w:val="26"/>
                <w:szCs w:val="26"/>
              </w:rPr>
              <w:t>-</w:t>
            </w:r>
            <w:r w:rsidRPr="002E3B38">
              <w:rPr>
                <w:rFonts w:ascii="Browallia New" w:hAnsi="Browallia New" w:cs="Browallia New"/>
                <w:sz w:val="26"/>
                <w:szCs w:val="26"/>
                <w:cs/>
              </w:rPr>
              <w:t xml:space="preserve"> สุทธิ</w:t>
            </w:r>
          </w:p>
        </w:tc>
        <w:tc>
          <w:tcPr>
            <w:tcW w:w="2353" w:type="dxa"/>
            <w:shd w:val="clear" w:color="auto" w:fill="FFFFFF" w:themeFill="background1"/>
            <w:vAlign w:val="bottom"/>
          </w:tcPr>
          <w:p w14:paraId="03322F6C" w14:textId="051D9245"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4,350</w:t>
            </w:r>
            <w:r w:rsidR="00116D59" w:rsidRPr="002E3B38">
              <w:rPr>
                <w:rFonts w:ascii="Browallia New" w:eastAsia="Arial Unicode MS" w:hAnsi="Browallia New" w:cs="Browallia New"/>
                <w:snapToGrid w:val="0"/>
                <w:sz w:val="26"/>
                <w:szCs w:val="26"/>
                <w:lang w:val="en-GB" w:eastAsia="th-TH"/>
              </w:rPr>
              <w:t>,000</w:t>
            </w:r>
          </w:p>
        </w:tc>
      </w:tr>
      <w:tr w:rsidR="009C09B6" w:rsidRPr="002E3B38" w14:paraId="1B8851B1" w14:textId="77777777">
        <w:trPr>
          <w:trHeight w:val="74"/>
        </w:trPr>
        <w:tc>
          <w:tcPr>
            <w:tcW w:w="6754" w:type="dxa"/>
            <w:vAlign w:val="bottom"/>
          </w:tcPr>
          <w:p w14:paraId="5F406DCC"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สินทรัพย์ไม่มีตัวตน - สุทธิ (เครื่องหมายการค้า)</w:t>
            </w:r>
          </w:p>
        </w:tc>
        <w:tc>
          <w:tcPr>
            <w:tcW w:w="2353" w:type="dxa"/>
            <w:shd w:val="clear" w:color="auto" w:fill="FFFFFF" w:themeFill="background1"/>
            <w:vAlign w:val="bottom"/>
          </w:tcPr>
          <w:p w14:paraId="45C1167B" w14:textId="590AF9EF" w:rsidR="009C09B6"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27,616,109</w:t>
            </w:r>
          </w:p>
        </w:tc>
      </w:tr>
      <w:tr w:rsidR="009C09B6" w:rsidRPr="002E3B38" w14:paraId="2ACBFA6E" w14:textId="77777777">
        <w:trPr>
          <w:trHeight w:val="74"/>
        </w:trPr>
        <w:tc>
          <w:tcPr>
            <w:tcW w:w="6754" w:type="dxa"/>
            <w:vAlign w:val="bottom"/>
          </w:tcPr>
          <w:p w14:paraId="57B2A115"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เจ้าหนี้การค้าและเจ้าหนี้อื่น</w:t>
            </w:r>
          </w:p>
        </w:tc>
        <w:tc>
          <w:tcPr>
            <w:tcW w:w="2353" w:type="dxa"/>
            <w:shd w:val="clear" w:color="auto" w:fill="FFFFFF" w:themeFill="background1"/>
            <w:vAlign w:val="bottom"/>
          </w:tcPr>
          <w:p w14:paraId="7ADA7BCA" w14:textId="3439036A"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(14,</w:t>
            </w:r>
            <w:r w:rsidR="00116D59" w:rsidRPr="002E3B38">
              <w:rPr>
                <w:rFonts w:ascii="Browallia New" w:eastAsia="Arial Unicode MS" w:hAnsi="Browallia New" w:cs="Browallia New"/>
                <w:snapToGrid w:val="0"/>
                <w:sz w:val="26"/>
                <w:szCs w:val="26"/>
                <w:lang w:val="en-GB" w:eastAsia="th-TH"/>
              </w:rPr>
              <w:t>793,529</w:t>
            </w:r>
            <w:r w:rsidRPr="002E3B38">
              <w:rPr>
                <w:rFonts w:ascii="Browallia New" w:eastAsia="Arial Unicode MS" w:hAnsi="Browallia New" w:cs="Browallia New"/>
                <w:snapToGrid w:val="0"/>
                <w:sz w:val="26"/>
                <w:szCs w:val="26"/>
                <w:lang w:val="en-GB" w:eastAsia="th-TH"/>
              </w:rPr>
              <w:t>)</w:t>
            </w:r>
          </w:p>
        </w:tc>
      </w:tr>
      <w:tr w:rsidR="00116D59" w:rsidRPr="002E3B38" w14:paraId="2D3C3B53" w14:textId="77777777">
        <w:trPr>
          <w:trHeight w:val="74"/>
        </w:trPr>
        <w:tc>
          <w:tcPr>
            <w:tcW w:w="6754" w:type="dxa"/>
            <w:vAlign w:val="bottom"/>
          </w:tcPr>
          <w:p w14:paraId="204877E8" w14:textId="54FAEFF8" w:rsidR="00116D59"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ภาษีหัก ณ ที่จ่ายค้างจ่าย</w:t>
            </w:r>
          </w:p>
        </w:tc>
        <w:tc>
          <w:tcPr>
            <w:tcW w:w="2353" w:type="dxa"/>
            <w:shd w:val="clear" w:color="auto" w:fill="FFFFFF" w:themeFill="background1"/>
            <w:vAlign w:val="bottom"/>
          </w:tcPr>
          <w:p w14:paraId="172CD035" w14:textId="0B879A3B" w:rsidR="00116D59"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(1,110,000)</w:t>
            </w:r>
          </w:p>
        </w:tc>
      </w:tr>
      <w:tr w:rsidR="009C09B6" w:rsidRPr="002E3B38" w14:paraId="12670C3D" w14:textId="77777777">
        <w:trPr>
          <w:trHeight w:val="74"/>
        </w:trPr>
        <w:tc>
          <w:tcPr>
            <w:tcW w:w="6754" w:type="dxa"/>
            <w:vAlign w:val="bottom"/>
          </w:tcPr>
          <w:p w14:paraId="6E532626"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ภาระผูกพันผลประโยชน์พนักงาน</w:t>
            </w:r>
          </w:p>
        </w:tc>
        <w:tc>
          <w:tcPr>
            <w:tcW w:w="2353" w:type="dxa"/>
            <w:tcBorders>
              <w:bottom w:val="single" w:sz="6" w:space="0" w:color="auto"/>
            </w:tcBorders>
            <w:shd w:val="clear" w:color="auto" w:fill="FFFFFF" w:themeFill="background1"/>
            <w:vAlign w:val="bottom"/>
          </w:tcPr>
          <w:p w14:paraId="06EB77FE" w14:textId="7BE81E41"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(1,2</w:t>
            </w:r>
            <w:r w:rsidR="00116D59" w:rsidRPr="002E3B38">
              <w:rPr>
                <w:rFonts w:ascii="Browallia New" w:eastAsia="Arial Unicode MS" w:hAnsi="Browallia New" w:cs="Browallia New"/>
                <w:snapToGrid w:val="0"/>
                <w:sz w:val="26"/>
                <w:szCs w:val="26"/>
                <w:lang w:val="en-GB" w:eastAsia="th-TH"/>
              </w:rPr>
              <w:t>39,588</w:t>
            </w:r>
            <w:r w:rsidRPr="002E3B38">
              <w:rPr>
                <w:rFonts w:ascii="Browallia New" w:eastAsia="Arial Unicode MS" w:hAnsi="Browallia New" w:cs="Browallia New"/>
                <w:snapToGrid w:val="0"/>
                <w:sz w:val="26"/>
                <w:szCs w:val="26"/>
                <w:lang w:val="en-GB" w:eastAsia="th-TH"/>
              </w:rPr>
              <w:t>)</w:t>
            </w:r>
          </w:p>
        </w:tc>
      </w:tr>
      <w:tr w:rsidR="009C09B6" w:rsidRPr="002E3B38" w14:paraId="731E99D8" w14:textId="77777777">
        <w:trPr>
          <w:trHeight w:val="74"/>
        </w:trPr>
        <w:tc>
          <w:tcPr>
            <w:tcW w:w="6754" w:type="dxa"/>
            <w:vAlign w:val="bottom"/>
          </w:tcPr>
          <w:p w14:paraId="164D4625"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รวมสินทรัพย์ที่สามารถระบุได้สุทธิ</w:t>
            </w:r>
          </w:p>
        </w:tc>
        <w:tc>
          <w:tcPr>
            <w:tcW w:w="2353" w:type="dxa"/>
            <w:tcBorders>
              <w:top w:val="single" w:sz="6" w:space="0" w:color="auto"/>
            </w:tcBorders>
            <w:shd w:val="clear" w:color="auto" w:fill="FFFFFF" w:themeFill="background1"/>
            <w:vAlign w:val="bottom"/>
          </w:tcPr>
          <w:p w14:paraId="2D88C5F2" w14:textId="5A2F8921"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6</w:t>
            </w:r>
            <w:r w:rsidR="00116D59" w:rsidRPr="002E3B38">
              <w:rPr>
                <w:rFonts w:ascii="Browallia New" w:eastAsia="Arial Unicode MS" w:hAnsi="Browallia New" w:cs="Browallia New"/>
                <w:snapToGrid w:val="0"/>
                <w:sz w:val="26"/>
                <w:szCs w:val="26"/>
                <w:lang w:val="en-GB" w:eastAsia="th-TH"/>
              </w:rPr>
              <w:t>7,376,521</w:t>
            </w:r>
          </w:p>
        </w:tc>
      </w:tr>
      <w:tr w:rsidR="009C09B6" w:rsidRPr="002E3B38" w14:paraId="0B37E4BF" w14:textId="77777777">
        <w:trPr>
          <w:trHeight w:val="74"/>
        </w:trPr>
        <w:tc>
          <w:tcPr>
            <w:tcW w:w="6754" w:type="dxa"/>
          </w:tcPr>
          <w:p w14:paraId="7800F7DD"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 xml:space="preserve">สัดส่วนการลงทุน ณ วันที่ </w:t>
            </w:r>
            <w:r w:rsidRPr="002E3B38">
              <w:rPr>
                <w:rFonts w:ascii="Browallia New" w:hAnsi="Browallia New" w:cs="Browallia New"/>
                <w:sz w:val="26"/>
                <w:szCs w:val="26"/>
                <w:lang w:val="en-GB"/>
              </w:rPr>
              <w:t xml:space="preserve">1 </w:t>
            </w:r>
            <w:r w:rsidRPr="002E3B38">
              <w:rPr>
                <w:rFonts w:ascii="Browallia New" w:hAnsi="Browallia New" w:cs="Browallia New"/>
                <w:sz w:val="26"/>
                <w:szCs w:val="26"/>
                <w:cs/>
                <w:lang w:val="en-GB"/>
              </w:rPr>
              <w:t xml:space="preserve">เมษายน </w:t>
            </w:r>
            <w:r w:rsidRPr="002E3B38">
              <w:rPr>
                <w:rFonts w:ascii="Browallia New" w:hAnsi="Browallia New" w:cs="Browallia New"/>
                <w:sz w:val="26"/>
                <w:szCs w:val="26"/>
              </w:rPr>
              <w:t>2567</w:t>
            </w:r>
          </w:p>
        </w:tc>
        <w:tc>
          <w:tcPr>
            <w:tcW w:w="2353" w:type="dxa"/>
            <w:tcBorders>
              <w:bottom w:val="single" w:sz="6" w:space="0" w:color="auto"/>
            </w:tcBorders>
            <w:shd w:val="clear" w:color="auto" w:fill="FFFFFF" w:themeFill="background1"/>
            <w:vAlign w:val="bottom"/>
          </w:tcPr>
          <w:p w14:paraId="5831D7FD"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cs/>
                <w:lang w:val="en-GB" w:eastAsia="th-TH"/>
              </w:rPr>
              <w:t xml:space="preserve">ร้อยละ </w:t>
            </w:r>
            <w:r w:rsidRPr="002E3B38">
              <w:rPr>
                <w:rFonts w:ascii="Browallia New" w:eastAsia="Arial Unicode MS" w:hAnsi="Browallia New" w:cs="Browallia New"/>
                <w:snapToGrid w:val="0"/>
                <w:sz w:val="26"/>
                <w:szCs w:val="26"/>
                <w:lang w:val="en-GB" w:eastAsia="th-TH"/>
              </w:rPr>
              <w:t>60</w:t>
            </w:r>
          </w:p>
        </w:tc>
      </w:tr>
      <w:tr w:rsidR="009C09B6" w:rsidRPr="002E3B38" w14:paraId="5463A5A5" w14:textId="77777777">
        <w:trPr>
          <w:trHeight w:val="74"/>
        </w:trPr>
        <w:tc>
          <w:tcPr>
            <w:tcW w:w="6754" w:type="dxa"/>
          </w:tcPr>
          <w:p w14:paraId="7A4F3313"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มูลค่ายุติธรรมของสินทรัพย์สุทธิที่ได้รับมาสุทธิ</w:t>
            </w:r>
          </w:p>
        </w:tc>
        <w:tc>
          <w:tcPr>
            <w:tcW w:w="2353" w:type="dxa"/>
            <w:tcBorders>
              <w:top w:val="single" w:sz="6" w:space="0" w:color="auto"/>
            </w:tcBorders>
            <w:shd w:val="clear" w:color="auto" w:fill="FFFFFF" w:themeFill="background1"/>
            <w:vAlign w:val="bottom"/>
          </w:tcPr>
          <w:p w14:paraId="4B6748E0" w14:textId="7553F985" w:rsidR="009C09B6"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cs/>
                <w:lang w:val="en-GB" w:eastAsia="th-TH"/>
              </w:rPr>
            </w:pPr>
            <w:r w:rsidRPr="002E3B38">
              <w:rPr>
                <w:rFonts w:ascii="Browallia New" w:eastAsia="Arial Unicode MS" w:hAnsi="Browallia New" w:cs="Browallia New"/>
                <w:snapToGrid w:val="0"/>
                <w:sz w:val="26"/>
                <w:szCs w:val="26"/>
                <w:lang w:val="en-GB" w:eastAsia="th-TH"/>
              </w:rPr>
              <w:t>40,425,914</w:t>
            </w:r>
          </w:p>
        </w:tc>
      </w:tr>
      <w:tr w:rsidR="009C09B6" w:rsidRPr="002E3B38" w14:paraId="5CCC258E" w14:textId="77777777">
        <w:tc>
          <w:tcPr>
            <w:tcW w:w="6754" w:type="dxa"/>
          </w:tcPr>
          <w:p w14:paraId="0DD696D7"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สิ่งตอบแทนที่จ่ายซื้อ ณ วันที่ซื้อธุรกิจ - เงินสด</w:t>
            </w:r>
          </w:p>
        </w:tc>
        <w:tc>
          <w:tcPr>
            <w:tcW w:w="2353" w:type="dxa"/>
            <w:tcBorders>
              <w:bottom w:val="single" w:sz="4" w:space="0" w:color="auto"/>
            </w:tcBorders>
            <w:shd w:val="clear" w:color="auto" w:fill="FFFFFF" w:themeFill="background1"/>
            <w:vAlign w:val="bottom"/>
          </w:tcPr>
          <w:p w14:paraId="7C657F28" w14:textId="133857DD"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val="en-GB" w:eastAsia="th-TH"/>
              </w:rPr>
            </w:pPr>
            <w:r w:rsidRPr="002E3B38">
              <w:rPr>
                <w:rFonts w:ascii="Browallia New" w:eastAsia="Arial Unicode MS" w:hAnsi="Browallia New" w:cs="Browallia New"/>
                <w:snapToGrid w:val="0"/>
                <w:sz w:val="26"/>
                <w:szCs w:val="26"/>
                <w:lang w:val="en-GB" w:eastAsia="th-TH"/>
              </w:rPr>
              <w:t>6</w:t>
            </w:r>
            <w:r w:rsidR="00116D59" w:rsidRPr="002E3B38">
              <w:rPr>
                <w:rFonts w:ascii="Browallia New" w:eastAsia="Arial Unicode MS" w:hAnsi="Browallia New" w:cs="Browallia New"/>
                <w:snapToGrid w:val="0"/>
                <w:sz w:val="26"/>
                <w:szCs w:val="26"/>
                <w:lang w:val="en-GB" w:eastAsia="th-TH"/>
              </w:rPr>
              <w:t>5,999,900</w:t>
            </w:r>
          </w:p>
        </w:tc>
      </w:tr>
      <w:tr w:rsidR="009C09B6" w:rsidRPr="002E3B38" w14:paraId="43399265" w14:textId="77777777">
        <w:tc>
          <w:tcPr>
            <w:tcW w:w="6754" w:type="dxa"/>
          </w:tcPr>
          <w:p w14:paraId="1EC99486" w14:textId="77777777" w:rsidR="009C09B6" w:rsidRPr="002E3B38" w:rsidRDefault="009C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2E3B38">
              <w:rPr>
                <w:rFonts w:ascii="Browallia New" w:hAnsi="Browallia New" w:cs="Browallia New"/>
                <w:sz w:val="26"/>
                <w:szCs w:val="26"/>
                <w:cs/>
              </w:rPr>
              <w:t>ค่าความนิยม</w:t>
            </w:r>
          </w:p>
        </w:tc>
        <w:tc>
          <w:tcPr>
            <w:tcW w:w="2353" w:type="dxa"/>
            <w:tcBorders>
              <w:top w:val="single" w:sz="4" w:space="0" w:color="auto"/>
              <w:left w:val="nil"/>
              <w:bottom w:val="single" w:sz="12" w:space="0" w:color="auto"/>
              <w:right w:val="nil"/>
            </w:tcBorders>
            <w:shd w:val="clear" w:color="auto" w:fill="FFFFFF" w:themeFill="background1"/>
            <w:vAlign w:val="bottom"/>
          </w:tcPr>
          <w:p w14:paraId="3653ADA6" w14:textId="06DB7223" w:rsidR="009C09B6" w:rsidRPr="002E3B38" w:rsidRDefault="0011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2E3B38">
              <w:rPr>
                <w:rFonts w:ascii="Browallia New" w:eastAsia="Arial Unicode MS" w:hAnsi="Browallia New" w:cs="Browallia New"/>
                <w:snapToGrid w:val="0"/>
                <w:sz w:val="26"/>
                <w:szCs w:val="26"/>
                <w:lang w:val="en-GB" w:eastAsia="th-TH"/>
              </w:rPr>
              <w:t>25,573,986</w:t>
            </w:r>
          </w:p>
        </w:tc>
      </w:tr>
    </w:tbl>
    <w:p w14:paraId="12B20569" w14:textId="77777777" w:rsidR="009C09B6" w:rsidRPr="002E3B38" w:rsidRDefault="009C09B6" w:rsidP="009C09B6">
      <w:pPr>
        <w:ind w:left="540"/>
        <w:jc w:val="thaiDistribute"/>
        <w:rPr>
          <w:rFonts w:ascii="Browallia New" w:hAnsi="Browallia New" w:cs="Browallia New"/>
          <w:sz w:val="28"/>
          <w:szCs w:val="28"/>
          <w:u w:val="single"/>
          <w:lang w:val="en-GB"/>
        </w:rPr>
      </w:pPr>
    </w:p>
    <w:p w14:paraId="52864304" w14:textId="0E0B7861" w:rsidR="009C09B6" w:rsidRPr="002E3B3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ณ วันที่ </w:t>
      </w:r>
      <w:r w:rsidRPr="002E3B38">
        <w:rPr>
          <w:rFonts w:ascii="Browallia New" w:hAnsi="Browallia New" w:cs="Browallia New"/>
          <w:color w:val="000000" w:themeColor="text1"/>
          <w:sz w:val="28"/>
        </w:rPr>
        <w:t xml:space="preserve">1 </w:t>
      </w:r>
      <w:r w:rsidRPr="002E3B38">
        <w:rPr>
          <w:rFonts w:ascii="Browallia New" w:hAnsi="Browallia New" w:cs="Browallia New"/>
          <w:color w:val="000000" w:themeColor="text1"/>
          <w:sz w:val="28"/>
          <w:cs/>
        </w:rPr>
        <w:t xml:space="preserve">เมษายน </w:t>
      </w:r>
      <w:r w:rsidRPr="002E3B38">
        <w:rPr>
          <w:rFonts w:ascii="Browallia New" w:hAnsi="Browallia New" w:cs="Browallia New"/>
          <w:color w:val="000000" w:themeColor="text1"/>
          <w:sz w:val="28"/>
        </w:rPr>
        <w:t xml:space="preserve">2567 </w:t>
      </w:r>
      <w:r w:rsidRPr="002E3B38">
        <w:rPr>
          <w:rFonts w:ascii="Browallia New" w:hAnsi="Browallia New" w:cs="Browallia New"/>
          <w:color w:val="000000" w:themeColor="text1"/>
          <w:sz w:val="28"/>
          <w:cs/>
        </w:rPr>
        <w:t>กลุ่มบริษัทอยู่ในระหว่างการประเมินมูลค่ายุติธรรมของสินทรัพย์สุทธิที่ได้รับและสอบทานการปันส่วนราคาซื้อ (</w:t>
      </w:r>
      <w:r w:rsidRPr="002E3B38">
        <w:rPr>
          <w:rFonts w:ascii="Browallia New" w:hAnsi="Browallia New" w:cs="Browallia New"/>
          <w:color w:val="000000" w:themeColor="text1"/>
          <w:sz w:val="28"/>
        </w:rPr>
        <w:t xml:space="preserve">Purchase Price Allocation </w:t>
      </w:r>
      <w:r w:rsidRPr="002E3B38">
        <w:rPr>
          <w:rFonts w:ascii="Browallia New" w:hAnsi="Browallia New" w:cs="Browallia New"/>
          <w:color w:val="000000" w:themeColor="text1"/>
          <w:sz w:val="28"/>
          <w:cs/>
        </w:rPr>
        <w:t xml:space="preserve">หรือ </w:t>
      </w:r>
      <w:r w:rsidRPr="002E3B38">
        <w:rPr>
          <w:rFonts w:ascii="Browallia New" w:hAnsi="Browallia New" w:cs="Browallia New"/>
          <w:color w:val="000000" w:themeColor="text1"/>
          <w:sz w:val="28"/>
        </w:rPr>
        <w:t>PPA)</w:t>
      </w:r>
      <w:r w:rsidRPr="002E3B38">
        <w:rPr>
          <w:rFonts w:ascii="Browallia New" w:hAnsi="Browallia New" w:cs="Browallia New"/>
          <w:color w:val="000000" w:themeColor="text1"/>
          <w:sz w:val="28"/>
          <w:cs/>
        </w:rPr>
        <w:t xml:space="preserve"> ดังนั้น มูลค่ายุติธรรมของค่าความนิยม อาจมีการปรับปรุงภายหลัง ขึ้นอยู่กับผลของการวัดมูลค่ายุติธรรมและการปันส่วนราคาซื้อ (</w:t>
      </w:r>
      <w:r w:rsidRPr="002E3B38">
        <w:rPr>
          <w:rFonts w:ascii="Browallia New" w:hAnsi="Browallia New" w:cs="Browallia New"/>
          <w:color w:val="000000" w:themeColor="text1"/>
          <w:sz w:val="28"/>
        </w:rPr>
        <w:t xml:space="preserve">PPA) </w:t>
      </w:r>
      <w:r w:rsidRPr="002E3B38">
        <w:rPr>
          <w:rFonts w:ascii="Browallia New" w:hAnsi="Browallia New" w:cs="Browallia New"/>
          <w:color w:val="000000" w:themeColor="text1"/>
          <w:sz w:val="28"/>
          <w:cs/>
        </w:rPr>
        <w:t xml:space="preserve">ซึ่งคาดว่าจะเสร็จสมบูรณ์ภายใน </w:t>
      </w:r>
      <w:r w:rsidRPr="002E3B38">
        <w:rPr>
          <w:rFonts w:ascii="Browallia New" w:hAnsi="Browallia New" w:cs="Browallia New"/>
          <w:color w:val="000000" w:themeColor="text1"/>
          <w:sz w:val="28"/>
        </w:rPr>
        <w:t xml:space="preserve">12 </w:t>
      </w:r>
      <w:r w:rsidRPr="002E3B38">
        <w:rPr>
          <w:rFonts w:ascii="Browallia New" w:hAnsi="Browallia New" w:cs="Browallia New"/>
          <w:color w:val="000000" w:themeColor="text1"/>
          <w:sz w:val="28"/>
          <w:cs/>
        </w:rPr>
        <w:t xml:space="preserve">เดือนหลังจากวันที่ซื้อ กลุ่มบริษัทจึงบันทึกส่วนต่างจากการซื้อธุรกิจจำนวน </w:t>
      </w:r>
      <w:r w:rsidRPr="002E3B38">
        <w:rPr>
          <w:rFonts w:ascii="Browallia New" w:hAnsi="Browallia New" w:cs="Browallia New"/>
          <w:color w:val="000000" w:themeColor="text1"/>
          <w:sz w:val="28"/>
        </w:rPr>
        <w:t>2</w:t>
      </w:r>
      <w:r w:rsidR="000B7FED" w:rsidRPr="002E3B38">
        <w:rPr>
          <w:rFonts w:ascii="Browallia New" w:hAnsi="Browallia New" w:cs="Browallia New"/>
          <w:color w:val="000000" w:themeColor="text1"/>
          <w:sz w:val="28"/>
        </w:rPr>
        <w:t>5</w:t>
      </w:r>
      <w:r w:rsidRPr="002E3B38">
        <w:rPr>
          <w:rFonts w:ascii="Browallia New" w:hAnsi="Browallia New" w:cs="Browallia New"/>
          <w:color w:val="000000" w:themeColor="text1"/>
          <w:sz w:val="28"/>
        </w:rPr>
        <w:t>.</w:t>
      </w:r>
      <w:r w:rsidR="000B7FED" w:rsidRPr="002E3B38">
        <w:rPr>
          <w:rFonts w:ascii="Browallia New" w:hAnsi="Browallia New" w:cs="Browallia New"/>
          <w:color w:val="000000" w:themeColor="text1"/>
          <w:sz w:val="28"/>
        </w:rPr>
        <w:t>57</w:t>
      </w:r>
      <w:r w:rsidRPr="002E3B38">
        <w:rPr>
          <w:rFonts w:ascii="Browallia New" w:hAnsi="Browallia New" w:cs="Browallia New"/>
          <w:color w:val="000000" w:themeColor="text1"/>
          <w:sz w:val="28"/>
        </w:rPr>
        <w:t xml:space="preserve"> </w:t>
      </w:r>
      <w:r w:rsidRPr="002E3B38">
        <w:rPr>
          <w:rFonts w:ascii="Browallia New" w:hAnsi="Browallia New" w:cs="Browallia New"/>
          <w:color w:val="000000" w:themeColor="text1"/>
          <w:sz w:val="28"/>
          <w:cs/>
        </w:rPr>
        <w:t>ล้านบาท ไว้ในค่าความนิยม</w:t>
      </w:r>
    </w:p>
    <w:p w14:paraId="03C5E14D" w14:textId="77777777" w:rsidR="009C09B6" w:rsidRPr="002E3B38" w:rsidRDefault="009C09B6" w:rsidP="009C09B6">
      <w:pPr>
        <w:pStyle w:val="ListParagraph"/>
        <w:tabs>
          <w:tab w:val="left" w:pos="426"/>
        </w:tabs>
        <w:spacing w:line="240" w:lineRule="auto"/>
        <w:ind w:left="426"/>
        <w:jc w:val="thaiDistribute"/>
        <w:rPr>
          <w:rFonts w:ascii="Browallia New" w:hAnsi="Browallia New" w:cs="Browallia New"/>
          <w:color w:val="000000" w:themeColor="text1"/>
          <w:sz w:val="28"/>
        </w:rPr>
      </w:pPr>
    </w:p>
    <w:p w14:paraId="45D5D376" w14:textId="5FB9FAF2" w:rsidR="00D0017D" w:rsidRPr="002E3B38" w:rsidRDefault="009C09B6" w:rsidP="0094483C">
      <w:pPr>
        <w:pStyle w:val="ListParagraph"/>
        <w:tabs>
          <w:tab w:val="left" w:pos="426"/>
        </w:tabs>
        <w:spacing w:line="240" w:lineRule="auto"/>
        <w:ind w:left="426"/>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 xml:space="preserve">ค่าความนิยมจำนวน </w:t>
      </w:r>
      <w:r w:rsidRPr="002E3B38">
        <w:rPr>
          <w:rFonts w:ascii="Browallia New" w:hAnsi="Browallia New" w:cs="Browallia New"/>
          <w:color w:val="000000" w:themeColor="text1"/>
          <w:sz w:val="28"/>
        </w:rPr>
        <w:t>2</w:t>
      </w:r>
      <w:r w:rsidR="000B7FED" w:rsidRPr="002E3B38">
        <w:rPr>
          <w:rFonts w:ascii="Browallia New" w:hAnsi="Browallia New" w:cs="Browallia New"/>
          <w:color w:val="000000" w:themeColor="text1"/>
          <w:sz w:val="28"/>
        </w:rPr>
        <w:t>5</w:t>
      </w:r>
      <w:r w:rsidRPr="002E3B38">
        <w:rPr>
          <w:rFonts w:ascii="Browallia New" w:hAnsi="Browallia New" w:cs="Browallia New"/>
          <w:color w:val="000000" w:themeColor="text1"/>
          <w:sz w:val="28"/>
          <w:cs/>
        </w:rPr>
        <w:t>.</w:t>
      </w:r>
      <w:r w:rsidR="000B7FED" w:rsidRPr="002E3B38">
        <w:rPr>
          <w:rFonts w:ascii="Browallia New" w:hAnsi="Browallia New" w:cs="Browallia New"/>
          <w:color w:val="000000" w:themeColor="text1"/>
          <w:sz w:val="28"/>
        </w:rPr>
        <w:t>57</w:t>
      </w:r>
      <w:r w:rsidRPr="002E3B38">
        <w:rPr>
          <w:rFonts w:ascii="Browallia New" w:hAnsi="Browallia New" w:cs="Browallia New"/>
          <w:color w:val="000000" w:themeColor="text1"/>
          <w:sz w:val="28"/>
          <w:cs/>
        </w:rPr>
        <w:t xml:space="preserve"> ล้านบาท เกิดจากการได้ทีมผู้บริหารและพนักงานที่มีประสบการณ์ในด้านการพัฒนาสินค้า โดยเฉพาะเรื่องคุณภาพและการออกแบบ รวมถึงฐานลูกค้า ซึ่งจะช่วยเติมเต็มและเสริมสร้างความแข็งแกร่ง ให้กับกลุ่มสินค้าของกลุ่มบริษัท</w:t>
      </w:r>
    </w:p>
    <w:p w14:paraId="0A14EC4D" w14:textId="42D3AEDF" w:rsidR="00D0017D" w:rsidRPr="002E3B38" w:rsidRDefault="008F4306" w:rsidP="008F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rPr>
      </w:pPr>
      <w:r w:rsidRPr="002E3B38">
        <w:rPr>
          <w:rFonts w:ascii="Browallia New" w:hAnsi="Browallia New" w:cs="Browallia New"/>
          <w:color w:val="000000" w:themeColor="text1"/>
          <w:sz w:val="28"/>
          <w:cs/>
        </w:rPr>
        <w:br w:type="page"/>
      </w:r>
    </w:p>
    <w:p w14:paraId="2369F551" w14:textId="78A66C95" w:rsidR="009C09B6" w:rsidRPr="002E3B38" w:rsidRDefault="009C09B6" w:rsidP="002D7392">
      <w:pPr>
        <w:ind w:left="426"/>
        <w:jc w:val="thaiDistribute"/>
        <w:rPr>
          <w:rFonts w:ascii="Browallia New" w:eastAsia="Arial Unicode MS" w:hAnsi="Browallia New" w:cs="Browallia New"/>
          <w:spacing w:val="-4"/>
          <w:sz w:val="28"/>
          <w:szCs w:val="28"/>
          <w:u w:val="single"/>
        </w:rPr>
      </w:pPr>
      <w:r w:rsidRPr="002E3B38">
        <w:rPr>
          <w:rFonts w:ascii="Browallia New" w:eastAsia="Arial Unicode MS" w:hAnsi="Browallia New" w:cs="Browallia New"/>
          <w:spacing w:val="-4"/>
          <w:sz w:val="28"/>
          <w:szCs w:val="28"/>
          <w:u w:val="single"/>
          <w:cs/>
        </w:rPr>
        <w:lastRenderedPageBreak/>
        <w:t xml:space="preserve">บริษัท </w:t>
      </w:r>
      <w:proofErr w:type="spellStart"/>
      <w:r w:rsidRPr="002E3B38">
        <w:rPr>
          <w:rFonts w:ascii="Browallia New" w:eastAsia="Arial Unicode MS" w:hAnsi="Browallia New" w:cs="Browallia New"/>
          <w:spacing w:val="-4"/>
          <w:sz w:val="28"/>
          <w:szCs w:val="28"/>
          <w:u w:val="single"/>
          <w:cs/>
        </w:rPr>
        <w:t>เพ็ท</w:t>
      </w:r>
      <w:proofErr w:type="spellEnd"/>
      <w:r w:rsidRPr="002E3B38">
        <w:rPr>
          <w:rFonts w:ascii="Browallia New" w:eastAsia="Arial Unicode MS" w:hAnsi="Browallia New" w:cs="Browallia New"/>
          <w:spacing w:val="-4"/>
          <w:sz w:val="28"/>
          <w:szCs w:val="28"/>
          <w:u w:val="single"/>
          <w:cs/>
        </w:rPr>
        <w:t xml:space="preserve"> เมด</w:t>
      </w:r>
      <w:proofErr w:type="spellStart"/>
      <w:r w:rsidRPr="002E3B38">
        <w:rPr>
          <w:rFonts w:ascii="Browallia New" w:eastAsia="Arial Unicode MS" w:hAnsi="Browallia New" w:cs="Browallia New"/>
          <w:spacing w:val="-4"/>
          <w:sz w:val="28"/>
          <w:szCs w:val="28"/>
          <w:u w:val="single"/>
          <w:cs/>
        </w:rPr>
        <w:t>ดิ</w:t>
      </w:r>
      <w:proofErr w:type="spellEnd"/>
      <w:r w:rsidRPr="002E3B38">
        <w:rPr>
          <w:rFonts w:ascii="Browallia New" w:eastAsia="Arial Unicode MS" w:hAnsi="Browallia New" w:cs="Browallia New"/>
          <w:spacing w:val="-4"/>
          <w:sz w:val="28"/>
          <w:szCs w:val="28"/>
          <w:u w:val="single"/>
          <w:cs/>
        </w:rPr>
        <w:t>เค</w:t>
      </w:r>
      <w:proofErr w:type="spellStart"/>
      <w:r w:rsidRPr="002E3B38">
        <w:rPr>
          <w:rFonts w:ascii="Browallia New" w:eastAsia="Arial Unicode MS" w:hAnsi="Browallia New" w:cs="Browallia New"/>
          <w:spacing w:val="-4"/>
          <w:sz w:val="28"/>
          <w:szCs w:val="28"/>
          <w:u w:val="single"/>
          <w:cs/>
        </w:rPr>
        <w:t>ิล</w:t>
      </w:r>
      <w:proofErr w:type="spellEnd"/>
      <w:r w:rsidRPr="002E3B38">
        <w:rPr>
          <w:rFonts w:ascii="Browallia New" w:eastAsia="Arial Unicode MS" w:hAnsi="Browallia New" w:cs="Browallia New"/>
          <w:spacing w:val="-4"/>
          <w:sz w:val="28"/>
          <w:szCs w:val="28"/>
          <w:u w:val="single"/>
          <w:cs/>
        </w:rPr>
        <w:t xml:space="preserve"> กรุ๊ป จำกัด</w:t>
      </w:r>
    </w:p>
    <w:p w14:paraId="622F9A3A" w14:textId="77777777" w:rsidR="009C09B6" w:rsidRPr="002E3B38" w:rsidRDefault="009C09B6" w:rsidP="002D7392">
      <w:pPr>
        <w:ind w:left="426"/>
        <w:jc w:val="thaiDistribute"/>
        <w:rPr>
          <w:rFonts w:ascii="Browallia New" w:eastAsia="Arial Unicode MS" w:hAnsi="Browallia New" w:cs="Browallia New"/>
          <w:spacing w:val="-4"/>
          <w:sz w:val="28"/>
          <w:szCs w:val="28"/>
        </w:rPr>
      </w:pPr>
    </w:p>
    <w:p w14:paraId="6E345608" w14:textId="056C2F49" w:rsidR="00535F88" w:rsidRPr="002E3B38" w:rsidRDefault="00535F88" w:rsidP="002D7392">
      <w:pPr>
        <w:ind w:left="426"/>
        <w:jc w:val="thaiDistribute"/>
        <w:rPr>
          <w:rFonts w:ascii="Browallia New" w:eastAsia="Arial Unicode MS" w:hAnsi="Browallia New" w:cs="Browallia New"/>
          <w:spacing w:val="6"/>
          <w:sz w:val="28"/>
          <w:szCs w:val="28"/>
        </w:rPr>
      </w:pPr>
      <w:r w:rsidRPr="002E3B38">
        <w:rPr>
          <w:rFonts w:ascii="Browallia New" w:eastAsia="Arial Unicode MS" w:hAnsi="Browallia New" w:cs="Browallia New"/>
          <w:spacing w:val="-4"/>
          <w:sz w:val="28"/>
          <w:szCs w:val="28"/>
          <w:cs/>
        </w:rPr>
        <w:t xml:space="preserve">เมื่อวันที่ </w:t>
      </w:r>
      <w:r w:rsidRPr="002E3B38">
        <w:rPr>
          <w:rFonts w:ascii="Browallia New" w:eastAsia="Arial Unicode MS" w:hAnsi="Browallia New" w:cs="Browallia New"/>
          <w:spacing w:val="-4"/>
          <w:sz w:val="28"/>
          <w:szCs w:val="28"/>
          <w:lang w:val="en-GB"/>
        </w:rPr>
        <w:t>14</w:t>
      </w:r>
      <w:r w:rsidRPr="002E3B38">
        <w:rPr>
          <w:rFonts w:ascii="Browallia New" w:eastAsia="Arial Unicode MS" w:hAnsi="Browallia New" w:cs="Browallia New"/>
          <w:spacing w:val="-4"/>
          <w:sz w:val="28"/>
          <w:szCs w:val="28"/>
          <w:cs/>
        </w:rPr>
        <w:t xml:space="preserve"> กรกฎาคม </w:t>
      </w:r>
      <w:r w:rsidRPr="002E3B38">
        <w:rPr>
          <w:rFonts w:ascii="Browallia New" w:eastAsia="Arial Unicode MS" w:hAnsi="Browallia New" w:cs="Browallia New"/>
          <w:spacing w:val="-4"/>
          <w:sz w:val="28"/>
          <w:szCs w:val="28"/>
          <w:lang w:val="en-GB"/>
        </w:rPr>
        <w:t>256</w:t>
      </w:r>
      <w:r w:rsidR="004866E7" w:rsidRPr="002E3B38">
        <w:rPr>
          <w:rFonts w:ascii="Browallia New" w:eastAsia="Arial Unicode MS" w:hAnsi="Browallia New" w:cs="Browallia New"/>
          <w:spacing w:val="-4"/>
          <w:sz w:val="28"/>
          <w:szCs w:val="28"/>
        </w:rPr>
        <w:t>6</w:t>
      </w:r>
      <w:r w:rsidRPr="002E3B38">
        <w:rPr>
          <w:rFonts w:ascii="Browallia New" w:eastAsia="Arial Unicode MS" w:hAnsi="Browallia New" w:cs="Browallia New"/>
          <w:spacing w:val="-4"/>
          <w:sz w:val="28"/>
          <w:szCs w:val="28"/>
          <w:cs/>
        </w:rPr>
        <w:t xml:space="preserve"> </w:t>
      </w:r>
      <w:r w:rsidRPr="002E3B38">
        <w:rPr>
          <w:rFonts w:ascii="Browallia New" w:eastAsia="Arial Unicode MS" w:hAnsi="Browallia New" w:cs="Browallia New"/>
          <w:spacing w:val="-4"/>
          <w:sz w:val="28"/>
          <w:szCs w:val="28"/>
          <w:cs/>
          <w:lang w:val="en-GB"/>
        </w:rPr>
        <w:t xml:space="preserve">บริษัท อาร์เอส </w:t>
      </w:r>
      <w:proofErr w:type="spellStart"/>
      <w:r w:rsidRPr="002E3B38">
        <w:rPr>
          <w:rFonts w:ascii="Browallia New" w:eastAsia="Arial Unicode MS" w:hAnsi="Browallia New" w:cs="Browallia New"/>
          <w:spacing w:val="-4"/>
          <w:sz w:val="28"/>
          <w:szCs w:val="28"/>
          <w:cs/>
          <w:lang w:val="en-GB"/>
        </w:rPr>
        <w:t>เพ็ท</w:t>
      </w:r>
      <w:proofErr w:type="spellEnd"/>
      <w:r w:rsidRPr="002E3B38">
        <w:rPr>
          <w:rFonts w:ascii="Browallia New" w:eastAsia="Arial Unicode MS" w:hAnsi="Browallia New" w:cs="Browallia New"/>
          <w:spacing w:val="-4"/>
          <w:sz w:val="28"/>
          <w:szCs w:val="28"/>
          <w:cs/>
          <w:lang w:val="en-GB"/>
        </w:rPr>
        <w:t xml:space="preserve"> ออล จำกัด </w:t>
      </w:r>
      <w:r w:rsidRPr="002E3B38">
        <w:rPr>
          <w:rFonts w:ascii="Browallia New" w:eastAsia="Arial Unicode MS" w:hAnsi="Browallia New" w:cs="Browallia New"/>
          <w:spacing w:val="-4"/>
          <w:sz w:val="28"/>
          <w:szCs w:val="28"/>
          <w:lang w:val="en-GB"/>
        </w:rPr>
        <w:t>(</w:t>
      </w:r>
      <w:r w:rsidRPr="002E3B38">
        <w:rPr>
          <w:rFonts w:ascii="Browallia New" w:eastAsia="Arial Unicode MS" w:hAnsi="Browallia New" w:cs="Browallia New"/>
          <w:spacing w:val="-4"/>
          <w:sz w:val="28"/>
          <w:szCs w:val="28"/>
          <w:cs/>
          <w:lang w:val="en-GB"/>
        </w:rPr>
        <w:t>บริษัทย่อย</w:t>
      </w:r>
      <w:r w:rsidRPr="002E3B38">
        <w:rPr>
          <w:rFonts w:ascii="Browallia New" w:eastAsia="Arial Unicode MS" w:hAnsi="Browallia New" w:cs="Browallia New"/>
          <w:spacing w:val="-4"/>
          <w:sz w:val="28"/>
          <w:szCs w:val="28"/>
          <w:lang w:val="en-GB"/>
        </w:rPr>
        <w:t xml:space="preserve">) </w:t>
      </w:r>
      <w:r w:rsidRPr="002E3B38">
        <w:rPr>
          <w:rFonts w:ascii="Browallia New" w:eastAsia="Arial Unicode MS" w:hAnsi="Browallia New" w:cs="Browallia New"/>
          <w:spacing w:val="-4"/>
          <w:sz w:val="28"/>
          <w:szCs w:val="28"/>
          <w:cs/>
        </w:rPr>
        <w:t xml:space="preserve">ได้ซื้อหุ้นของบริษัท </w:t>
      </w:r>
      <w:proofErr w:type="spellStart"/>
      <w:r w:rsidRPr="002E3B38">
        <w:rPr>
          <w:rFonts w:ascii="Browallia New" w:eastAsia="Arial Unicode MS" w:hAnsi="Browallia New" w:cs="Browallia New"/>
          <w:spacing w:val="-4"/>
          <w:sz w:val="28"/>
          <w:szCs w:val="28"/>
          <w:cs/>
        </w:rPr>
        <w:t>เพ็ท</w:t>
      </w:r>
      <w:proofErr w:type="spellEnd"/>
      <w:r w:rsidRPr="002E3B38">
        <w:rPr>
          <w:rFonts w:ascii="Browallia New" w:eastAsia="Arial Unicode MS" w:hAnsi="Browallia New" w:cs="Browallia New"/>
          <w:spacing w:val="-4"/>
          <w:sz w:val="28"/>
          <w:szCs w:val="28"/>
          <w:cs/>
        </w:rPr>
        <w:t xml:space="preserve"> เมด</w:t>
      </w:r>
      <w:proofErr w:type="spellStart"/>
      <w:r w:rsidRPr="002E3B38">
        <w:rPr>
          <w:rFonts w:ascii="Browallia New" w:eastAsia="Arial Unicode MS" w:hAnsi="Browallia New" w:cs="Browallia New"/>
          <w:spacing w:val="-4"/>
          <w:sz w:val="28"/>
          <w:szCs w:val="28"/>
          <w:cs/>
        </w:rPr>
        <w:t>ดิ</w:t>
      </w:r>
      <w:proofErr w:type="spellEnd"/>
      <w:r w:rsidRPr="002E3B38">
        <w:rPr>
          <w:rFonts w:ascii="Browallia New" w:eastAsia="Arial Unicode MS" w:hAnsi="Browallia New" w:cs="Browallia New"/>
          <w:spacing w:val="-4"/>
          <w:sz w:val="28"/>
          <w:szCs w:val="28"/>
          <w:cs/>
        </w:rPr>
        <w:t>เค</w:t>
      </w:r>
      <w:proofErr w:type="spellStart"/>
      <w:r w:rsidRPr="002E3B38">
        <w:rPr>
          <w:rFonts w:ascii="Browallia New" w:eastAsia="Arial Unicode MS" w:hAnsi="Browallia New" w:cs="Browallia New"/>
          <w:spacing w:val="-4"/>
          <w:sz w:val="28"/>
          <w:szCs w:val="28"/>
          <w:cs/>
        </w:rPr>
        <w:t>ิล</w:t>
      </w:r>
      <w:proofErr w:type="spellEnd"/>
      <w:r w:rsidRPr="002E3B38">
        <w:rPr>
          <w:rFonts w:ascii="Browallia New" w:eastAsia="Arial Unicode MS" w:hAnsi="Browallia New" w:cs="Browallia New"/>
          <w:spacing w:val="-4"/>
          <w:sz w:val="28"/>
          <w:szCs w:val="28"/>
          <w:cs/>
        </w:rPr>
        <w:t xml:space="preserve"> กรุ๊ป จำกัด ซึ่งเป็นบริษัทที่ประกอบธุรกิจเกี่ยวกับการให้บริการรักษาและดูแลสัตว์เลี้ยงทุกประเภท</w:t>
      </w:r>
      <w:r w:rsidRPr="002E3B38">
        <w:rPr>
          <w:rFonts w:ascii="Browallia New" w:eastAsia="Arial Unicode MS" w:hAnsi="Browallia New" w:cs="Browallia New"/>
          <w:spacing w:val="-4"/>
          <w:sz w:val="28"/>
          <w:szCs w:val="28"/>
        </w:rPr>
        <w:t xml:space="preserve"> </w:t>
      </w:r>
      <w:r w:rsidRPr="002E3B38">
        <w:rPr>
          <w:rFonts w:ascii="Browallia New" w:eastAsia="Arial Unicode MS" w:hAnsi="Browallia New" w:cs="Browallia New"/>
          <w:spacing w:val="6"/>
          <w:sz w:val="28"/>
          <w:szCs w:val="28"/>
          <w:cs/>
        </w:rPr>
        <w:t>โดยกลุ่มบริษัทคาดว่าจะเพิ่มส่วนแบ่งการตลาดและลดค่าใช้จ่ายได้จากความมีประสิทธิผลในการรวมกัน (</w:t>
      </w:r>
      <w:r w:rsidRPr="002E3B38">
        <w:rPr>
          <w:rFonts w:ascii="Browallia New" w:eastAsia="Arial Unicode MS" w:hAnsi="Browallia New" w:cs="Browallia New"/>
          <w:spacing w:val="6"/>
          <w:sz w:val="28"/>
          <w:szCs w:val="28"/>
        </w:rPr>
        <w:t xml:space="preserve">economy of scale) </w:t>
      </w:r>
    </w:p>
    <w:p w14:paraId="68D56E42" w14:textId="77777777" w:rsidR="00535F88" w:rsidRPr="002E3B38" w:rsidRDefault="00535F88" w:rsidP="00535F88">
      <w:pPr>
        <w:jc w:val="both"/>
        <w:rPr>
          <w:rFonts w:ascii="Browallia New" w:eastAsia="Arial Unicode MS" w:hAnsi="Browallia New" w:cs="Browallia New"/>
          <w:sz w:val="28"/>
          <w:szCs w:val="28"/>
        </w:rPr>
      </w:pPr>
    </w:p>
    <w:p w14:paraId="5EF3D5D5" w14:textId="673EB914" w:rsidR="00535F88" w:rsidRPr="002E3B38" w:rsidRDefault="00535F88" w:rsidP="002D7392">
      <w:pPr>
        <w:ind w:left="426"/>
        <w:jc w:val="thaiDistribute"/>
        <w:rPr>
          <w:rFonts w:ascii="Browallia New" w:eastAsia="Arial Unicode MS" w:hAnsi="Browallia New" w:cs="Browallia New"/>
          <w:sz w:val="28"/>
          <w:szCs w:val="28"/>
          <w:lang w:val="en-GB"/>
        </w:rPr>
      </w:pPr>
      <w:r w:rsidRPr="002E3B38">
        <w:rPr>
          <w:rFonts w:ascii="Browallia New" w:eastAsia="Arial Unicode MS" w:hAnsi="Browallia New" w:cs="Browallia New"/>
          <w:spacing w:val="-4"/>
          <w:sz w:val="28"/>
          <w:szCs w:val="28"/>
          <w:cs/>
        </w:rPr>
        <w:t>ตาราง</w:t>
      </w:r>
      <w:r w:rsidRPr="002E3B38">
        <w:rPr>
          <w:rFonts w:ascii="Browallia New" w:eastAsia="Arial Unicode MS" w:hAnsi="Browallia New" w:cs="Browallia New"/>
          <w:sz w:val="28"/>
          <w:szCs w:val="28"/>
          <w:cs/>
        </w:rPr>
        <w:t xml:space="preserve">ต่อไปนี้เป็นสรุปสิ่งตอบแทนที่จ่ายบริษัท </w:t>
      </w:r>
      <w:proofErr w:type="spellStart"/>
      <w:r w:rsidRPr="002E3B38">
        <w:rPr>
          <w:rFonts w:ascii="Browallia New" w:eastAsia="Arial Unicode MS" w:hAnsi="Browallia New" w:cs="Browallia New"/>
          <w:sz w:val="28"/>
          <w:szCs w:val="28"/>
          <w:cs/>
        </w:rPr>
        <w:t>เพ็ท</w:t>
      </w:r>
      <w:proofErr w:type="spellEnd"/>
      <w:r w:rsidRPr="002E3B38">
        <w:rPr>
          <w:rFonts w:ascii="Browallia New" w:eastAsia="Arial Unicode MS" w:hAnsi="Browallia New" w:cs="Browallia New"/>
          <w:sz w:val="28"/>
          <w:szCs w:val="28"/>
          <w:cs/>
        </w:rPr>
        <w:t xml:space="preserve"> เมด</w:t>
      </w:r>
      <w:proofErr w:type="spellStart"/>
      <w:r w:rsidRPr="002E3B38">
        <w:rPr>
          <w:rFonts w:ascii="Browallia New" w:eastAsia="Arial Unicode MS" w:hAnsi="Browallia New" w:cs="Browallia New"/>
          <w:sz w:val="28"/>
          <w:szCs w:val="28"/>
          <w:cs/>
        </w:rPr>
        <w:t>ดิ</w:t>
      </w:r>
      <w:proofErr w:type="spellEnd"/>
      <w:r w:rsidRPr="002E3B38">
        <w:rPr>
          <w:rFonts w:ascii="Browallia New" w:eastAsia="Arial Unicode MS" w:hAnsi="Browallia New" w:cs="Browallia New"/>
          <w:sz w:val="28"/>
          <w:szCs w:val="28"/>
          <w:cs/>
        </w:rPr>
        <w:t>เค</w:t>
      </w:r>
      <w:proofErr w:type="spellStart"/>
      <w:r w:rsidRPr="002E3B38">
        <w:rPr>
          <w:rFonts w:ascii="Browallia New" w:eastAsia="Arial Unicode MS" w:hAnsi="Browallia New" w:cs="Browallia New"/>
          <w:sz w:val="28"/>
          <w:szCs w:val="28"/>
          <w:cs/>
        </w:rPr>
        <w:t>ิล</w:t>
      </w:r>
      <w:proofErr w:type="spellEnd"/>
      <w:r w:rsidRPr="002E3B38">
        <w:rPr>
          <w:rFonts w:ascii="Browallia New" w:eastAsia="Arial Unicode MS" w:hAnsi="Browallia New" w:cs="Browallia New"/>
          <w:sz w:val="28"/>
          <w:szCs w:val="28"/>
          <w:cs/>
        </w:rPr>
        <w:t xml:space="preserve"> กรุ๊ป จำกัดและมูลค่าของสินทรัพย์ที่ได้มาและหนี้สินที่จะรับรู้ ณ</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วันที่ </w:t>
      </w:r>
      <w:r w:rsidRPr="002E3B38">
        <w:rPr>
          <w:rFonts w:ascii="Browallia New" w:eastAsia="Arial Unicode MS" w:hAnsi="Browallia New" w:cs="Browallia New"/>
          <w:sz w:val="28"/>
          <w:szCs w:val="28"/>
          <w:lang w:val="en-GB"/>
        </w:rPr>
        <w:t xml:space="preserve">14 </w:t>
      </w:r>
      <w:r w:rsidRPr="002E3B38">
        <w:rPr>
          <w:rFonts w:ascii="Browallia New" w:eastAsia="Arial Unicode MS" w:hAnsi="Browallia New" w:cs="Browallia New"/>
          <w:sz w:val="28"/>
          <w:szCs w:val="28"/>
          <w:cs/>
          <w:lang w:val="en-GB"/>
        </w:rPr>
        <w:t xml:space="preserve">กรกฎาคม </w:t>
      </w: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lang w:val="en-GB"/>
        </w:rPr>
        <w:t>2566</w:t>
      </w:r>
    </w:p>
    <w:p w14:paraId="4B5F2FE2" w14:textId="77777777" w:rsidR="00535F88" w:rsidRPr="002E3B38" w:rsidRDefault="00535F88" w:rsidP="00535F88">
      <w:pPr>
        <w:jc w:val="both"/>
        <w:rPr>
          <w:rFonts w:ascii="Browallia New" w:eastAsia="Arial Unicode MS" w:hAnsi="Browallia New" w:cs="Browallia New"/>
          <w:sz w:val="20"/>
          <w:szCs w:val="20"/>
        </w:rPr>
      </w:pPr>
    </w:p>
    <w:tbl>
      <w:tblPr>
        <w:tblW w:w="9133" w:type="dxa"/>
        <w:tblInd w:w="426" w:type="dxa"/>
        <w:shd w:val="clear" w:color="auto" w:fill="FFFFFF" w:themeFill="background1"/>
        <w:tblLayout w:type="fixed"/>
        <w:tblLook w:val="04A0" w:firstRow="1" w:lastRow="0" w:firstColumn="1" w:lastColumn="0" w:noHBand="0" w:noVBand="1"/>
      </w:tblPr>
      <w:tblGrid>
        <w:gridCol w:w="7224"/>
        <w:gridCol w:w="1909"/>
      </w:tblGrid>
      <w:tr w:rsidR="0010264D" w:rsidRPr="002E3B38" w14:paraId="6E8124D9" w14:textId="77777777">
        <w:tc>
          <w:tcPr>
            <w:tcW w:w="7224" w:type="dxa"/>
            <w:shd w:val="clear" w:color="auto" w:fill="FFFFFF" w:themeFill="background1"/>
          </w:tcPr>
          <w:p w14:paraId="1DBCD356" w14:textId="77777777" w:rsidR="0010264D" w:rsidRPr="002E3B38" w:rsidRDefault="0010264D" w:rsidP="0010264D">
            <w:pPr>
              <w:pStyle w:val="Heading8"/>
              <w:spacing w:before="12" w:after="12"/>
              <w:ind w:left="426"/>
              <w:jc w:val="right"/>
              <w:rPr>
                <w:rFonts w:ascii="Browallia New" w:eastAsia="Arial Unicode MS" w:hAnsi="Browallia New" w:cs="Browallia New"/>
                <w:b w:val="0"/>
                <w:bCs w:val="0"/>
              </w:rPr>
            </w:pPr>
          </w:p>
        </w:tc>
        <w:tc>
          <w:tcPr>
            <w:tcW w:w="1909" w:type="dxa"/>
            <w:shd w:val="clear" w:color="auto" w:fill="FFFFFF" w:themeFill="background1"/>
            <w:vAlign w:val="bottom"/>
            <w:hideMark/>
          </w:tcPr>
          <w:p w14:paraId="700442BC" w14:textId="4048EAF9" w:rsidR="0010264D" w:rsidRPr="002E3B38" w:rsidRDefault="0010264D" w:rsidP="0010264D">
            <w:pPr>
              <w:tabs>
                <w:tab w:val="right" w:pos="1371"/>
              </w:tabs>
              <w:spacing w:before="12" w:after="12"/>
              <w:ind w:right="-72"/>
              <w:jc w:val="right"/>
              <w:rPr>
                <w:rFonts w:ascii="Browallia New" w:hAnsi="Browallia New" w:cs="Browallia New"/>
                <w:b/>
                <w:bCs/>
                <w:snapToGrid w:val="0"/>
                <w:sz w:val="26"/>
                <w:szCs w:val="26"/>
                <w:lang w:eastAsia="th-TH"/>
              </w:rPr>
            </w:pPr>
            <w:r w:rsidRPr="002E3B38">
              <w:rPr>
                <w:rFonts w:ascii="Browallia New" w:hAnsi="Browallia New" w:cs="Browallia New"/>
                <w:snapToGrid w:val="0"/>
                <w:sz w:val="26"/>
                <w:szCs w:val="26"/>
                <w:lang w:eastAsia="th-TH"/>
              </w:rPr>
              <w:t>(</w:t>
            </w:r>
            <w:proofErr w:type="gramStart"/>
            <w:r w:rsidRPr="002E3B38">
              <w:rPr>
                <w:rFonts w:ascii="Browallia New" w:hAnsi="Browallia New" w:cs="Browallia New"/>
                <w:snapToGrid w:val="0"/>
                <w:sz w:val="26"/>
                <w:szCs w:val="26"/>
                <w:cs/>
                <w:lang w:eastAsia="th-TH"/>
              </w:rPr>
              <w:t>หน่วย :</w:t>
            </w:r>
            <w:proofErr w:type="gramEnd"/>
            <w:r w:rsidRPr="002E3B38">
              <w:rPr>
                <w:rFonts w:ascii="Browallia New" w:hAnsi="Browallia New" w:cs="Browallia New"/>
                <w:snapToGrid w:val="0"/>
                <w:sz w:val="26"/>
                <w:szCs w:val="26"/>
                <w:lang w:eastAsia="th-TH"/>
              </w:rPr>
              <w:t xml:space="preserve"> </w:t>
            </w:r>
            <w:r w:rsidRPr="002E3B38">
              <w:rPr>
                <w:rFonts w:ascii="Browallia New" w:hAnsi="Browallia New" w:cs="Browallia New"/>
                <w:snapToGrid w:val="0"/>
                <w:sz w:val="26"/>
                <w:szCs w:val="26"/>
                <w:cs/>
                <w:lang w:eastAsia="th-TH"/>
              </w:rPr>
              <w:t>บาท</w:t>
            </w:r>
            <w:r w:rsidRPr="002E3B38">
              <w:rPr>
                <w:rFonts w:ascii="Browallia New" w:hAnsi="Browallia New" w:cs="Browallia New"/>
                <w:snapToGrid w:val="0"/>
                <w:sz w:val="26"/>
                <w:szCs w:val="26"/>
                <w:lang w:eastAsia="th-TH"/>
              </w:rPr>
              <w:t>)</w:t>
            </w:r>
          </w:p>
        </w:tc>
      </w:tr>
      <w:tr w:rsidR="00535F88" w:rsidRPr="002E3B38" w14:paraId="4601617A" w14:textId="77777777" w:rsidTr="0010264D">
        <w:tc>
          <w:tcPr>
            <w:tcW w:w="7224" w:type="dxa"/>
            <w:shd w:val="clear" w:color="auto" w:fill="FFFFFF" w:themeFill="background1"/>
          </w:tcPr>
          <w:p w14:paraId="6B6F9117" w14:textId="77777777" w:rsidR="00535F88" w:rsidRPr="002E3B38" w:rsidRDefault="00535F88">
            <w:pPr>
              <w:pStyle w:val="Heading8"/>
              <w:spacing w:before="12" w:after="12"/>
              <w:ind w:left="426"/>
              <w:rPr>
                <w:rFonts w:ascii="Browallia New" w:eastAsia="Arial Unicode MS" w:hAnsi="Browallia New" w:cs="Browallia New"/>
                <w:b w:val="0"/>
                <w:bCs w:val="0"/>
                <w:shd w:val="clear" w:color="auto" w:fill="FFFFFF"/>
                <w:cs/>
              </w:rPr>
            </w:pPr>
          </w:p>
        </w:tc>
        <w:tc>
          <w:tcPr>
            <w:tcW w:w="1909" w:type="dxa"/>
            <w:shd w:val="clear" w:color="auto" w:fill="FFFFFF" w:themeFill="background1"/>
          </w:tcPr>
          <w:p w14:paraId="321E0DBA" w14:textId="77777777" w:rsidR="00535F88" w:rsidRPr="002E3B38" w:rsidRDefault="00535F88" w:rsidP="0010264D">
            <w:pPr>
              <w:tabs>
                <w:tab w:val="decimal" w:pos="1371"/>
              </w:tabs>
              <w:spacing w:before="12" w:after="12"/>
              <w:ind w:right="-72"/>
              <w:jc w:val="both"/>
              <w:rPr>
                <w:rFonts w:ascii="Browallia New" w:hAnsi="Browallia New" w:cs="Browallia New"/>
                <w:sz w:val="26"/>
                <w:szCs w:val="26"/>
                <w:lang w:val="en-GB"/>
              </w:rPr>
            </w:pPr>
          </w:p>
        </w:tc>
      </w:tr>
      <w:tr w:rsidR="00535F88" w:rsidRPr="002E3B38" w14:paraId="24C2B1D4" w14:textId="77777777" w:rsidTr="0010264D">
        <w:tc>
          <w:tcPr>
            <w:tcW w:w="7224" w:type="dxa"/>
            <w:shd w:val="clear" w:color="auto" w:fill="FFFFFF" w:themeFill="background1"/>
          </w:tcPr>
          <w:p w14:paraId="3E05550B" w14:textId="77777777" w:rsidR="00535F88" w:rsidRPr="002E3B38" w:rsidRDefault="00535F88">
            <w:pPr>
              <w:pStyle w:val="Heading8"/>
              <w:spacing w:before="12" w:after="12"/>
              <w:ind w:left="-250" w:firstLine="142"/>
              <w:rPr>
                <w:rFonts w:ascii="Browallia New" w:eastAsia="Arial Unicode MS" w:hAnsi="Browallia New" w:cs="Browallia New"/>
                <w:b w:val="0"/>
                <w:bCs w:val="0"/>
                <w:shd w:val="clear" w:color="auto" w:fill="FFFFFF"/>
                <w:cs/>
              </w:rPr>
            </w:pPr>
            <w:r w:rsidRPr="002E3B38">
              <w:rPr>
                <w:rFonts w:ascii="Browallia New" w:eastAsia="Arial Unicode MS" w:hAnsi="Browallia New" w:cs="Browallia New"/>
                <w:b w:val="0"/>
                <w:bCs w:val="0"/>
                <w:shd w:val="clear" w:color="auto" w:fill="FFFFFF"/>
                <w:cs/>
              </w:rPr>
              <w:t>เงินสดและรายการเทียบเท่าเงินสด</w:t>
            </w:r>
          </w:p>
        </w:tc>
        <w:tc>
          <w:tcPr>
            <w:tcW w:w="1909" w:type="dxa"/>
            <w:shd w:val="clear" w:color="auto" w:fill="FFFFFF" w:themeFill="background1"/>
          </w:tcPr>
          <w:p w14:paraId="6D9C6B06"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116,900,000</w:t>
            </w:r>
          </w:p>
        </w:tc>
      </w:tr>
      <w:tr w:rsidR="00535F88" w:rsidRPr="002E3B38" w14:paraId="7FB4B55F" w14:textId="77777777" w:rsidTr="0010264D">
        <w:tc>
          <w:tcPr>
            <w:tcW w:w="7224" w:type="dxa"/>
            <w:shd w:val="clear" w:color="auto" w:fill="FFFFFF" w:themeFill="background1"/>
          </w:tcPr>
          <w:p w14:paraId="5C2CD42D" w14:textId="77777777" w:rsidR="00535F88" w:rsidRPr="002E3B38" w:rsidRDefault="00535F88">
            <w:pPr>
              <w:pStyle w:val="Heading8"/>
              <w:spacing w:before="12" w:after="12"/>
              <w:ind w:left="-250" w:firstLine="142"/>
              <w:rPr>
                <w:rFonts w:ascii="Browallia New" w:hAnsi="Browallia New" w:cs="Browallia New"/>
                <w:b w:val="0"/>
                <w:bCs w:val="0"/>
                <w:cs/>
              </w:rPr>
            </w:pPr>
            <w:r w:rsidRPr="002E3B38">
              <w:rPr>
                <w:rFonts w:ascii="Browallia New" w:hAnsi="Browallia New" w:cs="Browallia New"/>
                <w:b w:val="0"/>
                <w:bCs w:val="0"/>
                <w:cs/>
              </w:rPr>
              <w:t>สินค้าคงเหลือ</w:t>
            </w:r>
          </w:p>
        </w:tc>
        <w:tc>
          <w:tcPr>
            <w:tcW w:w="1909" w:type="dxa"/>
            <w:shd w:val="clear" w:color="auto" w:fill="FFFFFF" w:themeFill="background1"/>
          </w:tcPr>
          <w:p w14:paraId="3ED4AB19"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8,127,061</w:t>
            </w:r>
          </w:p>
        </w:tc>
      </w:tr>
      <w:tr w:rsidR="00535F88" w:rsidRPr="002E3B38" w14:paraId="3BC68C51" w14:textId="77777777" w:rsidTr="0010264D">
        <w:tc>
          <w:tcPr>
            <w:tcW w:w="7224" w:type="dxa"/>
            <w:shd w:val="clear" w:color="auto" w:fill="FFFFFF" w:themeFill="background1"/>
          </w:tcPr>
          <w:p w14:paraId="529EEECD" w14:textId="77777777" w:rsidR="00535F88" w:rsidRPr="002E3B38" w:rsidRDefault="00535F88">
            <w:pPr>
              <w:pStyle w:val="Heading8"/>
              <w:spacing w:before="12" w:after="12"/>
              <w:ind w:left="-250" w:firstLine="142"/>
              <w:rPr>
                <w:rFonts w:ascii="Browallia New" w:hAnsi="Browallia New" w:cs="Browallia New"/>
                <w:b w:val="0"/>
                <w:bCs w:val="0"/>
                <w:cs/>
              </w:rPr>
            </w:pPr>
            <w:r w:rsidRPr="002E3B38">
              <w:rPr>
                <w:rFonts w:ascii="Browallia New" w:hAnsi="Browallia New" w:cs="Browallia New"/>
                <w:b w:val="0"/>
                <w:bCs w:val="0"/>
                <w:cs/>
              </w:rPr>
              <w:t>ภาษีมูลค่าเพิ่ม</w:t>
            </w:r>
          </w:p>
        </w:tc>
        <w:tc>
          <w:tcPr>
            <w:tcW w:w="1909" w:type="dxa"/>
            <w:shd w:val="clear" w:color="auto" w:fill="FFFFFF" w:themeFill="background1"/>
          </w:tcPr>
          <w:p w14:paraId="363C20E4"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133,569</w:t>
            </w:r>
          </w:p>
        </w:tc>
      </w:tr>
      <w:tr w:rsidR="00535F88" w:rsidRPr="002E3B38" w14:paraId="3EC3390B" w14:textId="77777777" w:rsidTr="0010264D">
        <w:tc>
          <w:tcPr>
            <w:tcW w:w="7224" w:type="dxa"/>
            <w:shd w:val="clear" w:color="auto" w:fill="FFFFFF" w:themeFill="background1"/>
            <w:hideMark/>
          </w:tcPr>
          <w:p w14:paraId="4B01CFD3" w14:textId="150B6740" w:rsidR="00535F88" w:rsidRPr="002E3B38" w:rsidRDefault="00535F88">
            <w:pPr>
              <w:pStyle w:val="Heading8"/>
              <w:spacing w:before="12" w:after="12"/>
              <w:ind w:left="-250" w:firstLine="142"/>
              <w:rPr>
                <w:rFonts w:ascii="Browallia New" w:eastAsia="Arial Unicode MS" w:hAnsi="Browallia New" w:cs="Browallia New"/>
                <w:b w:val="0"/>
                <w:bCs w:val="0"/>
              </w:rPr>
            </w:pPr>
            <w:r w:rsidRPr="002E3B38">
              <w:rPr>
                <w:rFonts w:ascii="Browallia New" w:hAnsi="Browallia New" w:cs="Browallia New"/>
                <w:b w:val="0"/>
                <w:bCs w:val="0"/>
                <w:cs/>
              </w:rPr>
              <w:t xml:space="preserve">อุปกรณ์ </w:t>
            </w:r>
            <w:r w:rsidR="00574C4B" w:rsidRPr="002E3B38">
              <w:rPr>
                <w:rFonts w:ascii="Browallia New" w:hAnsi="Browallia New" w:cs="Browallia New"/>
                <w:b w:val="0"/>
                <w:bCs w:val="0"/>
              </w:rPr>
              <w:t xml:space="preserve">- </w:t>
            </w:r>
            <w:r w:rsidRPr="002E3B38">
              <w:rPr>
                <w:rFonts w:ascii="Browallia New" w:hAnsi="Browallia New" w:cs="Browallia New"/>
                <w:b w:val="0"/>
                <w:bCs w:val="0"/>
                <w:cs/>
              </w:rPr>
              <w:t>สุทธิ</w:t>
            </w:r>
          </w:p>
        </w:tc>
        <w:tc>
          <w:tcPr>
            <w:tcW w:w="1909" w:type="dxa"/>
            <w:shd w:val="clear" w:color="auto" w:fill="FFFFFF" w:themeFill="background1"/>
            <w:hideMark/>
          </w:tcPr>
          <w:p w14:paraId="1F8EA7AC"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14,994,173</w:t>
            </w:r>
          </w:p>
        </w:tc>
      </w:tr>
      <w:tr w:rsidR="00535F88" w:rsidRPr="002E3B38" w14:paraId="77831ABE" w14:textId="77777777" w:rsidTr="0010264D">
        <w:trPr>
          <w:trHeight w:val="169"/>
        </w:trPr>
        <w:tc>
          <w:tcPr>
            <w:tcW w:w="7224" w:type="dxa"/>
            <w:shd w:val="clear" w:color="auto" w:fill="FFFFFF" w:themeFill="background1"/>
          </w:tcPr>
          <w:p w14:paraId="62702061" w14:textId="68B8FFD4" w:rsidR="00535F88" w:rsidRPr="002E3B38" w:rsidRDefault="00535F88">
            <w:pPr>
              <w:pStyle w:val="Heading8"/>
              <w:spacing w:before="12" w:after="12"/>
              <w:ind w:left="-250" w:firstLine="142"/>
              <w:rPr>
                <w:rFonts w:ascii="Browallia New" w:hAnsi="Browallia New" w:cs="Browallia New"/>
                <w:b w:val="0"/>
                <w:bCs w:val="0"/>
                <w:cs/>
              </w:rPr>
            </w:pPr>
            <w:r w:rsidRPr="002E3B38">
              <w:rPr>
                <w:rFonts w:ascii="Browallia New" w:hAnsi="Browallia New" w:cs="Browallia New"/>
                <w:b w:val="0"/>
                <w:bCs w:val="0"/>
                <w:cs/>
              </w:rPr>
              <w:t xml:space="preserve">สินทรัพย์สิทธิการใช้ </w:t>
            </w:r>
            <w:r w:rsidR="00574C4B" w:rsidRPr="002E3B38">
              <w:rPr>
                <w:rFonts w:ascii="Browallia New" w:hAnsi="Browallia New" w:cs="Browallia New"/>
                <w:b w:val="0"/>
                <w:bCs w:val="0"/>
              </w:rPr>
              <w:t xml:space="preserve">- </w:t>
            </w:r>
            <w:r w:rsidRPr="002E3B38">
              <w:rPr>
                <w:rFonts w:ascii="Browallia New" w:hAnsi="Browallia New" w:cs="Browallia New"/>
                <w:b w:val="0"/>
                <w:bCs w:val="0"/>
                <w:cs/>
              </w:rPr>
              <w:t>สุทธิ</w:t>
            </w:r>
          </w:p>
        </w:tc>
        <w:tc>
          <w:tcPr>
            <w:tcW w:w="1909" w:type="dxa"/>
            <w:shd w:val="clear" w:color="auto" w:fill="FFFFFF" w:themeFill="background1"/>
          </w:tcPr>
          <w:p w14:paraId="02970AB9"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6,624,996</w:t>
            </w:r>
          </w:p>
        </w:tc>
      </w:tr>
      <w:tr w:rsidR="00535F88" w:rsidRPr="002E3B38" w14:paraId="73E32608" w14:textId="77777777" w:rsidTr="0010264D">
        <w:tc>
          <w:tcPr>
            <w:tcW w:w="7224" w:type="dxa"/>
            <w:shd w:val="clear" w:color="auto" w:fill="FFFFFF" w:themeFill="background1"/>
            <w:hideMark/>
          </w:tcPr>
          <w:p w14:paraId="7BA5EC6C" w14:textId="2BA47A57" w:rsidR="00535F88" w:rsidRPr="002E3B38" w:rsidRDefault="00535F88">
            <w:pPr>
              <w:pStyle w:val="Heading8"/>
              <w:spacing w:before="12" w:after="12"/>
              <w:ind w:left="-250" w:firstLine="142"/>
              <w:rPr>
                <w:rFonts w:ascii="Browallia New" w:hAnsi="Browallia New" w:cs="Browallia New"/>
                <w:b w:val="0"/>
                <w:bCs w:val="0"/>
              </w:rPr>
            </w:pPr>
            <w:r w:rsidRPr="002E3B38">
              <w:rPr>
                <w:rFonts w:ascii="Browallia New" w:hAnsi="Browallia New" w:cs="Browallia New"/>
                <w:b w:val="0"/>
                <w:bCs w:val="0"/>
                <w:cs/>
              </w:rPr>
              <w:t xml:space="preserve">สินทรัพย์ไม่มีตัวตน </w:t>
            </w:r>
            <w:r w:rsidR="00574C4B" w:rsidRPr="002E3B38">
              <w:rPr>
                <w:rFonts w:ascii="Browallia New" w:hAnsi="Browallia New" w:cs="Browallia New"/>
                <w:b w:val="0"/>
                <w:bCs w:val="0"/>
              </w:rPr>
              <w:t xml:space="preserve">- </w:t>
            </w:r>
            <w:r w:rsidRPr="002E3B38">
              <w:rPr>
                <w:rFonts w:ascii="Browallia New" w:hAnsi="Browallia New" w:cs="Browallia New"/>
                <w:b w:val="0"/>
                <w:bCs w:val="0"/>
                <w:cs/>
              </w:rPr>
              <w:t>สุทธิ</w:t>
            </w:r>
          </w:p>
        </w:tc>
        <w:tc>
          <w:tcPr>
            <w:tcW w:w="1909" w:type="dxa"/>
            <w:shd w:val="clear" w:color="auto" w:fill="FFFFFF" w:themeFill="background1"/>
            <w:hideMark/>
          </w:tcPr>
          <w:p w14:paraId="276BF6AE"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10,054,944</w:t>
            </w:r>
          </w:p>
        </w:tc>
      </w:tr>
      <w:tr w:rsidR="00535F88" w:rsidRPr="002E3B38" w14:paraId="46B416C3" w14:textId="77777777" w:rsidTr="0010264D">
        <w:tc>
          <w:tcPr>
            <w:tcW w:w="7224" w:type="dxa"/>
            <w:shd w:val="clear" w:color="auto" w:fill="FFFFFF" w:themeFill="background1"/>
          </w:tcPr>
          <w:p w14:paraId="6C370347" w14:textId="77777777" w:rsidR="00535F88" w:rsidRPr="002E3B38" w:rsidRDefault="00535F88">
            <w:pPr>
              <w:pStyle w:val="Heading8"/>
              <w:spacing w:before="12" w:after="12"/>
              <w:ind w:left="-250" w:firstLine="142"/>
              <w:rPr>
                <w:rFonts w:ascii="Browallia New" w:hAnsi="Browallia New" w:cs="Browallia New"/>
                <w:b w:val="0"/>
                <w:bCs w:val="0"/>
                <w:cs/>
                <w:lang w:val="en-GB"/>
              </w:rPr>
            </w:pPr>
            <w:r w:rsidRPr="002E3B38">
              <w:rPr>
                <w:rFonts w:ascii="Browallia New" w:hAnsi="Browallia New" w:cs="Browallia New"/>
                <w:b w:val="0"/>
                <w:bCs w:val="0"/>
                <w:cs/>
                <w:lang w:val="en-GB"/>
              </w:rPr>
              <w:t>เจ้าหนี้การค้าและเจ้าหนี้อื่น</w:t>
            </w:r>
          </w:p>
        </w:tc>
        <w:tc>
          <w:tcPr>
            <w:tcW w:w="1909" w:type="dxa"/>
            <w:shd w:val="clear" w:color="auto" w:fill="FFFFFF" w:themeFill="background1"/>
          </w:tcPr>
          <w:p w14:paraId="1585BD19"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(27,842,013)</w:t>
            </w:r>
          </w:p>
        </w:tc>
      </w:tr>
      <w:tr w:rsidR="00535F88" w:rsidRPr="002E3B38" w14:paraId="0502706C" w14:textId="77777777" w:rsidTr="00244A46">
        <w:tc>
          <w:tcPr>
            <w:tcW w:w="7224" w:type="dxa"/>
            <w:shd w:val="clear" w:color="auto" w:fill="FFFFFF" w:themeFill="background1"/>
            <w:hideMark/>
          </w:tcPr>
          <w:p w14:paraId="05DA16E7" w14:textId="3F795457" w:rsidR="00535F88" w:rsidRPr="002E3B38" w:rsidRDefault="00535F88">
            <w:pPr>
              <w:pStyle w:val="Heading8"/>
              <w:spacing w:before="12" w:after="12"/>
              <w:ind w:left="-250" w:firstLine="142"/>
              <w:rPr>
                <w:rFonts w:ascii="Browallia New" w:eastAsia="Arial Unicode MS" w:hAnsi="Browallia New" w:cs="Browallia New"/>
                <w:b w:val="0"/>
                <w:bCs w:val="0"/>
              </w:rPr>
            </w:pPr>
            <w:r w:rsidRPr="002E3B38">
              <w:rPr>
                <w:rFonts w:ascii="Browallia New" w:hAnsi="Browallia New" w:cs="Browallia New"/>
                <w:b w:val="0"/>
                <w:bCs w:val="0"/>
                <w:cs/>
              </w:rPr>
              <w:t xml:space="preserve">หนี้สินตามสัญญาเช่า </w:t>
            </w:r>
            <w:r w:rsidR="00574C4B" w:rsidRPr="002E3B38">
              <w:rPr>
                <w:rFonts w:ascii="Browallia New" w:hAnsi="Browallia New" w:cs="Browallia New"/>
                <w:b w:val="0"/>
                <w:bCs w:val="0"/>
              </w:rPr>
              <w:t xml:space="preserve">- </w:t>
            </w:r>
            <w:r w:rsidRPr="002E3B38">
              <w:rPr>
                <w:rFonts w:ascii="Browallia New" w:hAnsi="Browallia New" w:cs="Browallia New"/>
                <w:b w:val="0"/>
                <w:bCs w:val="0"/>
                <w:cs/>
              </w:rPr>
              <w:t>สุทธิ</w:t>
            </w:r>
          </w:p>
        </w:tc>
        <w:tc>
          <w:tcPr>
            <w:tcW w:w="1909" w:type="dxa"/>
            <w:tcBorders>
              <w:bottom w:val="single" w:sz="4" w:space="0" w:color="auto"/>
            </w:tcBorders>
            <w:shd w:val="clear" w:color="auto" w:fill="FFFFFF" w:themeFill="background1"/>
            <w:hideMark/>
          </w:tcPr>
          <w:p w14:paraId="1AAD4A27" w14:textId="77777777" w:rsidR="00535F88" w:rsidRPr="002E3B38" w:rsidRDefault="00535F88" w:rsidP="0029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cs/>
              </w:rPr>
              <w:t>(</w:t>
            </w:r>
            <w:r w:rsidRPr="002E3B38">
              <w:rPr>
                <w:rFonts w:ascii="Browallia New" w:eastAsia="Arial Unicode MS" w:hAnsi="Browallia New" w:cs="Browallia New"/>
                <w:sz w:val="26"/>
                <w:szCs w:val="26"/>
              </w:rPr>
              <w:t>6,624,996)</w:t>
            </w:r>
          </w:p>
        </w:tc>
      </w:tr>
      <w:tr w:rsidR="00535F88" w:rsidRPr="002E3B38" w14:paraId="69E8DF53" w14:textId="77777777" w:rsidTr="003B5EC8">
        <w:tc>
          <w:tcPr>
            <w:tcW w:w="7224" w:type="dxa"/>
            <w:shd w:val="clear" w:color="auto" w:fill="FFFFFF" w:themeFill="background1"/>
            <w:hideMark/>
          </w:tcPr>
          <w:p w14:paraId="499F7FD4" w14:textId="77777777" w:rsidR="00535F88" w:rsidRPr="002E3B38" w:rsidRDefault="00535F88">
            <w:pPr>
              <w:pStyle w:val="Heading8"/>
              <w:spacing w:before="12" w:after="12"/>
              <w:ind w:left="-250" w:firstLine="142"/>
              <w:rPr>
                <w:rFonts w:ascii="Browallia New" w:eastAsia="Arial Unicode MS" w:hAnsi="Browallia New" w:cs="Browallia New"/>
                <w:b w:val="0"/>
                <w:bCs w:val="0"/>
              </w:rPr>
            </w:pPr>
            <w:r w:rsidRPr="002E3B38">
              <w:rPr>
                <w:rFonts w:ascii="Browallia New" w:hAnsi="Browallia New" w:cs="Browallia New"/>
                <w:b w:val="0"/>
                <w:bCs w:val="0"/>
                <w:cs/>
              </w:rPr>
              <w:t>รวมสินทรัพย์ที่สามารถระบุได้สุทธิ</w:t>
            </w:r>
          </w:p>
        </w:tc>
        <w:tc>
          <w:tcPr>
            <w:tcW w:w="1909" w:type="dxa"/>
            <w:tcBorders>
              <w:top w:val="single" w:sz="4" w:space="0" w:color="auto"/>
            </w:tcBorders>
            <w:shd w:val="clear" w:color="auto" w:fill="FFFFFF" w:themeFill="background1"/>
            <w:hideMark/>
          </w:tcPr>
          <w:p w14:paraId="06F7C262"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122,367,734</w:t>
            </w:r>
          </w:p>
        </w:tc>
      </w:tr>
      <w:tr w:rsidR="00535F88" w:rsidRPr="002E3B38" w14:paraId="5EDE9312" w14:textId="77777777" w:rsidTr="003B5EC8">
        <w:tc>
          <w:tcPr>
            <w:tcW w:w="7224" w:type="dxa"/>
            <w:shd w:val="clear" w:color="auto" w:fill="FFFFFF" w:themeFill="background1"/>
          </w:tcPr>
          <w:p w14:paraId="25CC560F" w14:textId="35295499" w:rsidR="00535F88" w:rsidRPr="002E3B38" w:rsidRDefault="00535F88">
            <w:pPr>
              <w:pStyle w:val="Heading8"/>
              <w:spacing w:before="12" w:after="12"/>
              <w:ind w:left="-250" w:firstLine="142"/>
              <w:rPr>
                <w:rFonts w:ascii="Browallia New" w:hAnsi="Browallia New" w:cs="Browallia New"/>
                <w:b w:val="0"/>
                <w:bCs w:val="0"/>
                <w:lang w:val="en-GB"/>
              </w:rPr>
            </w:pPr>
            <w:r w:rsidRPr="002E3B38">
              <w:rPr>
                <w:rFonts w:ascii="Browallia New" w:hAnsi="Browallia New" w:cs="Browallia New"/>
                <w:b w:val="0"/>
                <w:bCs w:val="0"/>
                <w:cs/>
              </w:rPr>
              <w:t xml:space="preserve">สัดส่วนการลงทุน ณ วันที่ </w:t>
            </w:r>
            <w:r w:rsidRPr="002E3B38">
              <w:rPr>
                <w:rFonts w:ascii="Browallia New" w:hAnsi="Browallia New" w:cs="Browallia New"/>
                <w:b w:val="0"/>
                <w:bCs w:val="0"/>
                <w:lang w:val="en-GB"/>
              </w:rPr>
              <w:t>14</w:t>
            </w:r>
            <w:r w:rsidRPr="002E3B38">
              <w:rPr>
                <w:rFonts w:ascii="Browallia New" w:hAnsi="Browallia New" w:cs="Browallia New"/>
                <w:b w:val="0"/>
                <w:bCs w:val="0"/>
              </w:rPr>
              <w:t xml:space="preserve"> </w:t>
            </w:r>
            <w:r w:rsidRPr="002E3B38">
              <w:rPr>
                <w:rFonts w:ascii="Browallia New" w:hAnsi="Browallia New" w:cs="Browallia New"/>
                <w:b w:val="0"/>
                <w:bCs w:val="0"/>
                <w:cs/>
              </w:rPr>
              <w:t xml:space="preserve">กรกฎาคม </w:t>
            </w:r>
            <w:r w:rsidRPr="002E3B38">
              <w:rPr>
                <w:rFonts w:ascii="Browallia New" w:hAnsi="Browallia New" w:cs="Browallia New"/>
                <w:b w:val="0"/>
                <w:bCs w:val="0"/>
                <w:lang w:val="en-GB"/>
              </w:rPr>
              <w:t>2566</w:t>
            </w:r>
          </w:p>
        </w:tc>
        <w:tc>
          <w:tcPr>
            <w:tcW w:w="1909" w:type="dxa"/>
            <w:tcBorders>
              <w:bottom w:val="single" w:sz="4" w:space="0" w:color="auto"/>
            </w:tcBorders>
            <w:shd w:val="clear" w:color="auto" w:fill="FFFFFF" w:themeFill="background1"/>
          </w:tcPr>
          <w:p w14:paraId="2B0E4E4C"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cs/>
              </w:rPr>
              <w:t xml:space="preserve">ร้อยละ </w:t>
            </w:r>
            <w:r w:rsidRPr="002E3B38">
              <w:rPr>
                <w:rFonts w:ascii="Browallia New" w:eastAsia="Arial Unicode MS" w:hAnsi="Browallia New" w:cs="Browallia New"/>
                <w:sz w:val="26"/>
                <w:szCs w:val="26"/>
              </w:rPr>
              <w:t>51</w:t>
            </w:r>
          </w:p>
        </w:tc>
      </w:tr>
      <w:tr w:rsidR="00535F88" w:rsidRPr="002E3B38" w14:paraId="6F0363D4" w14:textId="77777777" w:rsidTr="008845EF">
        <w:tc>
          <w:tcPr>
            <w:tcW w:w="7224" w:type="dxa"/>
            <w:shd w:val="clear" w:color="auto" w:fill="FFFFFF" w:themeFill="background1"/>
          </w:tcPr>
          <w:p w14:paraId="1BBD1519" w14:textId="77777777" w:rsidR="00535F88" w:rsidRPr="002E3B38" w:rsidRDefault="00535F88">
            <w:pPr>
              <w:pStyle w:val="Heading8"/>
              <w:spacing w:before="12" w:after="12"/>
              <w:ind w:left="-250" w:firstLine="142"/>
              <w:rPr>
                <w:rFonts w:ascii="Browallia New" w:hAnsi="Browallia New" w:cs="Browallia New"/>
                <w:b w:val="0"/>
                <w:bCs w:val="0"/>
                <w:cs/>
              </w:rPr>
            </w:pPr>
            <w:r w:rsidRPr="002E3B38">
              <w:rPr>
                <w:rFonts w:ascii="Browallia New" w:hAnsi="Browallia New" w:cs="Browallia New"/>
                <w:b w:val="0"/>
                <w:bCs w:val="0"/>
                <w:cs/>
              </w:rPr>
              <w:t>มูลค่ายุติธรรมของสินทรัพย์สุทธิที่ได้รับมาสุทธิ</w:t>
            </w:r>
          </w:p>
        </w:tc>
        <w:tc>
          <w:tcPr>
            <w:tcW w:w="1909" w:type="dxa"/>
            <w:tcBorders>
              <w:top w:val="single" w:sz="4" w:space="0" w:color="auto"/>
            </w:tcBorders>
            <w:shd w:val="clear" w:color="auto" w:fill="FFFFFF" w:themeFill="background1"/>
          </w:tcPr>
          <w:p w14:paraId="3FDF27B7" w14:textId="77777777" w:rsidR="00535F88" w:rsidRPr="002E3B38" w:rsidRDefault="00535F88" w:rsidP="002F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cs/>
              </w:rPr>
            </w:pPr>
            <w:r w:rsidRPr="002E3B38">
              <w:rPr>
                <w:rFonts w:ascii="Browallia New" w:eastAsia="Arial Unicode MS" w:hAnsi="Browallia New" w:cs="Browallia New"/>
                <w:sz w:val="26"/>
                <w:szCs w:val="26"/>
              </w:rPr>
              <w:t>62,407,544</w:t>
            </w:r>
          </w:p>
        </w:tc>
      </w:tr>
      <w:tr w:rsidR="00535F88" w:rsidRPr="002E3B38" w14:paraId="1EB9DD86" w14:textId="77777777" w:rsidTr="008845EF">
        <w:tc>
          <w:tcPr>
            <w:tcW w:w="7224" w:type="dxa"/>
            <w:shd w:val="clear" w:color="auto" w:fill="FFFFFF" w:themeFill="background1"/>
          </w:tcPr>
          <w:p w14:paraId="7019BFBD" w14:textId="77777777" w:rsidR="00535F88" w:rsidRPr="002E3B38" w:rsidRDefault="00535F88">
            <w:pPr>
              <w:pStyle w:val="Heading8"/>
              <w:spacing w:before="12" w:after="12"/>
              <w:ind w:left="-250" w:firstLine="142"/>
              <w:rPr>
                <w:rFonts w:ascii="Browallia New" w:hAnsi="Browallia New" w:cs="Browallia New"/>
                <w:b w:val="0"/>
                <w:bCs w:val="0"/>
                <w:cs/>
              </w:rPr>
            </w:pPr>
            <w:r w:rsidRPr="002E3B38">
              <w:rPr>
                <w:rFonts w:ascii="Browallia New" w:hAnsi="Browallia New" w:cs="Browallia New"/>
                <w:b w:val="0"/>
                <w:bCs w:val="0"/>
                <w:cs/>
              </w:rPr>
              <w:t xml:space="preserve">สิ่งตอบแทนที่จ่ายซื้อ ณ วันที่ซื้อธุรกิจ </w:t>
            </w:r>
            <w:r w:rsidRPr="002E3B38">
              <w:rPr>
                <w:rFonts w:ascii="Browallia New" w:hAnsi="Browallia New" w:cs="Browallia New"/>
                <w:b w:val="0"/>
                <w:bCs w:val="0"/>
              </w:rPr>
              <w:t>-</w:t>
            </w:r>
            <w:r w:rsidRPr="002E3B38">
              <w:rPr>
                <w:rFonts w:ascii="Browallia New" w:hAnsi="Browallia New" w:cs="Browallia New"/>
                <w:b w:val="0"/>
                <w:bCs w:val="0"/>
                <w:cs/>
              </w:rPr>
              <w:t xml:space="preserve"> เงินสด</w:t>
            </w:r>
          </w:p>
        </w:tc>
        <w:tc>
          <w:tcPr>
            <w:tcW w:w="1909" w:type="dxa"/>
            <w:tcBorders>
              <w:bottom w:val="single" w:sz="4" w:space="0" w:color="auto"/>
            </w:tcBorders>
            <w:shd w:val="clear" w:color="auto" w:fill="FFFFFF" w:themeFill="background1"/>
          </w:tcPr>
          <w:p w14:paraId="26DD9C17" w14:textId="77777777" w:rsidR="00535F88" w:rsidRPr="002E3B38" w:rsidRDefault="00535F88" w:rsidP="0029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115,400,000</w:t>
            </w:r>
          </w:p>
        </w:tc>
      </w:tr>
      <w:tr w:rsidR="00535F88" w:rsidRPr="002E3B38" w14:paraId="0CCC9C65" w14:textId="77777777" w:rsidTr="008845EF">
        <w:tc>
          <w:tcPr>
            <w:tcW w:w="7224" w:type="dxa"/>
            <w:shd w:val="clear" w:color="auto" w:fill="FFFFFF" w:themeFill="background1"/>
            <w:hideMark/>
          </w:tcPr>
          <w:p w14:paraId="5B7415E0" w14:textId="77777777" w:rsidR="00535F88" w:rsidRPr="002E3B38" w:rsidRDefault="00535F88">
            <w:pPr>
              <w:pStyle w:val="Heading8"/>
              <w:spacing w:before="12" w:after="12"/>
              <w:ind w:left="-250" w:firstLine="142"/>
              <w:rPr>
                <w:rFonts w:ascii="Browallia New" w:eastAsia="Arial Unicode MS" w:hAnsi="Browallia New" w:cs="Browallia New"/>
                <w:b w:val="0"/>
                <w:bCs w:val="0"/>
              </w:rPr>
            </w:pPr>
            <w:r w:rsidRPr="002E3B38">
              <w:rPr>
                <w:rFonts w:ascii="Browallia New" w:hAnsi="Browallia New" w:cs="Browallia New"/>
                <w:b w:val="0"/>
                <w:bCs w:val="0"/>
                <w:cs/>
              </w:rPr>
              <w:t>ค่าความนิยม</w:t>
            </w:r>
          </w:p>
        </w:tc>
        <w:tc>
          <w:tcPr>
            <w:tcW w:w="1909" w:type="dxa"/>
            <w:tcBorders>
              <w:top w:val="single" w:sz="4" w:space="0" w:color="auto"/>
              <w:bottom w:val="single" w:sz="12" w:space="0" w:color="auto"/>
            </w:tcBorders>
            <w:shd w:val="clear" w:color="auto" w:fill="FFFFFF" w:themeFill="background1"/>
            <w:hideMark/>
          </w:tcPr>
          <w:p w14:paraId="0F78150F" w14:textId="77777777" w:rsidR="00535F88" w:rsidRPr="002E3B38" w:rsidRDefault="00535F88" w:rsidP="0029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6"/>
                <w:tab w:val="left" w:pos="1455"/>
              </w:tabs>
              <w:spacing w:line="240" w:lineRule="auto"/>
              <w:ind w:right="3"/>
              <w:jc w:val="right"/>
              <w:rPr>
                <w:rFonts w:ascii="Browallia New" w:eastAsia="Arial Unicode MS" w:hAnsi="Browallia New" w:cs="Browallia New"/>
                <w:sz w:val="26"/>
                <w:szCs w:val="26"/>
              </w:rPr>
            </w:pPr>
            <w:r w:rsidRPr="002E3B38">
              <w:rPr>
                <w:rFonts w:ascii="Browallia New" w:eastAsia="Arial Unicode MS" w:hAnsi="Browallia New" w:cs="Browallia New"/>
                <w:sz w:val="26"/>
                <w:szCs w:val="26"/>
              </w:rPr>
              <w:t>52,992,456</w:t>
            </w:r>
          </w:p>
        </w:tc>
      </w:tr>
    </w:tbl>
    <w:p w14:paraId="66C3AE24" w14:textId="0A02811C" w:rsidR="00535F88" w:rsidRPr="002E3B38" w:rsidRDefault="00535F88" w:rsidP="0034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7BFC7EE1" w14:textId="77777777" w:rsidR="00535F88" w:rsidRPr="002E3B38" w:rsidRDefault="00535F88" w:rsidP="002F4FAD">
      <w:pPr>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ค่าความนิยมจำนวน </w:t>
      </w:r>
      <w:r w:rsidRPr="002E3B38">
        <w:rPr>
          <w:rFonts w:ascii="Browallia New" w:eastAsia="Arial Unicode MS" w:hAnsi="Browallia New" w:cs="Browallia New"/>
          <w:sz w:val="28"/>
          <w:szCs w:val="28"/>
          <w:lang w:val="en-GB"/>
        </w:rPr>
        <w:t>52.99</w:t>
      </w:r>
      <w:r w:rsidRPr="002E3B38">
        <w:rPr>
          <w:rFonts w:ascii="Browallia New" w:eastAsia="Arial Unicode MS" w:hAnsi="Browallia New" w:cs="Browallia New"/>
          <w:sz w:val="28"/>
          <w:szCs w:val="28"/>
          <w:cs/>
        </w:rPr>
        <w:t xml:space="preserve"> ล้านบาท เกิดจากการได้ทีมผู้บริหารและพนักงานที่มีประสบการณ์สูงในธุรกิจการ</w:t>
      </w:r>
      <w:r w:rsidRPr="002E3B38">
        <w:rPr>
          <w:rFonts w:ascii="Browallia New" w:eastAsia="Arial Unicode MS" w:hAnsi="Browallia New" w:cs="Browallia New"/>
          <w:spacing w:val="-4"/>
          <w:sz w:val="28"/>
          <w:szCs w:val="28"/>
          <w:cs/>
        </w:rPr>
        <w:t>ให้บริการรักษาและดูแลสัตว์เลี้ยง</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มีสาขาและกลุ่มลูกค้าภายใต้เครือข่ายธุรกิจทันที รวมถึงการช่วยสร้างระบบนิเวศทางธุรกิจ (</w:t>
      </w:r>
      <w:r w:rsidRPr="002E3B38">
        <w:rPr>
          <w:rFonts w:ascii="Browallia New" w:eastAsia="Arial Unicode MS" w:hAnsi="Browallia New" w:cs="Browallia New"/>
          <w:sz w:val="28"/>
          <w:szCs w:val="28"/>
        </w:rPr>
        <w:t xml:space="preserve">Business Ecosystem) </w:t>
      </w:r>
      <w:r w:rsidRPr="002E3B38">
        <w:rPr>
          <w:rFonts w:ascii="Browallia New" w:eastAsia="Arial Unicode MS" w:hAnsi="Browallia New" w:cs="Browallia New"/>
          <w:sz w:val="28"/>
          <w:szCs w:val="28"/>
          <w:cs/>
        </w:rPr>
        <w:t>ให้กับกลุ่มบริษัทโดยรวม</w:t>
      </w:r>
    </w:p>
    <w:p w14:paraId="4900DB9B" w14:textId="77777777" w:rsidR="00AF49ED" w:rsidRPr="002E3B38" w:rsidRDefault="00AF49ED" w:rsidP="002F4FAD">
      <w:pPr>
        <w:ind w:left="426"/>
        <w:jc w:val="thaiDistribute"/>
        <w:rPr>
          <w:rFonts w:ascii="Browallia New" w:eastAsia="Arial Unicode MS" w:hAnsi="Browallia New" w:cs="Browallia New"/>
          <w:sz w:val="28"/>
          <w:szCs w:val="28"/>
        </w:rPr>
      </w:pPr>
    </w:p>
    <w:p w14:paraId="2E47DBEC" w14:textId="7437B184" w:rsidR="00535F88" w:rsidRPr="002E3B38" w:rsidRDefault="00535F88" w:rsidP="002F4FAD">
      <w:pPr>
        <w:ind w:left="426"/>
        <w:jc w:val="thaiDistribute"/>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รายได้</w:t>
      </w:r>
      <w:r w:rsidRPr="002E3B38">
        <w:rPr>
          <w:rFonts w:ascii="Browallia New" w:eastAsia="Arial Unicode MS" w:hAnsi="Browallia New" w:cs="Browallia New"/>
          <w:spacing w:val="-4"/>
          <w:sz w:val="28"/>
          <w:szCs w:val="28"/>
          <w:cs/>
        </w:rPr>
        <w:t>ที่รวมอยู่ใน</w:t>
      </w:r>
      <w:r w:rsidRPr="002E3B38">
        <w:rPr>
          <w:rFonts w:ascii="Browallia New" w:eastAsia="Arial Unicode MS" w:hAnsi="Browallia New" w:cs="Browallia New"/>
          <w:spacing w:val="-4"/>
          <w:sz w:val="28"/>
          <w:szCs w:val="28"/>
          <w:cs/>
          <w:lang w:val="en-GB"/>
        </w:rPr>
        <w:t>งบ</w:t>
      </w:r>
      <w:r w:rsidRPr="002E3B38">
        <w:rPr>
          <w:rFonts w:ascii="Browallia New" w:eastAsia="Arial Unicode MS" w:hAnsi="Browallia New" w:cs="Browallia New"/>
          <w:spacing w:val="-4"/>
          <w:sz w:val="28"/>
          <w:szCs w:val="28"/>
          <w:cs/>
        </w:rPr>
        <w:t xml:space="preserve">กำไรขาดทุนรวมตั้งแต่ </w:t>
      </w:r>
      <w:r w:rsidRPr="002E3B38">
        <w:rPr>
          <w:rFonts w:ascii="Browallia New" w:eastAsia="Arial Unicode MS" w:hAnsi="Browallia New" w:cs="Browallia New"/>
          <w:spacing w:val="-4"/>
          <w:sz w:val="28"/>
          <w:szCs w:val="28"/>
          <w:lang w:val="en-GB"/>
        </w:rPr>
        <w:t>14</w:t>
      </w:r>
      <w:r w:rsidRPr="002E3B38">
        <w:rPr>
          <w:rFonts w:ascii="Browallia New" w:eastAsia="Arial Unicode MS" w:hAnsi="Browallia New" w:cs="Browallia New"/>
          <w:spacing w:val="-4"/>
          <w:sz w:val="28"/>
          <w:szCs w:val="28"/>
          <w:cs/>
        </w:rPr>
        <w:t xml:space="preserve"> กรกฎาคม  </w:t>
      </w:r>
      <w:r w:rsidRPr="002E3B38">
        <w:rPr>
          <w:rFonts w:ascii="Browallia New" w:eastAsia="Arial Unicode MS" w:hAnsi="Browallia New" w:cs="Browallia New"/>
          <w:spacing w:val="-4"/>
          <w:sz w:val="28"/>
          <w:szCs w:val="28"/>
          <w:lang w:val="en-GB"/>
        </w:rPr>
        <w:t>2566</w:t>
      </w:r>
      <w:r w:rsidRPr="002E3B38">
        <w:rPr>
          <w:rFonts w:ascii="Browallia New" w:eastAsia="Arial Unicode MS" w:hAnsi="Browallia New" w:cs="Browallia New"/>
          <w:spacing w:val="-4"/>
          <w:sz w:val="28"/>
          <w:szCs w:val="28"/>
          <w:cs/>
        </w:rPr>
        <w:t xml:space="preserve"> ถึง </w:t>
      </w:r>
      <w:r w:rsidRPr="002E3B38">
        <w:rPr>
          <w:rFonts w:ascii="Browallia New" w:eastAsia="Arial Unicode MS" w:hAnsi="Browallia New" w:cs="Browallia New"/>
          <w:spacing w:val="-4"/>
          <w:sz w:val="28"/>
          <w:szCs w:val="28"/>
          <w:lang w:val="en-GB"/>
        </w:rPr>
        <w:t>31</w:t>
      </w:r>
      <w:r w:rsidRPr="002E3B38">
        <w:rPr>
          <w:rFonts w:ascii="Browallia New" w:eastAsia="Arial Unicode MS" w:hAnsi="Browallia New" w:cs="Browallia New"/>
          <w:spacing w:val="-4"/>
          <w:sz w:val="28"/>
          <w:szCs w:val="28"/>
        </w:rPr>
        <w:t xml:space="preserve"> </w:t>
      </w:r>
      <w:r w:rsidRPr="002E3B38">
        <w:rPr>
          <w:rFonts w:ascii="Browallia New" w:eastAsia="Arial Unicode MS" w:hAnsi="Browallia New" w:cs="Browallia New"/>
          <w:spacing w:val="-4"/>
          <w:sz w:val="28"/>
          <w:szCs w:val="28"/>
          <w:cs/>
        </w:rPr>
        <w:t xml:space="preserve">ธันวาคม </w:t>
      </w:r>
      <w:r w:rsidRPr="002E3B38">
        <w:rPr>
          <w:rFonts w:ascii="Browallia New" w:eastAsia="Arial Unicode MS" w:hAnsi="Browallia New" w:cs="Browallia New"/>
          <w:spacing w:val="-4"/>
          <w:sz w:val="28"/>
          <w:szCs w:val="28"/>
          <w:lang w:val="en-GB"/>
        </w:rPr>
        <w:t>2566</w:t>
      </w:r>
      <w:r w:rsidRPr="002E3B38">
        <w:rPr>
          <w:rFonts w:ascii="Browallia New" w:eastAsia="Arial Unicode MS" w:hAnsi="Browallia New" w:cs="Browallia New"/>
          <w:spacing w:val="-4"/>
          <w:sz w:val="28"/>
          <w:szCs w:val="28"/>
          <w:cs/>
        </w:rPr>
        <w:t xml:space="preserve"> ของบริษัท </w:t>
      </w:r>
      <w:proofErr w:type="spellStart"/>
      <w:r w:rsidRPr="002E3B38">
        <w:rPr>
          <w:rFonts w:ascii="Browallia New" w:eastAsia="Arial Unicode MS" w:hAnsi="Browallia New" w:cs="Browallia New"/>
          <w:spacing w:val="-4"/>
          <w:sz w:val="28"/>
          <w:szCs w:val="28"/>
          <w:cs/>
        </w:rPr>
        <w:t>เพ็ท</w:t>
      </w:r>
      <w:proofErr w:type="spellEnd"/>
      <w:r w:rsidRPr="002E3B38">
        <w:rPr>
          <w:rFonts w:ascii="Browallia New" w:eastAsia="Arial Unicode MS" w:hAnsi="Browallia New" w:cs="Browallia New"/>
          <w:spacing w:val="-4"/>
          <w:sz w:val="28"/>
          <w:szCs w:val="28"/>
          <w:cs/>
        </w:rPr>
        <w:t xml:space="preserve"> เมด</w:t>
      </w:r>
      <w:proofErr w:type="spellStart"/>
      <w:r w:rsidRPr="002E3B38">
        <w:rPr>
          <w:rFonts w:ascii="Browallia New" w:eastAsia="Arial Unicode MS" w:hAnsi="Browallia New" w:cs="Browallia New"/>
          <w:spacing w:val="-4"/>
          <w:sz w:val="28"/>
          <w:szCs w:val="28"/>
          <w:cs/>
        </w:rPr>
        <w:t>ดิ</w:t>
      </w:r>
      <w:proofErr w:type="spellEnd"/>
      <w:r w:rsidRPr="002E3B38">
        <w:rPr>
          <w:rFonts w:ascii="Browallia New" w:eastAsia="Arial Unicode MS" w:hAnsi="Browallia New" w:cs="Browallia New"/>
          <w:spacing w:val="-4"/>
          <w:sz w:val="28"/>
          <w:szCs w:val="28"/>
          <w:cs/>
        </w:rPr>
        <w:t>เค</w:t>
      </w:r>
      <w:proofErr w:type="spellStart"/>
      <w:r w:rsidRPr="002E3B38">
        <w:rPr>
          <w:rFonts w:ascii="Browallia New" w:eastAsia="Arial Unicode MS" w:hAnsi="Browallia New" w:cs="Browallia New"/>
          <w:spacing w:val="-4"/>
          <w:sz w:val="28"/>
          <w:szCs w:val="28"/>
          <w:cs/>
        </w:rPr>
        <w:t>ิล</w:t>
      </w:r>
      <w:proofErr w:type="spellEnd"/>
      <w:r w:rsidRPr="002E3B38">
        <w:rPr>
          <w:rFonts w:ascii="Browallia New" w:eastAsia="Arial Unicode MS" w:hAnsi="Browallia New" w:cs="Browallia New"/>
          <w:spacing w:val="-4"/>
          <w:sz w:val="28"/>
          <w:szCs w:val="28"/>
          <w:cs/>
        </w:rPr>
        <w:t xml:space="preserve"> กรุ๊ป จำกัด</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 xml:space="preserve">เป็นจำนวน </w:t>
      </w:r>
      <w:r w:rsidRPr="002E3B38">
        <w:rPr>
          <w:rFonts w:ascii="Browallia New" w:eastAsia="Arial Unicode MS" w:hAnsi="Browallia New" w:cs="Browallia New"/>
          <w:sz w:val="28"/>
          <w:szCs w:val="28"/>
          <w:lang w:val="en-GB"/>
        </w:rPr>
        <w:t>20,559,185</w:t>
      </w:r>
      <w:r w:rsidRPr="002E3B38">
        <w:rPr>
          <w:rFonts w:ascii="Browallia New" w:eastAsia="Arial Unicode MS" w:hAnsi="Browallia New" w:cs="Browallia New"/>
          <w:sz w:val="28"/>
          <w:szCs w:val="28"/>
        </w:rPr>
        <w:t xml:space="preserve"> </w:t>
      </w:r>
      <w:r w:rsidRPr="002E3B38">
        <w:rPr>
          <w:rFonts w:ascii="Browallia New" w:eastAsia="Arial Unicode MS" w:hAnsi="Browallia New" w:cs="Browallia New"/>
          <w:sz w:val="28"/>
          <w:szCs w:val="28"/>
          <w:cs/>
        </w:rPr>
        <w:t>บาท</w:t>
      </w:r>
    </w:p>
    <w:p w14:paraId="2414F3FF" w14:textId="0CEB9DB5" w:rsidR="0041423D" w:rsidRPr="002E3B38" w:rsidRDefault="00695A9A" w:rsidP="0069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sidRPr="002E3B38">
        <w:rPr>
          <w:rFonts w:ascii="Browallia New" w:eastAsia="Arial Unicode MS" w:hAnsi="Browallia New" w:cs="Browallia New"/>
          <w:sz w:val="28"/>
          <w:szCs w:val="28"/>
        </w:rPr>
        <w:br w:type="page"/>
      </w:r>
    </w:p>
    <w:p w14:paraId="4FFD3642" w14:textId="6C6DC528" w:rsidR="00F82B0C" w:rsidRPr="002E3B38" w:rsidRDefault="00F82B0C" w:rsidP="00A307B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2E3B38">
        <w:rPr>
          <w:rFonts w:ascii="Browallia New" w:hAnsi="Browallia New" w:cs="Browallia New"/>
          <w:b/>
          <w:bCs/>
          <w:color w:val="000000" w:themeColor="text1"/>
          <w:sz w:val="28"/>
          <w:szCs w:val="28"/>
          <w:cs/>
        </w:rPr>
        <w:lastRenderedPageBreak/>
        <w:t>รายการกับบุคคลหรือ</w:t>
      </w:r>
      <w:r w:rsidR="00B3348C" w:rsidRPr="002E3B38">
        <w:rPr>
          <w:rFonts w:ascii="Browallia New" w:hAnsi="Browallia New" w:cs="Browallia New"/>
          <w:b/>
          <w:bCs/>
          <w:color w:val="000000" w:themeColor="text1"/>
          <w:sz w:val="28"/>
          <w:szCs w:val="28"/>
          <w:cs/>
        </w:rPr>
        <w:t>กิจการ</w:t>
      </w:r>
      <w:r w:rsidR="00775B9A" w:rsidRPr="002E3B38">
        <w:rPr>
          <w:rFonts w:ascii="Browallia New" w:hAnsi="Browallia New" w:cs="Browallia New"/>
          <w:b/>
          <w:bCs/>
          <w:color w:val="000000" w:themeColor="text1"/>
          <w:sz w:val="28"/>
          <w:szCs w:val="28"/>
          <w:cs/>
        </w:rPr>
        <w:t>ที่เกี่ยวข้องกัน</w:t>
      </w:r>
    </w:p>
    <w:p w14:paraId="40176FBF"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5E26D032" w14:textId="31E3B0F5" w:rsidR="00F82B0C" w:rsidRPr="002E3B38" w:rsidRDefault="00F82B0C" w:rsidP="00F82B0C">
      <w:pPr>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บุคคลหรือ</w:t>
      </w:r>
      <w:bookmarkStart w:id="21" w:name="_Hlk191613967"/>
      <w:r w:rsidR="00FD4B79" w:rsidRPr="002E3B38">
        <w:rPr>
          <w:rFonts w:ascii="Browallia New" w:hAnsi="Browallia New" w:cs="Browallia New"/>
          <w:sz w:val="28"/>
          <w:szCs w:val="28"/>
          <w:cs/>
          <w:lang w:val="en-GB"/>
        </w:rPr>
        <w:t>ก</w:t>
      </w:r>
      <w:r w:rsidR="00B3348C" w:rsidRPr="002E3B38">
        <w:rPr>
          <w:rFonts w:ascii="Browallia New" w:hAnsi="Browallia New" w:cs="Browallia New"/>
          <w:sz w:val="28"/>
          <w:szCs w:val="28"/>
          <w:cs/>
          <w:lang w:val="en-GB"/>
        </w:rPr>
        <w:t>ิจการ</w:t>
      </w:r>
      <w:bookmarkEnd w:id="21"/>
      <w:r w:rsidR="00775B9A" w:rsidRPr="002E3B38">
        <w:rPr>
          <w:rFonts w:ascii="Browallia New" w:hAnsi="Browallia New" w:cs="Browallia New"/>
          <w:sz w:val="28"/>
          <w:szCs w:val="28"/>
          <w:cs/>
          <w:lang w:val="en-GB"/>
        </w:rPr>
        <w:t>ที่เกี่ยวข้องกัน</w:t>
      </w:r>
      <w:r w:rsidRPr="002E3B38">
        <w:rPr>
          <w:rFonts w:ascii="Browallia New" w:hAnsi="Browallia New" w:cs="Browallia New"/>
          <w:sz w:val="28"/>
          <w:szCs w:val="28"/>
          <w:cs/>
          <w:lang w:val="en-GB"/>
        </w:rPr>
        <w:t>กับบริษัท</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2E3B38">
        <w:rPr>
          <w:rFonts w:ascii="Browallia New" w:hAnsi="Browallia New" w:cs="Browallia New"/>
          <w:sz w:val="28"/>
          <w:szCs w:val="28"/>
          <w:lang w:val="en-GB"/>
        </w:rPr>
        <w:br/>
      </w:r>
      <w:r w:rsidRPr="002E3B38">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2E3B38">
        <w:rPr>
          <w:rFonts w:ascii="Browallia New" w:hAnsi="Browallia New" w:cs="Browallia New"/>
          <w:sz w:val="28"/>
          <w:szCs w:val="28"/>
          <w:lang w:val="en-GB"/>
        </w:rPr>
        <w:br/>
      </w:r>
      <w:r w:rsidRPr="002E3B38">
        <w:rPr>
          <w:rFonts w:ascii="Browallia New" w:hAnsi="Browallia New" w:cs="Browallia New"/>
          <w:sz w:val="28"/>
          <w:szCs w:val="28"/>
          <w:cs/>
          <w:lang w:val="en-GB"/>
        </w:rPr>
        <w:t>บริษัทย่อยและกิจการที่เป็นบริษัทย่อยในเครือเดียวกัน นอกจากนี้ บุคคลหรือ</w:t>
      </w:r>
      <w:r w:rsidR="00A34F41" w:rsidRPr="002E3B38">
        <w:rPr>
          <w:rFonts w:ascii="Browallia New" w:hAnsi="Browallia New" w:cs="Browallia New"/>
          <w:sz w:val="28"/>
          <w:szCs w:val="28"/>
          <w:cs/>
          <w:lang w:val="en-GB"/>
        </w:rPr>
        <w:t>กิจการ</w:t>
      </w:r>
      <w:r w:rsidR="00775B9A" w:rsidRPr="002E3B38">
        <w:rPr>
          <w:rFonts w:ascii="Browallia New" w:hAnsi="Browallia New" w:cs="Browallia New"/>
          <w:sz w:val="28"/>
          <w:szCs w:val="28"/>
          <w:cs/>
          <w:lang w:val="en-GB"/>
        </w:rPr>
        <w:t>ที่เกี่ยวข้องกัน</w:t>
      </w:r>
      <w:r w:rsidRPr="002E3B38">
        <w:rPr>
          <w:rFonts w:ascii="Browallia New" w:hAnsi="Browallia New" w:cs="Browallia New"/>
          <w:sz w:val="28"/>
          <w:szCs w:val="28"/>
          <w:cs/>
          <w:lang w:val="en-GB"/>
        </w:rPr>
        <w:t>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2E3B38">
        <w:rPr>
          <w:rFonts w:ascii="Browallia New" w:hAnsi="Browallia New" w:cs="Browallia New"/>
          <w:sz w:val="28"/>
          <w:szCs w:val="28"/>
          <w:cs/>
          <w:lang w:val="en-GB"/>
        </w:rPr>
        <w:br/>
        <w:t xml:space="preserve">ที่เกี่ยวข้องกับบุคคลเหล่านั้น </w:t>
      </w:r>
    </w:p>
    <w:p w14:paraId="3CEBA49E" w14:textId="77777777" w:rsidR="00F82B0C" w:rsidRPr="002E3B38" w:rsidRDefault="00F82B0C" w:rsidP="00F82B0C">
      <w:pPr>
        <w:spacing w:line="240" w:lineRule="auto"/>
        <w:ind w:left="426"/>
        <w:jc w:val="thaiDistribute"/>
        <w:rPr>
          <w:rFonts w:ascii="Browallia New" w:hAnsi="Browallia New" w:cs="Browallia New"/>
          <w:sz w:val="28"/>
          <w:szCs w:val="28"/>
          <w:lang w:val="en-GB"/>
        </w:rPr>
      </w:pPr>
    </w:p>
    <w:p w14:paraId="3717237B" w14:textId="4F0E500B" w:rsidR="00F82B0C" w:rsidRPr="002E3B38" w:rsidRDefault="00F82B0C" w:rsidP="00F82B0C">
      <w:pPr>
        <w:spacing w:line="240" w:lineRule="auto"/>
        <w:ind w:left="426"/>
        <w:jc w:val="thaiDistribute"/>
        <w:rPr>
          <w:rFonts w:ascii="Browallia New" w:hAnsi="Browallia New" w:cs="Browallia New"/>
          <w:sz w:val="28"/>
          <w:szCs w:val="28"/>
          <w:cs/>
        </w:rPr>
      </w:pPr>
      <w:r w:rsidRPr="002E3B38">
        <w:rPr>
          <w:rFonts w:ascii="Browallia New" w:hAnsi="Browallia New" w:cs="Browallia New"/>
          <w:sz w:val="28"/>
          <w:szCs w:val="28"/>
          <w:cs/>
          <w:lang w:val="en-GB"/>
        </w:rPr>
        <w:t>บุคคลหรือ</w:t>
      </w:r>
      <w:r w:rsidR="00A34F41" w:rsidRPr="002E3B38">
        <w:rPr>
          <w:rFonts w:ascii="Browallia New" w:hAnsi="Browallia New" w:cs="Browallia New"/>
          <w:sz w:val="28"/>
          <w:szCs w:val="28"/>
          <w:cs/>
          <w:lang w:val="en-GB"/>
        </w:rPr>
        <w:t>กิจการ</w:t>
      </w:r>
      <w:r w:rsidR="00775B9A" w:rsidRPr="002E3B38">
        <w:rPr>
          <w:rFonts w:ascii="Browallia New" w:hAnsi="Browallia New" w:cs="Browallia New"/>
          <w:sz w:val="28"/>
          <w:szCs w:val="28"/>
          <w:cs/>
          <w:lang w:val="en-GB"/>
        </w:rPr>
        <w:t>ที่เกี่ยวข้องกัน</w:t>
      </w:r>
      <w:r w:rsidRPr="002E3B38">
        <w:rPr>
          <w:rFonts w:ascii="Browallia New" w:hAnsi="Browallia New" w:cs="Browallia New"/>
          <w:sz w:val="28"/>
          <w:szCs w:val="28"/>
          <w:cs/>
          <w:lang w:val="en-GB"/>
        </w:rPr>
        <w:t>ที่สำคัญที่นอกเหนือจากบริษัทย่อย และบริษัทร่วมที่เปิดเผยในหมายเหตุ</w:t>
      </w:r>
      <w:r w:rsidR="003D22AC" w:rsidRPr="002E3B38">
        <w:rPr>
          <w:rFonts w:ascii="Browallia New" w:hAnsi="Browallia New" w:cs="Browallia New"/>
          <w:sz w:val="28"/>
          <w:szCs w:val="28"/>
          <w:cs/>
          <w:lang w:val="en-GB"/>
        </w:rPr>
        <w:t>ข้อ</w:t>
      </w:r>
      <w:r w:rsidRPr="002E3B38">
        <w:rPr>
          <w:rFonts w:ascii="Browallia New" w:hAnsi="Browallia New" w:cs="Browallia New"/>
          <w:sz w:val="28"/>
          <w:szCs w:val="28"/>
          <w:cs/>
          <w:lang w:val="en-GB"/>
        </w:rPr>
        <w:t xml:space="preserve"> </w:t>
      </w:r>
      <w:r w:rsidRPr="002E3B38">
        <w:rPr>
          <w:rFonts w:ascii="Browallia New" w:hAnsi="Browallia New" w:cs="Browallia New"/>
          <w:sz w:val="28"/>
          <w:szCs w:val="28"/>
        </w:rPr>
        <w:t xml:space="preserve">9 </w:t>
      </w:r>
      <w:r w:rsidRPr="002E3B38">
        <w:rPr>
          <w:rFonts w:ascii="Browallia New" w:hAnsi="Browallia New" w:cs="Browallia New"/>
          <w:sz w:val="28"/>
          <w:szCs w:val="28"/>
          <w:cs/>
        </w:rPr>
        <w:t xml:space="preserve">และ </w:t>
      </w:r>
      <w:r w:rsidRPr="002E3B38">
        <w:rPr>
          <w:rFonts w:ascii="Browallia New" w:hAnsi="Browallia New" w:cs="Browallia New"/>
          <w:sz w:val="28"/>
          <w:szCs w:val="28"/>
        </w:rPr>
        <w:t xml:space="preserve">10 </w:t>
      </w:r>
      <w:r w:rsidRPr="002E3B38">
        <w:rPr>
          <w:rFonts w:ascii="Browallia New" w:hAnsi="Browallia New" w:cs="Browallia New"/>
          <w:sz w:val="28"/>
          <w:szCs w:val="28"/>
          <w:cs/>
        </w:rPr>
        <w:t>สรุปได้ดังนี้</w:t>
      </w:r>
    </w:p>
    <w:p w14:paraId="0DB8F69C" w14:textId="77777777" w:rsidR="00F82B0C" w:rsidRPr="002E3B38" w:rsidRDefault="00F82B0C" w:rsidP="00F82B0C">
      <w:pPr>
        <w:spacing w:line="240" w:lineRule="auto"/>
        <w:jc w:val="thaiDistribute"/>
        <w:rPr>
          <w:rFonts w:ascii="Browallia New" w:hAnsi="Browallia New" w:cs="Browallia New"/>
          <w:sz w:val="28"/>
          <w:szCs w:val="28"/>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F82B0C" w:rsidRPr="002E3B38" w14:paraId="7D63A116" w14:textId="77777777">
        <w:trPr>
          <w:tblHeader/>
        </w:trPr>
        <w:tc>
          <w:tcPr>
            <w:tcW w:w="5760" w:type="dxa"/>
          </w:tcPr>
          <w:p w14:paraId="0BD978BF" w14:textId="7C70B3A0" w:rsidR="00F82B0C" w:rsidRPr="002E3B38" w:rsidRDefault="00F82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E3B38">
              <w:rPr>
                <w:rFonts w:ascii="Browallia New" w:hAnsi="Browallia New" w:cs="Browallia New"/>
                <w:sz w:val="28"/>
                <w:szCs w:val="28"/>
                <w:cs/>
              </w:rPr>
              <w:t>บุคคลหรือ</w:t>
            </w:r>
            <w:r w:rsidR="00A34F41" w:rsidRPr="002E3B38">
              <w:rPr>
                <w:rFonts w:ascii="Browallia New" w:hAnsi="Browallia New" w:cs="Browallia New"/>
                <w:sz w:val="28"/>
                <w:szCs w:val="28"/>
                <w:cs/>
              </w:rPr>
              <w:t>กิจการ</w:t>
            </w:r>
            <w:r w:rsidR="00775B9A" w:rsidRPr="002E3B38">
              <w:rPr>
                <w:rFonts w:ascii="Browallia New" w:hAnsi="Browallia New" w:cs="Browallia New"/>
                <w:sz w:val="28"/>
                <w:szCs w:val="28"/>
                <w:cs/>
              </w:rPr>
              <w:t>ที่เกี่ยวข้องกัน</w:t>
            </w:r>
          </w:p>
        </w:tc>
        <w:tc>
          <w:tcPr>
            <w:tcW w:w="3312" w:type="dxa"/>
          </w:tcPr>
          <w:p w14:paraId="30F9E219" w14:textId="77777777" w:rsidR="00F82B0C" w:rsidRPr="002E3B38" w:rsidRDefault="00F82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E3B38">
              <w:rPr>
                <w:rFonts w:ascii="Browallia New" w:hAnsi="Browallia New" w:cs="Browallia New"/>
                <w:sz w:val="28"/>
                <w:szCs w:val="28"/>
                <w:cs/>
              </w:rPr>
              <w:t>ลักษณะความสัมพันธ์</w:t>
            </w:r>
          </w:p>
        </w:tc>
      </w:tr>
      <w:tr w:rsidR="00F82B0C" w:rsidRPr="002E3B38" w14:paraId="24798A07" w14:textId="77777777">
        <w:trPr>
          <w:tblHeader/>
        </w:trPr>
        <w:tc>
          <w:tcPr>
            <w:tcW w:w="5760" w:type="dxa"/>
          </w:tcPr>
          <w:p w14:paraId="7227B82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8D1D23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F82B0C" w:rsidRPr="002E3B38" w14:paraId="74D3569F" w14:textId="77777777">
        <w:tc>
          <w:tcPr>
            <w:tcW w:w="5760" w:type="dxa"/>
            <w:vAlign w:val="bottom"/>
          </w:tcPr>
          <w:p w14:paraId="65B0FB7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E3B38">
              <w:rPr>
                <w:rFonts w:ascii="Browallia New" w:hAnsi="Browallia New" w:cs="Browallia New"/>
                <w:sz w:val="28"/>
                <w:szCs w:val="28"/>
                <w:cs/>
                <w:lang w:eastAsia="th-TH"/>
              </w:rPr>
              <w:t xml:space="preserve">บริษัท </w:t>
            </w:r>
            <w:proofErr w:type="spellStart"/>
            <w:r w:rsidRPr="002E3B38">
              <w:rPr>
                <w:rFonts w:ascii="Browallia New" w:hAnsi="Browallia New" w:cs="Browallia New"/>
                <w:sz w:val="28"/>
                <w:szCs w:val="28"/>
                <w:cs/>
                <w:lang w:eastAsia="th-TH"/>
              </w:rPr>
              <w:t>เชษฐ</w:t>
            </w:r>
            <w:proofErr w:type="spellEnd"/>
            <w:r w:rsidRPr="002E3B38">
              <w:rPr>
                <w:rFonts w:ascii="Browallia New" w:hAnsi="Browallia New" w:cs="Browallia New"/>
                <w:sz w:val="28"/>
                <w:szCs w:val="28"/>
                <w:cs/>
                <w:lang w:eastAsia="th-TH"/>
              </w:rPr>
              <w:t>โชติ จำกัด</w:t>
            </w:r>
          </w:p>
        </w:tc>
        <w:tc>
          <w:tcPr>
            <w:tcW w:w="3312" w:type="dxa"/>
          </w:tcPr>
          <w:p w14:paraId="51ACFF8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มีผู้ถือหุ้นและกรรมการร่วมกัน</w:t>
            </w:r>
          </w:p>
        </w:tc>
      </w:tr>
      <w:tr w:rsidR="00F82B0C" w:rsidRPr="002E3B38" w14:paraId="744FBBD2" w14:textId="77777777">
        <w:tc>
          <w:tcPr>
            <w:tcW w:w="5760" w:type="dxa"/>
            <w:vAlign w:val="bottom"/>
          </w:tcPr>
          <w:p w14:paraId="6AAF12A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2E3B38">
              <w:rPr>
                <w:rFonts w:ascii="Browallia New" w:hAnsi="Browallia New" w:cs="Browallia New"/>
                <w:sz w:val="28"/>
                <w:szCs w:val="28"/>
                <w:cs/>
                <w:lang w:eastAsia="th-TH"/>
              </w:rPr>
              <w:t xml:space="preserve">บริษัท ฮาโตะ </w:t>
            </w:r>
            <w:proofErr w:type="spellStart"/>
            <w:r w:rsidRPr="002E3B38">
              <w:rPr>
                <w:rFonts w:ascii="Browallia New" w:hAnsi="Browallia New" w:cs="Browallia New"/>
                <w:sz w:val="28"/>
                <w:szCs w:val="28"/>
                <w:cs/>
                <w:lang w:eastAsia="th-TH"/>
              </w:rPr>
              <w:t>เพ็ท</w:t>
            </w:r>
            <w:proofErr w:type="spellEnd"/>
            <w:r w:rsidRPr="002E3B38">
              <w:rPr>
                <w:rFonts w:ascii="Browallia New" w:hAnsi="Browallia New" w:cs="Browallia New"/>
                <w:sz w:val="28"/>
                <w:szCs w:val="28"/>
                <w:cs/>
                <w:lang w:eastAsia="th-TH"/>
              </w:rPr>
              <w:t xml:space="preserve"> เวล</w:t>
            </w:r>
            <w:proofErr w:type="spellStart"/>
            <w:r w:rsidRPr="002E3B38">
              <w:rPr>
                <w:rFonts w:ascii="Browallia New" w:hAnsi="Browallia New" w:cs="Browallia New"/>
                <w:sz w:val="28"/>
                <w:szCs w:val="28"/>
                <w:cs/>
                <w:lang w:eastAsia="th-TH"/>
              </w:rPr>
              <w:t>เนส</w:t>
            </w:r>
            <w:proofErr w:type="spellEnd"/>
            <w:r w:rsidRPr="002E3B38">
              <w:rPr>
                <w:rFonts w:ascii="Browallia New" w:hAnsi="Browallia New" w:cs="Browallia New"/>
                <w:sz w:val="28"/>
                <w:szCs w:val="28"/>
                <w:cs/>
                <w:lang w:eastAsia="th-TH"/>
              </w:rPr>
              <w:t xml:space="preserve"> เซ็น</w:t>
            </w:r>
            <w:proofErr w:type="spellStart"/>
            <w:r w:rsidRPr="002E3B38">
              <w:rPr>
                <w:rFonts w:ascii="Browallia New" w:hAnsi="Browallia New" w:cs="Browallia New"/>
                <w:sz w:val="28"/>
                <w:szCs w:val="28"/>
                <w:cs/>
                <w:lang w:eastAsia="th-TH"/>
              </w:rPr>
              <w:t>เต</w:t>
            </w:r>
            <w:proofErr w:type="spellEnd"/>
            <w:r w:rsidRPr="002E3B38">
              <w:rPr>
                <w:rFonts w:ascii="Browallia New" w:hAnsi="Browallia New" w:cs="Browallia New"/>
                <w:sz w:val="28"/>
                <w:szCs w:val="28"/>
                <w:cs/>
                <w:lang w:eastAsia="th-TH"/>
              </w:rPr>
              <w:t>อร์ จำกัด</w:t>
            </w:r>
          </w:p>
        </w:tc>
        <w:tc>
          <w:tcPr>
            <w:tcW w:w="3312" w:type="dxa"/>
          </w:tcPr>
          <w:p w14:paraId="596AE13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มีผู้ถือหุ้นและกรรมการร่วมกัน</w:t>
            </w:r>
          </w:p>
        </w:tc>
      </w:tr>
      <w:tr w:rsidR="00F82B0C" w:rsidRPr="002E3B38" w14:paraId="2B1E34B4" w14:textId="77777777">
        <w:tc>
          <w:tcPr>
            <w:tcW w:w="5760" w:type="dxa"/>
            <w:vAlign w:val="bottom"/>
          </w:tcPr>
          <w:p w14:paraId="31E55F4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2E3B38">
              <w:rPr>
                <w:rFonts w:ascii="Browallia New" w:hAnsi="Browallia New" w:cs="Browallia New"/>
                <w:sz w:val="28"/>
                <w:szCs w:val="28"/>
                <w:cs/>
                <w:lang w:eastAsia="th-TH"/>
              </w:rPr>
              <w:t>บริษัท เอิบ เอเชีย จำกัด</w:t>
            </w:r>
          </w:p>
        </w:tc>
        <w:tc>
          <w:tcPr>
            <w:tcW w:w="3312" w:type="dxa"/>
          </w:tcPr>
          <w:p w14:paraId="4783ECB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มีผู้ถือหุ้นและกรรมการร่วมกัน</w:t>
            </w:r>
          </w:p>
        </w:tc>
      </w:tr>
      <w:tr w:rsidR="00F82B0C" w:rsidRPr="002E3B38" w14:paraId="47116450" w14:textId="77777777">
        <w:tc>
          <w:tcPr>
            <w:tcW w:w="5760" w:type="dxa"/>
            <w:vAlign w:val="bottom"/>
          </w:tcPr>
          <w:p w14:paraId="40D8A4A6" w14:textId="70357D9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2E3B38">
              <w:rPr>
                <w:rFonts w:ascii="Browallia New" w:hAnsi="Browallia New" w:cs="Browallia New"/>
                <w:sz w:val="28"/>
                <w:szCs w:val="28"/>
                <w:cs/>
                <w:lang w:eastAsia="th-TH"/>
              </w:rPr>
              <w:t xml:space="preserve">บริษัท </w:t>
            </w:r>
            <w:r w:rsidR="007D6095" w:rsidRPr="002E3B38">
              <w:rPr>
                <w:rFonts w:ascii="Browallia New" w:hAnsi="Browallia New" w:cs="Browallia New"/>
                <w:sz w:val="28"/>
                <w:szCs w:val="28"/>
                <w:cs/>
                <w:lang w:eastAsia="th-TH"/>
              </w:rPr>
              <w:t>อาร์เอสเอ็กซ์</w:t>
            </w:r>
            <w:r w:rsidR="00CC337D" w:rsidRPr="002E3B38">
              <w:rPr>
                <w:rFonts w:ascii="Browallia New" w:hAnsi="Browallia New" w:cs="Browallia New"/>
                <w:sz w:val="28"/>
                <w:szCs w:val="28"/>
                <w:cs/>
                <w:lang w:eastAsia="th-TH"/>
              </w:rPr>
              <w:t>วายแซด</w:t>
            </w:r>
            <w:r w:rsidRPr="002E3B38">
              <w:rPr>
                <w:rFonts w:ascii="Browallia New" w:hAnsi="Browallia New" w:cs="Browallia New"/>
                <w:sz w:val="28"/>
                <w:szCs w:val="28"/>
                <w:cs/>
                <w:lang w:eastAsia="th-TH"/>
              </w:rPr>
              <w:t xml:space="preserve"> จำกัด (มหาชน)</w:t>
            </w:r>
          </w:p>
        </w:tc>
        <w:tc>
          <w:tcPr>
            <w:tcW w:w="3312" w:type="dxa"/>
          </w:tcPr>
          <w:p w14:paraId="5231442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มีผู้ถือหุ้นและกรรมการร่วมกัน</w:t>
            </w:r>
          </w:p>
        </w:tc>
      </w:tr>
      <w:tr w:rsidR="00F82B0C" w:rsidRPr="002E3B38" w14:paraId="6E9619D4" w14:textId="77777777">
        <w:tc>
          <w:tcPr>
            <w:tcW w:w="5760" w:type="dxa"/>
            <w:vAlign w:val="bottom"/>
          </w:tcPr>
          <w:p w14:paraId="0142357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2E3B38">
              <w:rPr>
                <w:rFonts w:ascii="Browallia New" w:hAnsi="Browallia New" w:cs="Browallia New"/>
                <w:sz w:val="28"/>
                <w:szCs w:val="28"/>
                <w:cs/>
                <w:lang w:eastAsia="th-TH"/>
              </w:rPr>
              <w:t xml:space="preserve">บริษัท กิฟท์ </w:t>
            </w:r>
            <w:proofErr w:type="spellStart"/>
            <w:r w:rsidRPr="002E3B38">
              <w:rPr>
                <w:rFonts w:ascii="Browallia New" w:hAnsi="Browallia New" w:cs="Browallia New"/>
                <w:sz w:val="28"/>
                <w:szCs w:val="28"/>
                <w:cs/>
                <w:lang w:eastAsia="th-TH"/>
              </w:rPr>
              <w:t>ฮอสพิ</w:t>
            </w:r>
            <w:proofErr w:type="spellEnd"/>
            <w:r w:rsidRPr="002E3B38">
              <w:rPr>
                <w:rFonts w:ascii="Browallia New" w:hAnsi="Browallia New" w:cs="Browallia New"/>
                <w:sz w:val="28"/>
                <w:szCs w:val="28"/>
                <w:cs/>
                <w:lang w:eastAsia="th-TH"/>
              </w:rPr>
              <w:t>ทอลลิตี้ จำกัด</w:t>
            </w:r>
          </w:p>
        </w:tc>
        <w:tc>
          <w:tcPr>
            <w:tcW w:w="3312" w:type="dxa"/>
          </w:tcPr>
          <w:p w14:paraId="6409FF5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E3B38">
              <w:rPr>
                <w:rFonts w:ascii="Browallia New" w:hAnsi="Browallia New" w:cs="Browallia New"/>
                <w:sz w:val="28"/>
                <w:szCs w:val="28"/>
                <w:cs/>
              </w:rPr>
              <w:t>มีผู้ถือหุ้นร่วมกัน</w:t>
            </w:r>
          </w:p>
        </w:tc>
      </w:tr>
      <w:tr w:rsidR="00F82B0C" w:rsidRPr="002E3B38" w14:paraId="0BBE8164" w14:textId="77777777">
        <w:tc>
          <w:tcPr>
            <w:tcW w:w="5760" w:type="dxa"/>
            <w:vAlign w:val="bottom"/>
          </w:tcPr>
          <w:p w14:paraId="0F69C22B" w14:textId="3EFAE950"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2E3B38">
              <w:rPr>
                <w:rFonts w:ascii="Browallia New" w:hAnsi="Browallia New" w:cs="Browallia New"/>
                <w:sz w:val="28"/>
                <w:szCs w:val="28"/>
                <w:cs/>
                <w:lang w:eastAsia="th-TH"/>
              </w:rPr>
              <w:t xml:space="preserve">บริษัท </w:t>
            </w:r>
            <w:proofErr w:type="spellStart"/>
            <w:r w:rsidR="00A40B9D" w:rsidRPr="002E3B38">
              <w:rPr>
                <w:rFonts w:ascii="Browallia New" w:hAnsi="Browallia New" w:cs="Browallia New"/>
                <w:sz w:val="28"/>
                <w:szCs w:val="28"/>
                <w:cs/>
                <w:lang w:eastAsia="th-TH"/>
              </w:rPr>
              <w:t>เพ็ท</w:t>
            </w:r>
            <w:proofErr w:type="spellEnd"/>
            <w:r w:rsidR="00A40B9D" w:rsidRPr="002E3B38">
              <w:rPr>
                <w:rFonts w:ascii="Browallia New" w:hAnsi="Browallia New" w:cs="Browallia New"/>
                <w:sz w:val="28"/>
                <w:szCs w:val="28"/>
                <w:cs/>
                <w:lang w:eastAsia="th-TH"/>
              </w:rPr>
              <w:t>ออล</w:t>
            </w:r>
            <w:r w:rsidRPr="002E3B38">
              <w:rPr>
                <w:rFonts w:ascii="Browallia New" w:hAnsi="Browallia New" w:cs="Browallia New"/>
                <w:sz w:val="28"/>
                <w:szCs w:val="28"/>
                <w:cs/>
                <w:lang w:eastAsia="th-TH"/>
              </w:rPr>
              <w:t xml:space="preserve"> จำกัด</w:t>
            </w:r>
          </w:p>
          <w:p w14:paraId="674AB1AD" w14:textId="1566A193" w:rsidR="00F82B0C" w:rsidRPr="002E3B38" w:rsidRDefault="0020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2E3B38">
              <w:rPr>
                <w:rFonts w:ascii="Browallia New" w:hAnsi="Browallia New" w:cs="Browallia New"/>
                <w:sz w:val="28"/>
                <w:szCs w:val="28"/>
                <w:lang w:eastAsia="th-TH"/>
              </w:rPr>
              <w:t xml:space="preserve">     </w:t>
            </w:r>
            <w:r w:rsidR="00F82B0C" w:rsidRPr="002E3B38">
              <w:rPr>
                <w:rFonts w:ascii="Browallia New" w:hAnsi="Browallia New" w:cs="Browallia New"/>
                <w:sz w:val="28"/>
                <w:szCs w:val="28"/>
                <w:cs/>
                <w:lang w:eastAsia="th-TH"/>
              </w:rPr>
              <w:t>(เดิมชื่อ</w:t>
            </w:r>
            <w:r w:rsidR="00F82B0C" w:rsidRPr="002E3B38">
              <w:rPr>
                <w:rFonts w:ascii="Browallia New" w:hAnsi="Browallia New" w:cs="Browallia New"/>
                <w:sz w:val="28"/>
                <w:szCs w:val="28"/>
                <w:lang w:eastAsia="th-TH"/>
              </w:rPr>
              <w:t xml:space="preserve"> : </w:t>
            </w:r>
            <w:r w:rsidR="00F82B0C" w:rsidRPr="002E3B38">
              <w:rPr>
                <w:rFonts w:ascii="Browallia New" w:hAnsi="Browallia New" w:cs="Browallia New"/>
                <w:sz w:val="28"/>
                <w:szCs w:val="28"/>
                <w:cs/>
                <w:lang w:eastAsia="th-TH"/>
              </w:rPr>
              <w:t xml:space="preserve">บริษัท </w:t>
            </w:r>
            <w:r w:rsidR="00D62A6F" w:rsidRPr="002E3B38">
              <w:rPr>
                <w:rFonts w:ascii="Browallia New" w:hAnsi="Browallia New" w:cs="Browallia New"/>
                <w:sz w:val="28"/>
                <w:szCs w:val="28"/>
                <w:cs/>
                <w:lang w:eastAsia="th-TH"/>
              </w:rPr>
              <w:t>อาร์เอส มอ</w:t>
            </w:r>
            <w:proofErr w:type="spellStart"/>
            <w:r w:rsidR="00D62A6F" w:rsidRPr="002E3B38">
              <w:rPr>
                <w:rFonts w:ascii="Browallia New" w:hAnsi="Browallia New" w:cs="Browallia New"/>
                <w:sz w:val="28"/>
                <w:szCs w:val="28"/>
                <w:cs/>
                <w:lang w:eastAsia="th-TH"/>
              </w:rPr>
              <w:t>ลล์</w:t>
            </w:r>
            <w:proofErr w:type="spellEnd"/>
            <w:r w:rsidR="00D62A6F" w:rsidRPr="002E3B38">
              <w:rPr>
                <w:rFonts w:ascii="Browallia New" w:hAnsi="Browallia New" w:cs="Browallia New"/>
                <w:sz w:val="28"/>
                <w:szCs w:val="28"/>
                <w:cs/>
                <w:lang w:eastAsia="th-TH"/>
              </w:rPr>
              <w:t xml:space="preserve"> เอ็กซ์</w:t>
            </w:r>
            <w:r w:rsidR="00F82B0C" w:rsidRPr="002E3B38">
              <w:rPr>
                <w:rFonts w:ascii="Browallia New" w:hAnsi="Browallia New" w:cs="Browallia New"/>
                <w:sz w:val="28"/>
                <w:szCs w:val="28"/>
                <w:cs/>
                <w:lang w:eastAsia="th-TH"/>
              </w:rPr>
              <w:t xml:space="preserve"> จำกัด</w:t>
            </w:r>
            <w:r w:rsidR="00F82B0C" w:rsidRPr="002E3B38">
              <w:rPr>
                <w:rFonts w:ascii="Browallia New" w:hAnsi="Browallia New" w:cs="Browallia New"/>
                <w:sz w:val="28"/>
                <w:szCs w:val="28"/>
                <w:lang w:eastAsia="th-TH"/>
              </w:rPr>
              <w:t>)</w:t>
            </w:r>
          </w:p>
        </w:tc>
        <w:tc>
          <w:tcPr>
            <w:tcW w:w="3312" w:type="dxa"/>
          </w:tcPr>
          <w:p w14:paraId="3D8EABF4" w14:textId="77777777" w:rsidR="00D13209" w:rsidRPr="002E3B38" w:rsidRDefault="00D13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78F33AF" w14:textId="52706990"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2E3B38">
              <w:rPr>
                <w:rFonts w:ascii="Browallia New" w:hAnsi="Browallia New" w:cs="Browallia New"/>
                <w:sz w:val="28"/>
                <w:szCs w:val="28"/>
                <w:cs/>
              </w:rPr>
              <w:t>กรรมการร่วมกัน</w:t>
            </w:r>
          </w:p>
        </w:tc>
      </w:tr>
      <w:tr w:rsidR="00F82B0C" w:rsidRPr="002E3B38" w14:paraId="69566BF2" w14:textId="77777777">
        <w:tc>
          <w:tcPr>
            <w:tcW w:w="5760" w:type="dxa"/>
            <w:vAlign w:val="bottom"/>
          </w:tcPr>
          <w:p w14:paraId="2676916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2E3B38">
              <w:rPr>
                <w:rFonts w:ascii="Browallia New" w:hAnsi="Browallia New" w:cs="Browallia New"/>
                <w:sz w:val="28"/>
                <w:szCs w:val="28"/>
                <w:cs/>
                <w:lang w:eastAsia="th-TH"/>
              </w:rPr>
              <w:t xml:space="preserve">บริษัท </w:t>
            </w:r>
            <w:proofErr w:type="spellStart"/>
            <w:r w:rsidRPr="002E3B38">
              <w:rPr>
                <w:rFonts w:ascii="Browallia New" w:hAnsi="Browallia New" w:cs="Browallia New"/>
                <w:sz w:val="28"/>
                <w:szCs w:val="28"/>
                <w:cs/>
                <w:lang w:eastAsia="th-TH"/>
              </w:rPr>
              <w:t>อะ</w:t>
            </w:r>
            <w:proofErr w:type="spellEnd"/>
            <w:r w:rsidRPr="002E3B38">
              <w:rPr>
                <w:rFonts w:ascii="Browallia New" w:hAnsi="Browallia New" w:cs="Browallia New"/>
                <w:sz w:val="28"/>
                <w:szCs w:val="28"/>
                <w:cs/>
                <w:lang w:eastAsia="th-TH"/>
              </w:rPr>
              <w:t>ลอตเท</w:t>
            </w:r>
            <w:proofErr w:type="spellStart"/>
            <w:r w:rsidRPr="002E3B38">
              <w:rPr>
                <w:rFonts w:ascii="Browallia New" w:hAnsi="Browallia New" w:cs="Browallia New"/>
                <w:sz w:val="28"/>
                <w:szCs w:val="28"/>
                <w:cs/>
                <w:lang w:eastAsia="th-TH"/>
              </w:rPr>
              <w:t>็ค</w:t>
            </w:r>
            <w:proofErr w:type="spellEnd"/>
            <w:r w:rsidRPr="002E3B38">
              <w:rPr>
                <w:rFonts w:ascii="Browallia New" w:hAnsi="Browallia New" w:cs="Browallia New"/>
                <w:sz w:val="28"/>
                <w:szCs w:val="28"/>
                <w:cs/>
                <w:lang w:eastAsia="th-TH"/>
              </w:rPr>
              <w:t xml:space="preserve"> จำกัด</w:t>
            </w:r>
          </w:p>
        </w:tc>
        <w:tc>
          <w:tcPr>
            <w:tcW w:w="3312" w:type="dxa"/>
          </w:tcPr>
          <w:p w14:paraId="2DB3E49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มีกรรมการร่วมกัน</w:t>
            </w:r>
          </w:p>
        </w:tc>
      </w:tr>
      <w:tr w:rsidR="00F82B0C" w:rsidRPr="002E3B38" w14:paraId="4AE58902" w14:textId="77777777">
        <w:tc>
          <w:tcPr>
            <w:tcW w:w="5760" w:type="dxa"/>
            <w:vAlign w:val="bottom"/>
          </w:tcPr>
          <w:p w14:paraId="337807F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2E3B38">
              <w:rPr>
                <w:rFonts w:ascii="Browallia New" w:hAnsi="Browallia New" w:cs="Browallia New"/>
                <w:sz w:val="28"/>
                <w:szCs w:val="28"/>
                <w:cs/>
                <w:lang w:eastAsia="th-TH"/>
              </w:rPr>
              <w:t>บริษัท เมลอน ไทย จำกัด</w:t>
            </w:r>
          </w:p>
        </w:tc>
        <w:tc>
          <w:tcPr>
            <w:tcW w:w="3312" w:type="dxa"/>
          </w:tcPr>
          <w:p w14:paraId="1ED7766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t>มีผู้ถือหุ้นร่วมกัน</w:t>
            </w:r>
          </w:p>
        </w:tc>
      </w:tr>
      <w:tr w:rsidR="00F82B0C" w:rsidRPr="002E3B38" w14:paraId="5927E3A5" w14:textId="77777777">
        <w:tc>
          <w:tcPr>
            <w:tcW w:w="5760" w:type="dxa"/>
            <w:vAlign w:val="bottom"/>
          </w:tcPr>
          <w:p w14:paraId="62C5F1C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2E3B38">
              <w:rPr>
                <w:rFonts w:ascii="Browallia New" w:hAnsi="Browallia New" w:cs="Browallia New"/>
                <w:sz w:val="28"/>
                <w:szCs w:val="28"/>
                <w:cs/>
                <w:lang w:eastAsia="th-TH"/>
              </w:rPr>
              <w:t>กิจการร่วมค้า</w:t>
            </w:r>
            <w:proofErr w:type="spellStart"/>
            <w:r w:rsidRPr="002E3B38">
              <w:rPr>
                <w:rFonts w:ascii="Browallia New" w:hAnsi="Browallia New" w:cs="Browallia New"/>
                <w:sz w:val="28"/>
                <w:szCs w:val="28"/>
                <w:cs/>
                <w:lang w:eastAsia="th-TH"/>
              </w:rPr>
              <w:t>อะ</w:t>
            </w:r>
            <w:proofErr w:type="spellEnd"/>
            <w:r w:rsidRPr="002E3B38">
              <w:rPr>
                <w:rFonts w:ascii="Browallia New" w:hAnsi="Browallia New" w:cs="Browallia New"/>
                <w:sz w:val="28"/>
                <w:szCs w:val="28"/>
                <w:cs/>
                <w:lang w:eastAsia="th-TH"/>
              </w:rPr>
              <w:t>ครอส เดอะ ยูนิ</w:t>
            </w:r>
            <w:proofErr w:type="spellStart"/>
            <w:r w:rsidRPr="002E3B38">
              <w:rPr>
                <w:rFonts w:ascii="Browallia New" w:hAnsi="Browallia New" w:cs="Browallia New"/>
                <w:sz w:val="28"/>
                <w:szCs w:val="28"/>
                <w:cs/>
                <w:lang w:eastAsia="th-TH"/>
              </w:rPr>
              <w:t>เวิร์ส</w:t>
            </w:r>
            <w:proofErr w:type="spellEnd"/>
          </w:p>
        </w:tc>
        <w:tc>
          <w:tcPr>
            <w:tcW w:w="3312" w:type="dxa"/>
          </w:tcPr>
          <w:p w14:paraId="5ED9809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2E3B38">
              <w:rPr>
                <w:rFonts w:ascii="Browallia New" w:hAnsi="Browallia New" w:cs="Browallia New"/>
                <w:sz w:val="28"/>
                <w:szCs w:val="28"/>
                <w:cs/>
                <w:lang w:val="en-GB"/>
              </w:rPr>
              <w:t>การดำเนินงานร่วมกัน</w:t>
            </w:r>
          </w:p>
        </w:tc>
      </w:tr>
      <w:tr w:rsidR="00F82B0C" w:rsidRPr="002E3B38" w14:paraId="0E4B377B" w14:textId="77777777">
        <w:tc>
          <w:tcPr>
            <w:tcW w:w="5760" w:type="dxa"/>
            <w:vAlign w:val="bottom"/>
          </w:tcPr>
          <w:p w14:paraId="6A551E4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lang w:eastAsia="th-TH"/>
              </w:rPr>
              <w:t>กิจการร่วมค้า</w:t>
            </w:r>
            <w:proofErr w:type="spellStart"/>
            <w:r w:rsidRPr="002E3B38">
              <w:rPr>
                <w:rFonts w:ascii="Browallia New" w:hAnsi="Browallia New" w:cs="Browallia New"/>
                <w:sz w:val="28"/>
                <w:szCs w:val="28"/>
                <w:cs/>
                <w:lang w:eastAsia="th-TH"/>
              </w:rPr>
              <w:t>อะ</w:t>
            </w:r>
            <w:proofErr w:type="spellEnd"/>
            <w:r w:rsidRPr="002E3B38">
              <w:rPr>
                <w:rFonts w:ascii="Browallia New" w:hAnsi="Browallia New" w:cs="Browallia New"/>
                <w:sz w:val="28"/>
                <w:szCs w:val="28"/>
                <w:cs/>
                <w:lang w:eastAsia="th-TH"/>
              </w:rPr>
              <w:t>ครอส เดอะ ยูนิ</w:t>
            </w:r>
            <w:proofErr w:type="spellStart"/>
            <w:r w:rsidRPr="002E3B38">
              <w:rPr>
                <w:rFonts w:ascii="Browallia New" w:hAnsi="Browallia New" w:cs="Browallia New"/>
                <w:sz w:val="28"/>
                <w:szCs w:val="28"/>
                <w:cs/>
                <w:lang w:eastAsia="th-TH"/>
              </w:rPr>
              <w:t>เวิร์ส</w:t>
            </w:r>
            <w:proofErr w:type="spellEnd"/>
            <w:r w:rsidRPr="002E3B38">
              <w:rPr>
                <w:rFonts w:ascii="Browallia New" w:hAnsi="Browallia New" w:cs="Browallia New"/>
                <w:sz w:val="28"/>
                <w:szCs w:val="28"/>
                <w:lang w:eastAsia="th-TH"/>
              </w:rPr>
              <w:t xml:space="preserve"> </w:t>
            </w:r>
            <w:r w:rsidRPr="002E3B38">
              <w:rPr>
                <w:rFonts w:ascii="Browallia New" w:hAnsi="Browallia New" w:cs="Browallia New"/>
                <w:sz w:val="28"/>
                <w:szCs w:val="28"/>
                <w:cs/>
                <w:lang w:eastAsia="th-TH"/>
              </w:rPr>
              <w:t>โปรเจค</w:t>
            </w:r>
          </w:p>
        </w:tc>
        <w:tc>
          <w:tcPr>
            <w:tcW w:w="3312" w:type="dxa"/>
          </w:tcPr>
          <w:p w14:paraId="5E76CAB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E3B38">
              <w:rPr>
                <w:rFonts w:ascii="Browallia New" w:hAnsi="Browallia New" w:cs="Browallia New"/>
                <w:sz w:val="28"/>
                <w:szCs w:val="28"/>
                <w:cs/>
                <w:lang w:val="en-GB"/>
              </w:rPr>
              <w:t>การดำเนินงานร่วมกัน</w:t>
            </w:r>
          </w:p>
        </w:tc>
      </w:tr>
    </w:tbl>
    <w:p w14:paraId="769C2639"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F734FEB" w14:textId="4E7C9840"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E3B38">
        <w:rPr>
          <w:rFonts w:ascii="Browallia New" w:hAnsi="Browallia New" w:cs="Browallia New"/>
          <w:sz w:val="28"/>
          <w:szCs w:val="28"/>
          <w:cs/>
        </w:rPr>
        <w:t xml:space="preserve">นโยบายราคาเป็นนโยบายเดียวกันกับนโยบายการบัญชีที่ใช้ในการจัดทำงบการเงินสำหรับปีบัญชีสิ้นสุดวันที่ </w:t>
      </w:r>
      <w:r w:rsidR="00C07454" w:rsidRPr="002E3B38">
        <w:rPr>
          <w:rFonts w:ascii="Browallia New" w:hAnsi="Browallia New" w:cs="Browallia New"/>
          <w:sz w:val="28"/>
          <w:szCs w:val="28"/>
        </w:rPr>
        <w:br/>
      </w:r>
      <w:r w:rsidRPr="002E3B38">
        <w:rPr>
          <w:rFonts w:ascii="Browallia New" w:hAnsi="Browallia New" w:cs="Browallia New"/>
          <w:sz w:val="28"/>
          <w:szCs w:val="28"/>
        </w:rPr>
        <w:t xml:space="preserve">31 </w:t>
      </w:r>
      <w:r w:rsidRPr="002E3B38">
        <w:rPr>
          <w:rFonts w:ascii="Browallia New" w:hAnsi="Browallia New" w:cs="Browallia New"/>
          <w:sz w:val="28"/>
          <w:szCs w:val="28"/>
          <w:cs/>
        </w:rPr>
        <w:t xml:space="preserve">ธันวาคม </w:t>
      </w:r>
      <w:r w:rsidRPr="002E3B38">
        <w:rPr>
          <w:rFonts w:ascii="Browallia New" w:hAnsi="Browallia New" w:cs="Browallia New"/>
          <w:sz w:val="28"/>
          <w:szCs w:val="28"/>
        </w:rPr>
        <w:t>256</w:t>
      </w:r>
      <w:r w:rsidR="00442179" w:rsidRPr="002E3B38">
        <w:rPr>
          <w:rFonts w:ascii="Browallia New" w:hAnsi="Browallia New" w:cs="Browallia New"/>
          <w:sz w:val="28"/>
          <w:szCs w:val="28"/>
        </w:rPr>
        <w:t>7</w:t>
      </w:r>
    </w:p>
    <w:p w14:paraId="2A7B372A" w14:textId="13A214BB" w:rsidR="00E613A0" w:rsidRPr="002E3B38" w:rsidRDefault="00E6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AE6B7F" w14:textId="77777777" w:rsidR="00002107" w:rsidRPr="002E3B38" w:rsidRDefault="0000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E3B38">
        <w:rPr>
          <w:rFonts w:ascii="Browallia New" w:hAnsi="Browallia New" w:cs="Browallia New"/>
          <w:sz w:val="28"/>
          <w:szCs w:val="28"/>
          <w:cs/>
        </w:rPr>
        <w:br w:type="page"/>
      </w:r>
    </w:p>
    <w:p w14:paraId="676FD1B5" w14:textId="78999F04"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E3B38">
        <w:rPr>
          <w:rFonts w:ascii="Browallia New" w:hAnsi="Browallia New" w:cs="Browallia New"/>
          <w:sz w:val="28"/>
          <w:szCs w:val="28"/>
          <w:cs/>
        </w:rPr>
        <w:lastRenderedPageBreak/>
        <w:t>รายได้และค่าใช้จ่ายระหว่างกลุ่ม</w:t>
      </w:r>
      <w:r w:rsidR="005F0FE7" w:rsidRPr="002E3B38">
        <w:rPr>
          <w:rFonts w:ascii="Browallia New" w:hAnsi="Browallia New" w:cs="Browallia New"/>
          <w:sz w:val="28"/>
          <w:szCs w:val="28"/>
          <w:cs/>
        </w:rPr>
        <w:t>กิจการ</w:t>
      </w:r>
      <w:r w:rsidRPr="002E3B38">
        <w:rPr>
          <w:rFonts w:ascii="Browallia New" w:hAnsi="Browallia New" w:cs="Browallia New"/>
          <w:sz w:val="28"/>
          <w:szCs w:val="28"/>
          <w:cs/>
        </w:rPr>
        <w:t>กับบุคคลและ</w:t>
      </w:r>
      <w:r w:rsidR="00775B9A" w:rsidRPr="002E3B38">
        <w:rPr>
          <w:rFonts w:ascii="Browallia New" w:hAnsi="Browallia New" w:cs="Browallia New"/>
          <w:sz w:val="28"/>
          <w:szCs w:val="28"/>
          <w:cs/>
        </w:rPr>
        <w:t>บริษัทที่เกี่ยวข้องกัน</w:t>
      </w:r>
      <w:r w:rsidRPr="002E3B38">
        <w:rPr>
          <w:rFonts w:ascii="Browallia New" w:hAnsi="Browallia New" w:cs="Browallia New"/>
          <w:sz w:val="28"/>
          <w:szCs w:val="28"/>
          <w:cs/>
        </w:rPr>
        <w:t>สำหรับ</w:t>
      </w:r>
      <w:r w:rsidR="00317099" w:rsidRPr="002E3B38">
        <w:rPr>
          <w:rFonts w:ascii="Browallia New" w:hAnsi="Browallia New" w:cs="Browallia New"/>
          <w:sz w:val="28"/>
          <w:szCs w:val="28"/>
          <w:cs/>
        </w:rPr>
        <w:t>ปี</w:t>
      </w:r>
      <w:r w:rsidRPr="002E3B38">
        <w:rPr>
          <w:rFonts w:ascii="Browallia New" w:hAnsi="Browallia New" w:cs="Browallia New"/>
          <w:sz w:val="28"/>
          <w:szCs w:val="28"/>
          <w:cs/>
        </w:rPr>
        <w:t xml:space="preserve">สิ้นสุดวันที่ </w:t>
      </w:r>
      <w:r w:rsidR="00E46CA3" w:rsidRPr="002E3B38">
        <w:rPr>
          <w:rFonts w:ascii="Browallia New" w:hAnsi="Browallia New" w:cs="Browallia New"/>
          <w:sz w:val="28"/>
          <w:szCs w:val="28"/>
          <w:lang w:val="en-GB"/>
        </w:rPr>
        <w:t>31</w:t>
      </w:r>
      <w:r w:rsidR="00E46CA3"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rPr>
        <w:t xml:space="preserve">2567 </w:t>
      </w:r>
      <w:r w:rsidRPr="002E3B38">
        <w:rPr>
          <w:rFonts w:ascii="Browallia New" w:hAnsi="Browallia New" w:cs="Browallia New"/>
          <w:sz w:val="28"/>
          <w:szCs w:val="28"/>
          <w:cs/>
        </w:rPr>
        <w:t xml:space="preserve">และ </w:t>
      </w:r>
      <w:r w:rsidRPr="002E3B38">
        <w:rPr>
          <w:rFonts w:ascii="Browallia New" w:hAnsi="Browallia New" w:cs="Browallia New"/>
          <w:sz w:val="28"/>
          <w:szCs w:val="28"/>
        </w:rPr>
        <w:t xml:space="preserve">2566 </w:t>
      </w:r>
      <w:r w:rsidRPr="002E3B38">
        <w:rPr>
          <w:rFonts w:ascii="Browallia New" w:hAnsi="Browallia New" w:cs="Browallia New"/>
          <w:sz w:val="28"/>
          <w:szCs w:val="28"/>
          <w:cs/>
        </w:rPr>
        <w:t>มีดังนี้</w:t>
      </w:r>
    </w:p>
    <w:p w14:paraId="148AAA81" w14:textId="77777777" w:rsidR="0089513B" w:rsidRPr="002E3B38" w:rsidRDefault="0089513B"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56" w:type="dxa"/>
        <w:tblInd w:w="351" w:type="dxa"/>
        <w:tblLayout w:type="fixed"/>
        <w:tblLook w:val="0000" w:firstRow="0" w:lastRow="0" w:firstColumn="0" w:lastColumn="0" w:noHBand="0" w:noVBand="0"/>
      </w:tblPr>
      <w:tblGrid>
        <w:gridCol w:w="3249"/>
        <w:gridCol w:w="1276"/>
        <w:gridCol w:w="283"/>
        <w:gridCol w:w="1325"/>
        <w:gridCol w:w="236"/>
        <w:gridCol w:w="1294"/>
        <w:gridCol w:w="283"/>
        <w:gridCol w:w="1301"/>
        <w:gridCol w:w="9"/>
      </w:tblGrid>
      <w:tr w:rsidR="00F82B0C" w:rsidRPr="002E3B38" w14:paraId="2A0D375F" w14:textId="77777777" w:rsidTr="009C50E1">
        <w:trPr>
          <w:gridAfter w:val="1"/>
          <w:wAfter w:w="9" w:type="dxa"/>
          <w:cantSplit/>
          <w:tblHeader/>
        </w:trPr>
        <w:tc>
          <w:tcPr>
            <w:tcW w:w="3249" w:type="dxa"/>
          </w:tcPr>
          <w:p w14:paraId="47CCFFD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998" w:type="dxa"/>
            <w:gridSpan w:val="7"/>
          </w:tcPr>
          <w:p w14:paraId="1E7FDB4F" w14:textId="3E2131D5"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eastAsia="th-TH"/>
              </w:rPr>
              <w:t>บาท)</w:t>
            </w:r>
          </w:p>
        </w:tc>
      </w:tr>
      <w:tr w:rsidR="00F82B0C" w:rsidRPr="002E3B38" w14:paraId="6C8AA31C" w14:textId="77777777" w:rsidTr="004F3981">
        <w:trPr>
          <w:cantSplit/>
          <w:tblHeader/>
        </w:trPr>
        <w:tc>
          <w:tcPr>
            <w:tcW w:w="3249" w:type="dxa"/>
          </w:tcPr>
          <w:p w14:paraId="581210E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84" w:type="dxa"/>
            <w:gridSpan w:val="3"/>
            <w:tcBorders>
              <w:bottom w:val="single" w:sz="4" w:space="0" w:color="auto"/>
            </w:tcBorders>
          </w:tcPr>
          <w:p w14:paraId="481F3C25" w14:textId="4AB741F7"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E3B38">
              <w:rPr>
                <w:rFonts w:ascii="Browallia New" w:hAnsi="Browallia New" w:cs="Browallia New"/>
                <w:sz w:val="28"/>
                <w:szCs w:val="28"/>
                <w:cs/>
              </w:rPr>
              <w:t>งบการเงินรวม</w:t>
            </w:r>
          </w:p>
        </w:tc>
        <w:tc>
          <w:tcPr>
            <w:tcW w:w="236" w:type="dxa"/>
          </w:tcPr>
          <w:p w14:paraId="7153233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887" w:type="dxa"/>
            <w:gridSpan w:val="4"/>
            <w:tcBorders>
              <w:bottom w:val="single" w:sz="4" w:space="0" w:color="auto"/>
            </w:tcBorders>
          </w:tcPr>
          <w:p w14:paraId="1D7A0125" w14:textId="47E13F5A"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E3B38">
              <w:rPr>
                <w:rFonts w:ascii="Browallia New" w:hAnsi="Browallia New" w:cs="Browallia New"/>
                <w:sz w:val="28"/>
                <w:szCs w:val="28"/>
                <w:cs/>
              </w:rPr>
              <w:t>งบการเงินเฉพาะบริษัท</w:t>
            </w:r>
          </w:p>
        </w:tc>
      </w:tr>
      <w:tr w:rsidR="00F82B0C" w:rsidRPr="002E3B38" w14:paraId="4A5607F0" w14:textId="77777777" w:rsidTr="00BC746D">
        <w:trPr>
          <w:cantSplit/>
          <w:tblHeader/>
        </w:trPr>
        <w:tc>
          <w:tcPr>
            <w:tcW w:w="3249" w:type="dxa"/>
          </w:tcPr>
          <w:p w14:paraId="1DA04BA1" w14:textId="77777777" w:rsidR="00F82B0C" w:rsidRPr="002E3B38" w:rsidRDefault="00F82B0C">
            <w:pPr>
              <w:pStyle w:val="a0"/>
              <w:tabs>
                <w:tab w:val="clear" w:pos="360"/>
                <w:tab w:val="clear" w:pos="720"/>
                <w:tab w:val="clear" w:pos="1080"/>
                <w:tab w:val="left" w:pos="540"/>
              </w:tabs>
              <w:rPr>
                <w:rFonts w:ascii="Browallia New" w:hAnsi="Browallia New" w:cs="Browallia New"/>
                <w:lang w:val="en-GB"/>
              </w:rPr>
            </w:pPr>
          </w:p>
        </w:tc>
        <w:tc>
          <w:tcPr>
            <w:tcW w:w="1276" w:type="dxa"/>
            <w:tcBorders>
              <w:top w:val="single" w:sz="4" w:space="0" w:color="auto"/>
              <w:bottom w:val="single" w:sz="4" w:space="0" w:color="auto"/>
            </w:tcBorders>
            <w:vAlign w:val="bottom"/>
          </w:tcPr>
          <w:p w14:paraId="29822D0A"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r w:rsidRPr="002E3B38">
              <w:rPr>
                <w:rFonts w:ascii="Browallia New" w:eastAsia="SimSun" w:hAnsi="Browallia New" w:cs="Browallia New"/>
                <w:sz w:val="28"/>
                <w:szCs w:val="28"/>
              </w:rPr>
              <w:t>2567</w:t>
            </w:r>
          </w:p>
        </w:tc>
        <w:tc>
          <w:tcPr>
            <w:tcW w:w="283" w:type="dxa"/>
            <w:tcBorders>
              <w:top w:val="single" w:sz="4" w:space="0" w:color="auto"/>
            </w:tcBorders>
            <w:vAlign w:val="bottom"/>
          </w:tcPr>
          <w:p w14:paraId="0206B267"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325" w:type="dxa"/>
            <w:tcBorders>
              <w:top w:val="single" w:sz="4" w:space="0" w:color="auto"/>
              <w:bottom w:val="single" w:sz="4" w:space="0" w:color="auto"/>
            </w:tcBorders>
            <w:vAlign w:val="bottom"/>
          </w:tcPr>
          <w:p w14:paraId="55F6BDC2"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2566</w:t>
            </w:r>
          </w:p>
        </w:tc>
        <w:tc>
          <w:tcPr>
            <w:tcW w:w="236" w:type="dxa"/>
            <w:vAlign w:val="bottom"/>
          </w:tcPr>
          <w:p w14:paraId="75DA98FD"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294" w:type="dxa"/>
            <w:tcBorders>
              <w:bottom w:val="single" w:sz="4" w:space="0" w:color="auto"/>
            </w:tcBorders>
            <w:vAlign w:val="bottom"/>
          </w:tcPr>
          <w:p w14:paraId="5E2C06C3" w14:textId="77777777" w:rsidR="00F82B0C" w:rsidRPr="002E3B38" w:rsidRDefault="00F82B0C">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eastAsia="SimSun" w:hAnsi="Browallia New" w:cs="Browallia New"/>
                <w:sz w:val="28"/>
                <w:szCs w:val="28"/>
              </w:rPr>
              <w:t>2567</w:t>
            </w:r>
          </w:p>
        </w:tc>
        <w:tc>
          <w:tcPr>
            <w:tcW w:w="283" w:type="dxa"/>
            <w:tcBorders>
              <w:top w:val="single" w:sz="4" w:space="0" w:color="auto"/>
            </w:tcBorders>
            <w:vAlign w:val="bottom"/>
          </w:tcPr>
          <w:p w14:paraId="5A0C538F"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310" w:type="dxa"/>
            <w:gridSpan w:val="2"/>
            <w:tcBorders>
              <w:top w:val="single" w:sz="4" w:space="0" w:color="auto"/>
              <w:bottom w:val="single" w:sz="4" w:space="0" w:color="auto"/>
            </w:tcBorders>
            <w:vAlign w:val="bottom"/>
          </w:tcPr>
          <w:p w14:paraId="25EE844B"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2566</w:t>
            </w:r>
          </w:p>
        </w:tc>
      </w:tr>
      <w:tr w:rsidR="00F82B0C" w:rsidRPr="002E3B38" w14:paraId="5F1F0231" w14:textId="77777777" w:rsidTr="00BC746D">
        <w:trPr>
          <w:cantSplit/>
          <w:tblHeader/>
        </w:trPr>
        <w:tc>
          <w:tcPr>
            <w:tcW w:w="3249" w:type="dxa"/>
            <w:vAlign w:val="bottom"/>
          </w:tcPr>
          <w:p w14:paraId="617B621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76" w:type="dxa"/>
            <w:vAlign w:val="bottom"/>
          </w:tcPr>
          <w:p w14:paraId="556F1FB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23217A8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5665E02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1D55664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04276E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40D8817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CEA99E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1FA1205F" w14:textId="77777777" w:rsidTr="00BC746D">
        <w:trPr>
          <w:cantSplit/>
        </w:trPr>
        <w:tc>
          <w:tcPr>
            <w:tcW w:w="3249" w:type="dxa"/>
            <w:vAlign w:val="bottom"/>
          </w:tcPr>
          <w:p w14:paraId="43A3F26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รายการค้ากับบริษัทย่อยและ</w:t>
            </w:r>
          </w:p>
        </w:tc>
        <w:tc>
          <w:tcPr>
            <w:tcW w:w="1276" w:type="dxa"/>
            <w:vAlign w:val="bottom"/>
          </w:tcPr>
          <w:p w14:paraId="0396789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3E9DDEC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4979280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480262C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E95116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57C9D92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59CE8E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6A806400" w14:textId="77777777" w:rsidTr="00BC746D">
        <w:trPr>
          <w:cantSplit/>
        </w:trPr>
        <w:tc>
          <w:tcPr>
            <w:tcW w:w="3249" w:type="dxa"/>
            <w:vAlign w:val="bottom"/>
          </w:tcPr>
          <w:p w14:paraId="0363A69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8"/>
                <w:szCs w:val="28"/>
                <w:cs/>
              </w:rPr>
            </w:pPr>
            <w:r w:rsidRPr="002E3B38">
              <w:rPr>
                <w:rFonts w:ascii="Browallia New" w:hAnsi="Browallia New" w:cs="Browallia New"/>
                <w:b/>
                <w:bCs/>
                <w:sz w:val="28"/>
                <w:szCs w:val="28"/>
              </w:rPr>
              <w:t xml:space="preserve">     </w:t>
            </w:r>
            <w:r w:rsidRPr="002E3B38">
              <w:rPr>
                <w:rFonts w:ascii="Browallia New" w:hAnsi="Browallia New" w:cs="Browallia New"/>
                <w:b/>
                <w:bCs/>
                <w:sz w:val="28"/>
                <w:szCs w:val="28"/>
                <w:cs/>
              </w:rPr>
              <w:t>บริษัทย่อยทางอ้อม</w:t>
            </w:r>
          </w:p>
        </w:tc>
        <w:tc>
          <w:tcPr>
            <w:tcW w:w="1276" w:type="dxa"/>
            <w:vAlign w:val="bottom"/>
          </w:tcPr>
          <w:p w14:paraId="20FBC78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76224E7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1D2A50C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69B8D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21E4BBB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5F022A8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1266F1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5C2BA650" w14:textId="77777777" w:rsidTr="00BC746D">
        <w:trPr>
          <w:cantSplit/>
        </w:trPr>
        <w:tc>
          <w:tcPr>
            <w:tcW w:w="3249" w:type="dxa"/>
            <w:vAlign w:val="bottom"/>
          </w:tcPr>
          <w:p w14:paraId="5A89391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รายได้ธุรกิจสื่อ</w:t>
            </w:r>
          </w:p>
        </w:tc>
        <w:tc>
          <w:tcPr>
            <w:tcW w:w="1276" w:type="dxa"/>
          </w:tcPr>
          <w:p w14:paraId="5D5F8F61" w14:textId="27DE2FBC"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360C5148"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11971738" w14:textId="33EDF4AC"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6C626D92"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7127D04" w14:textId="06E13F25"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19</w:t>
            </w:r>
            <w:r w:rsidR="00FB2833"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464</w:t>
            </w:r>
            <w:r w:rsidR="004A0837"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200</w:t>
            </w:r>
          </w:p>
        </w:tc>
        <w:tc>
          <w:tcPr>
            <w:tcW w:w="283" w:type="dxa"/>
          </w:tcPr>
          <w:p w14:paraId="3B52C969"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2059B81" w14:textId="17511FBD" w:rsidR="00F82B0C" w:rsidRPr="002E3B38" w:rsidRDefault="009F0B05"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rPr>
              <w:t>1</w:t>
            </w:r>
            <w:r w:rsidR="00A9137E" w:rsidRPr="002E3B38">
              <w:rPr>
                <w:rFonts w:ascii="Browallia New" w:eastAsia="Arial Unicode MS" w:hAnsi="Browallia New" w:cs="Browallia New"/>
                <w:sz w:val="28"/>
                <w:szCs w:val="28"/>
                <w:lang w:val="en-GB"/>
              </w:rPr>
              <w:t>8</w:t>
            </w:r>
            <w:r w:rsidRPr="002E3B38">
              <w:rPr>
                <w:rFonts w:ascii="Browallia New" w:eastAsia="Arial Unicode MS" w:hAnsi="Browallia New" w:cs="Browallia New"/>
                <w:sz w:val="28"/>
                <w:szCs w:val="28"/>
                <w:lang w:val="en-GB"/>
              </w:rPr>
              <w:t>,</w:t>
            </w:r>
            <w:r w:rsidR="003A1515" w:rsidRPr="002E3B38">
              <w:rPr>
                <w:rFonts w:ascii="Browallia New" w:eastAsia="Arial Unicode MS" w:hAnsi="Browallia New" w:cs="Browallia New"/>
                <w:sz w:val="28"/>
                <w:szCs w:val="28"/>
                <w:lang w:val="en-GB"/>
              </w:rPr>
              <w:t>277</w:t>
            </w:r>
            <w:r w:rsidRPr="002E3B38">
              <w:rPr>
                <w:rFonts w:ascii="Browallia New" w:eastAsia="Arial Unicode MS" w:hAnsi="Browallia New" w:cs="Browallia New"/>
                <w:sz w:val="28"/>
                <w:szCs w:val="28"/>
                <w:lang w:val="en-GB"/>
              </w:rPr>
              <w:t>,</w:t>
            </w:r>
            <w:r w:rsidR="003A1515" w:rsidRPr="002E3B38">
              <w:rPr>
                <w:rFonts w:ascii="Browallia New" w:eastAsia="Arial Unicode MS" w:hAnsi="Browallia New" w:cs="Browallia New"/>
                <w:sz w:val="28"/>
                <w:szCs w:val="28"/>
                <w:lang w:val="en-GB"/>
              </w:rPr>
              <w:t>2</w:t>
            </w:r>
            <w:r w:rsidRPr="002E3B38">
              <w:rPr>
                <w:rFonts w:ascii="Browallia New" w:eastAsia="Arial Unicode MS" w:hAnsi="Browallia New" w:cs="Browallia New"/>
                <w:sz w:val="28"/>
                <w:szCs w:val="28"/>
                <w:lang w:val="en-GB"/>
              </w:rPr>
              <w:t>00</w:t>
            </w:r>
          </w:p>
        </w:tc>
      </w:tr>
      <w:tr w:rsidR="00F82B0C" w:rsidRPr="002E3B38" w14:paraId="47716509" w14:textId="77777777" w:rsidTr="00BC746D">
        <w:trPr>
          <w:cantSplit/>
        </w:trPr>
        <w:tc>
          <w:tcPr>
            <w:tcW w:w="3249" w:type="dxa"/>
            <w:vAlign w:val="bottom"/>
          </w:tcPr>
          <w:p w14:paraId="11982E0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รายได้ธุรกิจเพลง</w:t>
            </w:r>
          </w:p>
        </w:tc>
        <w:tc>
          <w:tcPr>
            <w:tcW w:w="1276" w:type="dxa"/>
          </w:tcPr>
          <w:p w14:paraId="162B33D1" w14:textId="04B08ED6"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126F87E9"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5BBDA4D9" w14:textId="31D420EF"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156A034F"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F0DA573" w14:textId="5BFA082B"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7</w:t>
            </w:r>
            <w:r w:rsidR="00F851C8"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797</w:t>
            </w:r>
          </w:p>
        </w:tc>
        <w:tc>
          <w:tcPr>
            <w:tcW w:w="283" w:type="dxa"/>
          </w:tcPr>
          <w:p w14:paraId="6990E5A5"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6C6E5F8" w14:textId="33127D69"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rPr>
              <w:t>1</w:t>
            </w:r>
            <w:r w:rsidR="003A1515" w:rsidRPr="002E3B38">
              <w:rPr>
                <w:rFonts w:ascii="Browallia New" w:eastAsia="Arial Unicode MS" w:hAnsi="Browallia New" w:cs="Browallia New"/>
                <w:sz w:val="28"/>
                <w:szCs w:val="28"/>
                <w:lang w:val="en-GB"/>
              </w:rPr>
              <w:t>8</w:t>
            </w:r>
            <w:r w:rsidRPr="002E3B38">
              <w:rPr>
                <w:rFonts w:ascii="Browallia New" w:eastAsia="Arial Unicode MS" w:hAnsi="Browallia New" w:cs="Browallia New"/>
                <w:sz w:val="28"/>
                <w:szCs w:val="28"/>
                <w:lang w:val="en-GB"/>
              </w:rPr>
              <w:t>,</w:t>
            </w:r>
            <w:r w:rsidR="003A1515" w:rsidRPr="002E3B38">
              <w:rPr>
                <w:rFonts w:ascii="Browallia New" w:eastAsia="Arial Unicode MS" w:hAnsi="Browallia New" w:cs="Browallia New"/>
                <w:sz w:val="28"/>
                <w:szCs w:val="28"/>
                <w:lang w:val="en-GB"/>
              </w:rPr>
              <w:t>7</w:t>
            </w:r>
            <w:r w:rsidR="00936FBF" w:rsidRPr="002E3B38">
              <w:rPr>
                <w:rFonts w:ascii="Browallia New" w:eastAsia="Arial Unicode MS" w:hAnsi="Browallia New" w:cs="Browallia New"/>
                <w:sz w:val="28"/>
                <w:szCs w:val="28"/>
                <w:lang w:val="en-GB"/>
              </w:rPr>
              <w:t>49</w:t>
            </w:r>
            <w:r w:rsidR="00F851C8" w:rsidRPr="002E3B38">
              <w:rPr>
                <w:rFonts w:ascii="Browallia New" w:eastAsia="Arial Unicode MS" w:hAnsi="Browallia New" w:cs="Browallia New"/>
                <w:sz w:val="28"/>
                <w:szCs w:val="28"/>
                <w:lang w:val="en-GB"/>
              </w:rPr>
              <w:t>,</w:t>
            </w:r>
            <w:r w:rsidR="00507CD1" w:rsidRPr="002E3B38">
              <w:rPr>
                <w:rFonts w:ascii="Browallia New" w:eastAsia="Arial Unicode MS" w:hAnsi="Browallia New" w:cs="Browallia New"/>
                <w:sz w:val="28"/>
                <w:szCs w:val="28"/>
                <w:lang w:val="en-GB"/>
              </w:rPr>
              <w:t>516</w:t>
            </w:r>
          </w:p>
        </w:tc>
      </w:tr>
      <w:tr w:rsidR="00F82B0C" w:rsidRPr="002E3B38" w14:paraId="7DEBC462" w14:textId="77777777" w:rsidTr="00BC746D">
        <w:trPr>
          <w:cantSplit/>
        </w:trPr>
        <w:tc>
          <w:tcPr>
            <w:tcW w:w="3249" w:type="dxa"/>
            <w:vAlign w:val="bottom"/>
          </w:tcPr>
          <w:p w14:paraId="643DF38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รายได้ธุรกิจรับจ้างและผลิตกิจกรรม</w:t>
            </w:r>
          </w:p>
        </w:tc>
        <w:tc>
          <w:tcPr>
            <w:tcW w:w="1276" w:type="dxa"/>
          </w:tcPr>
          <w:p w14:paraId="37B4FD34" w14:textId="00BD2049"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35628856"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201519EB" w14:textId="77E635A9"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64901B92"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077E89A8" w14:textId="7714F61E" w:rsidR="00F82B0C" w:rsidRPr="002E3B38" w:rsidRDefault="00F851C8"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rPr>
              <w:t>68,125,654</w:t>
            </w:r>
          </w:p>
        </w:tc>
        <w:tc>
          <w:tcPr>
            <w:tcW w:w="283" w:type="dxa"/>
          </w:tcPr>
          <w:p w14:paraId="1C73AECD"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1D05ADDD" w14:textId="3E4A899E" w:rsidR="00F82B0C" w:rsidRPr="002E3B38" w:rsidRDefault="00763D3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rPr>
              <w:t>101</w:t>
            </w:r>
            <w:r w:rsidR="00F82B0C" w:rsidRPr="002E3B38">
              <w:rPr>
                <w:rFonts w:ascii="Browallia New" w:eastAsia="Arial Unicode MS" w:hAnsi="Browallia New" w:cs="Browallia New"/>
                <w:sz w:val="28"/>
                <w:szCs w:val="28"/>
                <w:lang w:val="en-GB"/>
              </w:rPr>
              <w:t>,</w:t>
            </w:r>
            <w:r w:rsidRPr="002E3B38">
              <w:rPr>
                <w:rFonts w:ascii="Browallia New" w:eastAsia="Arial Unicode MS" w:hAnsi="Browallia New" w:cs="Browallia New"/>
                <w:sz w:val="28"/>
                <w:szCs w:val="28"/>
                <w:lang w:val="en-GB"/>
              </w:rPr>
              <w:t>278</w:t>
            </w:r>
            <w:r w:rsidR="00435C2E" w:rsidRPr="002E3B38">
              <w:rPr>
                <w:rFonts w:ascii="Browallia New" w:eastAsia="Arial Unicode MS" w:hAnsi="Browallia New" w:cs="Browallia New"/>
                <w:sz w:val="28"/>
                <w:szCs w:val="28"/>
                <w:lang w:val="en-GB"/>
              </w:rPr>
              <w:t>,</w:t>
            </w:r>
            <w:r w:rsidR="00170A2C" w:rsidRPr="002E3B38">
              <w:rPr>
                <w:rFonts w:ascii="Browallia New" w:eastAsia="Arial Unicode MS" w:hAnsi="Browallia New" w:cs="Browallia New"/>
                <w:sz w:val="28"/>
                <w:szCs w:val="28"/>
                <w:lang w:val="en-GB"/>
              </w:rPr>
              <w:t>835</w:t>
            </w:r>
          </w:p>
        </w:tc>
      </w:tr>
      <w:tr w:rsidR="00F82B0C" w:rsidRPr="002E3B38" w14:paraId="52DE6839" w14:textId="77777777" w:rsidTr="00BC746D">
        <w:trPr>
          <w:cantSplit/>
        </w:trPr>
        <w:tc>
          <w:tcPr>
            <w:tcW w:w="3249" w:type="dxa"/>
            <w:vAlign w:val="bottom"/>
          </w:tcPr>
          <w:p w14:paraId="58D9E04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รายได้จากการบริหารจัดการ</w:t>
            </w:r>
          </w:p>
        </w:tc>
        <w:tc>
          <w:tcPr>
            <w:tcW w:w="1276" w:type="dxa"/>
          </w:tcPr>
          <w:p w14:paraId="397E0D96" w14:textId="7DFD4F33"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33DC0EC2"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1C2EE519" w14:textId="1C570829"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4E17A189"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B9CDA1C" w14:textId="2DBDFB1B" w:rsidR="00F82B0C" w:rsidRPr="002E3B38" w:rsidRDefault="00FB2833"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cs/>
                <w:lang w:val="en-GB"/>
              </w:rPr>
            </w:pPr>
            <w:r w:rsidRPr="002E3B38">
              <w:rPr>
                <w:rFonts w:ascii="Browallia New" w:eastAsia="Arial Unicode MS" w:hAnsi="Browallia New" w:cs="Browallia New"/>
                <w:sz w:val="28"/>
                <w:szCs w:val="28"/>
                <w:lang w:val="en-GB"/>
              </w:rPr>
              <w:t>416,</w:t>
            </w:r>
            <w:r w:rsidR="005D2697" w:rsidRPr="002E3B38">
              <w:rPr>
                <w:rFonts w:ascii="Browallia New" w:eastAsia="Arial Unicode MS" w:hAnsi="Browallia New" w:cs="Browallia New"/>
                <w:sz w:val="28"/>
                <w:szCs w:val="28"/>
                <w:lang w:val="en-GB"/>
              </w:rPr>
              <w:t>065,563</w:t>
            </w:r>
          </w:p>
        </w:tc>
        <w:tc>
          <w:tcPr>
            <w:tcW w:w="283" w:type="dxa"/>
          </w:tcPr>
          <w:p w14:paraId="4B68601A"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E3BB011" w14:textId="214C464A" w:rsidR="00F82B0C" w:rsidRPr="002E3B38" w:rsidRDefault="00C57F6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rPr>
              <w:t>3</w:t>
            </w:r>
            <w:r w:rsidR="002E1431" w:rsidRPr="002E3B38">
              <w:rPr>
                <w:rFonts w:ascii="Browallia New" w:eastAsia="Arial Unicode MS" w:hAnsi="Browallia New" w:cs="Browallia New"/>
                <w:sz w:val="28"/>
                <w:szCs w:val="28"/>
                <w:lang w:val="en-GB"/>
              </w:rPr>
              <w:t>97</w:t>
            </w:r>
            <w:r w:rsidR="00F82B0C" w:rsidRPr="002E3B38">
              <w:rPr>
                <w:rFonts w:ascii="Browallia New" w:eastAsia="Arial Unicode MS" w:hAnsi="Browallia New" w:cs="Browallia New"/>
                <w:sz w:val="28"/>
                <w:szCs w:val="28"/>
                <w:lang w:val="en-GB"/>
              </w:rPr>
              <w:t>,</w:t>
            </w:r>
            <w:r w:rsidR="00F337D3" w:rsidRPr="002E3B38">
              <w:rPr>
                <w:rFonts w:ascii="Browallia New" w:eastAsia="Arial Unicode MS" w:hAnsi="Browallia New" w:cs="Browallia New"/>
                <w:sz w:val="28"/>
                <w:szCs w:val="28"/>
                <w:lang w:val="en-GB"/>
              </w:rPr>
              <w:t>122</w:t>
            </w:r>
            <w:r w:rsidR="005D2697" w:rsidRPr="002E3B38">
              <w:rPr>
                <w:rFonts w:ascii="Browallia New" w:eastAsia="Arial Unicode MS" w:hAnsi="Browallia New" w:cs="Browallia New"/>
                <w:sz w:val="28"/>
                <w:szCs w:val="28"/>
                <w:lang w:val="en-GB"/>
              </w:rPr>
              <w:t>,</w:t>
            </w:r>
            <w:r w:rsidR="00B40B5D" w:rsidRPr="002E3B38">
              <w:rPr>
                <w:rFonts w:ascii="Browallia New" w:eastAsia="Arial Unicode MS" w:hAnsi="Browallia New" w:cs="Browallia New"/>
                <w:sz w:val="28"/>
                <w:szCs w:val="28"/>
                <w:lang w:val="en-GB"/>
              </w:rPr>
              <w:t>329</w:t>
            </w:r>
          </w:p>
        </w:tc>
      </w:tr>
      <w:tr w:rsidR="00F82B0C" w:rsidRPr="002E3B38" w14:paraId="43AFDAA8" w14:textId="77777777" w:rsidTr="00BC746D">
        <w:trPr>
          <w:cantSplit/>
        </w:trPr>
        <w:tc>
          <w:tcPr>
            <w:tcW w:w="3249" w:type="dxa"/>
            <w:vAlign w:val="bottom"/>
          </w:tcPr>
          <w:p w14:paraId="395129D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ดอกเบี้ยรับ</w:t>
            </w:r>
          </w:p>
        </w:tc>
        <w:tc>
          <w:tcPr>
            <w:tcW w:w="1276" w:type="dxa"/>
          </w:tcPr>
          <w:p w14:paraId="79BF4D2F" w14:textId="174EC781"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3B00FEBC"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3039331C" w14:textId="182830DE"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1D6A9795"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1D4603E0" w14:textId="4589DA26" w:rsidR="00F82B0C" w:rsidRPr="002E3B38" w:rsidRDefault="00FB2833"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126,621</w:t>
            </w:r>
            <w:r w:rsidR="00AB226A" w:rsidRPr="002E3B38">
              <w:rPr>
                <w:rFonts w:ascii="Browallia New" w:eastAsia="Arial Unicode MS" w:hAnsi="Browallia New" w:cs="Browallia New"/>
                <w:sz w:val="28"/>
                <w:szCs w:val="28"/>
                <w:lang w:val="en-GB"/>
              </w:rPr>
              <w:t>,103</w:t>
            </w:r>
          </w:p>
        </w:tc>
        <w:tc>
          <w:tcPr>
            <w:tcW w:w="283" w:type="dxa"/>
          </w:tcPr>
          <w:p w14:paraId="220F6C90"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44C48F07" w14:textId="3B4BBC02" w:rsidR="00F82B0C" w:rsidRPr="002E3B38" w:rsidRDefault="000E534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rPr>
              <w:t>102</w:t>
            </w:r>
            <w:r w:rsidR="00AB226A" w:rsidRPr="002E3B38">
              <w:rPr>
                <w:rFonts w:ascii="Browallia New" w:eastAsia="Arial Unicode MS" w:hAnsi="Browallia New" w:cs="Browallia New"/>
                <w:sz w:val="28"/>
                <w:szCs w:val="28"/>
                <w:lang w:val="en-GB"/>
              </w:rPr>
              <w:t>,</w:t>
            </w:r>
            <w:r w:rsidR="00BA4A47" w:rsidRPr="002E3B38">
              <w:rPr>
                <w:rFonts w:ascii="Browallia New" w:eastAsia="Arial Unicode MS" w:hAnsi="Browallia New" w:cs="Browallia New"/>
                <w:sz w:val="28"/>
                <w:szCs w:val="28"/>
                <w:lang w:val="en-GB"/>
              </w:rPr>
              <w:t>197</w:t>
            </w:r>
            <w:r w:rsidR="00AB226A" w:rsidRPr="002E3B38">
              <w:rPr>
                <w:rFonts w:ascii="Browallia New" w:eastAsia="Arial Unicode MS" w:hAnsi="Browallia New" w:cs="Browallia New"/>
                <w:sz w:val="28"/>
                <w:szCs w:val="28"/>
                <w:lang w:val="en-GB"/>
              </w:rPr>
              <w:t>,</w:t>
            </w:r>
            <w:r w:rsidR="00C81757" w:rsidRPr="002E3B38">
              <w:rPr>
                <w:rFonts w:ascii="Browallia New" w:eastAsia="Arial Unicode MS" w:hAnsi="Browallia New" w:cs="Browallia New"/>
                <w:sz w:val="28"/>
                <w:szCs w:val="28"/>
                <w:lang w:val="en-GB"/>
              </w:rPr>
              <w:t>340</w:t>
            </w:r>
          </w:p>
        </w:tc>
      </w:tr>
      <w:tr w:rsidR="00F82B0C" w:rsidRPr="002E3B38" w14:paraId="385C3D9C" w14:textId="77777777" w:rsidTr="00BC746D">
        <w:trPr>
          <w:cantSplit/>
        </w:trPr>
        <w:tc>
          <w:tcPr>
            <w:tcW w:w="3249" w:type="dxa"/>
            <w:vAlign w:val="bottom"/>
          </w:tcPr>
          <w:p w14:paraId="4C64341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รายได้อื่น</w:t>
            </w:r>
          </w:p>
        </w:tc>
        <w:tc>
          <w:tcPr>
            <w:tcW w:w="1276" w:type="dxa"/>
          </w:tcPr>
          <w:p w14:paraId="3B2E9CF6" w14:textId="44DF14EE"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06485DF7"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214982FB" w14:textId="69C21FE8"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1C329E25"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5CE9A571" w14:textId="69DC3673" w:rsidR="00F82B0C" w:rsidRPr="002E3B38" w:rsidRDefault="00A81313"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19,514</w:t>
            </w:r>
          </w:p>
        </w:tc>
        <w:tc>
          <w:tcPr>
            <w:tcW w:w="283" w:type="dxa"/>
          </w:tcPr>
          <w:p w14:paraId="0A7CBC24"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6E4A6D9E" w14:textId="18CAF35B" w:rsidR="00F82B0C" w:rsidRPr="002E3B38" w:rsidRDefault="0058502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5,2</w:t>
            </w:r>
            <w:r w:rsidR="00C64265" w:rsidRPr="002E3B38">
              <w:rPr>
                <w:rFonts w:ascii="Browallia New" w:eastAsia="Arial Unicode MS" w:hAnsi="Browallia New" w:cs="Browallia New"/>
                <w:sz w:val="28"/>
                <w:szCs w:val="28"/>
                <w:lang w:val="en-GB"/>
              </w:rPr>
              <w:t>50,000</w:t>
            </w:r>
            <w:r w:rsidR="00864534" w:rsidRPr="002E3B38">
              <w:rPr>
                <w:rFonts w:ascii="Browallia New" w:eastAsia="Arial Unicode MS" w:hAnsi="Browallia New" w:cs="Browallia New"/>
                <w:sz w:val="28"/>
                <w:szCs w:val="28"/>
                <w:lang w:val="en-GB"/>
              </w:rPr>
              <w:t xml:space="preserve">          </w:t>
            </w:r>
          </w:p>
        </w:tc>
      </w:tr>
      <w:tr w:rsidR="00F82B0C" w:rsidRPr="002E3B38" w14:paraId="69181E66" w14:textId="77777777" w:rsidTr="00BC746D">
        <w:trPr>
          <w:cantSplit/>
        </w:trPr>
        <w:tc>
          <w:tcPr>
            <w:tcW w:w="3249" w:type="dxa"/>
            <w:vAlign w:val="bottom"/>
          </w:tcPr>
          <w:p w14:paraId="45B4633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ต้นทุนขายและให้บริการ</w:t>
            </w:r>
          </w:p>
        </w:tc>
        <w:tc>
          <w:tcPr>
            <w:tcW w:w="1276" w:type="dxa"/>
          </w:tcPr>
          <w:p w14:paraId="344EEAC8" w14:textId="4DDE02AD"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5291BE2A"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3C394459" w14:textId="3FBF6218"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7BFFE42B"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22E13DA9" w14:textId="37E64FF7" w:rsidR="00F82B0C" w:rsidRPr="002E3B38" w:rsidRDefault="00CA183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78,689,228</w:t>
            </w:r>
          </w:p>
        </w:tc>
        <w:tc>
          <w:tcPr>
            <w:tcW w:w="283" w:type="dxa"/>
          </w:tcPr>
          <w:p w14:paraId="36072F92"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4CB8D033" w14:textId="79E149F4" w:rsidR="00F82B0C" w:rsidRPr="002E3B38" w:rsidRDefault="00DE4924"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bidi="ar-SA"/>
              </w:rPr>
              <w:t>36</w:t>
            </w:r>
            <w:r w:rsidR="00CA1837" w:rsidRPr="002E3B38">
              <w:rPr>
                <w:rFonts w:ascii="Browallia New" w:eastAsia="Arial Unicode MS" w:hAnsi="Browallia New" w:cs="Browallia New"/>
                <w:sz w:val="28"/>
                <w:szCs w:val="28"/>
                <w:lang w:val="en-GB" w:bidi="ar-SA"/>
              </w:rPr>
              <w:t>,</w:t>
            </w:r>
            <w:r w:rsidR="00FC6258" w:rsidRPr="002E3B38">
              <w:rPr>
                <w:rFonts w:ascii="Browallia New" w:eastAsia="Arial Unicode MS" w:hAnsi="Browallia New" w:cs="Browallia New"/>
                <w:sz w:val="28"/>
                <w:szCs w:val="28"/>
                <w:lang w:val="en-GB" w:bidi="ar-SA"/>
              </w:rPr>
              <w:t>401</w:t>
            </w:r>
            <w:r w:rsidR="00CA1837" w:rsidRPr="002E3B38">
              <w:rPr>
                <w:rFonts w:ascii="Browallia New" w:eastAsia="Arial Unicode MS" w:hAnsi="Browallia New" w:cs="Browallia New"/>
                <w:sz w:val="28"/>
                <w:szCs w:val="28"/>
                <w:lang w:val="en-GB" w:bidi="ar-SA"/>
              </w:rPr>
              <w:t>,</w:t>
            </w:r>
            <w:r w:rsidR="00E13702" w:rsidRPr="002E3B38">
              <w:rPr>
                <w:rFonts w:ascii="Browallia New" w:eastAsia="Arial Unicode MS" w:hAnsi="Browallia New" w:cs="Browallia New"/>
                <w:sz w:val="28"/>
                <w:szCs w:val="28"/>
                <w:lang w:val="en-GB" w:bidi="ar-SA"/>
              </w:rPr>
              <w:t>013</w:t>
            </w:r>
          </w:p>
        </w:tc>
      </w:tr>
      <w:tr w:rsidR="00F82B0C" w:rsidRPr="002E3B38" w14:paraId="01F28035" w14:textId="77777777" w:rsidTr="00BC746D">
        <w:trPr>
          <w:cantSplit/>
        </w:trPr>
        <w:tc>
          <w:tcPr>
            <w:tcW w:w="3249" w:type="dxa"/>
            <w:vAlign w:val="bottom"/>
          </w:tcPr>
          <w:p w14:paraId="5D53222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ค่าใช้จ่ายในการขายและบริหาร</w:t>
            </w:r>
          </w:p>
        </w:tc>
        <w:tc>
          <w:tcPr>
            <w:tcW w:w="1276" w:type="dxa"/>
          </w:tcPr>
          <w:p w14:paraId="5951BF47" w14:textId="0AC25D13"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3023FED4"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6FF3E467" w14:textId="19F72E56"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7A8E3801"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3D07707B" w14:textId="4DBBBDAD" w:rsidR="00F82B0C" w:rsidRPr="002E3B38" w:rsidRDefault="00CA183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2,389,000</w:t>
            </w:r>
          </w:p>
        </w:tc>
        <w:tc>
          <w:tcPr>
            <w:tcW w:w="283" w:type="dxa"/>
          </w:tcPr>
          <w:p w14:paraId="6172EABC"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10A41627" w14:textId="6E1E7465" w:rsidR="00F82B0C" w:rsidRPr="002E3B38" w:rsidRDefault="00AA0DF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bidi="ar-SA"/>
              </w:rPr>
              <w:t>6</w:t>
            </w:r>
            <w:r w:rsidR="00CA1837" w:rsidRPr="002E3B38">
              <w:rPr>
                <w:rFonts w:ascii="Browallia New" w:eastAsia="Arial Unicode MS" w:hAnsi="Browallia New" w:cs="Browallia New"/>
                <w:sz w:val="28"/>
                <w:szCs w:val="28"/>
                <w:lang w:val="en-GB" w:bidi="ar-SA"/>
              </w:rPr>
              <w:t>,</w:t>
            </w:r>
            <w:r w:rsidR="006A2A41" w:rsidRPr="002E3B38">
              <w:rPr>
                <w:rFonts w:ascii="Browallia New" w:eastAsia="Arial Unicode MS" w:hAnsi="Browallia New" w:cs="Browallia New"/>
                <w:sz w:val="28"/>
                <w:szCs w:val="28"/>
                <w:lang w:val="en-GB" w:bidi="ar-SA"/>
              </w:rPr>
              <w:t>649</w:t>
            </w:r>
            <w:r w:rsidR="00CA1837" w:rsidRPr="002E3B38">
              <w:rPr>
                <w:rFonts w:ascii="Browallia New" w:eastAsia="Arial Unicode MS" w:hAnsi="Browallia New" w:cs="Browallia New"/>
                <w:sz w:val="28"/>
                <w:szCs w:val="28"/>
                <w:lang w:val="en-GB" w:bidi="ar-SA"/>
              </w:rPr>
              <w:t>,</w:t>
            </w:r>
            <w:r w:rsidR="00A77447" w:rsidRPr="002E3B38">
              <w:rPr>
                <w:rFonts w:ascii="Browallia New" w:eastAsia="Arial Unicode MS" w:hAnsi="Browallia New" w:cs="Browallia New"/>
                <w:sz w:val="28"/>
                <w:szCs w:val="28"/>
                <w:lang w:val="en-GB" w:bidi="ar-SA"/>
              </w:rPr>
              <w:t>276</w:t>
            </w:r>
          </w:p>
        </w:tc>
      </w:tr>
      <w:tr w:rsidR="00F82B0C" w:rsidRPr="002E3B38" w14:paraId="79D04DC1" w14:textId="77777777" w:rsidTr="00BC746D">
        <w:trPr>
          <w:cantSplit/>
        </w:trPr>
        <w:tc>
          <w:tcPr>
            <w:tcW w:w="3249" w:type="dxa"/>
            <w:vAlign w:val="bottom"/>
          </w:tcPr>
          <w:p w14:paraId="4F2D20E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2E3B38">
              <w:rPr>
                <w:rFonts w:ascii="Browallia New" w:eastAsia="Arial Unicode MS" w:hAnsi="Browallia New" w:cs="Browallia New"/>
                <w:sz w:val="28"/>
                <w:szCs w:val="28"/>
                <w:cs/>
              </w:rPr>
              <w:t>ต้นทุนทางการเงิน</w:t>
            </w:r>
          </w:p>
        </w:tc>
        <w:tc>
          <w:tcPr>
            <w:tcW w:w="1276" w:type="dxa"/>
          </w:tcPr>
          <w:p w14:paraId="11545235" w14:textId="2F192B0B" w:rsidR="00F82B0C" w:rsidRPr="002E3B38" w:rsidRDefault="003A68ED"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6AE27146" w14:textId="77777777"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325" w:type="dxa"/>
          </w:tcPr>
          <w:p w14:paraId="0C208936" w14:textId="71978B0A" w:rsidR="00F82B0C" w:rsidRPr="002E3B38" w:rsidRDefault="00F82B0C" w:rsidP="009A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36" w:type="dxa"/>
          </w:tcPr>
          <w:p w14:paraId="573C9CFB"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4B5F2425" w14:textId="5CD1874E" w:rsidR="00F82B0C" w:rsidRPr="002E3B38" w:rsidRDefault="00CA1837"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6,654,448</w:t>
            </w:r>
          </w:p>
        </w:tc>
        <w:tc>
          <w:tcPr>
            <w:tcW w:w="283" w:type="dxa"/>
          </w:tcPr>
          <w:p w14:paraId="1BFA8CEA"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75FCAEF1" w14:textId="5F6B2949" w:rsidR="00F82B0C" w:rsidRPr="002E3B38" w:rsidRDefault="006C0AAB"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eastAsia="Arial Unicode MS" w:hAnsi="Browallia New" w:cs="Browallia New"/>
                <w:sz w:val="28"/>
                <w:szCs w:val="28"/>
                <w:lang w:val="en-GB" w:bidi="ar-SA"/>
              </w:rPr>
              <w:t>10</w:t>
            </w:r>
            <w:r w:rsidR="00CA1837" w:rsidRPr="002E3B38">
              <w:rPr>
                <w:rFonts w:ascii="Browallia New" w:eastAsia="Arial Unicode MS" w:hAnsi="Browallia New" w:cs="Browallia New"/>
                <w:sz w:val="28"/>
                <w:szCs w:val="28"/>
                <w:lang w:val="en-GB" w:bidi="ar-SA"/>
              </w:rPr>
              <w:t>,</w:t>
            </w:r>
            <w:r w:rsidR="001B2518" w:rsidRPr="002E3B38">
              <w:rPr>
                <w:rFonts w:ascii="Browallia New" w:eastAsia="Arial Unicode MS" w:hAnsi="Browallia New" w:cs="Browallia New"/>
                <w:sz w:val="28"/>
                <w:szCs w:val="28"/>
                <w:lang w:val="en-GB" w:bidi="ar-SA"/>
              </w:rPr>
              <w:t>004</w:t>
            </w:r>
            <w:r w:rsidR="00CA1837" w:rsidRPr="002E3B38">
              <w:rPr>
                <w:rFonts w:ascii="Browallia New" w:eastAsia="Arial Unicode MS" w:hAnsi="Browallia New" w:cs="Browallia New"/>
                <w:sz w:val="28"/>
                <w:szCs w:val="28"/>
                <w:lang w:val="en-GB" w:bidi="ar-SA"/>
              </w:rPr>
              <w:t>,</w:t>
            </w:r>
            <w:r w:rsidR="0095694F" w:rsidRPr="002E3B38">
              <w:rPr>
                <w:rFonts w:ascii="Browallia New" w:eastAsia="Arial Unicode MS" w:hAnsi="Browallia New" w:cs="Browallia New"/>
                <w:sz w:val="28"/>
                <w:szCs w:val="28"/>
                <w:lang w:val="en-GB" w:bidi="ar-SA"/>
              </w:rPr>
              <w:t>283</w:t>
            </w:r>
          </w:p>
        </w:tc>
      </w:tr>
      <w:tr w:rsidR="00803B46" w:rsidRPr="002E3B38" w14:paraId="1282DA0D" w14:textId="77777777" w:rsidTr="00BC746D">
        <w:trPr>
          <w:cantSplit/>
        </w:trPr>
        <w:tc>
          <w:tcPr>
            <w:tcW w:w="3249" w:type="dxa"/>
            <w:vAlign w:val="bottom"/>
          </w:tcPr>
          <w:p w14:paraId="00587B3D" w14:textId="77777777" w:rsidR="00803B46" w:rsidRPr="002E3B38" w:rsidRDefault="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276" w:type="dxa"/>
          </w:tcPr>
          <w:p w14:paraId="5D7C9612"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bidi="ar-SA"/>
              </w:rPr>
            </w:pPr>
          </w:p>
        </w:tc>
        <w:tc>
          <w:tcPr>
            <w:tcW w:w="283" w:type="dxa"/>
          </w:tcPr>
          <w:p w14:paraId="0F961240"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tcPr>
          <w:p w14:paraId="0B46DDB8"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bidi="ar-SA"/>
              </w:rPr>
            </w:pPr>
          </w:p>
        </w:tc>
        <w:tc>
          <w:tcPr>
            <w:tcW w:w="236" w:type="dxa"/>
          </w:tcPr>
          <w:p w14:paraId="38B4A5B9"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054687CC"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283" w:type="dxa"/>
          </w:tcPr>
          <w:p w14:paraId="7DD44B90"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5463C4D4" w14:textId="77777777" w:rsidR="00803B46" w:rsidRPr="002E3B38" w:rsidRDefault="00803B4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bidi="ar-SA"/>
              </w:rPr>
            </w:pPr>
          </w:p>
        </w:tc>
      </w:tr>
      <w:tr w:rsidR="00F82B0C" w:rsidRPr="002E3B38" w14:paraId="72FD35D7" w14:textId="77777777" w:rsidTr="00BC746D">
        <w:trPr>
          <w:cantSplit/>
        </w:trPr>
        <w:tc>
          <w:tcPr>
            <w:tcW w:w="3249" w:type="dxa"/>
            <w:vAlign w:val="bottom"/>
          </w:tcPr>
          <w:p w14:paraId="4743EF35" w14:textId="7DACC65A"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รายการค้ากับ</w:t>
            </w:r>
            <w:r w:rsidR="00A2436B" w:rsidRPr="002E3B38">
              <w:rPr>
                <w:rFonts w:ascii="Browallia New" w:hAnsi="Browallia New" w:cs="Browallia New"/>
                <w:b/>
                <w:bCs/>
                <w:sz w:val="28"/>
                <w:szCs w:val="28"/>
                <w:cs/>
              </w:rPr>
              <w:t>กิจการ</w:t>
            </w:r>
            <w:r w:rsidR="00775B9A" w:rsidRPr="002E3B38">
              <w:rPr>
                <w:rFonts w:ascii="Browallia New" w:hAnsi="Browallia New" w:cs="Browallia New"/>
                <w:b/>
                <w:bCs/>
                <w:sz w:val="28"/>
                <w:szCs w:val="28"/>
                <w:cs/>
              </w:rPr>
              <w:t>ที่เกี่ยวข้องกัน</w:t>
            </w:r>
          </w:p>
        </w:tc>
        <w:tc>
          <w:tcPr>
            <w:tcW w:w="1276" w:type="dxa"/>
            <w:vAlign w:val="bottom"/>
          </w:tcPr>
          <w:p w14:paraId="143C951B"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83" w:type="dxa"/>
          </w:tcPr>
          <w:p w14:paraId="7330DFE8"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325" w:type="dxa"/>
            <w:vAlign w:val="bottom"/>
          </w:tcPr>
          <w:p w14:paraId="350AC2D7"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6" w:type="dxa"/>
          </w:tcPr>
          <w:p w14:paraId="78E179CF"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94" w:type="dxa"/>
          </w:tcPr>
          <w:p w14:paraId="7D0AF3E1"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3" w:type="dxa"/>
          </w:tcPr>
          <w:p w14:paraId="283AFE58"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tcPr>
          <w:p w14:paraId="7A3C3654"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r>
      <w:tr w:rsidR="00F82B0C" w:rsidRPr="002E3B38" w14:paraId="50B469B6" w14:textId="77777777" w:rsidTr="00BC746D">
        <w:trPr>
          <w:cantSplit/>
        </w:trPr>
        <w:tc>
          <w:tcPr>
            <w:tcW w:w="3249" w:type="dxa"/>
            <w:vAlign w:val="bottom"/>
          </w:tcPr>
          <w:p w14:paraId="770766B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eastAsia="Arial Unicode MS" w:hAnsi="Browallia New" w:cs="Browallia New"/>
                <w:sz w:val="28"/>
                <w:szCs w:val="28"/>
                <w:cs/>
              </w:rPr>
              <w:t>รายได้จากการขายและให้บริการ</w:t>
            </w:r>
          </w:p>
        </w:tc>
        <w:tc>
          <w:tcPr>
            <w:tcW w:w="1276" w:type="dxa"/>
            <w:vAlign w:val="bottom"/>
          </w:tcPr>
          <w:p w14:paraId="71FCBD84" w14:textId="014F8A2E"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4C2B40">
              <w:rPr>
                <w:rFonts w:ascii="Browallia New" w:eastAsia="Arial Unicode MS" w:hAnsi="Browallia New" w:cs="Browallia New"/>
                <w:sz w:val="28"/>
                <w:szCs w:val="28"/>
              </w:rPr>
              <w:t>6</w:t>
            </w:r>
            <w:r w:rsidR="00A71DF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158</w:t>
            </w:r>
            <w:r w:rsidR="00A71DF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67</w:t>
            </w:r>
            <w:r w:rsidR="00EB4BE1" w:rsidRPr="002E3B38">
              <w:rPr>
                <w:rFonts w:ascii="Browallia New" w:eastAsia="Arial Unicode MS" w:hAnsi="Browallia New" w:cs="Browallia New"/>
                <w:sz w:val="28"/>
                <w:szCs w:val="28"/>
              </w:rPr>
              <w:t>0</w:t>
            </w:r>
          </w:p>
        </w:tc>
        <w:tc>
          <w:tcPr>
            <w:tcW w:w="283" w:type="dxa"/>
          </w:tcPr>
          <w:p w14:paraId="07FF69F7"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C90E9B1" w14:textId="5C7B4132" w:rsidR="00F82B0C" w:rsidRPr="002E3B38" w:rsidRDefault="001E6FEB"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4</w:t>
            </w:r>
            <w:r w:rsidR="000D0A48" w:rsidRPr="002E3B38">
              <w:rPr>
                <w:rFonts w:ascii="Browallia New" w:eastAsia="Arial Unicode MS" w:hAnsi="Browallia New" w:cs="Browallia New"/>
                <w:sz w:val="28"/>
                <w:szCs w:val="28"/>
                <w:lang w:val="en-GB"/>
              </w:rPr>
              <w:t>,</w:t>
            </w:r>
            <w:r w:rsidR="00C153D0" w:rsidRPr="002E3B38">
              <w:rPr>
                <w:rFonts w:ascii="Browallia New" w:eastAsia="Arial Unicode MS" w:hAnsi="Browallia New" w:cs="Browallia New"/>
                <w:sz w:val="28"/>
                <w:szCs w:val="28"/>
                <w:lang w:val="en-GB"/>
              </w:rPr>
              <w:t>386</w:t>
            </w:r>
            <w:r w:rsidR="000D0A48" w:rsidRPr="002E3B38">
              <w:rPr>
                <w:rFonts w:ascii="Browallia New" w:eastAsia="Arial Unicode MS" w:hAnsi="Browallia New" w:cs="Browallia New"/>
                <w:sz w:val="28"/>
                <w:szCs w:val="28"/>
                <w:lang w:val="en-GB"/>
              </w:rPr>
              <w:t>,</w:t>
            </w:r>
            <w:r w:rsidR="00C153D0" w:rsidRPr="002E3B38">
              <w:rPr>
                <w:rFonts w:ascii="Browallia New" w:eastAsia="Arial Unicode MS" w:hAnsi="Browallia New" w:cs="Browallia New"/>
                <w:sz w:val="28"/>
                <w:szCs w:val="28"/>
                <w:lang w:val="en-GB"/>
              </w:rPr>
              <w:t>759</w:t>
            </w:r>
          </w:p>
        </w:tc>
        <w:tc>
          <w:tcPr>
            <w:tcW w:w="236" w:type="dxa"/>
          </w:tcPr>
          <w:p w14:paraId="0E6217A7"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643207F4" w14:textId="167ADC08"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5</w:t>
            </w:r>
            <w:r w:rsidR="00A71DF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131</w:t>
            </w:r>
            <w:r w:rsidR="00A71DF1"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490</w:t>
            </w:r>
          </w:p>
        </w:tc>
        <w:tc>
          <w:tcPr>
            <w:tcW w:w="283" w:type="dxa"/>
          </w:tcPr>
          <w:p w14:paraId="6E6814DF"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29F5AB2B" w14:textId="2F74F727"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C2B40">
              <w:rPr>
                <w:rFonts w:ascii="Browallia New" w:hAnsi="Browallia New" w:cs="Browallia New"/>
                <w:sz w:val="28"/>
                <w:szCs w:val="28"/>
              </w:rPr>
              <w:t>3</w:t>
            </w:r>
            <w:r w:rsidR="00B76336" w:rsidRPr="002E3B38">
              <w:rPr>
                <w:rFonts w:ascii="Browallia New" w:hAnsi="Browallia New" w:cs="Browallia New"/>
                <w:sz w:val="28"/>
                <w:szCs w:val="28"/>
              </w:rPr>
              <w:t>,</w:t>
            </w:r>
            <w:r w:rsidRPr="004C2B40">
              <w:rPr>
                <w:rFonts w:ascii="Browallia New" w:hAnsi="Browallia New" w:cs="Browallia New"/>
                <w:sz w:val="28"/>
                <w:szCs w:val="28"/>
              </w:rPr>
              <w:t>000</w:t>
            </w:r>
            <w:r w:rsidR="00B76336" w:rsidRPr="002E3B38">
              <w:rPr>
                <w:rFonts w:ascii="Browallia New" w:hAnsi="Browallia New" w:cs="Browallia New"/>
                <w:sz w:val="28"/>
                <w:szCs w:val="28"/>
              </w:rPr>
              <w:t>,</w:t>
            </w:r>
            <w:r w:rsidRPr="004C2B40">
              <w:rPr>
                <w:rFonts w:ascii="Browallia New" w:hAnsi="Browallia New" w:cs="Browallia New"/>
                <w:sz w:val="28"/>
                <w:szCs w:val="28"/>
              </w:rPr>
              <w:t>000</w:t>
            </w:r>
          </w:p>
        </w:tc>
      </w:tr>
      <w:tr w:rsidR="00F82B0C" w:rsidRPr="002E3B38" w14:paraId="7838E1FD" w14:textId="77777777" w:rsidTr="00BC746D">
        <w:trPr>
          <w:cantSplit/>
        </w:trPr>
        <w:tc>
          <w:tcPr>
            <w:tcW w:w="3249" w:type="dxa"/>
            <w:vAlign w:val="bottom"/>
          </w:tcPr>
          <w:p w14:paraId="344843D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รายได้อื่น</w:t>
            </w:r>
          </w:p>
        </w:tc>
        <w:tc>
          <w:tcPr>
            <w:tcW w:w="1276" w:type="dxa"/>
            <w:vAlign w:val="bottom"/>
          </w:tcPr>
          <w:p w14:paraId="535F1E9D" w14:textId="04A89780"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125</w:t>
            </w:r>
            <w:r w:rsidR="00B76336"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701</w:t>
            </w:r>
          </w:p>
        </w:tc>
        <w:tc>
          <w:tcPr>
            <w:tcW w:w="283" w:type="dxa"/>
          </w:tcPr>
          <w:p w14:paraId="03265DE2"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tcPr>
          <w:p w14:paraId="71EC4957" w14:textId="2F9CE48B" w:rsidR="00F82B0C" w:rsidRPr="002E3B38" w:rsidRDefault="00864534"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bidi="ar-SA"/>
              </w:rPr>
            </w:pPr>
            <w:r w:rsidRPr="002E3B38">
              <w:rPr>
                <w:rFonts w:ascii="Browallia New" w:eastAsia="Arial Unicode MS" w:hAnsi="Browallia New" w:cs="Browallia New"/>
                <w:sz w:val="28"/>
                <w:szCs w:val="28"/>
                <w:lang w:val="en-GB" w:bidi="ar-SA"/>
              </w:rPr>
              <w:t xml:space="preserve">       </w:t>
            </w:r>
            <w:r w:rsidR="00CA1837" w:rsidRPr="002E3B38">
              <w:rPr>
                <w:rFonts w:ascii="Browallia New" w:eastAsia="Arial Unicode MS" w:hAnsi="Browallia New" w:cs="Browallia New"/>
                <w:sz w:val="28"/>
                <w:szCs w:val="28"/>
                <w:lang w:val="en-GB" w:bidi="ar-SA"/>
              </w:rPr>
              <w:t>-</w:t>
            </w:r>
          </w:p>
        </w:tc>
        <w:tc>
          <w:tcPr>
            <w:tcW w:w="236" w:type="dxa"/>
          </w:tcPr>
          <w:p w14:paraId="10C68F30"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2C6FE34E" w14:textId="7BB2E138"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4C2B40">
              <w:rPr>
                <w:rFonts w:ascii="Browallia New" w:eastAsia="Arial Unicode MS" w:hAnsi="Browallia New" w:cs="Browallia New"/>
                <w:sz w:val="28"/>
                <w:szCs w:val="28"/>
              </w:rPr>
              <w:t>125</w:t>
            </w:r>
            <w:r w:rsidR="00165BC8" w:rsidRPr="002E3B38">
              <w:rPr>
                <w:rFonts w:ascii="Browallia New" w:eastAsia="Arial Unicode MS" w:hAnsi="Browallia New" w:cs="Browallia New"/>
                <w:sz w:val="28"/>
                <w:szCs w:val="28"/>
                <w:lang w:val="en-GB"/>
              </w:rPr>
              <w:t>,</w:t>
            </w:r>
            <w:r w:rsidRPr="004C2B40">
              <w:rPr>
                <w:rFonts w:ascii="Browallia New" w:eastAsia="Arial Unicode MS" w:hAnsi="Browallia New" w:cs="Browallia New"/>
                <w:sz w:val="28"/>
                <w:szCs w:val="28"/>
              </w:rPr>
              <w:t>701</w:t>
            </w:r>
          </w:p>
        </w:tc>
        <w:tc>
          <w:tcPr>
            <w:tcW w:w="283" w:type="dxa"/>
          </w:tcPr>
          <w:p w14:paraId="5B6FEA05"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6F71B4FB" w14:textId="5A7E517D" w:rsidR="00F82B0C" w:rsidRPr="002E3B38" w:rsidRDefault="00864534"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bidi="ar-SA"/>
              </w:rPr>
              <w:t xml:space="preserve">       </w:t>
            </w:r>
            <w:r w:rsidR="00CA1837" w:rsidRPr="002E3B38">
              <w:rPr>
                <w:rFonts w:ascii="Browallia New" w:eastAsia="Arial Unicode MS" w:hAnsi="Browallia New" w:cs="Browallia New"/>
                <w:sz w:val="28"/>
                <w:szCs w:val="28"/>
                <w:lang w:val="en-GB" w:bidi="ar-SA"/>
              </w:rPr>
              <w:t>-</w:t>
            </w:r>
          </w:p>
        </w:tc>
      </w:tr>
      <w:tr w:rsidR="00F82B0C" w:rsidRPr="002E3B38" w14:paraId="7997CBBD" w14:textId="77777777" w:rsidTr="00BC746D">
        <w:trPr>
          <w:cantSplit/>
        </w:trPr>
        <w:tc>
          <w:tcPr>
            <w:tcW w:w="3249" w:type="dxa"/>
            <w:vAlign w:val="bottom"/>
          </w:tcPr>
          <w:p w14:paraId="39429AD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รายได้จากการขายลิขสิทธิ์เพลง</w:t>
            </w:r>
          </w:p>
        </w:tc>
        <w:tc>
          <w:tcPr>
            <w:tcW w:w="1276" w:type="dxa"/>
            <w:vAlign w:val="bottom"/>
          </w:tcPr>
          <w:p w14:paraId="4B3A6A7E" w14:textId="02A61B84" w:rsidR="00F82B0C" w:rsidRPr="002E3B38" w:rsidRDefault="007A4FD7"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1B143573"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71532FCD" w14:textId="4727438E" w:rsidR="00F82B0C" w:rsidRPr="002E3B38" w:rsidRDefault="00864534"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bidi="ar-SA"/>
              </w:rPr>
            </w:pPr>
            <w:r w:rsidRPr="002E3B38">
              <w:rPr>
                <w:rFonts w:ascii="Browallia New" w:eastAsia="Arial Unicode MS" w:hAnsi="Browallia New" w:cs="Browallia New"/>
                <w:sz w:val="28"/>
                <w:szCs w:val="28"/>
                <w:lang w:val="en-GB" w:bidi="ar-SA"/>
              </w:rPr>
              <w:t xml:space="preserve">       </w:t>
            </w:r>
            <w:r w:rsidR="00CA1837" w:rsidRPr="002E3B38">
              <w:rPr>
                <w:rFonts w:ascii="Browallia New" w:eastAsia="Arial Unicode MS" w:hAnsi="Browallia New" w:cs="Browallia New"/>
                <w:sz w:val="28"/>
                <w:szCs w:val="28"/>
                <w:lang w:val="en-GB" w:bidi="ar-SA"/>
              </w:rPr>
              <w:t>-</w:t>
            </w:r>
          </w:p>
        </w:tc>
        <w:tc>
          <w:tcPr>
            <w:tcW w:w="236" w:type="dxa"/>
          </w:tcPr>
          <w:p w14:paraId="1F5DC010"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vAlign w:val="bottom"/>
          </w:tcPr>
          <w:p w14:paraId="6A9DF190" w14:textId="66A81F92" w:rsidR="00F82B0C" w:rsidRPr="002E3B38" w:rsidRDefault="00864534"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bidi="ar-SA"/>
              </w:rPr>
              <w:t xml:space="preserve">       </w:t>
            </w:r>
            <w:r w:rsidR="00CA1837" w:rsidRPr="002E3B38">
              <w:rPr>
                <w:rFonts w:ascii="Browallia New" w:eastAsia="Arial Unicode MS" w:hAnsi="Browallia New" w:cs="Browallia New"/>
                <w:sz w:val="28"/>
                <w:szCs w:val="28"/>
                <w:lang w:val="en-GB" w:bidi="ar-SA"/>
              </w:rPr>
              <w:t>-</w:t>
            </w:r>
          </w:p>
        </w:tc>
        <w:tc>
          <w:tcPr>
            <w:tcW w:w="283" w:type="dxa"/>
          </w:tcPr>
          <w:p w14:paraId="484913A7"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3683CE8D" w14:textId="4D907092" w:rsidR="00F82B0C" w:rsidRPr="002E3B38" w:rsidRDefault="006C1A7E"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2E3B38">
              <w:rPr>
                <w:rFonts w:ascii="Browallia New" w:hAnsi="Browallia New" w:cs="Browallia New"/>
                <w:sz w:val="28"/>
                <w:szCs w:val="28"/>
              </w:rPr>
              <w:t>1,5</w:t>
            </w:r>
            <w:r w:rsidR="00B364A7" w:rsidRPr="002E3B38">
              <w:rPr>
                <w:rFonts w:ascii="Browallia New" w:hAnsi="Browallia New" w:cs="Browallia New"/>
                <w:sz w:val="28"/>
                <w:szCs w:val="28"/>
              </w:rPr>
              <w:t>90,000</w:t>
            </w:r>
            <w:r w:rsidR="001C2E00" w:rsidRPr="002E3B38">
              <w:rPr>
                <w:rFonts w:ascii="Browallia New" w:hAnsi="Browallia New" w:cs="Browallia New"/>
                <w:sz w:val="28"/>
                <w:szCs w:val="28"/>
              </w:rPr>
              <w:t>,000</w:t>
            </w:r>
          </w:p>
        </w:tc>
      </w:tr>
      <w:tr w:rsidR="0029232C" w:rsidRPr="002E3B38" w14:paraId="161D1189" w14:textId="77777777" w:rsidTr="00BC746D">
        <w:trPr>
          <w:cantSplit/>
        </w:trPr>
        <w:tc>
          <w:tcPr>
            <w:tcW w:w="3249" w:type="dxa"/>
            <w:vAlign w:val="bottom"/>
          </w:tcPr>
          <w:p w14:paraId="4999D82D" w14:textId="4A046FDA" w:rsidR="0029232C" w:rsidRPr="002E3B38" w:rsidRDefault="0068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ต้นทุน</w:t>
            </w:r>
            <w:r w:rsidR="00A95B9A" w:rsidRPr="002E3B38">
              <w:rPr>
                <w:rFonts w:ascii="Browallia New" w:eastAsia="Arial Unicode MS" w:hAnsi="Browallia New" w:cs="Browallia New"/>
                <w:sz w:val="28"/>
                <w:szCs w:val="28"/>
                <w:cs/>
              </w:rPr>
              <w:t>จากการขายลิขสิทธิ์เพลง</w:t>
            </w:r>
          </w:p>
        </w:tc>
        <w:tc>
          <w:tcPr>
            <w:tcW w:w="1276" w:type="dxa"/>
          </w:tcPr>
          <w:p w14:paraId="2E07036A" w14:textId="0E730098" w:rsidR="0029232C" w:rsidRPr="002E3B38" w:rsidRDefault="007A4FD7"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bidi="ar-SA"/>
              </w:rPr>
              <w:t xml:space="preserve">       -</w:t>
            </w:r>
          </w:p>
        </w:tc>
        <w:tc>
          <w:tcPr>
            <w:tcW w:w="283" w:type="dxa"/>
          </w:tcPr>
          <w:p w14:paraId="5E1AB932" w14:textId="77777777" w:rsidR="0029232C" w:rsidRPr="002E3B38" w:rsidRDefault="0029232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tcPr>
          <w:p w14:paraId="423F9C24" w14:textId="639FDE12" w:rsidR="0029232C" w:rsidRPr="002E3B38" w:rsidRDefault="00BD31C5"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lang w:val="en-GB" w:bidi="ar-SA"/>
              </w:rPr>
            </w:pPr>
            <w:r w:rsidRPr="002E3B38">
              <w:rPr>
                <w:rFonts w:ascii="Browallia New" w:eastAsia="Arial Unicode MS" w:hAnsi="Browallia New" w:cs="Browallia New"/>
                <w:sz w:val="28"/>
                <w:szCs w:val="28"/>
                <w:lang w:val="en-GB" w:bidi="ar-SA"/>
              </w:rPr>
              <w:t xml:space="preserve">       -</w:t>
            </w:r>
          </w:p>
        </w:tc>
        <w:tc>
          <w:tcPr>
            <w:tcW w:w="236" w:type="dxa"/>
          </w:tcPr>
          <w:p w14:paraId="1D55D6EA" w14:textId="77777777" w:rsidR="0029232C" w:rsidRPr="002E3B38" w:rsidRDefault="0029232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01228D94" w14:textId="2A6FCEBC" w:rsidR="0029232C" w:rsidRPr="002E3B38" w:rsidRDefault="00C67BA7"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bidi="ar-SA"/>
              </w:rPr>
              <w:t xml:space="preserve">       </w:t>
            </w:r>
            <w:r w:rsidRPr="002E3B38">
              <w:rPr>
                <w:rFonts w:ascii="Browallia New" w:eastAsia="Arial Unicode MS" w:hAnsi="Browallia New" w:cs="Browallia New"/>
                <w:sz w:val="28"/>
                <w:szCs w:val="28"/>
              </w:rPr>
              <w:t>-</w:t>
            </w:r>
          </w:p>
        </w:tc>
        <w:tc>
          <w:tcPr>
            <w:tcW w:w="283" w:type="dxa"/>
          </w:tcPr>
          <w:p w14:paraId="259E0D95" w14:textId="77777777" w:rsidR="0029232C" w:rsidRPr="002E3B38" w:rsidRDefault="0029232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3B7BC40E" w14:textId="0C307774" w:rsidR="0029232C" w:rsidRPr="002E3B38" w:rsidRDefault="0020761E"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21,951,043</w:t>
            </w:r>
          </w:p>
        </w:tc>
      </w:tr>
      <w:tr w:rsidR="00F82B0C" w:rsidRPr="002E3B38" w14:paraId="68CBB806" w14:textId="77777777" w:rsidTr="00BC746D">
        <w:trPr>
          <w:cantSplit/>
        </w:trPr>
        <w:tc>
          <w:tcPr>
            <w:tcW w:w="3249" w:type="dxa"/>
            <w:vAlign w:val="bottom"/>
          </w:tcPr>
          <w:p w14:paraId="4F700DA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eastAsia="Arial Unicode MS" w:hAnsi="Browallia New" w:cs="Browallia New"/>
                <w:sz w:val="28"/>
                <w:szCs w:val="28"/>
                <w:cs/>
              </w:rPr>
              <w:t>ต้นทุนขายและให้บริการ</w:t>
            </w:r>
          </w:p>
        </w:tc>
        <w:tc>
          <w:tcPr>
            <w:tcW w:w="1276" w:type="dxa"/>
            <w:vAlign w:val="bottom"/>
          </w:tcPr>
          <w:p w14:paraId="18C92447" w14:textId="093A0965" w:rsidR="00F82B0C" w:rsidRPr="002E3B38" w:rsidRDefault="00F12225"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57</w:t>
            </w:r>
            <w:r w:rsidR="00C16482" w:rsidRPr="002E3B38">
              <w:rPr>
                <w:rFonts w:ascii="Browallia New" w:eastAsia="Arial Unicode MS" w:hAnsi="Browallia New" w:cs="Browallia New"/>
                <w:sz w:val="28"/>
                <w:szCs w:val="28"/>
                <w:lang w:val="en-GB"/>
              </w:rPr>
              <w:t>,</w:t>
            </w:r>
            <w:r w:rsidR="002275F9" w:rsidRPr="002E3B38">
              <w:rPr>
                <w:rFonts w:ascii="Browallia New" w:eastAsia="Arial Unicode MS" w:hAnsi="Browallia New" w:cs="Browallia New"/>
                <w:sz w:val="28"/>
                <w:szCs w:val="28"/>
                <w:lang w:val="en-GB"/>
              </w:rPr>
              <w:t>558</w:t>
            </w:r>
            <w:r w:rsidR="00C16482" w:rsidRPr="002E3B38">
              <w:rPr>
                <w:rFonts w:ascii="Browallia New" w:eastAsia="Arial Unicode MS" w:hAnsi="Browallia New" w:cs="Browallia New"/>
                <w:sz w:val="28"/>
                <w:szCs w:val="28"/>
                <w:lang w:val="en-GB"/>
              </w:rPr>
              <w:t>,</w:t>
            </w:r>
            <w:r w:rsidR="002275F9" w:rsidRPr="002E3B38">
              <w:rPr>
                <w:rFonts w:ascii="Browallia New" w:eastAsia="Arial Unicode MS" w:hAnsi="Browallia New" w:cs="Browallia New"/>
                <w:sz w:val="28"/>
                <w:szCs w:val="28"/>
                <w:lang w:val="en-GB"/>
              </w:rPr>
              <w:t>658</w:t>
            </w:r>
          </w:p>
        </w:tc>
        <w:tc>
          <w:tcPr>
            <w:tcW w:w="283" w:type="dxa"/>
          </w:tcPr>
          <w:p w14:paraId="77817262"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3C0E1B74" w14:textId="55311A9F" w:rsidR="00F82B0C" w:rsidRPr="002E3B38" w:rsidRDefault="00C153D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35</w:t>
            </w:r>
            <w:r w:rsidR="00C16482" w:rsidRPr="002E3B38">
              <w:rPr>
                <w:rFonts w:ascii="Browallia New" w:eastAsia="Arial Unicode MS" w:hAnsi="Browallia New" w:cs="Browallia New"/>
                <w:sz w:val="28"/>
                <w:szCs w:val="28"/>
                <w:lang w:val="en-GB"/>
              </w:rPr>
              <w:t>,</w:t>
            </w:r>
            <w:r w:rsidR="004C2B40" w:rsidRPr="004C2B40">
              <w:rPr>
                <w:rFonts w:ascii="Browallia New" w:eastAsia="Arial Unicode MS" w:hAnsi="Browallia New" w:cs="Browallia New"/>
                <w:sz w:val="28"/>
                <w:szCs w:val="28"/>
              </w:rPr>
              <w:t>0</w:t>
            </w:r>
            <w:r w:rsidR="00640A65" w:rsidRPr="002E3B38">
              <w:rPr>
                <w:rFonts w:ascii="Browallia New" w:eastAsia="Arial Unicode MS" w:hAnsi="Browallia New" w:cs="Browallia New"/>
                <w:sz w:val="28"/>
                <w:szCs w:val="28"/>
                <w:lang w:val="en-GB"/>
              </w:rPr>
              <w:t>59</w:t>
            </w:r>
            <w:r w:rsidR="00C16482" w:rsidRPr="002E3B38">
              <w:rPr>
                <w:rFonts w:ascii="Browallia New" w:eastAsia="Arial Unicode MS" w:hAnsi="Browallia New" w:cs="Browallia New"/>
                <w:sz w:val="28"/>
                <w:szCs w:val="28"/>
                <w:lang w:val="en-GB"/>
              </w:rPr>
              <w:t>,</w:t>
            </w:r>
            <w:r w:rsidR="00640A65" w:rsidRPr="002E3B38">
              <w:rPr>
                <w:rFonts w:ascii="Browallia New" w:eastAsia="Arial Unicode MS" w:hAnsi="Browallia New" w:cs="Browallia New"/>
                <w:sz w:val="28"/>
                <w:szCs w:val="28"/>
                <w:lang w:val="en-GB"/>
              </w:rPr>
              <w:t>675</w:t>
            </w:r>
          </w:p>
        </w:tc>
        <w:tc>
          <w:tcPr>
            <w:tcW w:w="236" w:type="dxa"/>
          </w:tcPr>
          <w:p w14:paraId="044002BE"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26B5DF15" w14:textId="332CFFCF" w:rsidR="00F82B0C" w:rsidRPr="002E3B38" w:rsidRDefault="00864534" w:rsidP="001E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lang w:val="en-GB" w:bidi="ar-SA"/>
              </w:rPr>
              <w:t xml:space="preserve">       </w:t>
            </w:r>
            <w:r w:rsidR="00A1598F" w:rsidRPr="002E3B38">
              <w:rPr>
                <w:rFonts w:ascii="Browallia New" w:eastAsia="Arial Unicode MS" w:hAnsi="Browallia New" w:cs="Browallia New"/>
                <w:sz w:val="28"/>
                <w:szCs w:val="28"/>
              </w:rPr>
              <w:t>-</w:t>
            </w:r>
          </w:p>
        </w:tc>
        <w:tc>
          <w:tcPr>
            <w:tcW w:w="283" w:type="dxa"/>
          </w:tcPr>
          <w:p w14:paraId="2A3BFAFA"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5A181432" w14:textId="2EC68246" w:rsidR="00F82B0C" w:rsidRPr="002E3B38" w:rsidRDefault="004C2B4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C2B40">
              <w:rPr>
                <w:rFonts w:ascii="Browallia New" w:hAnsi="Browallia New" w:cs="Browallia New"/>
                <w:sz w:val="28"/>
                <w:szCs w:val="28"/>
              </w:rPr>
              <w:t>2</w:t>
            </w:r>
            <w:r w:rsidR="00A1598F" w:rsidRPr="002E3B38">
              <w:rPr>
                <w:rFonts w:ascii="Browallia New" w:hAnsi="Browallia New" w:cs="Browallia New"/>
                <w:sz w:val="28"/>
                <w:szCs w:val="28"/>
              </w:rPr>
              <w:t>,</w:t>
            </w:r>
            <w:r w:rsidRPr="004C2B40">
              <w:rPr>
                <w:rFonts w:ascii="Browallia New" w:hAnsi="Browallia New" w:cs="Browallia New"/>
                <w:sz w:val="28"/>
                <w:szCs w:val="28"/>
              </w:rPr>
              <w:t>801</w:t>
            </w:r>
            <w:r w:rsidR="00A1598F" w:rsidRPr="002E3B38">
              <w:rPr>
                <w:rFonts w:ascii="Browallia New" w:hAnsi="Browallia New" w:cs="Browallia New"/>
                <w:sz w:val="28"/>
                <w:szCs w:val="28"/>
              </w:rPr>
              <w:t>,</w:t>
            </w:r>
            <w:r w:rsidRPr="004C2B40">
              <w:rPr>
                <w:rFonts w:ascii="Browallia New" w:hAnsi="Browallia New" w:cs="Browallia New"/>
                <w:sz w:val="28"/>
                <w:szCs w:val="28"/>
              </w:rPr>
              <w:t>548</w:t>
            </w:r>
          </w:p>
        </w:tc>
      </w:tr>
      <w:tr w:rsidR="00F82B0C" w:rsidRPr="002E3B38" w14:paraId="0E24C2AD" w14:textId="77777777" w:rsidTr="00BC746D">
        <w:trPr>
          <w:cantSplit/>
        </w:trPr>
        <w:tc>
          <w:tcPr>
            <w:tcW w:w="3249" w:type="dxa"/>
            <w:vAlign w:val="bottom"/>
          </w:tcPr>
          <w:p w14:paraId="6A5FB3A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eastAsia="Arial Unicode MS" w:hAnsi="Browallia New" w:cs="Browallia New"/>
                <w:sz w:val="28"/>
                <w:szCs w:val="28"/>
                <w:cs/>
              </w:rPr>
              <w:t>ค่าใช้จ่ายในการขายและบริหาร</w:t>
            </w:r>
          </w:p>
        </w:tc>
        <w:tc>
          <w:tcPr>
            <w:tcW w:w="1276" w:type="dxa"/>
            <w:vAlign w:val="bottom"/>
          </w:tcPr>
          <w:p w14:paraId="747C79C4" w14:textId="32664857" w:rsidR="00F82B0C" w:rsidRPr="002E3B38" w:rsidRDefault="00D679E0"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149,080,279</w:t>
            </w:r>
          </w:p>
        </w:tc>
        <w:tc>
          <w:tcPr>
            <w:tcW w:w="283" w:type="dxa"/>
          </w:tcPr>
          <w:p w14:paraId="66583B74"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1EDB6AB" w14:textId="60748CEF" w:rsidR="00F82B0C" w:rsidRPr="002E3B38" w:rsidRDefault="00CF0E56"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w:t>
            </w:r>
            <w:r w:rsidR="005D40E5" w:rsidRPr="002E3B38">
              <w:rPr>
                <w:rFonts w:ascii="Browallia New" w:eastAsia="Arial Unicode MS" w:hAnsi="Browallia New" w:cs="Browallia New"/>
                <w:sz w:val="28"/>
                <w:szCs w:val="28"/>
                <w:lang w:val="en-GB"/>
              </w:rPr>
              <w:t>6</w:t>
            </w:r>
            <w:r w:rsidRPr="002E3B38">
              <w:rPr>
                <w:rFonts w:ascii="Browallia New" w:eastAsia="Arial Unicode MS" w:hAnsi="Browallia New" w:cs="Browallia New"/>
                <w:sz w:val="28"/>
                <w:szCs w:val="28"/>
                <w:lang w:val="en-GB"/>
              </w:rPr>
              <w:t>1,</w:t>
            </w:r>
            <w:r w:rsidR="00EB6A2D" w:rsidRPr="002E3B38">
              <w:rPr>
                <w:rFonts w:ascii="Browallia New" w:eastAsia="Arial Unicode MS" w:hAnsi="Browallia New" w:cs="Browallia New"/>
                <w:sz w:val="28"/>
                <w:szCs w:val="28"/>
                <w:lang w:val="en-GB"/>
              </w:rPr>
              <w:t>801</w:t>
            </w:r>
            <w:r w:rsidRPr="002E3B38">
              <w:rPr>
                <w:rFonts w:ascii="Browallia New" w:eastAsia="Arial Unicode MS" w:hAnsi="Browallia New" w:cs="Browallia New"/>
                <w:sz w:val="28"/>
                <w:szCs w:val="28"/>
                <w:lang w:val="en-GB"/>
              </w:rPr>
              <w:t>,</w:t>
            </w:r>
            <w:r w:rsidR="00EB6A2D" w:rsidRPr="002E3B38">
              <w:rPr>
                <w:rFonts w:ascii="Browallia New" w:eastAsia="Arial Unicode MS" w:hAnsi="Browallia New" w:cs="Browallia New"/>
                <w:sz w:val="28"/>
                <w:szCs w:val="28"/>
                <w:lang w:val="en-GB"/>
              </w:rPr>
              <w:t>701</w:t>
            </w:r>
          </w:p>
        </w:tc>
        <w:tc>
          <w:tcPr>
            <w:tcW w:w="236" w:type="dxa"/>
          </w:tcPr>
          <w:p w14:paraId="77859CAD"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5BD8A1E4" w14:textId="55898C54" w:rsidR="00F82B0C" w:rsidRPr="002E3B38" w:rsidRDefault="0024499E"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85,838,001</w:t>
            </w:r>
          </w:p>
        </w:tc>
        <w:tc>
          <w:tcPr>
            <w:tcW w:w="283" w:type="dxa"/>
          </w:tcPr>
          <w:p w14:paraId="20C78A36"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220E000D" w14:textId="57227C75" w:rsidR="00F82B0C" w:rsidRPr="002E3B38" w:rsidRDefault="00187DB2"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89</w:t>
            </w:r>
            <w:r w:rsidR="00DA63DF" w:rsidRPr="002E3B38">
              <w:rPr>
                <w:rFonts w:ascii="Browallia New" w:hAnsi="Browallia New" w:cs="Browallia New"/>
                <w:sz w:val="28"/>
                <w:szCs w:val="28"/>
              </w:rPr>
              <w:t>,</w:t>
            </w:r>
            <w:r w:rsidRPr="002E3B38">
              <w:rPr>
                <w:rFonts w:ascii="Browallia New" w:hAnsi="Browallia New" w:cs="Browallia New"/>
                <w:sz w:val="28"/>
                <w:szCs w:val="28"/>
              </w:rPr>
              <w:t>789</w:t>
            </w:r>
            <w:r w:rsidR="00DA63DF" w:rsidRPr="002E3B38">
              <w:rPr>
                <w:rFonts w:ascii="Browallia New" w:hAnsi="Browallia New" w:cs="Browallia New"/>
                <w:sz w:val="28"/>
                <w:szCs w:val="28"/>
              </w:rPr>
              <w:t>,</w:t>
            </w:r>
            <w:r w:rsidRPr="002E3B38">
              <w:rPr>
                <w:rFonts w:ascii="Browallia New" w:hAnsi="Browallia New" w:cs="Browallia New"/>
                <w:sz w:val="28"/>
                <w:szCs w:val="28"/>
              </w:rPr>
              <w:t>810</w:t>
            </w:r>
          </w:p>
        </w:tc>
      </w:tr>
      <w:tr w:rsidR="00F82B0C" w:rsidRPr="002E3B38" w14:paraId="3866483D" w14:textId="77777777" w:rsidTr="00BC746D">
        <w:trPr>
          <w:cantSplit/>
        </w:trPr>
        <w:tc>
          <w:tcPr>
            <w:tcW w:w="3249" w:type="dxa"/>
            <w:vAlign w:val="bottom"/>
          </w:tcPr>
          <w:p w14:paraId="334D130E" w14:textId="517D3A5E"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eastAsia="Arial Unicode MS" w:hAnsi="Browallia New" w:cs="Browallia New"/>
                <w:sz w:val="28"/>
                <w:szCs w:val="28"/>
                <w:cs/>
              </w:rPr>
              <w:t>ต้นทุนทางการเงิน</w:t>
            </w:r>
            <w:r w:rsidR="006A5924" w:rsidRPr="002E3B38">
              <w:rPr>
                <w:rFonts w:ascii="Browallia New" w:hAnsi="Browallia New" w:cs="Browallia New"/>
                <w:sz w:val="28"/>
                <w:szCs w:val="28"/>
                <w:cs/>
              </w:rPr>
              <w:t>ดอกเบี้ยจ่าย</w:t>
            </w:r>
          </w:p>
        </w:tc>
        <w:tc>
          <w:tcPr>
            <w:tcW w:w="1276" w:type="dxa"/>
            <w:vAlign w:val="bottom"/>
          </w:tcPr>
          <w:p w14:paraId="2EE0E05F" w14:textId="5D2A9DA0" w:rsidR="00F82B0C" w:rsidRPr="002E3B38" w:rsidRDefault="00855C69"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24,937,182</w:t>
            </w:r>
          </w:p>
        </w:tc>
        <w:tc>
          <w:tcPr>
            <w:tcW w:w="283" w:type="dxa"/>
          </w:tcPr>
          <w:p w14:paraId="040C5FA7"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vAlign w:val="bottom"/>
          </w:tcPr>
          <w:p w14:paraId="69BE338D" w14:textId="5606EB2E" w:rsidR="00F82B0C" w:rsidRPr="002E3B38" w:rsidRDefault="006077DA"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w:t>
            </w:r>
            <w:r w:rsidR="006A5924" w:rsidRPr="002E3B38">
              <w:rPr>
                <w:rFonts w:ascii="Browallia New" w:eastAsia="Arial Unicode MS" w:hAnsi="Browallia New" w:cs="Browallia New"/>
                <w:sz w:val="28"/>
                <w:szCs w:val="28"/>
                <w:lang w:val="en-GB"/>
              </w:rPr>
              <w:t>7</w:t>
            </w:r>
            <w:r w:rsidRPr="002E3B38">
              <w:rPr>
                <w:rFonts w:ascii="Browallia New" w:eastAsia="Arial Unicode MS" w:hAnsi="Browallia New" w:cs="Browallia New"/>
                <w:sz w:val="28"/>
                <w:szCs w:val="28"/>
                <w:lang w:val="en-GB"/>
              </w:rPr>
              <w:t>,1</w:t>
            </w:r>
            <w:r w:rsidR="006A5924" w:rsidRPr="002E3B38">
              <w:rPr>
                <w:rFonts w:ascii="Browallia New" w:eastAsia="Arial Unicode MS" w:hAnsi="Browallia New" w:cs="Browallia New"/>
                <w:sz w:val="28"/>
                <w:szCs w:val="28"/>
                <w:lang w:val="en-GB"/>
              </w:rPr>
              <w:t>28</w:t>
            </w:r>
            <w:r w:rsidRPr="002E3B38">
              <w:rPr>
                <w:rFonts w:ascii="Browallia New" w:eastAsia="Arial Unicode MS" w:hAnsi="Browallia New" w:cs="Browallia New"/>
                <w:sz w:val="28"/>
                <w:szCs w:val="28"/>
                <w:lang w:val="en-GB"/>
              </w:rPr>
              <w:t>,</w:t>
            </w:r>
            <w:r w:rsidR="0002236C" w:rsidRPr="002E3B38">
              <w:rPr>
                <w:rFonts w:ascii="Browallia New" w:eastAsia="Arial Unicode MS" w:hAnsi="Browallia New" w:cs="Browallia New"/>
                <w:sz w:val="28"/>
                <w:szCs w:val="28"/>
                <w:lang w:val="en-GB"/>
              </w:rPr>
              <w:t>840</w:t>
            </w:r>
          </w:p>
        </w:tc>
        <w:tc>
          <w:tcPr>
            <w:tcW w:w="236" w:type="dxa"/>
          </w:tcPr>
          <w:p w14:paraId="40CC96AB"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tcPr>
          <w:p w14:paraId="03BCEDEC" w14:textId="6BA8F6B9" w:rsidR="00F82B0C" w:rsidRPr="002E3B38" w:rsidRDefault="00B50F9E"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11,974,625</w:t>
            </w:r>
          </w:p>
        </w:tc>
        <w:tc>
          <w:tcPr>
            <w:tcW w:w="283" w:type="dxa"/>
          </w:tcPr>
          <w:p w14:paraId="02003B5F" w14:textId="77777777" w:rsidR="00F82B0C" w:rsidRPr="002E3B38" w:rsidRDefault="00F82B0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5DF26DAC" w14:textId="6FB6D0EA" w:rsidR="00F82B0C" w:rsidRPr="002E3B38" w:rsidRDefault="00187DB2"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12</w:t>
            </w:r>
            <w:r w:rsidR="002736A9" w:rsidRPr="002E3B38">
              <w:rPr>
                <w:rFonts w:ascii="Browallia New" w:hAnsi="Browallia New" w:cs="Browallia New"/>
                <w:sz w:val="28"/>
                <w:szCs w:val="28"/>
              </w:rPr>
              <w:t>,</w:t>
            </w:r>
            <w:r w:rsidR="00994F22" w:rsidRPr="002E3B38">
              <w:rPr>
                <w:rFonts w:ascii="Browallia New" w:hAnsi="Browallia New" w:cs="Browallia New"/>
                <w:sz w:val="28"/>
                <w:szCs w:val="28"/>
              </w:rPr>
              <w:t>949</w:t>
            </w:r>
            <w:r w:rsidR="002736A9" w:rsidRPr="002E3B38">
              <w:rPr>
                <w:rFonts w:ascii="Browallia New" w:hAnsi="Browallia New" w:cs="Browallia New"/>
                <w:sz w:val="28"/>
                <w:szCs w:val="28"/>
              </w:rPr>
              <w:t>,</w:t>
            </w:r>
            <w:r w:rsidR="00B834E8" w:rsidRPr="002E3B38">
              <w:rPr>
                <w:rFonts w:ascii="Browallia New" w:hAnsi="Browallia New" w:cs="Browallia New"/>
                <w:sz w:val="28"/>
                <w:szCs w:val="28"/>
              </w:rPr>
              <w:t>379</w:t>
            </w:r>
          </w:p>
        </w:tc>
      </w:tr>
      <w:tr w:rsidR="0002236C" w:rsidRPr="002E3B38" w14:paraId="327E08C9" w14:textId="77777777" w:rsidTr="0028491E">
        <w:trPr>
          <w:cantSplit/>
        </w:trPr>
        <w:tc>
          <w:tcPr>
            <w:tcW w:w="3249" w:type="dxa"/>
            <w:vAlign w:val="bottom"/>
          </w:tcPr>
          <w:p w14:paraId="7F498463" w14:textId="765296DD" w:rsidR="0002236C" w:rsidRPr="002E3B38" w:rsidRDefault="0002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sidRPr="002E3B38">
              <w:rPr>
                <w:rFonts w:ascii="Browallia New" w:eastAsia="Arial Unicode MS" w:hAnsi="Browallia New" w:cs="Browallia New"/>
                <w:sz w:val="28"/>
                <w:szCs w:val="28"/>
                <w:cs/>
              </w:rPr>
              <w:t>ค่าตอบแทนผู้บริหาร</w:t>
            </w:r>
          </w:p>
        </w:tc>
        <w:tc>
          <w:tcPr>
            <w:tcW w:w="1276" w:type="dxa"/>
            <w:shd w:val="clear" w:color="auto" w:fill="auto"/>
            <w:vAlign w:val="bottom"/>
          </w:tcPr>
          <w:p w14:paraId="4268BB08" w14:textId="6357028E" w:rsidR="0002236C" w:rsidRPr="002E3B38" w:rsidRDefault="00A54235"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rPr>
            </w:pPr>
            <w:r w:rsidRPr="002E3B38">
              <w:rPr>
                <w:rFonts w:ascii="Browallia New" w:eastAsia="Arial Unicode MS" w:hAnsi="Browallia New" w:cs="Browallia New"/>
                <w:sz w:val="28"/>
                <w:szCs w:val="28"/>
              </w:rPr>
              <w:t>196,013,394</w:t>
            </w:r>
          </w:p>
        </w:tc>
        <w:tc>
          <w:tcPr>
            <w:tcW w:w="283" w:type="dxa"/>
            <w:shd w:val="clear" w:color="auto" w:fill="auto"/>
          </w:tcPr>
          <w:p w14:paraId="46DBFF7E" w14:textId="77777777" w:rsidR="0002236C" w:rsidRPr="002E3B38" w:rsidRDefault="0002236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325" w:type="dxa"/>
            <w:shd w:val="clear" w:color="auto" w:fill="auto"/>
            <w:vAlign w:val="bottom"/>
          </w:tcPr>
          <w:p w14:paraId="00E55999" w14:textId="138670B8" w:rsidR="0002236C" w:rsidRPr="002E3B38" w:rsidRDefault="001F4A4D"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lang w:val="en-GB"/>
              </w:rPr>
              <w:t>213,489,301</w:t>
            </w:r>
          </w:p>
        </w:tc>
        <w:tc>
          <w:tcPr>
            <w:tcW w:w="236" w:type="dxa"/>
            <w:shd w:val="clear" w:color="auto" w:fill="auto"/>
          </w:tcPr>
          <w:p w14:paraId="79AAE75E" w14:textId="77777777" w:rsidR="0002236C" w:rsidRPr="002E3B38" w:rsidRDefault="0002236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p>
        </w:tc>
        <w:tc>
          <w:tcPr>
            <w:tcW w:w="1294" w:type="dxa"/>
            <w:shd w:val="clear" w:color="auto" w:fill="auto"/>
          </w:tcPr>
          <w:p w14:paraId="2C7B0879" w14:textId="7A4EA4ED" w:rsidR="0002236C" w:rsidRPr="002E3B38" w:rsidRDefault="00F8725B"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lang w:val="en-GB"/>
              </w:rPr>
            </w:pPr>
            <w:r w:rsidRPr="002E3B38">
              <w:rPr>
                <w:rFonts w:ascii="Browallia New" w:eastAsia="Arial Unicode MS" w:hAnsi="Browallia New" w:cs="Browallia New"/>
                <w:sz w:val="28"/>
                <w:szCs w:val="28"/>
              </w:rPr>
              <w:t xml:space="preserve">98,485,100 </w:t>
            </w:r>
            <w:r w:rsidR="00C67BA7" w:rsidRPr="002E3B38">
              <w:rPr>
                <w:rFonts w:ascii="Browallia New" w:eastAsia="Arial Unicode MS" w:hAnsi="Browallia New" w:cs="Browallia New"/>
                <w:sz w:val="28"/>
                <w:szCs w:val="28"/>
              </w:rPr>
              <w:t xml:space="preserve">        </w:t>
            </w:r>
          </w:p>
        </w:tc>
        <w:tc>
          <w:tcPr>
            <w:tcW w:w="283" w:type="dxa"/>
          </w:tcPr>
          <w:p w14:paraId="0700CAA0" w14:textId="77777777" w:rsidR="0002236C" w:rsidRPr="002E3B38" w:rsidRDefault="0002236C"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10" w:type="dxa"/>
            <w:gridSpan w:val="2"/>
            <w:vAlign w:val="bottom"/>
          </w:tcPr>
          <w:p w14:paraId="446A063C" w14:textId="7F29F8BE" w:rsidR="0002236C" w:rsidRPr="002E3B38" w:rsidRDefault="001B1849" w:rsidP="0080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99,316,526</w:t>
            </w:r>
          </w:p>
        </w:tc>
      </w:tr>
    </w:tbl>
    <w:p w14:paraId="1B3FF336" w14:textId="77777777" w:rsidR="00803B46" w:rsidRPr="002E3B38" w:rsidRDefault="00803B46"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7F8973B" w14:textId="1AF9F9BD" w:rsidR="00D13209" w:rsidRPr="002E3B38" w:rsidRDefault="006421E4" w:rsidP="009B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E3B38">
        <w:rPr>
          <w:rFonts w:ascii="Browallia New" w:hAnsi="Browallia New" w:cs="Browallia New"/>
          <w:sz w:val="28"/>
          <w:szCs w:val="28"/>
          <w:cs/>
        </w:rPr>
        <w:br w:type="page"/>
      </w:r>
    </w:p>
    <w:p w14:paraId="04451925" w14:textId="2DB76CA3"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E3B38">
        <w:rPr>
          <w:rFonts w:ascii="Browallia New" w:hAnsi="Browallia New" w:cs="Browallia New"/>
          <w:sz w:val="28"/>
          <w:szCs w:val="28"/>
          <w:cs/>
        </w:rPr>
        <w:lastRenderedPageBreak/>
        <w:t>ยอดคงเหลือกับบุคคลและ</w:t>
      </w:r>
      <w:r w:rsidR="00D6690D" w:rsidRPr="002E3B38">
        <w:rPr>
          <w:rFonts w:ascii="Browallia New" w:hAnsi="Browallia New" w:cs="Browallia New"/>
          <w:sz w:val="28"/>
          <w:szCs w:val="28"/>
          <w:cs/>
        </w:rPr>
        <w:t>กิจ</w:t>
      </w:r>
      <w:r w:rsidR="00A673FA" w:rsidRPr="002E3B38">
        <w:rPr>
          <w:rFonts w:ascii="Browallia New" w:hAnsi="Browallia New" w:cs="Browallia New"/>
          <w:sz w:val="28"/>
          <w:szCs w:val="28"/>
          <w:cs/>
        </w:rPr>
        <w:t>การ</w:t>
      </w:r>
      <w:r w:rsidR="00775B9A" w:rsidRPr="002E3B38">
        <w:rPr>
          <w:rFonts w:ascii="Browallia New" w:hAnsi="Browallia New" w:cs="Browallia New"/>
          <w:sz w:val="28"/>
          <w:szCs w:val="28"/>
          <w:cs/>
        </w:rPr>
        <w:t>ที่เกี่ยวข้องกัน</w:t>
      </w:r>
      <w:r w:rsidRPr="002E3B38">
        <w:rPr>
          <w:rFonts w:ascii="Browallia New" w:hAnsi="Browallia New" w:cs="Browallia New"/>
          <w:sz w:val="28"/>
          <w:szCs w:val="28"/>
          <w:cs/>
        </w:rPr>
        <w:t xml:space="preserve"> ณ วันที่ </w:t>
      </w:r>
      <w:r w:rsidR="00747590" w:rsidRPr="002E3B38">
        <w:rPr>
          <w:rFonts w:ascii="Browallia New" w:hAnsi="Browallia New" w:cs="Browallia New"/>
          <w:sz w:val="28"/>
          <w:szCs w:val="28"/>
          <w:lang w:val="en-GB"/>
        </w:rPr>
        <w:t>31</w:t>
      </w:r>
      <w:r w:rsidR="00747590" w:rsidRPr="002E3B38">
        <w:rPr>
          <w:rFonts w:ascii="Browallia New" w:hAnsi="Browallia New" w:cs="Browallia New"/>
          <w:sz w:val="28"/>
          <w:szCs w:val="28"/>
          <w:cs/>
          <w:lang w:val="en-GB"/>
        </w:rPr>
        <w:t xml:space="preserve"> ธันวาคม </w:t>
      </w:r>
      <w:r w:rsidRPr="002E3B38">
        <w:rPr>
          <w:rFonts w:ascii="Browallia New" w:hAnsi="Browallia New" w:cs="Browallia New"/>
          <w:sz w:val="28"/>
          <w:szCs w:val="28"/>
        </w:rPr>
        <w:t>2567</w:t>
      </w:r>
      <w:r w:rsidRPr="002E3B38">
        <w:rPr>
          <w:rFonts w:ascii="Browallia New" w:hAnsi="Browallia New" w:cs="Browallia New"/>
          <w:sz w:val="28"/>
          <w:szCs w:val="28"/>
          <w:cs/>
        </w:rPr>
        <w:t xml:space="preserve"> มีดังนี้</w:t>
      </w:r>
    </w:p>
    <w:p w14:paraId="69E24381"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69" w:type="dxa"/>
        <w:tblInd w:w="351" w:type="dxa"/>
        <w:tblLayout w:type="fixed"/>
        <w:tblLook w:val="0000" w:firstRow="0" w:lastRow="0" w:firstColumn="0" w:lastColumn="0" w:noHBand="0" w:noVBand="0"/>
      </w:tblPr>
      <w:tblGrid>
        <w:gridCol w:w="10"/>
        <w:gridCol w:w="3416"/>
        <w:gridCol w:w="9"/>
        <w:gridCol w:w="1214"/>
        <w:gridCol w:w="7"/>
        <w:gridCol w:w="236"/>
        <w:gridCol w:w="7"/>
        <w:gridCol w:w="1218"/>
        <w:gridCol w:w="8"/>
        <w:gridCol w:w="245"/>
        <w:gridCol w:w="1223"/>
        <w:gridCol w:w="245"/>
        <w:gridCol w:w="1231"/>
      </w:tblGrid>
      <w:tr w:rsidR="00F82B0C" w:rsidRPr="002E3B38" w14:paraId="1590DAC9" w14:textId="77777777" w:rsidTr="008D6877">
        <w:trPr>
          <w:cantSplit/>
          <w:tblHeader/>
        </w:trPr>
        <w:tc>
          <w:tcPr>
            <w:tcW w:w="3426" w:type="dxa"/>
            <w:gridSpan w:val="2"/>
          </w:tcPr>
          <w:p w14:paraId="2844AC5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643" w:type="dxa"/>
            <w:gridSpan w:val="11"/>
          </w:tcPr>
          <w:p w14:paraId="6D955954" w14:textId="1A0431B4"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eastAsia="th-TH"/>
              </w:rPr>
              <w:t>บาท)</w:t>
            </w:r>
          </w:p>
        </w:tc>
      </w:tr>
      <w:tr w:rsidR="00F82B0C" w:rsidRPr="002E3B38" w14:paraId="4D0B14DC" w14:textId="77777777" w:rsidTr="008D6877">
        <w:trPr>
          <w:cantSplit/>
          <w:tblHeader/>
        </w:trPr>
        <w:tc>
          <w:tcPr>
            <w:tcW w:w="3426" w:type="dxa"/>
            <w:gridSpan w:val="2"/>
          </w:tcPr>
          <w:p w14:paraId="712620D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1" w:type="dxa"/>
            <w:gridSpan w:val="6"/>
            <w:tcBorders>
              <w:bottom w:val="single" w:sz="4" w:space="0" w:color="auto"/>
            </w:tcBorders>
          </w:tcPr>
          <w:p w14:paraId="5EC5DCEC" w14:textId="56ADC78E"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E3B38">
              <w:rPr>
                <w:rFonts w:ascii="Browallia New" w:hAnsi="Browallia New" w:cs="Browallia New"/>
                <w:sz w:val="28"/>
                <w:szCs w:val="28"/>
                <w:cs/>
              </w:rPr>
              <w:t>งบการเงินรวม</w:t>
            </w:r>
          </w:p>
        </w:tc>
        <w:tc>
          <w:tcPr>
            <w:tcW w:w="253" w:type="dxa"/>
            <w:gridSpan w:val="2"/>
          </w:tcPr>
          <w:p w14:paraId="67B9324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99" w:type="dxa"/>
            <w:gridSpan w:val="3"/>
            <w:tcBorders>
              <w:bottom w:val="single" w:sz="4" w:space="0" w:color="auto"/>
            </w:tcBorders>
          </w:tcPr>
          <w:p w14:paraId="46C9F6BA" w14:textId="199A6585"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E3B38">
              <w:rPr>
                <w:rFonts w:ascii="Browallia New" w:hAnsi="Browallia New" w:cs="Browallia New"/>
                <w:sz w:val="28"/>
                <w:szCs w:val="28"/>
                <w:cs/>
              </w:rPr>
              <w:t>งบการเงินเฉพาะบริษัท</w:t>
            </w:r>
          </w:p>
        </w:tc>
      </w:tr>
      <w:tr w:rsidR="00F82B0C" w:rsidRPr="002E3B38" w14:paraId="1080F2C9" w14:textId="77777777">
        <w:trPr>
          <w:cantSplit/>
          <w:tblHeader/>
        </w:trPr>
        <w:tc>
          <w:tcPr>
            <w:tcW w:w="3426" w:type="dxa"/>
            <w:gridSpan w:val="2"/>
          </w:tcPr>
          <w:p w14:paraId="3D2C2D37" w14:textId="77777777" w:rsidR="00F82B0C" w:rsidRPr="002E3B38" w:rsidRDefault="00F82B0C">
            <w:pPr>
              <w:pStyle w:val="a0"/>
              <w:tabs>
                <w:tab w:val="clear" w:pos="360"/>
                <w:tab w:val="clear" w:pos="720"/>
                <w:tab w:val="clear" w:pos="1080"/>
                <w:tab w:val="left" w:pos="540"/>
              </w:tabs>
              <w:rPr>
                <w:rFonts w:ascii="Browallia New" w:hAnsi="Browallia New" w:cs="Browallia New"/>
                <w:lang w:val="en-GB"/>
              </w:rPr>
            </w:pPr>
          </w:p>
        </w:tc>
        <w:tc>
          <w:tcPr>
            <w:tcW w:w="1223" w:type="dxa"/>
            <w:gridSpan w:val="2"/>
            <w:tcBorders>
              <w:top w:val="single" w:sz="4" w:space="0" w:color="auto"/>
              <w:bottom w:val="single" w:sz="4" w:space="0" w:color="auto"/>
            </w:tcBorders>
            <w:vAlign w:val="bottom"/>
          </w:tcPr>
          <w:p w14:paraId="62CF6308" w14:textId="6AB897AB" w:rsidR="00F82B0C" w:rsidRPr="002E3B38" w:rsidRDefault="00747590">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lang w:val="en-GB"/>
              </w:rPr>
              <w:t xml:space="preserve"> ธันวาคม </w:t>
            </w:r>
            <w:r w:rsidR="00F82B0C" w:rsidRPr="002E3B38">
              <w:rPr>
                <w:rFonts w:ascii="Browallia New" w:eastAsia="SimSun" w:hAnsi="Browallia New" w:cs="Browallia New"/>
                <w:sz w:val="28"/>
                <w:szCs w:val="28"/>
              </w:rPr>
              <w:t>2567</w:t>
            </w:r>
          </w:p>
        </w:tc>
        <w:tc>
          <w:tcPr>
            <w:tcW w:w="243" w:type="dxa"/>
            <w:gridSpan w:val="2"/>
            <w:tcBorders>
              <w:top w:val="single" w:sz="4" w:space="0" w:color="auto"/>
            </w:tcBorders>
            <w:vAlign w:val="bottom"/>
          </w:tcPr>
          <w:p w14:paraId="491711C2"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225" w:type="dxa"/>
            <w:gridSpan w:val="2"/>
            <w:tcBorders>
              <w:top w:val="single" w:sz="4" w:space="0" w:color="auto"/>
              <w:bottom w:val="single" w:sz="4" w:space="0" w:color="auto"/>
            </w:tcBorders>
            <w:vAlign w:val="bottom"/>
          </w:tcPr>
          <w:p w14:paraId="15110FE1"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c>
          <w:tcPr>
            <w:tcW w:w="253" w:type="dxa"/>
            <w:gridSpan w:val="2"/>
            <w:vAlign w:val="bottom"/>
          </w:tcPr>
          <w:p w14:paraId="4A9ADA64"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223" w:type="dxa"/>
            <w:tcBorders>
              <w:bottom w:val="single" w:sz="4" w:space="0" w:color="auto"/>
            </w:tcBorders>
            <w:vAlign w:val="bottom"/>
          </w:tcPr>
          <w:p w14:paraId="31B91C40" w14:textId="5D318370" w:rsidR="00F82B0C" w:rsidRPr="002E3B38" w:rsidRDefault="00747590">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hAnsi="Browallia New" w:cs="Browallia New"/>
                <w:sz w:val="28"/>
                <w:szCs w:val="28"/>
                <w:lang w:val="en-GB"/>
              </w:rPr>
              <w:t>31</w:t>
            </w:r>
            <w:r w:rsidRPr="002E3B38">
              <w:rPr>
                <w:rFonts w:ascii="Browallia New" w:hAnsi="Browallia New" w:cs="Browallia New"/>
                <w:sz w:val="28"/>
                <w:szCs w:val="28"/>
                <w:cs/>
                <w:lang w:val="en-GB"/>
              </w:rPr>
              <w:t xml:space="preserve"> ธันวาคม </w:t>
            </w:r>
            <w:r w:rsidR="00F82B0C" w:rsidRPr="002E3B38">
              <w:rPr>
                <w:rFonts w:ascii="Browallia New" w:eastAsia="SimSun" w:hAnsi="Browallia New" w:cs="Browallia New"/>
                <w:sz w:val="28"/>
                <w:szCs w:val="28"/>
              </w:rPr>
              <w:t>2567</w:t>
            </w:r>
          </w:p>
        </w:tc>
        <w:tc>
          <w:tcPr>
            <w:tcW w:w="245" w:type="dxa"/>
            <w:tcBorders>
              <w:top w:val="single" w:sz="4" w:space="0" w:color="auto"/>
            </w:tcBorders>
            <w:vAlign w:val="bottom"/>
          </w:tcPr>
          <w:p w14:paraId="257D88A3"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5BEF9055"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r>
      <w:tr w:rsidR="00F82B0C" w:rsidRPr="002E3B38" w14:paraId="3F2FD510" w14:textId="77777777">
        <w:trPr>
          <w:cantSplit/>
          <w:tblHeader/>
        </w:trPr>
        <w:tc>
          <w:tcPr>
            <w:tcW w:w="3426" w:type="dxa"/>
            <w:gridSpan w:val="2"/>
            <w:vAlign w:val="bottom"/>
          </w:tcPr>
          <w:p w14:paraId="3DEEBDB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3" w:type="dxa"/>
            <w:gridSpan w:val="2"/>
            <w:vAlign w:val="bottom"/>
          </w:tcPr>
          <w:p w14:paraId="0AF023B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3997EDD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148C255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5F80C14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983E91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0491A32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622BA39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0150C8FD" w14:textId="77777777">
        <w:trPr>
          <w:cantSplit/>
        </w:trPr>
        <w:tc>
          <w:tcPr>
            <w:tcW w:w="3426" w:type="dxa"/>
            <w:gridSpan w:val="2"/>
            <w:vAlign w:val="bottom"/>
          </w:tcPr>
          <w:p w14:paraId="290D8E4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ลูกหนี้การค้า</w:t>
            </w:r>
          </w:p>
        </w:tc>
        <w:tc>
          <w:tcPr>
            <w:tcW w:w="1223" w:type="dxa"/>
            <w:gridSpan w:val="2"/>
            <w:vAlign w:val="bottom"/>
          </w:tcPr>
          <w:p w14:paraId="0818B80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3758A3C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5E90152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58898AA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F984B8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009682B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92165F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58E961FB" w14:textId="77777777">
        <w:trPr>
          <w:cantSplit/>
          <w:trHeight w:val="135"/>
        </w:trPr>
        <w:tc>
          <w:tcPr>
            <w:tcW w:w="3426" w:type="dxa"/>
            <w:gridSpan w:val="2"/>
            <w:vAlign w:val="bottom"/>
          </w:tcPr>
          <w:p w14:paraId="133B493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บริษัทย่อย</w:t>
            </w:r>
          </w:p>
        </w:tc>
        <w:tc>
          <w:tcPr>
            <w:tcW w:w="1223" w:type="dxa"/>
            <w:gridSpan w:val="2"/>
          </w:tcPr>
          <w:p w14:paraId="6475C1FA" w14:textId="646E5792" w:rsidR="00F82B0C" w:rsidRPr="002E3B38" w:rsidRDefault="00BA5D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149F777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Pr>
          <w:p w14:paraId="44B74D20"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53" w:type="dxa"/>
            <w:gridSpan w:val="2"/>
          </w:tcPr>
          <w:p w14:paraId="47169B3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494E7277" w14:textId="356796F4" w:rsidR="00F82B0C" w:rsidRPr="002E3B38" w:rsidRDefault="004C0D4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651,</w:t>
            </w:r>
            <w:r w:rsidR="00FF29E0" w:rsidRPr="002E3B38">
              <w:rPr>
                <w:rFonts w:ascii="Browallia New" w:hAnsi="Browallia New" w:cs="Browallia New"/>
                <w:sz w:val="28"/>
                <w:szCs w:val="28"/>
              </w:rPr>
              <w:t>776,870</w:t>
            </w:r>
          </w:p>
        </w:tc>
        <w:tc>
          <w:tcPr>
            <w:tcW w:w="245" w:type="dxa"/>
          </w:tcPr>
          <w:p w14:paraId="618A0A0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07AED336" w14:textId="6BBEE345"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rPr>
              <w:t>611,312</w:t>
            </w:r>
            <w:r w:rsidR="00FF29E0" w:rsidRPr="002E3B38">
              <w:rPr>
                <w:rFonts w:ascii="Browallia New" w:hAnsi="Browallia New" w:cs="Browallia New"/>
                <w:sz w:val="28"/>
                <w:szCs w:val="28"/>
              </w:rPr>
              <w:t>,427</w:t>
            </w:r>
          </w:p>
        </w:tc>
      </w:tr>
      <w:tr w:rsidR="00F82B0C" w:rsidRPr="002E3B38" w14:paraId="1DF81CDA" w14:textId="77777777">
        <w:trPr>
          <w:cantSplit/>
          <w:trHeight w:val="135"/>
        </w:trPr>
        <w:tc>
          <w:tcPr>
            <w:tcW w:w="3426" w:type="dxa"/>
            <w:gridSpan w:val="2"/>
            <w:vAlign w:val="bottom"/>
          </w:tcPr>
          <w:p w14:paraId="0C60D03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บริษัทย่อยทางอ้อม</w:t>
            </w:r>
          </w:p>
        </w:tc>
        <w:tc>
          <w:tcPr>
            <w:tcW w:w="1223" w:type="dxa"/>
            <w:gridSpan w:val="2"/>
          </w:tcPr>
          <w:p w14:paraId="791FEB39" w14:textId="78225952" w:rsidR="00F82B0C" w:rsidRPr="002E3B38" w:rsidRDefault="00BA5D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588FDA7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Pr>
          <w:p w14:paraId="21BD3C09"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53" w:type="dxa"/>
            <w:gridSpan w:val="2"/>
          </w:tcPr>
          <w:p w14:paraId="73B4E43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7DA3B545" w14:textId="2BD8AC51" w:rsidR="00F82B0C" w:rsidRPr="002E3B38" w:rsidRDefault="004E7F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9,</w:t>
            </w:r>
            <w:r w:rsidR="00391302" w:rsidRPr="002E3B38">
              <w:rPr>
                <w:rFonts w:ascii="Browallia New" w:hAnsi="Browallia New" w:cs="Browallia New"/>
                <w:sz w:val="28"/>
                <w:szCs w:val="28"/>
              </w:rPr>
              <w:t>127</w:t>
            </w:r>
            <w:r w:rsidR="002511E4" w:rsidRPr="002E3B38">
              <w:rPr>
                <w:rFonts w:ascii="Browallia New" w:hAnsi="Browallia New" w:cs="Browallia New"/>
                <w:sz w:val="28"/>
                <w:szCs w:val="28"/>
              </w:rPr>
              <w:t>,463</w:t>
            </w:r>
          </w:p>
        </w:tc>
        <w:tc>
          <w:tcPr>
            <w:tcW w:w="245" w:type="dxa"/>
          </w:tcPr>
          <w:p w14:paraId="0C6E073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74167E4C" w14:textId="5C68063C" w:rsidR="00F82B0C" w:rsidRPr="002E3B38" w:rsidRDefault="00251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2,540,415</w:t>
            </w:r>
          </w:p>
        </w:tc>
      </w:tr>
      <w:tr w:rsidR="00F82B0C" w:rsidRPr="002E3B38" w14:paraId="26C714D8" w14:textId="77777777">
        <w:trPr>
          <w:cantSplit/>
          <w:trHeight w:val="135"/>
        </w:trPr>
        <w:tc>
          <w:tcPr>
            <w:tcW w:w="3426" w:type="dxa"/>
            <w:gridSpan w:val="2"/>
            <w:vAlign w:val="bottom"/>
          </w:tcPr>
          <w:p w14:paraId="04A1540B" w14:textId="45ACCCCB"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3" w:type="dxa"/>
            <w:gridSpan w:val="2"/>
            <w:tcBorders>
              <w:bottom w:val="single" w:sz="4" w:space="0" w:color="auto"/>
            </w:tcBorders>
          </w:tcPr>
          <w:p w14:paraId="3C21E38B" w14:textId="5C2A4B2C" w:rsidR="00F82B0C" w:rsidRPr="002E3B38" w:rsidRDefault="00AD41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254,472</w:t>
            </w:r>
          </w:p>
        </w:tc>
        <w:tc>
          <w:tcPr>
            <w:tcW w:w="243" w:type="dxa"/>
            <w:gridSpan w:val="2"/>
          </w:tcPr>
          <w:p w14:paraId="7B23122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bottom w:val="single" w:sz="4" w:space="0" w:color="auto"/>
            </w:tcBorders>
            <w:vAlign w:val="bottom"/>
          </w:tcPr>
          <w:p w14:paraId="0B7C4706" w14:textId="1CBE32B1" w:rsidR="00F82B0C" w:rsidRPr="002E3B38" w:rsidRDefault="00AD419C" w:rsidP="00AD41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584,263</w:t>
            </w:r>
          </w:p>
        </w:tc>
        <w:tc>
          <w:tcPr>
            <w:tcW w:w="253" w:type="dxa"/>
            <w:gridSpan w:val="2"/>
          </w:tcPr>
          <w:p w14:paraId="39BD778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shd w:val="clear" w:color="auto" w:fill="auto"/>
          </w:tcPr>
          <w:p w14:paraId="349FB21D" w14:textId="0A959CEC" w:rsidR="00F82B0C" w:rsidRPr="002E3B38" w:rsidRDefault="00345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w:t>
            </w:r>
            <w:r w:rsidR="00EA1F24" w:rsidRPr="002E3B38">
              <w:rPr>
                <w:rFonts w:ascii="Browallia New" w:hAnsi="Browallia New" w:cs="Browallia New"/>
                <w:sz w:val="28"/>
                <w:szCs w:val="28"/>
              </w:rPr>
              <w:t>77</w:t>
            </w:r>
            <w:r w:rsidR="00B12111" w:rsidRPr="002E3B38">
              <w:rPr>
                <w:rFonts w:ascii="Browallia New" w:hAnsi="Browallia New" w:cs="Browallia New"/>
                <w:sz w:val="28"/>
                <w:szCs w:val="28"/>
              </w:rPr>
              <w:t>,</w:t>
            </w:r>
            <w:r w:rsidR="00EA1F24" w:rsidRPr="002E3B38">
              <w:rPr>
                <w:rFonts w:ascii="Browallia New" w:hAnsi="Browallia New" w:cs="Browallia New"/>
                <w:sz w:val="28"/>
                <w:szCs w:val="28"/>
              </w:rPr>
              <w:t>830</w:t>
            </w:r>
          </w:p>
        </w:tc>
        <w:tc>
          <w:tcPr>
            <w:tcW w:w="245" w:type="dxa"/>
            <w:shd w:val="clear" w:color="auto" w:fill="auto"/>
          </w:tcPr>
          <w:p w14:paraId="6D80D93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shd w:val="clear" w:color="auto" w:fill="auto"/>
            <w:vAlign w:val="bottom"/>
          </w:tcPr>
          <w:p w14:paraId="031A65FC"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F82B0C" w:rsidRPr="002E3B38" w14:paraId="17E2554C" w14:textId="77777777">
        <w:trPr>
          <w:cantSplit/>
          <w:trHeight w:val="135"/>
        </w:trPr>
        <w:tc>
          <w:tcPr>
            <w:tcW w:w="3426" w:type="dxa"/>
            <w:gridSpan w:val="2"/>
            <w:vAlign w:val="bottom"/>
          </w:tcPr>
          <w:p w14:paraId="3E7760F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w:t>
            </w:r>
          </w:p>
        </w:tc>
        <w:tc>
          <w:tcPr>
            <w:tcW w:w="1223" w:type="dxa"/>
            <w:gridSpan w:val="2"/>
            <w:tcBorders>
              <w:top w:val="single" w:sz="4" w:space="0" w:color="auto"/>
              <w:bottom w:val="single" w:sz="12" w:space="0" w:color="auto"/>
            </w:tcBorders>
          </w:tcPr>
          <w:p w14:paraId="04CF9A95" w14:textId="39663FAC" w:rsidR="00F82B0C" w:rsidRPr="002E3B38" w:rsidRDefault="00E104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254,472</w:t>
            </w:r>
          </w:p>
        </w:tc>
        <w:tc>
          <w:tcPr>
            <w:tcW w:w="243" w:type="dxa"/>
            <w:gridSpan w:val="2"/>
          </w:tcPr>
          <w:p w14:paraId="2B69F81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top w:val="single" w:sz="4" w:space="0" w:color="auto"/>
              <w:bottom w:val="single" w:sz="12" w:space="0" w:color="auto"/>
            </w:tcBorders>
            <w:vAlign w:val="bottom"/>
          </w:tcPr>
          <w:p w14:paraId="1B600392" w14:textId="67773075"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2E3B38">
              <w:rPr>
                <w:rFonts w:ascii="Browallia New" w:hAnsi="Browallia New" w:cs="Browallia New"/>
                <w:sz w:val="28"/>
                <w:szCs w:val="28"/>
              </w:rPr>
              <w:t>584</w:t>
            </w:r>
            <w:r w:rsidR="00AD419C" w:rsidRPr="002E3B38">
              <w:rPr>
                <w:rFonts w:ascii="Browallia New" w:hAnsi="Browallia New" w:cs="Browallia New"/>
                <w:sz w:val="28"/>
                <w:szCs w:val="28"/>
              </w:rPr>
              <w:t>,263</w:t>
            </w:r>
          </w:p>
        </w:tc>
        <w:tc>
          <w:tcPr>
            <w:tcW w:w="253" w:type="dxa"/>
            <w:gridSpan w:val="2"/>
          </w:tcPr>
          <w:p w14:paraId="4D75B0C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370AEF93" w14:textId="7B562B74" w:rsidR="00F82B0C" w:rsidRPr="002E3B38" w:rsidRDefault="00EA1F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661,082,163</w:t>
            </w:r>
          </w:p>
        </w:tc>
        <w:tc>
          <w:tcPr>
            <w:tcW w:w="245" w:type="dxa"/>
          </w:tcPr>
          <w:p w14:paraId="39959FD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3C22A35F" w14:textId="5AAC647C"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613</w:t>
            </w:r>
            <w:r w:rsidRPr="002E3B38">
              <w:rPr>
                <w:rFonts w:ascii="Browallia New" w:hAnsi="Browallia New" w:cs="Browallia New"/>
                <w:sz w:val="28"/>
                <w:szCs w:val="28"/>
                <w:lang w:val="en-GB"/>
              </w:rPr>
              <w:t>,</w:t>
            </w:r>
            <w:r w:rsidRPr="002E3B38">
              <w:rPr>
                <w:rFonts w:ascii="Browallia New" w:hAnsi="Browallia New" w:cs="Browallia New"/>
                <w:sz w:val="28"/>
                <w:szCs w:val="28"/>
              </w:rPr>
              <w:t>85</w:t>
            </w:r>
            <w:r w:rsidR="00064054" w:rsidRPr="002E3B38">
              <w:rPr>
                <w:rFonts w:ascii="Browallia New" w:hAnsi="Browallia New" w:cs="Browallia New"/>
                <w:sz w:val="28"/>
                <w:szCs w:val="28"/>
              </w:rPr>
              <w:t>2</w:t>
            </w:r>
            <w:r w:rsidR="000140C2" w:rsidRPr="002E3B38">
              <w:rPr>
                <w:rFonts w:ascii="Browallia New" w:hAnsi="Browallia New" w:cs="Browallia New"/>
                <w:sz w:val="28"/>
                <w:szCs w:val="28"/>
              </w:rPr>
              <w:t>,842</w:t>
            </w:r>
          </w:p>
        </w:tc>
      </w:tr>
      <w:tr w:rsidR="00F82B0C" w:rsidRPr="002E3B38" w14:paraId="758D0B61" w14:textId="77777777">
        <w:trPr>
          <w:cantSplit/>
        </w:trPr>
        <w:tc>
          <w:tcPr>
            <w:tcW w:w="3426" w:type="dxa"/>
            <w:gridSpan w:val="2"/>
            <w:vAlign w:val="bottom"/>
          </w:tcPr>
          <w:p w14:paraId="60EEF9A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3" w:type="dxa"/>
            <w:gridSpan w:val="2"/>
            <w:tcBorders>
              <w:top w:val="single" w:sz="12" w:space="0" w:color="auto"/>
            </w:tcBorders>
          </w:tcPr>
          <w:p w14:paraId="4AEC92F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70CE43D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12" w:space="0" w:color="auto"/>
            </w:tcBorders>
          </w:tcPr>
          <w:p w14:paraId="340DD84A"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53" w:type="dxa"/>
            <w:gridSpan w:val="2"/>
          </w:tcPr>
          <w:p w14:paraId="122F5D7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3E222647"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3F234F8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48AED0CC"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0FBE03A3" w14:textId="77777777">
        <w:trPr>
          <w:cantSplit/>
        </w:trPr>
        <w:tc>
          <w:tcPr>
            <w:tcW w:w="3426" w:type="dxa"/>
            <w:gridSpan w:val="2"/>
            <w:vAlign w:val="bottom"/>
          </w:tcPr>
          <w:p w14:paraId="3EFA904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ลูกหนี้อื่น</w:t>
            </w:r>
          </w:p>
        </w:tc>
        <w:tc>
          <w:tcPr>
            <w:tcW w:w="1223" w:type="dxa"/>
            <w:gridSpan w:val="2"/>
          </w:tcPr>
          <w:p w14:paraId="2D7EFB2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7B75891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Pr>
          <w:p w14:paraId="671A1318"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53" w:type="dxa"/>
            <w:gridSpan w:val="2"/>
          </w:tcPr>
          <w:p w14:paraId="6E5B7FC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474192AA"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39A4656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72D27ACD"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E3DE1" w:rsidRPr="002E3B38" w14:paraId="022414C6" w14:textId="77777777">
        <w:trPr>
          <w:cantSplit/>
        </w:trPr>
        <w:tc>
          <w:tcPr>
            <w:tcW w:w="3426" w:type="dxa"/>
            <w:gridSpan w:val="2"/>
            <w:vAlign w:val="bottom"/>
          </w:tcPr>
          <w:p w14:paraId="391D248B" w14:textId="00806938" w:rsidR="008E3DE1" w:rsidRPr="002E3B38" w:rsidRDefault="007D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sz w:val="28"/>
                <w:szCs w:val="28"/>
                <w:cs/>
              </w:rPr>
              <w:t>บริษัทย่อย</w:t>
            </w:r>
          </w:p>
        </w:tc>
        <w:tc>
          <w:tcPr>
            <w:tcW w:w="1223" w:type="dxa"/>
            <w:gridSpan w:val="2"/>
            <w:vAlign w:val="bottom"/>
          </w:tcPr>
          <w:p w14:paraId="2E0FC5EF" w14:textId="7943C510" w:rsidR="008E3DE1" w:rsidRPr="002E3B38" w:rsidRDefault="00A1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2E2928B5" w14:textId="77777777" w:rsidR="008E3DE1" w:rsidRPr="002E3B38" w:rsidRDefault="008E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7C0B7B25" w14:textId="0732E5DD" w:rsidR="008E3DE1" w:rsidRPr="002E3B38" w:rsidRDefault="00A110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53" w:type="dxa"/>
            <w:gridSpan w:val="2"/>
          </w:tcPr>
          <w:p w14:paraId="5F804103" w14:textId="77777777" w:rsidR="008E3DE1" w:rsidRPr="002E3B38" w:rsidRDefault="008E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564AF29F" w14:textId="06828253" w:rsidR="008E3DE1" w:rsidRPr="002E3B38" w:rsidRDefault="009F0C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724</w:t>
            </w:r>
            <w:r w:rsidR="00F519A6" w:rsidRPr="002E3B38">
              <w:rPr>
                <w:rFonts w:ascii="Browallia New" w:hAnsi="Browallia New" w:cs="Browallia New"/>
                <w:sz w:val="28"/>
                <w:szCs w:val="28"/>
                <w:lang w:val="en-GB"/>
              </w:rPr>
              <w:t>,422</w:t>
            </w:r>
          </w:p>
        </w:tc>
        <w:tc>
          <w:tcPr>
            <w:tcW w:w="245" w:type="dxa"/>
          </w:tcPr>
          <w:p w14:paraId="144A9222" w14:textId="77777777" w:rsidR="008E3DE1" w:rsidRPr="002E3B38" w:rsidRDefault="008E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vAlign w:val="bottom"/>
          </w:tcPr>
          <w:p w14:paraId="0BD4EA10" w14:textId="378EB85E" w:rsidR="008E3DE1" w:rsidRPr="002E3B38" w:rsidRDefault="00A1109A" w:rsidP="00A110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r>
      <w:tr w:rsidR="00F82B0C" w:rsidRPr="002E3B38" w14:paraId="1E171443" w14:textId="77777777" w:rsidTr="001F3B34">
        <w:trPr>
          <w:cantSplit/>
        </w:trPr>
        <w:tc>
          <w:tcPr>
            <w:tcW w:w="3426" w:type="dxa"/>
            <w:gridSpan w:val="2"/>
            <w:vAlign w:val="bottom"/>
          </w:tcPr>
          <w:p w14:paraId="079E2CC1" w14:textId="10ED9D3F"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3" w:type="dxa"/>
            <w:gridSpan w:val="2"/>
            <w:tcBorders>
              <w:bottom w:val="single" w:sz="4" w:space="0" w:color="auto"/>
            </w:tcBorders>
            <w:vAlign w:val="bottom"/>
          </w:tcPr>
          <w:p w14:paraId="5A27A5DA" w14:textId="7C8EC187" w:rsidR="00F82B0C" w:rsidRPr="002E3B38" w:rsidRDefault="0076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3,609</w:t>
            </w:r>
          </w:p>
        </w:tc>
        <w:tc>
          <w:tcPr>
            <w:tcW w:w="243" w:type="dxa"/>
            <w:gridSpan w:val="2"/>
          </w:tcPr>
          <w:p w14:paraId="3E128FC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bottom w:val="single" w:sz="4" w:space="0" w:color="auto"/>
            </w:tcBorders>
            <w:vAlign w:val="bottom"/>
          </w:tcPr>
          <w:p w14:paraId="6923DC73" w14:textId="4E88EC0C" w:rsidR="00F82B0C" w:rsidRPr="002E3B38" w:rsidRDefault="0076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2E3B38">
              <w:rPr>
                <w:rFonts w:ascii="Browallia New" w:hAnsi="Browallia New" w:cs="Browallia New"/>
                <w:sz w:val="28"/>
                <w:szCs w:val="28"/>
              </w:rPr>
              <w:t>1,346,950</w:t>
            </w:r>
          </w:p>
        </w:tc>
        <w:tc>
          <w:tcPr>
            <w:tcW w:w="253" w:type="dxa"/>
            <w:gridSpan w:val="2"/>
          </w:tcPr>
          <w:p w14:paraId="1FCD295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vAlign w:val="bottom"/>
          </w:tcPr>
          <w:p w14:paraId="1CB75788" w14:textId="4C30CF33" w:rsidR="00F82B0C" w:rsidRPr="002E3B38" w:rsidRDefault="00F5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3,609</w:t>
            </w:r>
          </w:p>
        </w:tc>
        <w:tc>
          <w:tcPr>
            <w:tcW w:w="245" w:type="dxa"/>
          </w:tcPr>
          <w:p w14:paraId="40A5B1F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tcPr>
          <w:p w14:paraId="2FA9BF27" w14:textId="09BFBECD" w:rsidR="00F82B0C" w:rsidRPr="002E3B38" w:rsidRDefault="009C4E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rPr>
              <w:t>6,459</w:t>
            </w:r>
          </w:p>
        </w:tc>
      </w:tr>
      <w:tr w:rsidR="00C3160B" w:rsidRPr="002E3B38" w14:paraId="14FC552D" w14:textId="77777777" w:rsidTr="001F3B34">
        <w:trPr>
          <w:cantSplit/>
        </w:trPr>
        <w:tc>
          <w:tcPr>
            <w:tcW w:w="3426" w:type="dxa"/>
            <w:gridSpan w:val="2"/>
            <w:vAlign w:val="bottom"/>
          </w:tcPr>
          <w:p w14:paraId="1C99E901" w14:textId="382ED530" w:rsidR="00C3160B" w:rsidRPr="002E3B38" w:rsidRDefault="001F3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w:t>
            </w:r>
          </w:p>
        </w:tc>
        <w:tc>
          <w:tcPr>
            <w:tcW w:w="1223" w:type="dxa"/>
            <w:gridSpan w:val="2"/>
            <w:tcBorders>
              <w:top w:val="single" w:sz="4" w:space="0" w:color="auto"/>
              <w:bottom w:val="single" w:sz="12" w:space="0" w:color="auto"/>
            </w:tcBorders>
            <w:vAlign w:val="bottom"/>
          </w:tcPr>
          <w:p w14:paraId="578C873B" w14:textId="00A44EF5" w:rsidR="00C3160B" w:rsidRPr="002E3B38" w:rsidRDefault="004C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4C2B40">
              <w:rPr>
                <w:rFonts w:ascii="Browallia New" w:hAnsi="Browallia New" w:cs="Browallia New"/>
                <w:sz w:val="28"/>
                <w:szCs w:val="28"/>
              </w:rPr>
              <w:t>3</w:t>
            </w:r>
            <w:r w:rsidR="008D0F4D" w:rsidRPr="002E3B38">
              <w:rPr>
                <w:rFonts w:ascii="Browallia New" w:hAnsi="Browallia New" w:cs="Browallia New"/>
                <w:sz w:val="28"/>
                <w:szCs w:val="28"/>
                <w:lang w:val="en-GB"/>
              </w:rPr>
              <w:t>,</w:t>
            </w:r>
            <w:r w:rsidRPr="004C2B40">
              <w:rPr>
                <w:rFonts w:ascii="Browallia New" w:hAnsi="Browallia New" w:cs="Browallia New"/>
                <w:sz w:val="28"/>
                <w:szCs w:val="28"/>
              </w:rPr>
              <w:t>609</w:t>
            </w:r>
          </w:p>
        </w:tc>
        <w:tc>
          <w:tcPr>
            <w:tcW w:w="243" w:type="dxa"/>
            <w:gridSpan w:val="2"/>
          </w:tcPr>
          <w:p w14:paraId="452CC14B" w14:textId="77777777" w:rsidR="00C3160B" w:rsidRPr="002E3B38" w:rsidRDefault="00C3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4" w:space="0" w:color="auto"/>
              <w:bottom w:val="single" w:sz="12" w:space="0" w:color="auto"/>
            </w:tcBorders>
            <w:vAlign w:val="bottom"/>
          </w:tcPr>
          <w:p w14:paraId="6100326F" w14:textId="4513C456" w:rsidR="00C3160B" w:rsidRPr="002E3B38" w:rsidRDefault="008D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2E3B38">
              <w:rPr>
                <w:rFonts w:ascii="Browallia New" w:hAnsi="Browallia New" w:cs="Browallia New"/>
                <w:sz w:val="28"/>
                <w:szCs w:val="28"/>
              </w:rPr>
              <w:t>1,346,950</w:t>
            </w:r>
          </w:p>
        </w:tc>
        <w:tc>
          <w:tcPr>
            <w:tcW w:w="253" w:type="dxa"/>
            <w:gridSpan w:val="2"/>
          </w:tcPr>
          <w:p w14:paraId="5F9BC482" w14:textId="77777777" w:rsidR="00C3160B" w:rsidRPr="002E3B38" w:rsidRDefault="00C3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vAlign w:val="bottom"/>
          </w:tcPr>
          <w:p w14:paraId="75CE968D" w14:textId="2C508F87" w:rsidR="00C3160B" w:rsidRPr="002E3B38" w:rsidRDefault="008D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728,031</w:t>
            </w:r>
          </w:p>
        </w:tc>
        <w:tc>
          <w:tcPr>
            <w:tcW w:w="245" w:type="dxa"/>
          </w:tcPr>
          <w:p w14:paraId="11728B92" w14:textId="77777777" w:rsidR="00C3160B" w:rsidRPr="002E3B38" w:rsidRDefault="00C3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2612CB0" w14:textId="6065450F" w:rsidR="00C3160B" w:rsidRPr="002E3B38" w:rsidRDefault="00B3656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6,459</w:t>
            </w:r>
          </w:p>
        </w:tc>
      </w:tr>
      <w:tr w:rsidR="00F82B0C" w:rsidRPr="002E3B38" w14:paraId="42F18A0E" w14:textId="77777777">
        <w:trPr>
          <w:cantSplit/>
        </w:trPr>
        <w:tc>
          <w:tcPr>
            <w:tcW w:w="3426" w:type="dxa"/>
            <w:gridSpan w:val="2"/>
            <w:vAlign w:val="bottom"/>
          </w:tcPr>
          <w:p w14:paraId="767100B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23" w:type="dxa"/>
            <w:gridSpan w:val="2"/>
          </w:tcPr>
          <w:p w14:paraId="6834628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3CB512B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099AB984"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53" w:type="dxa"/>
            <w:gridSpan w:val="2"/>
          </w:tcPr>
          <w:p w14:paraId="0FCBACB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13AC841A"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45" w:type="dxa"/>
          </w:tcPr>
          <w:p w14:paraId="5C549AB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34BFF39C"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0158F93E" w14:textId="77777777">
        <w:trPr>
          <w:cantSplit/>
          <w:trHeight w:val="87"/>
        </w:trPr>
        <w:tc>
          <w:tcPr>
            <w:tcW w:w="3426" w:type="dxa"/>
            <w:gridSpan w:val="2"/>
            <w:vAlign w:val="bottom"/>
          </w:tcPr>
          <w:p w14:paraId="17D9D65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b/>
                <w:bCs/>
                <w:sz w:val="28"/>
                <w:szCs w:val="28"/>
                <w:cs/>
              </w:rPr>
              <w:t>ดอกเบี้ยค้างรับ</w:t>
            </w:r>
          </w:p>
        </w:tc>
        <w:tc>
          <w:tcPr>
            <w:tcW w:w="1223" w:type="dxa"/>
            <w:gridSpan w:val="2"/>
          </w:tcPr>
          <w:p w14:paraId="1B00A04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0210662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4A2BDB2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3" w:type="dxa"/>
            <w:gridSpan w:val="2"/>
          </w:tcPr>
          <w:p w14:paraId="0F826F9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19FF9BDF"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E0B6D5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176E665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1DFFD26B" w14:textId="77777777">
        <w:trPr>
          <w:cantSplit/>
          <w:trHeight w:val="87"/>
        </w:trPr>
        <w:tc>
          <w:tcPr>
            <w:tcW w:w="3426" w:type="dxa"/>
            <w:gridSpan w:val="2"/>
            <w:vAlign w:val="bottom"/>
          </w:tcPr>
          <w:p w14:paraId="4D5E66A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บริษัทย่อย</w:t>
            </w:r>
          </w:p>
        </w:tc>
        <w:tc>
          <w:tcPr>
            <w:tcW w:w="1223" w:type="dxa"/>
            <w:gridSpan w:val="2"/>
            <w:tcBorders>
              <w:bottom w:val="single" w:sz="12" w:space="0" w:color="auto"/>
            </w:tcBorders>
            <w:vAlign w:val="bottom"/>
          </w:tcPr>
          <w:p w14:paraId="39944E03" w14:textId="37F82ECF" w:rsidR="00F82B0C" w:rsidRPr="002E3B38" w:rsidRDefault="00A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2E3B38">
              <w:rPr>
                <w:rFonts w:ascii="Browallia New" w:hAnsi="Browallia New" w:cs="Browallia New"/>
                <w:sz w:val="28"/>
                <w:szCs w:val="28"/>
              </w:rPr>
              <w:t xml:space="preserve">       -</w:t>
            </w:r>
          </w:p>
        </w:tc>
        <w:tc>
          <w:tcPr>
            <w:tcW w:w="243" w:type="dxa"/>
            <w:gridSpan w:val="2"/>
          </w:tcPr>
          <w:p w14:paraId="0981A36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5" w:type="dxa"/>
            <w:gridSpan w:val="2"/>
            <w:tcBorders>
              <w:bottom w:val="single" w:sz="12" w:space="0" w:color="auto"/>
            </w:tcBorders>
            <w:vAlign w:val="bottom"/>
          </w:tcPr>
          <w:p w14:paraId="4D65955B" w14:textId="5DB99B29" w:rsidR="00F82B0C" w:rsidRPr="002E3B38" w:rsidRDefault="000F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2,489,884</w:t>
            </w:r>
          </w:p>
        </w:tc>
        <w:tc>
          <w:tcPr>
            <w:tcW w:w="253" w:type="dxa"/>
            <w:gridSpan w:val="2"/>
          </w:tcPr>
          <w:p w14:paraId="4D1FAB1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52F33B77" w14:textId="63187DAD" w:rsidR="00F82B0C" w:rsidRPr="002E3B38" w:rsidRDefault="00A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77,200,652</w:t>
            </w:r>
          </w:p>
        </w:tc>
        <w:tc>
          <w:tcPr>
            <w:tcW w:w="245" w:type="dxa"/>
          </w:tcPr>
          <w:p w14:paraId="583D213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tcPr>
          <w:p w14:paraId="3C3024C8" w14:textId="52A24275" w:rsidR="00F82B0C" w:rsidRPr="002E3B38" w:rsidRDefault="003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23,614,584</w:t>
            </w:r>
          </w:p>
        </w:tc>
      </w:tr>
      <w:tr w:rsidR="00F82B0C" w:rsidRPr="002E3B38" w14:paraId="439CF96F" w14:textId="77777777">
        <w:trPr>
          <w:cantSplit/>
        </w:trPr>
        <w:tc>
          <w:tcPr>
            <w:tcW w:w="3426" w:type="dxa"/>
            <w:gridSpan w:val="2"/>
            <w:vAlign w:val="bottom"/>
          </w:tcPr>
          <w:p w14:paraId="7A380A7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23" w:type="dxa"/>
            <w:gridSpan w:val="2"/>
            <w:tcBorders>
              <w:top w:val="single" w:sz="12" w:space="0" w:color="auto"/>
            </w:tcBorders>
            <w:vAlign w:val="bottom"/>
          </w:tcPr>
          <w:p w14:paraId="52F66EE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5308FDD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12" w:space="0" w:color="auto"/>
            </w:tcBorders>
            <w:vAlign w:val="bottom"/>
          </w:tcPr>
          <w:p w14:paraId="1AFDFE5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1D13FB8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22A5E175"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0C716C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00C2936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54B06650" w14:textId="77777777">
        <w:trPr>
          <w:cantSplit/>
        </w:trPr>
        <w:tc>
          <w:tcPr>
            <w:tcW w:w="3426" w:type="dxa"/>
            <w:gridSpan w:val="2"/>
            <w:vAlign w:val="bottom"/>
          </w:tcPr>
          <w:p w14:paraId="7819E13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5" w:hanging="245"/>
              <w:rPr>
                <w:rFonts w:ascii="Browallia New" w:hAnsi="Browallia New" w:cs="Browallia New"/>
                <w:b/>
                <w:bCs/>
                <w:sz w:val="28"/>
                <w:szCs w:val="28"/>
                <w:cs/>
              </w:rPr>
            </w:pPr>
            <w:r w:rsidRPr="002E3B38">
              <w:rPr>
                <w:rFonts w:ascii="Browallia New" w:hAnsi="Browallia New" w:cs="Browallia New"/>
                <w:b/>
                <w:bCs/>
                <w:sz w:val="28"/>
                <w:szCs w:val="28"/>
                <w:cs/>
              </w:rPr>
              <w:t>ค่าเผื่อผลขาดทุนด้านเครดิตที่คาดว่าจะเกิดขึ้น - ดอกเบี้ยค้างรับ</w:t>
            </w:r>
          </w:p>
        </w:tc>
        <w:tc>
          <w:tcPr>
            <w:tcW w:w="1223" w:type="dxa"/>
            <w:gridSpan w:val="2"/>
            <w:vAlign w:val="bottom"/>
          </w:tcPr>
          <w:p w14:paraId="13E170F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4AB69A8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5A520F3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191FA93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EAABDAD"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273B7FD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30A568C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F82B0C" w:rsidRPr="002E3B38" w14:paraId="704D403A" w14:textId="77777777">
        <w:trPr>
          <w:cantSplit/>
        </w:trPr>
        <w:tc>
          <w:tcPr>
            <w:tcW w:w="3426" w:type="dxa"/>
            <w:gridSpan w:val="2"/>
            <w:vAlign w:val="bottom"/>
          </w:tcPr>
          <w:p w14:paraId="0E51FFB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บริษัทย่อย</w:t>
            </w:r>
          </w:p>
        </w:tc>
        <w:tc>
          <w:tcPr>
            <w:tcW w:w="1223" w:type="dxa"/>
            <w:gridSpan w:val="2"/>
            <w:tcBorders>
              <w:bottom w:val="single" w:sz="12" w:space="0" w:color="auto"/>
            </w:tcBorders>
            <w:vAlign w:val="bottom"/>
          </w:tcPr>
          <w:p w14:paraId="7ACC554A" w14:textId="0103932F" w:rsidR="00F82B0C" w:rsidRPr="002E3B38" w:rsidRDefault="00A6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108" w:right="3"/>
              <w:jc w:val="center"/>
              <w:rPr>
                <w:rFonts w:ascii="Browallia New" w:hAnsi="Browallia New" w:cs="Browallia New"/>
                <w:sz w:val="28"/>
                <w:szCs w:val="28"/>
              </w:rPr>
            </w:pPr>
            <w:r w:rsidRPr="002E3B38">
              <w:rPr>
                <w:rFonts w:ascii="Browallia New" w:hAnsi="Browallia New" w:cs="Browallia New"/>
                <w:sz w:val="28"/>
                <w:szCs w:val="28"/>
              </w:rPr>
              <w:t xml:space="preserve">       -</w:t>
            </w:r>
          </w:p>
        </w:tc>
        <w:tc>
          <w:tcPr>
            <w:tcW w:w="243" w:type="dxa"/>
            <w:gridSpan w:val="2"/>
          </w:tcPr>
          <w:p w14:paraId="0BF0E61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ind w:left="-108" w:right="3"/>
              <w:jc w:val="center"/>
              <w:rPr>
                <w:rFonts w:ascii="Browallia New" w:hAnsi="Browallia New" w:cs="Browallia New"/>
                <w:sz w:val="28"/>
                <w:szCs w:val="28"/>
              </w:rPr>
            </w:pPr>
          </w:p>
        </w:tc>
        <w:tc>
          <w:tcPr>
            <w:tcW w:w="1225" w:type="dxa"/>
            <w:gridSpan w:val="2"/>
            <w:tcBorders>
              <w:bottom w:val="single" w:sz="12" w:space="0" w:color="auto"/>
            </w:tcBorders>
            <w:vAlign w:val="bottom"/>
          </w:tcPr>
          <w:p w14:paraId="33B854C7" w14:textId="7C7F070D" w:rsidR="00F82B0C" w:rsidRPr="002E3B38" w:rsidRDefault="00A6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(2,489,884)</w:t>
            </w:r>
          </w:p>
        </w:tc>
        <w:tc>
          <w:tcPr>
            <w:tcW w:w="253" w:type="dxa"/>
            <w:gridSpan w:val="2"/>
          </w:tcPr>
          <w:p w14:paraId="41992E4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vAlign w:val="bottom"/>
          </w:tcPr>
          <w:p w14:paraId="2C907D42" w14:textId="6C2A86A4" w:rsidR="00F82B0C" w:rsidRPr="002E3B38" w:rsidRDefault="00A6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8" w:right="3"/>
              <w:jc w:val="center"/>
              <w:rPr>
                <w:rFonts w:ascii="Browallia New" w:hAnsi="Browallia New" w:cs="Browallia New"/>
                <w:sz w:val="28"/>
                <w:szCs w:val="28"/>
              </w:rPr>
            </w:pPr>
            <w:r w:rsidRPr="002E3B38">
              <w:rPr>
                <w:rFonts w:ascii="Browallia New" w:hAnsi="Browallia New" w:cs="Browallia New"/>
                <w:sz w:val="28"/>
                <w:szCs w:val="28"/>
              </w:rPr>
              <w:t xml:space="preserve">       -</w:t>
            </w:r>
          </w:p>
        </w:tc>
        <w:tc>
          <w:tcPr>
            <w:tcW w:w="245" w:type="dxa"/>
          </w:tcPr>
          <w:p w14:paraId="3E221A4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vAlign w:val="bottom"/>
          </w:tcPr>
          <w:p w14:paraId="3D57E732" w14:textId="251B5934"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cs/>
              </w:rPr>
              <w:t>(</w:t>
            </w:r>
            <w:r w:rsidRPr="002E3B38">
              <w:rPr>
                <w:rFonts w:ascii="Browallia New" w:hAnsi="Browallia New" w:cs="Browallia New"/>
                <w:sz w:val="28"/>
                <w:szCs w:val="28"/>
              </w:rPr>
              <w:t>2,</w:t>
            </w:r>
            <w:r w:rsidR="00A661C5" w:rsidRPr="002E3B38">
              <w:rPr>
                <w:rFonts w:ascii="Browallia New" w:hAnsi="Browallia New" w:cs="Browallia New"/>
                <w:sz w:val="28"/>
                <w:szCs w:val="28"/>
              </w:rPr>
              <w:t>489,884</w:t>
            </w:r>
            <w:r w:rsidRPr="002E3B38">
              <w:rPr>
                <w:rFonts w:ascii="Browallia New" w:hAnsi="Browallia New" w:cs="Browallia New"/>
                <w:sz w:val="28"/>
                <w:szCs w:val="28"/>
              </w:rPr>
              <w:t>)</w:t>
            </w:r>
          </w:p>
        </w:tc>
      </w:tr>
      <w:tr w:rsidR="00F82B0C" w:rsidRPr="002E3B38" w14:paraId="5AB6C37F" w14:textId="77777777">
        <w:trPr>
          <w:cantSplit/>
        </w:trPr>
        <w:tc>
          <w:tcPr>
            <w:tcW w:w="3426" w:type="dxa"/>
            <w:gridSpan w:val="2"/>
            <w:vAlign w:val="bottom"/>
          </w:tcPr>
          <w:p w14:paraId="5EA5F3D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3" w:type="dxa"/>
            <w:gridSpan w:val="2"/>
            <w:tcBorders>
              <w:top w:val="single" w:sz="12" w:space="0" w:color="auto"/>
            </w:tcBorders>
            <w:vAlign w:val="bottom"/>
          </w:tcPr>
          <w:p w14:paraId="1F8797C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2FD69AF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tcBorders>
              <w:top w:val="single" w:sz="12" w:space="0" w:color="auto"/>
            </w:tcBorders>
            <w:vAlign w:val="bottom"/>
          </w:tcPr>
          <w:p w14:paraId="5704B2C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6A4A5D9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41F574FF"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096403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1F2B49B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65C27617" w14:textId="77777777">
        <w:trPr>
          <w:cantSplit/>
        </w:trPr>
        <w:tc>
          <w:tcPr>
            <w:tcW w:w="3426" w:type="dxa"/>
            <w:gridSpan w:val="2"/>
            <w:vAlign w:val="bottom"/>
          </w:tcPr>
          <w:p w14:paraId="3076CD5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เงินมัดจำ</w:t>
            </w:r>
          </w:p>
        </w:tc>
        <w:tc>
          <w:tcPr>
            <w:tcW w:w="1223" w:type="dxa"/>
            <w:gridSpan w:val="2"/>
            <w:vAlign w:val="bottom"/>
          </w:tcPr>
          <w:p w14:paraId="58AF8D6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gridSpan w:val="2"/>
          </w:tcPr>
          <w:p w14:paraId="61D1186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5" w:type="dxa"/>
            <w:gridSpan w:val="2"/>
            <w:vAlign w:val="bottom"/>
          </w:tcPr>
          <w:p w14:paraId="2DA26C7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53" w:type="dxa"/>
            <w:gridSpan w:val="2"/>
          </w:tcPr>
          <w:p w14:paraId="4B28799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6ACD2D3B"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5C4D240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166CC4B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4986E5A" w14:textId="77777777">
        <w:trPr>
          <w:cantSplit/>
        </w:trPr>
        <w:tc>
          <w:tcPr>
            <w:tcW w:w="3426" w:type="dxa"/>
            <w:gridSpan w:val="2"/>
            <w:vAlign w:val="bottom"/>
          </w:tcPr>
          <w:p w14:paraId="70394E9B" w14:textId="4089D807"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3" w:type="dxa"/>
            <w:gridSpan w:val="2"/>
            <w:tcBorders>
              <w:bottom w:val="single" w:sz="12" w:space="0" w:color="auto"/>
            </w:tcBorders>
            <w:vAlign w:val="bottom"/>
          </w:tcPr>
          <w:p w14:paraId="618992FB" w14:textId="0DF7065D" w:rsidR="00F82B0C" w:rsidRPr="002E3B38" w:rsidRDefault="0060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18,494,268</w:t>
            </w:r>
          </w:p>
        </w:tc>
        <w:tc>
          <w:tcPr>
            <w:tcW w:w="243" w:type="dxa"/>
            <w:gridSpan w:val="2"/>
          </w:tcPr>
          <w:p w14:paraId="75D89EF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5" w:type="dxa"/>
            <w:gridSpan w:val="2"/>
            <w:tcBorders>
              <w:bottom w:val="single" w:sz="12" w:space="0" w:color="auto"/>
            </w:tcBorders>
            <w:vAlign w:val="bottom"/>
          </w:tcPr>
          <w:p w14:paraId="12586120" w14:textId="193793FF"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18,572</w:t>
            </w:r>
            <w:r w:rsidR="001652BE" w:rsidRPr="002E3B38">
              <w:rPr>
                <w:rFonts w:ascii="Browallia New" w:hAnsi="Browallia New" w:cs="Browallia New"/>
                <w:sz w:val="28"/>
                <w:szCs w:val="28"/>
              </w:rPr>
              <w:t>,268</w:t>
            </w:r>
          </w:p>
        </w:tc>
        <w:tc>
          <w:tcPr>
            <w:tcW w:w="253" w:type="dxa"/>
            <w:gridSpan w:val="2"/>
          </w:tcPr>
          <w:p w14:paraId="6392BCF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0F698192" w14:textId="7098C02B" w:rsidR="00F82B0C" w:rsidRPr="002E3B38" w:rsidRDefault="0029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7,587,840</w:t>
            </w:r>
          </w:p>
        </w:tc>
        <w:tc>
          <w:tcPr>
            <w:tcW w:w="245" w:type="dxa"/>
          </w:tcPr>
          <w:p w14:paraId="5D9C65F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tcPr>
          <w:p w14:paraId="5400FA8A" w14:textId="356C4D9B" w:rsidR="00F82B0C" w:rsidRPr="002E3B38" w:rsidRDefault="00A7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rPr>
              <w:t>7,795,944</w:t>
            </w:r>
          </w:p>
        </w:tc>
      </w:tr>
      <w:tr w:rsidR="00F82B0C" w:rsidRPr="002E3B38" w14:paraId="04EA5C93" w14:textId="77777777">
        <w:trPr>
          <w:gridBefore w:val="1"/>
          <w:wBefore w:w="10" w:type="dxa"/>
          <w:cantSplit/>
        </w:trPr>
        <w:tc>
          <w:tcPr>
            <w:tcW w:w="3425" w:type="dxa"/>
            <w:gridSpan w:val="2"/>
            <w:vAlign w:val="bottom"/>
          </w:tcPr>
          <w:p w14:paraId="26CE53F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1" w:type="dxa"/>
            <w:gridSpan w:val="2"/>
            <w:vAlign w:val="bottom"/>
          </w:tcPr>
          <w:p w14:paraId="547788A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08C1BC9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shd w:val="clear" w:color="auto" w:fill="auto"/>
            <w:vAlign w:val="bottom"/>
          </w:tcPr>
          <w:p w14:paraId="0B6DC65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5" w:type="dxa"/>
          </w:tcPr>
          <w:p w14:paraId="0D5F331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18374B9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1C5B20E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6F0A9B0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40F36DF7" w14:textId="77777777">
        <w:trPr>
          <w:gridBefore w:val="1"/>
          <w:wBefore w:w="10" w:type="dxa"/>
          <w:cantSplit/>
        </w:trPr>
        <w:tc>
          <w:tcPr>
            <w:tcW w:w="3425" w:type="dxa"/>
            <w:gridSpan w:val="2"/>
            <w:vAlign w:val="bottom"/>
          </w:tcPr>
          <w:p w14:paraId="2DEE1EC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t>เจ้าหนี้การค้า</w:t>
            </w:r>
          </w:p>
        </w:tc>
        <w:tc>
          <w:tcPr>
            <w:tcW w:w="1221" w:type="dxa"/>
            <w:gridSpan w:val="2"/>
            <w:vAlign w:val="bottom"/>
          </w:tcPr>
          <w:p w14:paraId="231FE56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gridSpan w:val="2"/>
          </w:tcPr>
          <w:p w14:paraId="19AF845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gridSpan w:val="2"/>
            <w:shd w:val="clear" w:color="auto" w:fill="auto"/>
            <w:vAlign w:val="bottom"/>
          </w:tcPr>
          <w:p w14:paraId="7D74F01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spacing w:line="240" w:lineRule="auto"/>
              <w:ind w:left="-108" w:right="3"/>
              <w:jc w:val="center"/>
              <w:rPr>
                <w:rFonts w:ascii="Browallia New" w:hAnsi="Browallia New" w:cs="Browallia New"/>
                <w:sz w:val="28"/>
                <w:szCs w:val="28"/>
              </w:rPr>
            </w:pPr>
          </w:p>
        </w:tc>
        <w:tc>
          <w:tcPr>
            <w:tcW w:w="245" w:type="dxa"/>
          </w:tcPr>
          <w:p w14:paraId="0A2BB78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4A2CF57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5" w:type="dxa"/>
          </w:tcPr>
          <w:p w14:paraId="39D2736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59A2430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651E98FA" w14:textId="77777777">
        <w:trPr>
          <w:gridBefore w:val="1"/>
          <w:wBefore w:w="10" w:type="dxa"/>
          <w:cantSplit/>
          <w:trHeight w:val="270"/>
        </w:trPr>
        <w:tc>
          <w:tcPr>
            <w:tcW w:w="3425" w:type="dxa"/>
            <w:gridSpan w:val="2"/>
            <w:vAlign w:val="bottom"/>
          </w:tcPr>
          <w:p w14:paraId="55CE7C9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บริษัทย่อย</w:t>
            </w:r>
          </w:p>
        </w:tc>
        <w:tc>
          <w:tcPr>
            <w:tcW w:w="1221" w:type="dxa"/>
            <w:gridSpan w:val="2"/>
            <w:vAlign w:val="bottom"/>
          </w:tcPr>
          <w:p w14:paraId="6D8D865D" w14:textId="39A132A0" w:rsidR="00F82B0C" w:rsidRPr="002E3B38" w:rsidRDefault="00075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696886C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vAlign w:val="bottom"/>
          </w:tcPr>
          <w:p w14:paraId="6A06ACB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45" w:type="dxa"/>
          </w:tcPr>
          <w:p w14:paraId="1D1E074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40A4494" w14:textId="6717B726" w:rsidR="00F82B0C" w:rsidRPr="002E3B38" w:rsidRDefault="007E5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66,676,056</w:t>
            </w:r>
          </w:p>
        </w:tc>
        <w:tc>
          <w:tcPr>
            <w:tcW w:w="245" w:type="dxa"/>
          </w:tcPr>
          <w:p w14:paraId="38F5991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40FDD69A" w14:textId="62934878"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2E3B38">
              <w:rPr>
                <w:rFonts w:ascii="Browallia New" w:hAnsi="Browallia New" w:cs="Browallia New"/>
                <w:sz w:val="28"/>
                <w:szCs w:val="28"/>
              </w:rPr>
              <w:t>16,865</w:t>
            </w:r>
            <w:r w:rsidR="00266E15" w:rsidRPr="002E3B38">
              <w:rPr>
                <w:rFonts w:ascii="Browallia New" w:hAnsi="Browallia New" w:cs="Browallia New"/>
                <w:sz w:val="28"/>
                <w:szCs w:val="28"/>
              </w:rPr>
              <w:t>,418</w:t>
            </w:r>
          </w:p>
        </w:tc>
      </w:tr>
      <w:tr w:rsidR="00F82B0C" w:rsidRPr="002E3B38" w14:paraId="14F9127F" w14:textId="77777777">
        <w:trPr>
          <w:gridBefore w:val="1"/>
          <w:wBefore w:w="10" w:type="dxa"/>
          <w:cantSplit/>
          <w:trHeight w:val="270"/>
        </w:trPr>
        <w:tc>
          <w:tcPr>
            <w:tcW w:w="3425" w:type="dxa"/>
            <w:gridSpan w:val="2"/>
            <w:vAlign w:val="bottom"/>
          </w:tcPr>
          <w:p w14:paraId="61DF9027" w14:textId="7BA3C2D8"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ย่อยทางอ้อม</w:t>
            </w:r>
          </w:p>
        </w:tc>
        <w:tc>
          <w:tcPr>
            <w:tcW w:w="1221" w:type="dxa"/>
            <w:gridSpan w:val="2"/>
            <w:tcBorders>
              <w:bottom w:val="single" w:sz="4" w:space="0" w:color="auto"/>
            </w:tcBorders>
            <w:vAlign w:val="bottom"/>
          </w:tcPr>
          <w:p w14:paraId="58AA0022" w14:textId="1BA98440" w:rsidR="00F82B0C" w:rsidRPr="002E3B38" w:rsidRDefault="00075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0CD3FBA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4" w:space="0" w:color="auto"/>
            </w:tcBorders>
            <w:shd w:val="clear" w:color="auto" w:fill="auto"/>
            <w:vAlign w:val="bottom"/>
          </w:tcPr>
          <w:p w14:paraId="3B69432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45" w:type="dxa"/>
          </w:tcPr>
          <w:p w14:paraId="5043009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tcPr>
          <w:p w14:paraId="3579B81B" w14:textId="237F1449" w:rsidR="00F82B0C" w:rsidRPr="002E3B38" w:rsidRDefault="002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2,954,679</w:t>
            </w:r>
          </w:p>
        </w:tc>
        <w:tc>
          <w:tcPr>
            <w:tcW w:w="245" w:type="dxa"/>
          </w:tcPr>
          <w:p w14:paraId="1998C03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4" w:space="0" w:color="auto"/>
            </w:tcBorders>
            <w:vAlign w:val="bottom"/>
          </w:tcPr>
          <w:p w14:paraId="1412169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r>
      <w:tr w:rsidR="00F82B0C" w:rsidRPr="002E3B38" w14:paraId="487F8593" w14:textId="77777777" w:rsidTr="00075E9F">
        <w:trPr>
          <w:gridBefore w:val="1"/>
          <w:wBefore w:w="10" w:type="dxa"/>
          <w:cantSplit/>
          <w:trHeight w:val="270"/>
        </w:trPr>
        <w:tc>
          <w:tcPr>
            <w:tcW w:w="3425" w:type="dxa"/>
            <w:gridSpan w:val="2"/>
            <w:vAlign w:val="bottom"/>
          </w:tcPr>
          <w:p w14:paraId="324746B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w:t>
            </w:r>
          </w:p>
        </w:tc>
        <w:tc>
          <w:tcPr>
            <w:tcW w:w="1221" w:type="dxa"/>
            <w:gridSpan w:val="2"/>
            <w:tcBorders>
              <w:top w:val="single" w:sz="4" w:space="0" w:color="auto"/>
              <w:bottom w:val="single" w:sz="12" w:space="0" w:color="auto"/>
            </w:tcBorders>
            <w:vAlign w:val="bottom"/>
          </w:tcPr>
          <w:p w14:paraId="737187C4" w14:textId="37AB4157" w:rsidR="00F82B0C" w:rsidRPr="002E3B38" w:rsidRDefault="00075E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left="-108"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vAlign w:val="bottom"/>
          </w:tcPr>
          <w:p w14:paraId="6572528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4" w:space="0" w:color="auto"/>
              <w:bottom w:val="single" w:sz="12" w:space="0" w:color="auto"/>
            </w:tcBorders>
            <w:shd w:val="clear" w:color="auto" w:fill="auto"/>
            <w:vAlign w:val="bottom"/>
          </w:tcPr>
          <w:p w14:paraId="6DD3F2B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cs/>
              </w:rPr>
              <w:t xml:space="preserve">       </w:t>
            </w:r>
            <w:r w:rsidRPr="002E3B38">
              <w:rPr>
                <w:rFonts w:ascii="Browallia New" w:eastAsia="Arial Unicode MS" w:hAnsi="Browallia New" w:cs="Browallia New"/>
                <w:sz w:val="28"/>
                <w:szCs w:val="28"/>
              </w:rPr>
              <w:t>-</w:t>
            </w:r>
          </w:p>
        </w:tc>
        <w:tc>
          <w:tcPr>
            <w:tcW w:w="245" w:type="dxa"/>
            <w:vAlign w:val="bottom"/>
          </w:tcPr>
          <w:p w14:paraId="7712ED6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2C2A9F1A" w14:textId="6D1CC8C0" w:rsidR="00F82B0C" w:rsidRPr="002E3B38" w:rsidRDefault="009D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69,630,735</w:t>
            </w:r>
          </w:p>
        </w:tc>
        <w:tc>
          <w:tcPr>
            <w:tcW w:w="245" w:type="dxa"/>
            <w:vAlign w:val="bottom"/>
          </w:tcPr>
          <w:p w14:paraId="7A2666B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2E3F2BC9" w14:textId="31439FF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16,865</w:t>
            </w:r>
            <w:r w:rsidR="009D2868" w:rsidRPr="002E3B38">
              <w:rPr>
                <w:rFonts w:ascii="Browallia New" w:hAnsi="Browallia New" w:cs="Browallia New"/>
                <w:sz w:val="28"/>
                <w:szCs w:val="28"/>
              </w:rPr>
              <w:t>,418</w:t>
            </w:r>
          </w:p>
        </w:tc>
      </w:tr>
      <w:tr w:rsidR="00F82B0C" w:rsidRPr="002E3B38" w14:paraId="108B371A" w14:textId="77777777">
        <w:trPr>
          <w:gridBefore w:val="1"/>
          <w:wBefore w:w="10" w:type="dxa"/>
          <w:cantSplit/>
        </w:trPr>
        <w:tc>
          <w:tcPr>
            <w:tcW w:w="3425" w:type="dxa"/>
            <w:gridSpan w:val="2"/>
          </w:tcPr>
          <w:p w14:paraId="5F34442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21" w:type="dxa"/>
            <w:gridSpan w:val="2"/>
            <w:tcBorders>
              <w:top w:val="single" w:sz="12" w:space="0" w:color="auto"/>
            </w:tcBorders>
          </w:tcPr>
          <w:p w14:paraId="73274749"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44E6A16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shd w:val="clear" w:color="auto" w:fill="auto"/>
          </w:tcPr>
          <w:p w14:paraId="5ECB8745"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111568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5130770B"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B53B53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12" w:space="0" w:color="auto"/>
            </w:tcBorders>
          </w:tcPr>
          <w:p w14:paraId="655BDF1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01CE" w:rsidRPr="002E3B38" w14:paraId="78023703" w14:textId="77777777">
        <w:trPr>
          <w:cantSplit/>
        </w:trPr>
        <w:tc>
          <w:tcPr>
            <w:tcW w:w="3425" w:type="dxa"/>
            <w:gridSpan w:val="3"/>
          </w:tcPr>
          <w:p w14:paraId="1376B33D"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1" w:type="dxa"/>
            <w:gridSpan w:val="2"/>
            <w:vAlign w:val="bottom"/>
          </w:tcPr>
          <w:p w14:paraId="4BC6EDFF"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29A52A60"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40577D71"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7742659"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3DF01D6B"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FA559BA"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457015D4"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01CE" w:rsidRPr="002E3B38" w14:paraId="7B7A4A82" w14:textId="77777777">
        <w:trPr>
          <w:cantSplit/>
        </w:trPr>
        <w:tc>
          <w:tcPr>
            <w:tcW w:w="3425" w:type="dxa"/>
            <w:gridSpan w:val="3"/>
          </w:tcPr>
          <w:p w14:paraId="0805557F"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21" w:type="dxa"/>
            <w:gridSpan w:val="2"/>
            <w:vAlign w:val="bottom"/>
          </w:tcPr>
          <w:p w14:paraId="4FAD8FB9"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506F9AF3"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649847F3"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10D0FCA"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D23A268" w14:textId="77777777" w:rsidR="003201CE" w:rsidRPr="002E3B38" w:rsidRDefault="003201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4B1A4A72"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4AA6C903"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55A7C3A2" w14:textId="77777777">
        <w:trPr>
          <w:gridBefore w:val="1"/>
          <w:wBefore w:w="10" w:type="dxa"/>
          <w:cantSplit/>
        </w:trPr>
        <w:tc>
          <w:tcPr>
            <w:tcW w:w="3425" w:type="dxa"/>
            <w:gridSpan w:val="2"/>
          </w:tcPr>
          <w:p w14:paraId="47CD929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E3B38">
              <w:rPr>
                <w:rFonts w:ascii="Browallia New" w:hAnsi="Browallia New" w:cs="Browallia New"/>
                <w:b/>
                <w:bCs/>
                <w:sz w:val="28"/>
                <w:szCs w:val="28"/>
                <w:cs/>
              </w:rPr>
              <w:lastRenderedPageBreak/>
              <w:t>เจ้าหนี้อื่น</w:t>
            </w:r>
          </w:p>
        </w:tc>
        <w:tc>
          <w:tcPr>
            <w:tcW w:w="1221" w:type="dxa"/>
            <w:gridSpan w:val="2"/>
            <w:vAlign w:val="bottom"/>
          </w:tcPr>
          <w:p w14:paraId="347CD8BC"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gridSpan w:val="2"/>
          </w:tcPr>
          <w:p w14:paraId="34937B2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18E7DB90"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1DEE1B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E86822D"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793CB78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2958FB2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24B5484B" w14:textId="77777777">
        <w:trPr>
          <w:gridBefore w:val="1"/>
          <w:wBefore w:w="10" w:type="dxa"/>
          <w:cantSplit/>
        </w:trPr>
        <w:tc>
          <w:tcPr>
            <w:tcW w:w="3425" w:type="dxa"/>
            <w:gridSpan w:val="2"/>
            <w:vAlign w:val="bottom"/>
          </w:tcPr>
          <w:p w14:paraId="20090E1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บริษัทย่อย</w:t>
            </w:r>
          </w:p>
        </w:tc>
        <w:tc>
          <w:tcPr>
            <w:tcW w:w="1221" w:type="dxa"/>
            <w:gridSpan w:val="2"/>
            <w:vAlign w:val="bottom"/>
          </w:tcPr>
          <w:p w14:paraId="166E8C4F" w14:textId="6B7B06DF" w:rsidR="00F82B0C" w:rsidRPr="002E3B38" w:rsidRDefault="001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2A09612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vAlign w:val="bottom"/>
          </w:tcPr>
          <w:p w14:paraId="44E106A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5" w:type="dxa"/>
          </w:tcPr>
          <w:p w14:paraId="07CA488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223" w:type="dxa"/>
            <w:vAlign w:val="bottom"/>
          </w:tcPr>
          <w:p w14:paraId="764D64E4" w14:textId="6DFABE98" w:rsidR="00F82B0C" w:rsidRPr="002E3B38" w:rsidRDefault="00B44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2,310,147</w:t>
            </w:r>
          </w:p>
        </w:tc>
        <w:tc>
          <w:tcPr>
            <w:tcW w:w="245" w:type="dxa"/>
          </w:tcPr>
          <w:p w14:paraId="122476B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1BEB15F0" w14:textId="58DF8B2A" w:rsidR="00F82B0C" w:rsidRPr="002E3B38" w:rsidRDefault="007F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8,333,675</w:t>
            </w:r>
          </w:p>
        </w:tc>
      </w:tr>
      <w:tr w:rsidR="00F82B0C" w:rsidRPr="002E3B38" w14:paraId="58FDF407" w14:textId="77777777">
        <w:trPr>
          <w:gridBefore w:val="1"/>
          <w:wBefore w:w="10" w:type="dxa"/>
          <w:cantSplit/>
        </w:trPr>
        <w:tc>
          <w:tcPr>
            <w:tcW w:w="3425" w:type="dxa"/>
            <w:gridSpan w:val="2"/>
            <w:vAlign w:val="bottom"/>
          </w:tcPr>
          <w:p w14:paraId="59A33040" w14:textId="14FF690D"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1" w:type="dxa"/>
            <w:gridSpan w:val="2"/>
            <w:tcBorders>
              <w:bottom w:val="single" w:sz="2" w:space="0" w:color="auto"/>
            </w:tcBorders>
          </w:tcPr>
          <w:p w14:paraId="647EDA45" w14:textId="04F0940D" w:rsidR="00F82B0C" w:rsidRPr="002E3B38" w:rsidRDefault="00CC5E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2,082,584</w:t>
            </w:r>
          </w:p>
        </w:tc>
        <w:tc>
          <w:tcPr>
            <w:tcW w:w="243" w:type="dxa"/>
            <w:gridSpan w:val="2"/>
          </w:tcPr>
          <w:p w14:paraId="71886CC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2" w:space="0" w:color="auto"/>
            </w:tcBorders>
            <w:shd w:val="clear" w:color="auto" w:fill="auto"/>
            <w:vAlign w:val="bottom"/>
          </w:tcPr>
          <w:p w14:paraId="19C29EE2" w14:textId="0E3F6611"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10,834</w:t>
            </w:r>
            <w:r w:rsidR="00AC1D75" w:rsidRPr="002E3B38">
              <w:rPr>
                <w:rFonts w:ascii="Browallia New" w:hAnsi="Browallia New" w:cs="Browallia New"/>
                <w:sz w:val="28"/>
                <w:szCs w:val="28"/>
              </w:rPr>
              <w:t>,114</w:t>
            </w:r>
          </w:p>
        </w:tc>
        <w:tc>
          <w:tcPr>
            <w:tcW w:w="245" w:type="dxa"/>
          </w:tcPr>
          <w:p w14:paraId="5A5616B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2" w:space="0" w:color="auto"/>
            </w:tcBorders>
          </w:tcPr>
          <w:p w14:paraId="33B384A4" w14:textId="0DF308AC" w:rsidR="00F82B0C" w:rsidRPr="002E3B38" w:rsidRDefault="00EC63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1,028,904</w:t>
            </w:r>
          </w:p>
        </w:tc>
        <w:tc>
          <w:tcPr>
            <w:tcW w:w="245" w:type="dxa"/>
          </w:tcPr>
          <w:p w14:paraId="08F4469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2" w:space="0" w:color="auto"/>
            </w:tcBorders>
          </w:tcPr>
          <w:p w14:paraId="1E4505D8" w14:textId="19A8FE21" w:rsidR="00F82B0C" w:rsidRPr="002E3B38" w:rsidRDefault="004C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1,450,852</w:t>
            </w:r>
          </w:p>
        </w:tc>
      </w:tr>
      <w:tr w:rsidR="00F82B0C" w:rsidRPr="002E3B38" w14:paraId="287E083D" w14:textId="77777777">
        <w:trPr>
          <w:gridBefore w:val="1"/>
          <w:wBefore w:w="10" w:type="dxa"/>
          <w:cantSplit/>
          <w:trHeight w:val="71"/>
        </w:trPr>
        <w:tc>
          <w:tcPr>
            <w:tcW w:w="3425" w:type="dxa"/>
            <w:gridSpan w:val="2"/>
            <w:vAlign w:val="bottom"/>
          </w:tcPr>
          <w:p w14:paraId="2187921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2E3B38">
              <w:rPr>
                <w:rFonts w:ascii="Browallia New" w:hAnsi="Browallia New" w:cs="Browallia New"/>
                <w:sz w:val="28"/>
                <w:szCs w:val="28"/>
                <w:cs/>
              </w:rPr>
              <w:t>รวม</w:t>
            </w:r>
          </w:p>
        </w:tc>
        <w:tc>
          <w:tcPr>
            <w:tcW w:w="1221" w:type="dxa"/>
            <w:gridSpan w:val="2"/>
            <w:tcBorders>
              <w:top w:val="single" w:sz="2" w:space="0" w:color="auto"/>
              <w:bottom w:val="single" w:sz="12" w:space="0" w:color="auto"/>
            </w:tcBorders>
          </w:tcPr>
          <w:p w14:paraId="68FCB5F3" w14:textId="75A1719B" w:rsidR="00F82B0C" w:rsidRPr="002E3B38" w:rsidRDefault="0004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2,082,584</w:t>
            </w:r>
          </w:p>
        </w:tc>
        <w:tc>
          <w:tcPr>
            <w:tcW w:w="243" w:type="dxa"/>
            <w:gridSpan w:val="2"/>
          </w:tcPr>
          <w:p w14:paraId="41DD288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2" w:space="0" w:color="auto"/>
              <w:bottom w:val="single" w:sz="12" w:space="0" w:color="auto"/>
            </w:tcBorders>
            <w:shd w:val="clear" w:color="auto" w:fill="auto"/>
          </w:tcPr>
          <w:p w14:paraId="5C69C466" w14:textId="40093B09" w:rsidR="00F82B0C" w:rsidRPr="002E3B38" w:rsidRDefault="00C4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10,834,114</w:t>
            </w:r>
          </w:p>
        </w:tc>
        <w:tc>
          <w:tcPr>
            <w:tcW w:w="245" w:type="dxa"/>
          </w:tcPr>
          <w:p w14:paraId="60A05DB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2" w:space="0" w:color="auto"/>
              <w:bottom w:val="single" w:sz="12" w:space="0" w:color="auto"/>
            </w:tcBorders>
          </w:tcPr>
          <w:p w14:paraId="0337F519" w14:textId="6977E43E" w:rsidR="00F82B0C" w:rsidRPr="002E3B38" w:rsidRDefault="0058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3,339,051</w:t>
            </w:r>
          </w:p>
        </w:tc>
        <w:tc>
          <w:tcPr>
            <w:tcW w:w="245" w:type="dxa"/>
          </w:tcPr>
          <w:p w14:paraId="14C27BB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top w:val="single" w:sz="2" w:space="0" w:color="auto"/>
              <w:bottom w:val="single" w:sz="12" w:space="0" w:color="auto"/>
            </w:tcBorders>
          </w:tcPr>
          <w:p w14:paraId="04115888" w14:textId="4BF0CFEC" w:rsidR="00F82B0C" w:rsidRPr="002E3B38" w:rsidRDefault="003D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9,784,527</w:t>
            </w:r>
          </w:p>
        </w:tc>
      </w:tr>
      <w:tr w:rsidR="00F82B0C" w:rsidRPr="002E3B38" w14:paraId="375974EC" w14:textId="77777777">
        <w:trPr>
          <w:gridBefore w:val="1"/>
          <w:wBefore w:w="10" w:type="dxa"/>
          <w:cantSplit/>
        </w:trPr>
        <w:tc>
          <w:tcPr>
            <w:tcW w:w="3425" w:type="dxa"/>
            <w:gridSpan w:val="2"/>
          </w:tcPr>
          <w:p w14:paraId="060ED3C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Pr>
          <w:p w14:paraId="01DFDF1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47E9F7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08B7985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065BBD0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086F7D0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381D47E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565C8B5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08A4603" w14:textId="77777777">
        <w:trPr>
          <w:gridBefore w:val="1"/>
          <w:wBefore w:w="10" w:type="dxa"/>
          <w:cantSplit/>
        </w:trPr>
        <w:tc>
          <w:tcPr>
            <w:tcW w:w="3425" w:type="dxa"/>
            <w:gridSpan w:val="2"/>
          </w:tcPr>
          <w:p w14:paraId="4E82E71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2E3B38">
              <w:rPr>
                <w:rFonts w:ascii="Browallia New" w:hAnsi="Browallia New" w:cs="Browallia New"/>
                <w:b/>
                <w:bCs/>
                <w:sz w:val="28"/>
                <w:szCs w:val="28"/>
                <w:cs/>
              </w:rPr>
              <w:t>ค่าใช้จ่ายค้างจ่ายโครงการ</w:t>
            </w:r>
          </w:p>
        </w:tc>
        <w:tc>
          <w:tcPr>
            <w:tcW w:w="1221" w:type="dxa"/>
            <w:gridSpan w:val="2"/>
          </w:tcPr>
          <w:p w14:paraId="0EE84C5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0C4E65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1CC6724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041BB8C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368BC61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2B3AB60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066735D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7949B25" w14:textId="77777777">
        <w:trPr>
          <w:gridBefore w:val="1"/>
          <w:wBefore w:w="10" w:type="dxa"/>
          <w:cantSplit/>
        </w:trPr>
        <w:tc>
          <w:tcPr>
            <w:tcW w:w="3425" w:type="dxa"/>
            <w:gridSpan w:val="2"/>
            <w:vAlign w:val="bottom"/>
          </w:tcPr>
          <w:p w14:paraId="13ACBC0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บริษัทย่อย</w:t>
            </w:r>
          </w:p>
        </w:tc>
        <w:tc>
          <w:tcPr>
            <w:tcW w:w="1221" w:type="dxa"/>
            <w:gridSpan w:val="2"/>
            <w:vAlign w:val="bottom"/>
          </w:tcPr>
          <w:p w14:paraId="64B72C31" w14:textId="68CF1CE2" w:rsidR="00F82B0C" w:rsidRPr="002E3B38" w:rsidRDefault="00E50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62273C1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shd w:val="clear" w:color="auto" w:fill="auto"/>
            <w:vAlign w:val="bottom"/>
          </w:tcPr>
          <w:p w14:paraId="1639854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eastAsia="Arial Unicode MS" w:hAnsi="Browallia New" w:cs="Browallia New"/>
                <w:sz w:val="28"/>
                <w:szCs w:val="28"/>
              </w:rPr>
            </w:pPr>
            <w:r w:rsidRPr="002E3B38">
              <w:rPr>
                <w:rFonts w:ascii="Browallia New" w:eastAsia="Arial Unicode MS" w:hAnsi="Browallia New" w:cs="Browallia New"/>
                <w:sz w:val="28"/>
                <w:szCs w:val="28"/>
              </w:rPr>
              <w:t xml:space="preserve">       -</w:t>
            </w:r>
          </w:p>
        </w:tc>
        <w:tc>
          <w:tcPr>
            <w:tcW w:w="245" w:type="dxa"/>
          </w:tcPr>
          <w:p w14:paraId="37BB4B8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274DB6F0" w14:textId="30E3B228" w:rsidR="00F82B0C" w:rsidRPr="002E3B38" w:rsidRDefault="00ED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11,699,391</w:t>
            </w:r>
          </w:p>
        </w:tc>
        <w:tc>
          <w:tcPr>
            <w:tcW w:w="245" w:type="dxa"/>
          </w:tcPr>
          <w:p w14:paraId="6B6FEBC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3FB616C7" w14:textId="35DFC16C" w:rsidR="00F82B0C" w:rsidRPr="002E3B38" w:rsidRDefault="006D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4,900,526</w:t>
            </w:r>
          </w:p>
        </w:tc>
      </w:tr>
      <w:tr w:rsidR="00F82B0C" w:rsidRPr="002E3B38" w14:paraId="29AC2094" w14:textId="77777777">
        <w:trPr>
          <w:gridBefore w:val="1"/>
          <w:wBefore w:w="10" w:type="dxa"/>
          <w:cantSplit/>
        </w:trPr>
        <w:tc>
          <w:tcPr>
            <w:tcW w:w="3425" w:type="dxa"/>
            <w:gridSpan w:val="2"/>
            <w:vAlign w:val="bottom"/>
          </w:tcPr>
          <w:p w14:paraId="0830AF6E" w14:textId="5D5E6608"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1" w:type="dxa"/>
            <w:gridSpan w:val="2"/>
            <w:tcBorders>
              <w:bottom w:val="single" w:sz="4" w:space="0" w:color="auto"/>
            </w:tcBorders>
          </w:tcPr>
          <w:p w14:paraId="4EC6B2B3" w14:textId="0D8AD8E5" w:rsidR="00F82B0C" w:rsidRPr="002E3B38" w:rsidRDefault="0051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2E3B38">
              <w:rPr>
                <w:rFonts w:ascii="Browallia New" w:hAnsi="Browallia New" w:cs="Browallia New"/>
                <w:sz w:val="28"/>
                <w:szCs w:val="28"/>
              </w:rPr>
              <w:t>1,449,949</w:t>
            </w:r>
          </w:p>
        </w:tc>
        <w:tc>
          <w:tcPr>
            <w:tcW w:w="243" w:type="dxa"/>
            <w:gridSpan w:val="2"/>
          </w:tcPr>
          <w:p w14:paraId="37C26F8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4" w:space="0" w:color="auto"/>
            </w:tcBorders>
            <w:shd w:val="clear" w:color="auto" w:fill="auto"/>
            <w:vAlign w:val="bottom"/>
          </w:tcPr>
          <w:p w14:paraId="393D09C6" w14:textId="391711D1" w:rsidR="00F82B0C" w:rsidRPr="002E3B38" w:rsidRDefault="00995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2E3B38">
              <w:rPr>
                <w:rFonts w:ascii="Browallia New" w:hAnsi="Browallia New" w:cs="Browallia New"/>
                <w:sz w:val="28"/>
                <w:szCs w:val="28"/>
                <w:lang w:val="en-GB"/>
              </w:rPr>
              <w:t>37,659,629</w:t>
            </w:r>
          </w:p>
        </w:tc>
        <w:tc>
          <w:tcPr>
            <w:tcW w:w="245" w:type="dxa"/>
          </w:tcPr>
          <w:p w14:paraId="75ACBD3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4" w:space="0" w:color="auto"/>
            </w:tcBorders>
          </w:tcPr>
          <w:p w14:paraId="7EE370A5" w14:textId="463A73C7" w:rsidR="00F82B0C" w:rsidRPr="002E3B38" w:rsidRDefault="00ED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961,593</w:t>
            </w:r>
          </w:p>
        </w:tc>
        <w:tc>
          <w:tcPr>
            <w:tcW w:w="245" w:type="dxa"/>
          </w:tcPr>
          <w:p w14:paraId="7665546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4" w:space="0" w:color="auto"/>
            </w:tcBorders>
          </w:tcPr>
          <w:p w14:paraId="286444B2" w14:textId="19D70933" w:rsidR="00F82B0C" w:rsidRPr="002E3B38" w:rsidRDefault="001F0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32,885,936</w:t>
            </w:r>
          </w:p>
        </w:tc>
      </w:tr>
      <w:tr w:rsidR="00F82B0C" w:rsidRPr="002E3B38" w14:paraId="702C212B" w14:textId="77777777">
        <w:trPr>
          <w:gridBefore w:val="1"/>
          <w:wBefore w:w="10" w:type="dxa"/>
          <w:cantSplit/>
        </w:trPr>
        <w:tc>
          <w:tcPr>
            <w:tcW w:w="3425" w:type="dxa"/>
            <w:gridSpan w:val="2"/>
            <w:vAlign w:val="bottom"/>
          </w:tcPr>
          <w:p w14:paraId="4B6AA54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3B38">
              <w:rPr>
                <w:rFonts w:ascii="Browallia New" w:hAnsi="Browallia New" w:cs="Browallia New"/>
                <w:sz w:val="28"/>
                <w:szCs w:val="28"/>
                <w:cs/>
              </w:rPr>
              <w:t>รวม</w:t>
            </w:r>
          </w:p>
        </w:tc>
        <w:tc>
          <w:tcPr>
            <w:tcW w:w="1221" w:type="dxa"/>
            <w:gridSpan w:val="2"/>
            <w:tcBorders>
              <w:top w:val="single" w:sz="4" w:space="0" w:color="auto"/>
              <w:bottom w:val="single" w:sz="12" w:space="0" w:color="auto"/>
            </w:tcBorders>
          </w:tcPr>
          <w:p w14:paraId="55539AFD" w14:textId="5A1AA485" w:rsidR="00F82B0C" w:rsidRPr="002E3B38" w:rsidRDefault="00E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2E3B38">
              <w:rPr>
                <w:rFonts w:ascii="Browallia New" w:hAnsi="Browallia New" w:cs="Browallia New"/>
                <w:sz w:val="28"/>
                <w:szCs w:val="28"/>
              </w:rPr>
              <w:t>1,449,949</w:t>
            </w:r>
          </w:p>
        </w:tc>
        <w:tc>
          <w:tcPr>
            <w:tcW w:w="243" w:type="dxa"/>
            <w:gridSpan w:val="2"/>
          </w:tcPr>
          <w:p w14:paraId="036DC1F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4" w:space="0" w:color="auto"/>
              <w:bottom w:val="single" w:sz="12" w:space="0" w:color="auto"/>
            </w:tcBorders>
            <w:shd w:val="clear" w:color="auto" w:fill="auto"/>
          </w:tcPr>
          <w:p w14:paraId="24B6E358" w14:textId="1FE35129" w:rsidR="00F82B0C" w:rsidRPr="002E3B38" w:rsidRDefault="00E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2E3B38">
              <w:rPr>
                <w:rFonts w:ascii="Browallia New" w:hAnsi="Browallia New" w:cs="Browallia New"/>
                <w:sz w:val="28"/>
                <w:szCs w:val="28"/>
                <w:lang w:val="en-GB"/>
              </w:rPr>
              <w:t>37,659,629</w:t>
            </w:r>
          </w:p>
        </w:tc>
        <w:tc>
          <w:tcPr>
            <w:tcW w:w="245" w:type="dxa"/>
          </w:tcPr>
          <w:p w14:paraId="173C6CC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4" w:space="0" w:color="auto"/>
              <w:bottom w:val="single" w:sz="12" w:space="0" w:color="auto"/>
            </w:tcBorders>
          </w:tcPr>
          <w:p w14:paraId="0426D968" w14:textId="3926100F" w:rsidR="00F82B0C" w:rsidRPr="002E3B38" w:rsidRDefault="006D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12,660,984</w:t>
            </w:r>
          </w:p>
        </w:tc>
        <w:tc>
          <w:tcPr>
            <w:tcW w:w="245" w:type="dxa"/>
          </w:tcPr>
          <w:p w14:paraId="616F119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4" w:space="0" w:color="auto"/>
              <w:bottom w:val="single" w:sz="12" w:space="0" w:color="auto"/>
            </w:tcBorders>
          </w:tcPr>
          <w:p w14:paraId="7D02D180" w14:textId="17005A3A" w:rsidR="00F82B0C" w:rsidRPr="002E3B38" w:rsidRDefault="0083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37,786,462</w:t>
            </w:r>
          </w:p>
        </w:tc>
      </w:tr>
      <w:tr w:rsidR="00F82B0C" w:rsidRPr="002E3B38" w14:paraId="3493B732" w14:textId="77777777">
        <w:trPr>
          <w:gridBefore w:val="1"/>
          <w:wBefore w:w="10" w:type="dxa"/>
          <w:cantSplit/>
        </w:trPr>
        <w:tc>
          <w:tcPr>
            <w:tcW w:w="3425" w:type="dxa"/>
            <w:gridSpan w:val="2"/>
          </w:tcPr>
          <w:p w14:paraId="6801709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Borders>
              <w:top w:val="single" w:sz="12" w:space="0" w:color="auto"/>
            </w:tcBorders>
          </w:tcPr>
          <w:p w14:paraId="1A4A634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32D024C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shd w:val="clear" w:color="auto" w:fill="auto"/>
          </w:tcPr>
          <w:p w14:paraId="76202C7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4B572F0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6AB39F7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7F9917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12" w:space="0" w:color="auto"/>
            </w:tcBorders>
          </w:tcPr>
          <w:p w14:paraId="0C4E580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5B1ACCCD" w14:textId="77777777">
        <w:trPr>
          <w:gridBefore w:val="1"/>
          <w:wBefore w:w="10" w:type="dxa"/>
          <w:cantSplit/>
        </w:trPr>
        <w:tc>
          <w:tcPr>
            <w:tcW w:w="3425" w:type="dxa"/>
            <w:gridSpan w:val="2"/>
          </w:tcPr>
          <w:p w14:paraId="4BA9B0D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2E3B38">
              <w:rPr>
                <w:rFonts w:ascii="Browallia New" w:hAnsi="Browallia New" w:cs="Browallia New"/>
                <w:b/>
                <w:bCs/>
                <w:sz w:val="28"/>
                <w:szCs w:val="28"/>
                <w:cs/>
              </w:rPr>
              <w:t>ดอกเบี้ยค้างจ่าย</w:t>
            </w:r>
          </w:p>
        </w:tc>
        <w:tc>
          <w:tcPr>
            <w:tcW w:w="1221" w:type="dxa"/>
            <w:gridSpan w:val="2"/>
          </w:tcPr>
          <w:p w14:paraId="47F13C9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0CAE073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shd w:val="clear" w:color="auto" w:fill="auto"/>
          </w:tcPr>
          <w:p w14:paraId="0B5839E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52B11F3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7008515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0A25127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4B42C20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92797C9" w14:textId="77777777">
        <w:trPr>
          <w:gridBefore w:val="1"/>
          <w:wBefore w:w="10" w:type="dxa"/>
          <w:cantSplit/>
        </w:trPr>
        <w:tc>
          <w:tcPr>
            <w:tcW w:w="3425" w:type="dxa"/>
            <w:gridSpan w:val="2"/>
          </w:tcPr>
          <w:p w14:paraId="2E2FC62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2E3B38">
              <w:rPr>
                <w:rFonts w:ascii="Browallia New" w:hAnsi="Browallia New" w:cs="Browallia New"/>
                <w:sz w:val="28"/>
                <w:szCs w:val="28"/>
                <w:cs/>
              </w:rPr>
              <w:t>บริษัทย่อย</w:t>
            </w:r>
          </w:p>
        </w:tc>
        <w:tc>
          <w:tcPr>
            <w:tcW w:w="1221" w:type="dxa"/>
            <w:gridSpan w:val="2"/>
            <w:tcBorders>
              <w:bottom w:val="single" w:sz="12" w:space="0" w:color="auto"/>
            </w:tcBorders>
            <w:vAlign w:val="bottom"/>
          </w:tcPr>
          <w:p w14:paraId="79D11B9B" w14:textId="3D1A5BA8" w:rsidR="00F82B0C" w:rsidRPr="002E3B38" w:rsidRDefault="009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2E3B38">
              <w:rPr>
                <w:rFonts w:ascii="Browallia New" w:eastAsia="Arial Unicode MS" w:hAnsi="Browallia New" w:cs="Browallia New"/>
                <w:sz w:val="28"/>
                <w:szCs w:val="28"/>
              </w:rPr>
              <w:t xml:space="preserve">       -</w:t>
            </w:r>
          </w:p>
        </w:tc>
        <w:tc>
          <w:tcPr>
            <w:tcW w:w="243" w:type="dxa"/>
            <w:gridSpan w:val="2"/>
          </w:tcPr>
          <w:p w14:paraId="661D02E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b/>
                <w:bCs/>
                <w:sz w:val="28"/>
                <w:szCs w:val="28"/>
                <w:u w:val="single"/>
              </w:rPr>
            </w:pPr>
          </w:p>
        </w:tc>
        <w:tc>
          <w:tcPr>
            <w:tcW w:w="1226" w:type="dxa"/>
            <w:gridSpan w:val="2"/>
            <w:tcBorders>
              <w:bottom w:val="single" w:sz="12" w:space="0" w:color="auto"/>
            </w:tcBorders>
            <w:shd w:val="clear" w:color="auto" w:fill="auto"/>
            <w:vAlign w:val="bottom"/>
          </w:tcPr>
          <w:p w14:paraId="0205C3B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0"/>
              </w:tabs>
              <w:spacing w:line="240" w:lineRule="auto"/>
              <w:ind w:right="3"/>
              <w:jc w:val="center"/>
              <w:rPr>
                <w:rFonts w:ascii="Browallia New" w:hAnsi="Browallia New" w:cs="Browallia New"/>
                <w:sz w:val="28"/>
                <w:szCs w:val="28"/>
                <w:lang w:val="en-GB"/>
              </w:rPr>
            </w:pPr>
            <w:r w:rsidRPr="002E3B38">
              <w:rPr>
                <w:rFonts w:ascii="Browallia New" w:eastAsia="Arial Unicode MS" w:hAnsi="Browallia New" w:cs="Browallia New"/>
                <w:sz w:val="28"/>
                <w:szCs w:val="28"/>
              </w:rPr>
              <w:t xml:space="preserve">       -</w:t>
            </w:r>
          </w:p>
        </w:tc>
        <w:tc>
          <w:tcPr>
            <w:tcW w:w="245" w:type="dxa"/>
          </w:tcPr>
          <w:p w14:paraId="3232353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4B309B35" w14:textId="570520AA" w:rsidR="00F82B0C" w:rsidRPr="002E3B38" w:rsidRDefault="003B3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4,459,438</w:t>
            </w:r>
          </w:p>
        </w:tc>
        <w:tc>
          <w:tcPr>
            <w:tcW w:w="245" w:type="dxa"/>
          </w:tcPr>
          <w:p w14:paraId="22BF266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12" w:space="0" w:color="auto"/>
            </w:tcBorders>
          </w:tcPr>
          <w:p w14:paraId="1A30472F" w14:textId="60377976" w:rsidR="00F82B0C" w:rsidRPr="002E3B38" w:rsidRDefault="00D8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E3B38">
              <w:rPr>
                <w:rFonts w:ascii="Browallia New" w:hAnsi="Browallia New" w:cs="Browallia New"/>
                <w:sz w:val="28"/>
                <w:szCs w:val="28"/>
                <w:lang w:val="en-GB"/>
              </w:rPr>
              <w:t>1,467,937</w:t>
            </w:r>
          </w:p>
        </w:tc>
      </w:tr>
      <w:tr w:rsidR="00F82B0C" w:rsidRPr="002E3B38" w14:paraId="7508F8D9" w14:textId="77777777">
        <w:trPr>
          <w:gridBefore w:val="1"/>
          <w:wBefore w:w="10" w:type="dxa"/>
          <w:cantSplit/>
        </w:trPr>
        <w:tc>
          <w:tcPr>
            <w:tcW w:w="3425" w:type="dxa"/>
            <w:gridSpan w:val="2"/>
          </w:tcPr>
          <w:p w14:paraId="0EF6DF5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p>
        </w:tc>
        <w:tc>
          <w:tcPr>
            <w:tcW w:w="1221" w:type="dxa"/>
            <w:gridSpan w:val="2"/>
            <w:tcBorders>
              <w:top w:val="single" w:sz="12" w:space="0" w:color="auto"/>
            </w:tcBorders>
          </w:tcPr>
          <w:p w14:paraId="2FE23CC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154399E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tcPr>
          <w:p w14:paraId="5D732DE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26B580C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1C19A45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EC3505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12" w:space="0" w:color="auto"/>
            </w:tcBorders>
          </w:tcPr>
          <w:p w14:paraId="45EECBB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774F47B" w14:textId="77777777">
        <w:trPr>
          <w:gridBefore w:val="1"/>
          <w:wBefore w:w="10" w:type="dxa"/>
          <w:cantSplit/>
        </w:trPr>
        <w:tc>
          <w:tcPr>
            <w:tcW w:w="3425" w:type="dxa"/>
            <w:gridSpan w:val="2"/>
          </w:tcPr>
          <w:p w14:paraId="6AA2754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8"/>
                <w:szCs w:val="28"/>
              </w:rPr>
            </w:pPr>
            <w:r w:rsidRPr="002E3B38">
              <w:rPr>
                <w:rFonts w:ascii="Browallia New" w:hAnsi="Browallia New" w:cs="Browallia New"/>
                <w:b/>
                <w:bCs/>
                <w:sz w:val="28"/>
                <w:szCs w:val="28"/>
                <w:cs/>
              </w:rPr>
              <w:t>ค่าใช้จ่ายค้างจ่ายอื่นๆ</w:t>
            </w:r>
          </w:p>
        </w:tc>
        <w:tc>
          <w:tcPr>
            <w:tcW w:w="1221" w:type="dxa"/>
            <w:gridSpan w:val="2"/>
          </w:tcPr>
          <w:p w14:paraId="7579ACC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57E76BB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641D639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5683671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0A1683C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CCAE38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Pr>
          <w:p w14:paraId="2E888C2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6A2C4189" w14:textId="77777777">
        <w:trPr>
          <w:gridBefore w:val="1"/>
          <w:wBefore w:w="10" w:type="dxa"/>
          <w:cantSplit/>
        </w:trPr>
        <w:tc>
          <w:tcPr>
            <w:tcW w:w="3425" w:type="dxa"/>
            <w:gridSpan w:val="2"/>
          </w:tcPr>
          <w:p w14:paraId="6CD3DD62" w14:textId="2426AB32"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8"/>
                <w:szCs w:val="28"/>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1" w:type="dxa"/>
            <w:gridSpan w:val="2"/>
            <w:tcBorders>
              <w:bottom w:val="single" w:sz="12" w:space="0" w:color="auto"/>
            </w:tcBorders>
          </w:tcPr>
          <w:p w14:paraId="16E0FC7A" w14:textId="4520D416" w:rsidR="00F82B0C" w:rsidRPr="002E3B38" w:rsidRDefault="003E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
              </w:tabs>
              <w:spacing w:line="240" w:lineRule="auto"/>
              <w:ind w:right="3"/>
              <w:jc w:val="center"/>
              <w:rPr>
                <w:rFonts w:ascii="Browallia New" w:hAnsi="Browallia New" w:cs="Browallia New"/>
                <w:sz w:val="28"/>
                <w:szCs w:val="28"/>
              </w:rPr>
            </w:pPr>
            <w:r w:rsidRPr="002E3B38">
              <w:rPr>
                <w:rFonts w:ascii="Browallia New" w:hAnsi="Browallia New" w:cs="Browallia New"/>
                <w:sz w:val="28"/>
                <w:szCs w:val="28"/>
              </w:rPr>
              <w:t xml:space="preserve">       -</w:t>
            </w:r>
          </w:p>
        </w:tc>
        <w:tc>
          <w:tcPr>
            <w:tcW w:w="243" w:type="dxa"/>
            <w:gridSpan w:val="2"/>
          </w:tcPr>
          <w:p w14:paraId="5042A22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tcPr>
          <w:p w14:paraId="27544143" w14:textId="5967B998"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r w:rsidRPr="002E3B38">
              <w:rPr>
                <w:rFonts w:ascii="Browallia New" w:hAnsi="Browallia New" w:cs="Browallia New"/>
                <w:sz w:val="28"/>
                <w:szCs w:val="28"/>
                <w:lang w:val="en-GB"/>
              </w:rPr>
              <w:t>174</w:t>
            </w:r>
            <w:r w:rsidR="00F17568" w:rsidRPr="002E3B38">
              <w:rPr>
                <w:rFonts w:ascii="Browallia New" w:hAnsi="Browallia New" w:cs="Browallia New"/>
                <w:sz w:val="28"/>
                <w:szCs w:val="28"/>
                <w:lang w:val="en-GB"/>
              </w:rPr>
              <w:t>,006</w:t>
            </w:r>
          </w:p>
        </w:tc>
        <w:tc>
          <w:tcPr>
            <w:tcW w:w="245" w:type="dxa"/>
          </w:tcPr>
          <w:p w14:paraId="6658618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vAlign w:val="bottom"/>
          </w:tcPr>
          <w:p w14:paraId="67A389F5" w14:textId="149433D6" w:rsidR="00F82B0C" w:rsidRPr="002E3B38" w:rsidRDefault="003E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8" w:right="3"/>
              <w:jc w:val="center"/>
              <w:rPr>
                <w:rFonts w:ascii="Browallia New" w:hAnsi="Browallia New" w:cs="Browallia New"/>
                <w:sz w:val="28"/>
                <w:szCs w:val="28"/>
              </w:rPr>
            </w:pPr>
            <w:r w:rsidRPr="002E3B38">
              <w:rPr>
                <w:rFonts w:ascii="Browallia New" w:hAnsi="Browallia New" w:cs="Browallia New"/>
                <w:sz w:val="28"/>
                <w:szCs w:val="28"/>
              </w:rPr>
              <w:t xml:space="preserve">       -</w:t>
            </w:r>
          </w:p>
        </w:tc>
        <w:tc>
          <w:tcPr>
            <w:tcW w:w="245" w:type="dxa"/>
          </w:tcPr>
          <w:p w14:paraId="07F0622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bottom w:val="single" w:sz="12" w:space="0" w:color="auto"/>
            </w:tcBorders>
            <w:vAlign w:val="bottom"/>
          </w:tcPr>
          <w:p w14:paraId="2BF17BE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spacing w:line="240" w:lineRule="auto"/>
              <w:ind w:left="-108" w:right="3"/>
              <w:jc w:val="center"/>
              <w:rPr>
                <w:rFonts w:ascii="Browallia New" w:hAnsi="Browallia New" w:cs="Browallia New"/>
                <w:sz w:val="28"/>
                <w:szCs w:val="28"/>
                <w:lang w:val="en-GB"/>
              </w:rPr>
            </w:pPr>
            <w:r w:rsidRPr="002E3B38">
              <w:rPr>
                <w:rFonts w:ascii="Browallia New" w:eastAsia="Arial Unicode MS" w:hAnsi="Browallia New" w:cs="Browallia New"/>
                <w:sz w:val="28"/>
                <w:szCs w:val="28"/>
              </w:rPr>
              <w:t xml:space="preserve">        -</w:t>
            </w:r>
          </w:p>
        </w:tc>
      </w:tr>
      <w:tr w:rsidR="00F82B0C" w:rsidRPr="002E3B38" w14:paraId="4526617D" w14:textId="77777777">
        <w:trPr>
          <w:gridBefore w:val="1"/>
          <w:wBefore w:w="10" w:type="dxa"/>
          <w:cantSplit/>
        </w:trPr>
        <w:tc>
          <w:tcPr>
            <w:tcW w:w="3425" w:type="dxa"/>
            <w:gridSpan w:val="2"/>
          </w:tcPr>
          <w:p w14:paraId="3EDB0A1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21" w:type="dxa"/>
            <w:gridSpan w:val="2"/>
            <w:tcBorders>
              <w:top w:val="single" w:sz="12" w:space="0" w:color="auto"/>
            </w:tcBorders>
          </w:tcPr>
          <w:p w14:paraId="741E448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gridSpan w:val="2"/>
          </w:tcPr>
          <w:p w14:paraId="4838EAA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top w:val="single" w:sz="12" w:space="0" w:color="auto"/>
            </w:tcBorders>
          </w:tcPr>
          <w:p w14:paraId="4A8E03D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45" w:type="dxa"/>
          </w:tcPr>
          <w:p w14:paraId="4535674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top w:val="single" w:sz="12" w:space="0" w:color="auto"/>
            </w:tcBorders>
          </w:tcPr>
          <w:p w14:paraId="2CC70BE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6B201D8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31" w:type="dxa"/>
            <w:tcBorders>
              <w:top w:val="single" w:sz="12" w:space="0" w:color="auto"/>
            </w:tcBorders>
          </w:tcPr>
          <w:p w14:paraId="4A193C2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F82B0C" w:rsidRPr="002E3B38" w14:paraId="4F95BF27" w14:textId="77777777">
        <w:trPr>
          <w:gridBefore w:val="1"/>
          <w:wBefore w:w="10" w:type="dxa"/>
          <w:cantSplit/>
          <w:trHeight w:val="71"/>
        </w:trPr>
        <w:tc>
          <w:tcPr>
            <w:tcW w:w="3425" w:type="dxa"/>
            <w:gridSpan w:val="2"/>
          </w:tcPr>
          <w:p w14:paraId="6C76DBC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2E3B38">
              <w:rPr>
                <w:rFonts w:ascii="Browallia New" w:hAnsi="Browallia New" w:cs="Browallia New"/>
                <w:b/>
                <w:bCs/>
                <w:sz w:val="28"/>
                <w:szCs w:val="28"/>
                <w:cs/>
              </w:rPr>
              <w:t>หนี้สินตามสัญญาเช่า</w:t>
            </w:r>
          </w:p>
        </w:tc>
        <w:tc>
          <w:tcPr>
            <w:tcW w:w="1221" w:type="dxa"/>
            <w:gridSpan w:val="2"/>
          </w:tcPr>
          <w:p w14:paraId="26D9C28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gridSpan w:val="2"/>
          </w:tcPr>
          <w:p w14:paraId="0B07695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Pr>
          <w:p w14:paraId="36600079" w14:textId="77777777" w:rsidR="00F82B0C" w:rsidRPr="002E3B38" w:rsidRDefault="00F82B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45" w:type="dxa"/>
          </w:tcPr>
          <w:p w14:paraId="1BFEF6B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Pr>
          <w:p w14:paraId="1F4B1B9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5" w:type="dxa"/>
          </w:tcPr>
          <w:p w14:paraId="1F6DBB7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Pr>
          <w:p w14:paraId="4FBE38CC"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0642537A" w14:textId="77777777">
        <w:trPr>
          <w:gridBefore w:val="1"/>
          <w:wBefore w:w="10" w:type="dxa"/>
          <w:cantSplit/>
          <w:trHeight w:val="71"/>
        </w:trPr>
        <w:tc>
          <w:tcPr>
            <w:tcW w:w="3425" w:type="dxa"/>
            <w:gridSpan w:val="2"/>
          </w:tcPr>
          <w:p w14:paraId="3ED31B3A" w14:textId="6D32E4FD" w:rsidR="00F82B0C" w:rsidRPr="002E3B38" w:rsidRDefault="005B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2E3B38">
              <w:rPr>
                <w:rFonts w:ascii="Browallia New" w:hAnsi="Browallia New" w:cs="Browallia New"/>
                <w:sz w:val="28"/>
                <w:szCs w:val="28"/>
                <w:cs/>
              </w:rPr>
              <w:t>กิจการ</w:t>
            </w:r>
            <w:r w:rsidR="00F82B0C" w:rsidRPr="002E3B38">
              <w:rPr>
                <w:rFonts w:ascii="Browallia New" w:hAnsi="Browallia New" w:cs="Browallia New"/>
                <w:sz w:val="28"/>
                <w:szCs w:val="28"/>
                <w:cs/>
              </w:rPr>
              <w:t>ที่เกี่ยวข้องกัน</w:t>
            </w:r>
          </w:p>
        </w:tc>
        <w:tc>
          <w:tcPr>
            <w:tcW w:w="1221" w:type="dxa"/>
            <w:gridSpan w:val="2"/>
            <w:tcBorders>
              <w:bottom w:val="single" w:sz="12" w:space="0" w:color="auto"/>
            </w:tcBorders>
          </w:tcPr>
          <w:p w14:paraId="43C854AA" w14:textId="39249231" w:rsidR="00F82B0C" w:rsidRPr="002E3B38" w:rsidRDefault="00432232" w:rsidP="003F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 xml:space="preserve"> 439,248,939</w:t>
            </w:r>
          </w:p>
        </w:tc>
        <w:tc>
          <w:tcPr>
            <w:tcW w:w="243" w:type="dxa"/>
            <w:gridSpan w:val="2"/>
          </w:tcPr>
          <w:p w14:paraId="7764DA5E"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226" w:type="dxa"/>
            <w:gridSpan w:val="2"/>
            <w:tcBorders>
              <w:bottom w:val="single" w:sz="12" w:space="0" w:color="auto"/>
            </w:tcBorders>
            <w:vAlign w:val="bottom"/>
          </w:tcPr>
          <w:p w14:paraId="731A3577" w14:textId="46D4C854"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535,361</w:t>
            </w:r>
            <w:r w:rsidR="002F53EF" w:rsidRPr="002E3B38">
              <w:rPr>
                <w:rFonts w:ascii="Browallia New" w:hAnsi="Browallia New" w:cs="Browallia New"/>
                <w:sz w:val="28"/>
                <w:szCs w:val="28"/>
              </w:rPr>
              <w:t>,422</w:t>
            </w:r>
          </w:p>
        </w:tc>
        <w:tc>
          <w:tcPr>
            <w:tcW w:w="245" w:type="dxa"/>
          </w:tcPr>
          <w:p w14:paraId="4F82170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3" w:type="dxa"/>
            <w:tcBorders>
              <w:bottom w:val="single" w:sz="12" w:space="0" w:color="auto"/>
            </w:tcBorders>
          </w:tcPr>
          <w:p w14:paraId="4CBA7109" w14:textId="58BB5B7A" w:rsidR="00F82B0C" w:rsidRPr="002E3B38" w:rsidRDefault="008A76F0" w:rsidP="0085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 xml:space="preserve"> 193,310,044</w:t>
            </w:r>
          </w:p>
        </w:tc>
        <w:tc>
          <w:tcPr>
            <w:tcW w:w="245" w:type="dxa"/>
          </w:tcPr>
          <w:p w14:paraId="278F4C0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31" w:type="dxa"/>
            <w:tcBorders>
              <w:bottom w:val="single" w:sz="12" w:space="0" w:color="auto"/>
            </w:tcBorders>
            <w:vAlign w:val="bottom"/>
          </w:tcPr>
          <w:p w14:paraId="3F644F48" w14:textId="1FBB802C"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234,</w:t>
            </w:r>
            <w:r w:rsidR="008A76F0" w:rsidRPr="002E3B38">
              <w:rPr>
                <w:rFonts w:ascii="Browallia New" w:hAnsi="Browallia New" w:cs="Browallia New"/>
                <w:sz w:val="28"/>
                <w:szCs w:val="28"/>
              </w:rPr>
              <w:t>231,659</w:t>
            </w:r>
          </w:p>
        </w:tc>
      </w:tr>
    </w:tbl>
    <w:p w14:paraId="1D46F494" w14:textId="0E97A41B" w:rsidR="006B3160" w:rsidRPr="002E3B38" w:rsidRDefault="006B3160"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6A7F6065" w14:textId="77777777" w:rsidR="003201CE" w:rsidRPr="002E3B38" w:rsidRDefault="00320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2E3B38">
        <w:rPr>
          <w:rFonts w:ascii="Browallia New" w:hAnsi="Browallia New" w:cs="Browallia New"/>
          <w:sz w:val="28"/>
          <w:szCs w:val="28"/>
          <w:u w:val="single"/>
        </w:rPr>
        <w:br w:type="page"/>
      </w:r>
    </w:p>
    <w:p w14:paraId="5E78AD3A" w14:textId="0F6C835F"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2E3B38">
        <w:rPr>
          <w:rFonts w:ascii="Browallia New" w:hAnsi="Browallia New" w:cs="Browallia New"/>
          <w:sz w:val="28"/>
          <w:szCs w:val="28"/>
          <w:u w:val="single"/>
          <w:cs/>
        </w:rPr>
        <w:lastRenderedPageBreak/>
        <w:t>เงินให้กู้ยืมระยะสั้นแก่</w:t>
      </w:r>
      <w:r w:rsidR="000A2E86" w:rsidRPr="002E3B38">
        <w:rPr>
          <w:rFonts w:ascii="Browallia New" w:hAnsi="Browallia New" w:cs="Browallia New"/>
          <w:sz w:val="28"/>
          <w:szCs w:val="28"/>
          <w:u w:val="single"/>
          <w:cs/>
        </w:rPr>
        <w:t>กิจการ</w:t>
      </w:r>
      <w:r w:rsidR="00775B9A" w:rsidRPr="002E3B38">
        <w:rPr>
          <w:rFonts w:ascii="Browallia New" w:hAnsi="Browallia New" w:cs="Browallia New"/>
          <w:sz w:val="28"/>
          <w:szCs w:val="28"/>
          <w:u w:val="single"/>
          <w:cs/>
        </w:rPr>
        <w:t>ที่เกี่ยวข้องกัน</w:t>
      </w:r>
      <w:r w:rsidRPr="002E3B38">
        <w:rPr>
          <w:rFonts w:ascii="Browallia New" w:hAnsi="Browallia New" w:cs="Browallia New"/>
          <w:sz w:val="28"/>
          <w:szCs w:val="28"/>
          <w:u w:val="single"/>
          <w:cs/>
        </w:rPr>
        <w:t xml:space="preserve"> </w:t>
      </w:r>
      <w:r w:rsidRPr="002E3B38">
        <w:rPr>
          <w:rFonts w:ascii="Browallia New" w:hAnsi="Browallia New" w:cs="Browallia New"/>
          <w:sz w:val="28"/>
          <w:szCs w:val="28"/>
          <w:u w:val="single"/>
        </w:rPr>
        <w:t xml:space="preserve">- </w:t>
      </w:r>
      <w:r w:rsidRPr="002E3B38">
        <w:rPr>
          <w:rFonts w:ascii="Browallia New" w:hAnsi="Browallia New" w:cs="Browallia New"/>
          <w:sz w:val="28"/>
          <w:szCs w:val="28"/>
          <w:u w:val="single"/>
          <w:cs/>
        </w:rPr>
        <w:t>สุทธิ</w:t>
      </w:r>
    </w:p>
    <w:p w14:paraId="569A6D0D"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D566389" w14:textId="2D34EAD9"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EB3D3A"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 xml:space="preserve"> สำหรับ</w:t>
      </w:r>
      <w:r w:rsidR="00500985" w:rsidRPr="002E3B38">
        <w:rPr>
          <w:rFonts w:ascii="Browallia New" w:eastAsia="Cordia New" w:hAnsi="Browallia New" w:cs="Browallia New"/>
          <w:color w:val="000000"/>
          <w:sz w:val="28"/>
          <w:szCs w:val="28"/>
          <w:cs/>
          <w:lang w:val="en-GB" w:eastAsia="th-TH"/>
        </w:rPr>
        <w:t>ปี</w:t>
      </w:r>
      <w:r w:rsidRPr="002E3B38">
        <w:rPr>
          <w:rFonts w:ascii="Browallia New" w:eastAsia="Cordia New" w:hAnsi="Browallia New" w:cs="Browallia New"/>
          <w:color w:val="000000"/>
          <w:sz w:val="28"/>
          <w:szCs w:val="28"/>
          <w:cs/>
          <w:lang w:val="en-GB" w:eastAsia="th-TH"/>
        </w:rPr>
        <w:t xml:space="preserve">สิ้นสุดวันที่ </w:t>
      </w:r>
      <w:r w:rsidR="004C2B40" w:rsidRPr="004C2B40">
        <w:rPr>
          <w:rFonts w:ascii="Browallia New" w:eastAsia="Cordia New" w:hAnsi="Browallia New" w:cs="Browallia New"/>
          <w:color w:val="000000"/>
          <w:sz w:val="28"/>
          <w:szCs w:val="28"/>
          <w:lang w:eastAsia="th-TH"/>
        </w:rPr>
        <w:t>31</w:t>
      </w:r>
      <w:r w:rsidR="003C5FA3" w:rsidRPr="002E3B38">
        <w:rPr>
          <w:rFonts w:ascii="Browallia New" w:eastAsia="Cordia New" w:hAnsi="Browallia New" w:cs="Browallia New"/>
          <w:color w:val="000000"/>
          <w:sz w:val="28"/>
          <w:szCs w:val="28"/>
          <w:cs/>
          <w:lang w:val="en-GB" w:eastAsia="th-TH"/>
        </w:rPr>
        <w:t xml:space="preserve"> ธันวาคม </w:t>
      </w:r>
      <w:r w:rsidR="004C2B40" w:rsidRPr="004C2B40">
        <w:rPr>
          <w:rFonts w:ascii="Browallia New" w:eastAsia="Cordia New" w:hAnsi="Browallia New" w:cs="Browallia New"/>
          <w:color w:val="000000"/>
          <w:sz w:val="28"/>
          <w:szCs w:val="28"/>
          <w:lang w:eastAsia="th-TH"/>
        </w:rPr>
        <w:t>2567</w:t>
      </w:r>
      <w:r w:rsidRPr="002E3B38">
        <w:rPr>
          <w:rFonts w:ascii="Browallia New" w:eastAsia="Cordia New" w:hAnsi="Browallia New" w:cs="Browallia New"/>
          <w:color w:val="000000"/>
          <w:sz w:val="28"/>
          <w:szCs w:val="28"/>
          <w:cs/>
          <w:lang w:val="en-GB" w:eastAsia="th-TH"/>
        </w:rPr>
        <w:t xml:space="preserve"> </w:t>
      </w:r>
      <w:r w:rsidR="0089513B" w:rsidRPr="002E3B38">
        <w:rPr>
          <w:rFonts w:ascii="Browallia New" w:eastAsia="Cordia New" w:hAnsi="Browallia New" w:cs="Browallia New"/>
          <w:color w:val="000000"/>
          <w:sz w:val="28"/>
          <w:szCs w:val="28"/>
          <w:cs/>
          <w:lang w:val="en-GB" w:eastAsia="th-TH"/>
        </w:rPr>
        <w:t xml:space="preserve">และ </w:t>
      </w:r>
      <w:r w:rsidR="0089513B" w:rsidRPr="002E3B38">
        <w:rPr>
          <w:rFonts w:ascii="Browallia New" w:eastAsia="Cordia New" w:hAnsi="Browallia New" w:cs="Browallia New"/>
          <w:color w:val="000000"/>
          <w:sz w:val="28"/>
          <w:szCs w:val="28"/>
          <w:lang w:eastAsia="th-TH"/>
        </w:rPr>
        <w:t xml:space="preserve">2566 </w:t>
      </w:r>
      <w:r w:rsidR="002428D4" w:rsidRPr="002E3B38">
        <w:rPr>
          <w:rFonts w:ascii="Browallia New" w:eastAsia="Cordia New" w:hAnsi="Browallia New" w:cs="Browallia New"/>
          <w:color w:val="000000"/>
          <w:sz w:val="28"/>
          <w:szCs w:val="28"/>
          <w:lang w:eastAsia="th-TH"/>
        </w:rPr>
        <w:t xml:space="preserve">   </w:t>
      </w:r>
      <w:r w:rsidRPr="002E3B38">
        <w:rPr>
          <w:rFonts w:ascii="Browallia New" w:eastAsia="Cordia New" w:hAnsi="Browallia New" w:cs="Browallia New"/>
          <w:color w:val="000000"/>
          <w:sz w:val="28"/>
          <w:szCs w:val="28"/>
          <w:cs/>
          <w:lang w:val="en-GB" w:eastAsia="th-TH"/>
        </w:rPr>
        <w:t>มีดังนี้</w:t>
      </w:r>
    </w:p>
    <w:p w14:paraId="2D2CBA60" w14:textId="77777777" w:rsidR="00500985" w:rsidRPr="002E3B38" w:rsidRDefault="0050098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p>
    <w:tbl>
      <w:tblPr>
        <w:tblW w:w="9005" w:type="dxa"/>
        <w:tblInd w:w="351" w:type="dxa"/>
        <w:tblLayout w:type="fixed"/>
        <w:tblLook w:val="0000" w:firstRow="0" w:lastRow="0" w:firstColumn="0" w:lastColumn="0" w:noHBand="0" w:noVBand="0"/>
      </w:tblPr>
      <w:tblGrid>
        <w:gridCol w:w="2909"/>
        <w:gridCol w:w="1560"/>
        <w:gridCol w:w="1559"/>
        <w:gridCol w:w="1418"/>
        <w:gridCol w:w="1559"/>
      </w:tblGrid>
      <w:tr w:rsidR="009D07C9" w:rsidRPr="002E3B38" w14:paraId="6C0CBC22" w14:textId="69830AD1" w:rsidTr="009D07C9">
        <w:tc>
          <w:tcPr>
            <w:tcW w:w="2909" w:type="dxa"/>
          </w:tcPr>
          <w:p w14:paraId="7CA86FF6" w14:textId="77777777" w:rsidR="009D07C9" w:rsidRPr="002E3B38" w:rsidRDefault="009D07C9" w:rsidP="009D07C9">
            <w:pPr>
              <w:tabs>
                <w:tab w:val="left" w:pos="3090"/>
                <w:tab w:val="left" w:pos="4860"/>
              </w:tabs>
              <w:spacing w:line="240" w:lineRule="auto"/>
              <w:rPr>
                <w:rFonts w:ascii="Browallia New" w:hAnsi="Browallia New" w:cs="Browallia New"/>
                <w:snapToGrid w:val="0"/>
                <w:sz w:val="26"/>
                <w:szCs w:val="26"/>
                <w:cs/>
                <w:lang w:eastAsia="th-TH"/>
              </w:rPr>
            </w:pPr>
          </w:p>
        </w:tc>
        <w:tc>
          <w:tcPr>
            <w:tcW w:w="3119" w:type="dxa"/>
            <w:gridSpan w:val="2"/>
          </w:tcPr>
          <w:p w14:paraId="64DC21E2" w14:textId="3F71C91C" w:rsidR="009D07C9" w:rsidRPr="002E3B38" w:rsidRDefault="009D07C9" w:rsidP="009D07C9">
            <w:pPr>
              <w:tabs>
                <w:tab w:val="clear" w:pos="1871"/>
                <w:tab w:val="left" w:pos="2341"/>
                <w:tab w:val="left" w:pos="3090"/>
                <w:tab w:val="left" w:pos="4860"/>
              </w:tabs>
              <w:spacing w:line="240" w:lineRule="auto"/>
              <w:ind w:right="-85"/>
              <w:jc w:val="right"/>
              <w:rPr>
                <w:rFonts w:ascii="Browallia New" w:hAnsi="Browallia New" w:cs="Browallia New"/>
                <w:snapToGrid w:val="0"/>
                <w:sz w:val="26"/>
                <w:szCs w:val="26"/>
                <w:cs/>
                <w:lang w:eastAsia="th-TH"/>
              </w:rPr>
            </w:pPr>
          </w:p>
        </w:tc>
        <w:tc>
          <w:tcPr>
            <w:tcW w:w="2977" w:type="dxa"/>
            <w:gridSpan w:val="2"/>
          </w:tcPr>
          <w:p w14:paraId="6342ECC9" w14:textId="3728A44D" w:rsidR="009D07C9" w:rsidRPr="002E3B38" w:rsidRDefault="009D07C9" w:rsidP="009D07C9">
            <w:pPr>
              <w:tabs>
                <w:tab w:val="clear" w:pos="1871"/>
                <w:tab w:val="left" w:pos="2341"/>
                <w:tab w:val="left" w:pos="3090"/>
                <w:tab w:val="left" w:pos="4860"/>
              </w:tabs>
              <w:spacing w:line="240" w:lineRule="auto"/>
              <w:ind w:right="-85"/>
              <w:jc w:val="right"/>
              <w:rPr>
                <w:rFonts w:ascii="Browallia New" w:hAnsi="Browallia New" w:cs="Browallia New"/>
                <w:snapToGrid w:val="0"/>
                <w:sz w:val="26"/>
                <w:szCs w:val="26"/>
                <w:lang w:eastAsia="th-TH"/>
              </w:rPr>
            </w:pPr>
            <w:r w:rsidRPr="002E3B38">
              <w:rPr>
                <w:rFonts w:ascii="Browallia New" w:hAnsi="Browallia New" w:cs="Browallia New"/>
                <w:snapToGrid w:val="0"/>
                <w:sz w:val="26"/>
                <w:szCs w:val="26"/>
                <w:lang w:eastAsia="th-TH"/>
              </w:rPr>
              <w:t>(</w:t>
            </w:r>
            <w:proofErr w:type="gramStart"/>
            <w:r w:rsidRPr="002E3B38">
              <w:rPr>
                <w:rFonts w:ascii="Browallia New" w:hAnsi="Browallia New" w:cs="Browallia New"/>
                <w:snapToGrid w:val="0"/>
                <w:sz w:val="26"/>
                <w:szCs w:val="26"/>
                <w:cs/>
                <w:lang w:eastAsia="th-TH"/>
              </w:rPr>
              <w:t>หน่วย</w:t>
            </w:r>
            <w:r w:rsidRPr="002E3B38">
              <w:rPr>
                <w:rFonts w:ascii="Browallia New" w:hAnsi="Browallia New" w:cs="Browallia New"/>
                <w:snapToGrid w:val="0"/>
                <w:sz w:val="26"/>
                <w:szCs w:val="26"/>
                <w:lang w:eastAsia="th-TH"/>
              </w:rPr>
              <w:t xml:space="preserve"> :</w:t>
            </w:r>
            <w:proofErr w:type="gramEnd"/>
            <w:r w:rsidRPr="002E3B38">
              <w:rPr>
                <w:rFonts w:ascii="Browallia New" w:hAnsi="Browallia New" w:cs="Browallia New"/>
                <w:snapToGrid w:val="0"/>
                <w:sz w:val="26"/>
                <w:szCs w:val="26"/>
                <w:lang w:eastAsia="th-TH"/>
              </w:rPr>
              <w:t xml:space="preserve"> </w:t>
            </w:r>
            <w:r w:rsidRPr="002E3B38">
              <w:rPr>
                <w:rFonts w:ascii="Browallia New" w:hAnsi="Browallia New" w:cs="Browallia New"/>
                <w:snapToGrid w:val="0"/>
                <w:sz w:val="26"/>
                <w:szCs w:val="26"/>
                <w:cs/>
                <w:lang w:eastAsia="th-TH"/>
              </w:rPr>
              <w:t>บาท)</w:t>
            </w:r>
          </w:p>
        </w:tc>
      </w:tr>
      <w:tr w:rsidR="009D07C9" w:rsidRPr="002E3B38" w14:paraId="0B0FDF85" w14:textId="3D44727A" w:rsidTr="009D07C9">
        <w:tc>
          <w:tcPr>
            <w:tcW w:w="2909" w:type="dxa"/>
          </w:tcPr>
          <w:p w14:paraId="3F9A46CF" w14:textId="77777777" w:rsidR="009D07C9" w:rsidRPr="002E3B38" w:rsidRDefault="009D07C9" w:rsidP="009D07C9">
            <w:pPr>
              <w:tabs>
                <w:tab w:val="left" w:pos="3090"/>
                <w:tab w:val="left" w:pos="4860"/>
              </w:tabs>
              <w:spacing w:line="240" w:lineRule="auto"/>
              <w:rPr>
                <w:rFonts w:ascii="Browallia New" w:hAnsi="Browallia New" w:cs="Browallia New"/>
                <w:snapToGrid w:val="0"/>
                <w:sz w:val="26"/>
                <w:szCs w:val="26"/>
                <w:cs/>
                <w:lang w:eastAsia="th-TH"/>
              </w:rPr>
            </w:pPr>
          </w:p>
        </w:tc>
        <w:tc>
          <w:tcPr>
            <w:tcW w:w="3119" w:type="dxa"/>
            <w:gridSpan w:val="2"/>
          </w:tcPr>
          <w:p w14:paraId="1C9B40C1" w14:textId="71C8B780" w:rsidR="009D07C9" w:rsidRPr="002E3B38" w:rsidRDefault="009D07C9" w:rsidP="009D07C9">
            <w:pPr>
              <w:pBdr>
                <w:bottom w:val="single" w:sz="4" w:space="1" w:color="auto"/>
              </w:pBdr>
              <w:tabs>
                <w:tab w:val="left" w:pos="2341"/>
                <w:tab w:val="left" w:pos="3090"/>
                <w:tab w:val="left" w:pos="4860"/>
              </w:tabs>
              <w:spacing w:line="240" w:lineRule="auto"/>
              <w:ind w:left="-108" w:right="-108"/>
              <w:jc w:val="center"/>
              <w:rPr>
                <w:rFonts w:ascii="Browallia New" w:hAnsi="Browallia New" w:cs="Browallia New"/>
                <w:snapToGrid w:val="0"/>
                <w:sz w:val="26"/>
                <w:szCs w:val="26"/>
                <w:cs/>
                <w:lang w:eastAsia="th-TH"/>
              </w:rPr>
            </w:pPr>
            <w:r w:rsidRPr="002E3B38">
              <w:rPr>
                <w:rFonts w:ascii="Browallia New" w:hAnsi="Browallia New" w:cs="Browallia New"/>
                <w:snapToGrid w:val="0"/>
                <w:sz w:val="26"/>
                <w:szCs w:val="26"/>
                <w:cs/>
                <w:lang w:eastAsia="th-TH"/>
              </w:rPr>
              <w:t>งบการเงินรวม</w:t>
            </w:r>
          </w:p>
        </w:tc>
        <w:tc>
          <w:tcPr>
            <w:tcW w:w="2977" w:type="dxa"/>
            <w:gridSpan w:val="2"/>
          </w:tcPr>
          <w:p w14:paraId="05E896BA" w14:textId="2D33E7DA" w:rsidR="009D07C9" w:rsidRPr="002E3B38" w:rsidRDefault="009D07C9" w:rsidP="009D07C9">
            <w:pPr>
              <w:pBdr>
                <w:bottom w:val="single" w:sz="4" w:space="1" w:color="auto"/>
              </w:pBdr>
              <w:tabs>
                <w:tab w:val="left" w:pos="2341"/>
                <w:tab w:val="left" w:pos="3090"/>
                <w:tab w:val="left" w:pos="4860"/>
              </w:tabs>
              <w:spacing w:line="240" w:lineRule="auto"/>
              <w:ind w:left="-108" w:right="-108"/>
              <w:jc w:val="center"/>
              <w:rPr>
                <w:rFonts w:ascii="Browallia New" w:hAnsi="Browallia New" w:cs="Browallia New"/>
                <w:snapToGrid w:val="0"/>
                <w:sz w:val="26"/>
                <w:szCs w:val="26"/>
                <w:cs/>
                <w:lang w:eastAsia="th-TH"/>
              </w:rPr>
            </w:pPr>
            <w:r w:rsidRPr="002E3B38">
              <w:rPr>
                <w:rFonts w:ascii="Browallia New" w:hAnsi="Browallia New" w:cs="Browallia New"/>
                <w:snapToGrid w:val="0"/>
                <w:sz w:val="26"/>
                <w:szCs w:val="26"/>
                <w:cs/>
                <w:lang w:eastAsia="th-TH"/>
              </w:rPr>
              <w:t>งบการเงินเฉพาะบริษัท</w:t>
            </w:r>
          </w:p>
        </w:tc>
      </w:tr>
      <w:tr w:rsidR="009D07C9" w:rsidRPr="002E3B38" w14:paraId="4E534159" w14:textId="77777777" w:rsidTr="00570D74">
        <w:tc>
          <w:tcPr>
            <w:tcW w:w="2909" w:type="dxa"/>
          </w:tcPr>
          <w:p w14:paraId="7AFE95A7" w14:textId="77777777" w:rsidR="009D07C9" w:rsidRPr="002E3B38" w:rsidRDefault="009D07C9" w:rsidP="009D07C9">
            <w:pPr>
              <w:tabs>
                <w:tab w:val="left" w:pos="3090"/>
                <w:tab w:val="left" w:pos="4860"/>
              </w:tabs>
              <w:spacing w:line="240" w:lineRule="auto"/>
              <w:rPr>
                <w:rFonts w:ascii="Browallia New" w:hAnsi="Browallia New" w:cs="Browallia New"/>
                <w:snapToGrid w:val="0"/>
                <w:sz w:val="26"/>
                <w:szCs w:val="26"/>
                <w:cs/>
                <w:lang w:val="en-GB" w:eastAsia="th-TH"/>
              </w:rPr>
            </w:pPr>
          </w:p>
        </w:tc>
        <w:tc>
          <w:tcPr>
            <w:tcW w:w="1560" w:type="dxa"/>
          </w:tcPr>
          <w:p w14:paraId="67F8AC8B" w14:textId="57F8454A" w:rsidR="009D07C9" w:rsidRPr="002E3B38" w:rsidRDefault="004C2B40"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4C2B40">
              <w:rPr>
                <w:rFonts w:ascii="Browallia New" w:hAnsi="Browallia New" w:cs="Browallia New"/>
                <w:snapToGrid w:val="0"/>
                <w:sz w:val="26"/>
                <w:szCs w:val="26"/>
                <w:lang w:eastAsia="th-TH"/>
              </w:rPr>
              <w:t>2567</w:t>
            </w:r>
          </w:p>
        </w:tc>
        <w:tc>
          <w:tcPr>
            <w:tcW w:w="1559" w:type="dxa"/>
          </w:tcPr>
          <w:p w14:paraId="29C4ACC6" w14:textId="7F5F1F48" w:rsidR="009D07C9" w:rsidRPr="002E3B38" w:rsidRDefault="004C2B40"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4C2B40">
              <w:rPr>
                <w:rFonts w:ascii="Browallia New" w:hAnsi="Browallia New" w:cs="Browallia New"/>
                <w:snapToGrid w:val="0"/>
                <w:sz w:val="26"/>
                <w:szCs w:val="26"/>
                <w:lang w:eastAsia="th-TH"/>
              </w:rPr>
              <w:t>256</w:t>
            </w:r>
            <w:r w:rsidR="000813E5" w:rsidRPr="002E3B38">
              <w:rPr>
                <w:rFonts w:ascii="Browallia New" w:hAnsi="Browallia New" w:cs="Browallia New"/>
                <w:snapToGrid w:val="0"/>
                <w:sz w:val="26"/>
                <w:szCs w:val="26"/>
                <w:lang w:eastAsia="th-TH"/>
              </w:rPr>
              <w:t>6</w:t>
            </w:r>
          </w:p>
        </w:tc>
        <w:tc>
          <w:tcPr>
            <w:tcW w:w="1418" w:type="dxa"/>
          </w:tcPr>
          <w:p w14:paraId="7924DE06" w14:textId="5869E770" w:rsidR="009D07C9" w:rsidRPr="002E3B38" w:rsidRDefault="004C2B40"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4C2B40">
              <w:rPr>
                <w:rFonts w:ascii="Browallia New" w:hAnsi="Browallia New" w:cs="Browallia New"/>
                <w:snapToGrid w:val="0"/>
                <w:sz w:val="26"/>
                <w:szCs w:val="26"/>
                <w:lang w:eastAsia="th-TH"/>
              </w:rPr>
              <w:t>256</w:t>
            </w:r>
            <w:r w:rsidR="000813E5" w:rsidRPr="002E3B38">
              <w:rPr>
                <w:rFonts w:ascii="Browallia New" w:hAnsi="Browallia New" w:cs="Browallia New"/>
                <w:snapToGrid w:val="0"/>
                <w:sz w:val="26"/>
                <w:szCs w:val="26"/>
                <w:lang w:eastAsia="th-TH"/>
              </w:rPr>
              <w:t>7</w:t>
            </w:r>
          </w:p>
        </w:tc>
        <w:tc>
          <w:tcPr>
            <w:tcW w:w="1559" w:type="dxa"/>
          </w:tcPr>
          <w:p w14:paraId="13C02B8B" w14:textId="52C4161F" w:rsidR="009D07C9" w:rsidRPr="002E3B38" w:rsidRDefault="004C2B40" w:rsidP="009D07C9">
            <w:pPr>
              <w:pBdr>
                <w:bottom w:val="single" w:sz="4" w:space="1" w:color="auto"/>
              </w:pBdr>
              <w:tabs>
                <w:tab w:val="left" w:pos="2341"/>
                <w:tab w:val="left" w:pos="3090"/>
                <w:tab w:val="left" w:pos="4860"/>
              </w:tabs>
              <w:spacing w:line="240" w:lineRule="auto"/>
              <w:jc w:val="center"/>
              <w:rPr>
                <w:rFonts w:ascii="Browallia New" w:hAnsi="Browallia New" w:cs="Browallia New"/>
                <w:snapToGrid w:val="0"/>
                <w:sz w:val="26"/>
                <w:szCs w:val="26"/>
                <w:cs/>
                <w:lang w:eastAsia="th-TH"/>
              </w:rPr>
            </w:pPr>
            <w:r w:rsidRPr="004C2B40">
              <w:rPr>
                <w:rFonts w:ascii="Browallia New" w:hAnsi="Browallia New" w:cs="Browallia New"/>
                <w:snapToGrid w:val="0"/>
                <w:sz w:val="26"/>
                <w:szCs w:val="26"/>
                <w:lang w:eastAsia="th-TH"/>
              </w:rPr>
              <w:t>256</w:t>
            </w:r>
            <w:r w:rsidR="009D07C9" w:rsidRPr="002E3B38">
              <w:rPr>
                <w:rFonts w:ascii="Browallia New" w:hAnsi="Browallia New" w:cs="Browallia New"/>
                <w:snapToGrid w:val="0"/>
                <w:sz w:val="26"/>
                <w:szCs w:val="26"/>
                <w:lang w:eastAsia="th-TH"/>
              </w:rPr>
              <w:t>6</w:t>
            </w:r>
          </w:p>
        </w:tc>
      </w:tr>
      <w:tr w:rsidR="009D07C9" w:rsidRPr="002E3B38" w14:paraId="613DEB74" w14:textId="77777777" w:rsidTr="00570D74">
        <w:tc>
          <w:tcPr>
            <w:tcW w:w="2909" w:type="dxa"/>
          </w:tcPr>
          <w:p w14:paraId="4AEB8F64" w14:textId="77777777" w:rsidR="009D07C9" w:rsidRPr="002E3B38" w:rsidRDefault="009D07C9" w:rsidP="009D07C9">
            <w:pPr>
              <w:tabs>
                <w:tab w:val="left" w:pos="3090"/>
                <w:tab w:val="left" w:pos="4860"/>
              </w:tabs>
              <w:spacing w:line="240" w:lineRule="auto"/>
              <w:rPr>
                <w:rFonts w:ascii="Browallia New" w:hAnsi="Browallia New" w:cs="Browallia New"/>
                <w:snapToGrid w:val="0"/>
                <w:sz w:val="26"/>
                <w:szCs w:val="26"/>
                <w:cs/>
                <w:lang w:val="en-GB" w:eastAsia="th-TH"/>
              </w:rPr>
            </w:pPr>
          </w:p>
        </w:tc>
        <w:tc>
          <w:tcPr>
            <w:tcW w:w="1560" w:type="dxa"/>
          </w:tcPr>
          <w:p w14:paraId="49E8C1E6" w14:textId="77777777" w:rsidR="009D07C9" w:rsidRPr="002E3B3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559" w:type="dxa"/>
          </w:tcPr>
          <w:p w14:paraId="12F6226A" w14:textId="77777777" w:rsidR="009D07C9" w:rsidRPr="002E3B3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418" w:type="dxa"/>
          </w:tcPr>
          <w:p w14:paraId="0792EA38" w14:textId="77777777" w:rsidR="009D07C9" w:rsidRPr="002E3B3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c>
          <w:tcPr>
            <w:tcW w:w="1559" w:type="dxa"/>
          </w:tcPr>
          <w:p w14:paraId="0163804E" w14:textId="29789B9A" w:rsidR="009D07C9" w:rsidRPr="002E3B38" w:rsidRDefault="009D07C9" w:rsidP="009D07C9">
            <w:pPr>
              <w:tabs>
                <w:tab w:val="left" w:pos="2341"/>
                <w:tab w:val="left" w:pos="3090"/>
                <w:tab w:val="left" w:pos="4860"/>
              </w:tabs>
              <w:spacing w:line="240" w:lineRule="auto"/>
              <w:jc w:val="center"/>
              <w:rPr>
                <w:rFonts w:ascii="Browallia New" w:hAnsi="Browallia New" w:cs="Browallia New"/>
                <w:snapToGrid w:val="0"/>
                <w:sz w:val="26"/>
                <w:szCs w:val="26"/>
                <w:cs/>
                <w:lang w:eastAsia="th-TH"/>
              </w:rPr>
            </w:pPr>
          </w:p>
        </w:tc>
      </w:tr>
      <w:tr w:rsidR="009D07C9" w:rsidRPr="002E3B38" w14:paraId="2868CDEA" w14:textId="77777777" w:rsidTr="00570D74">
        <w:tc>
          <w:tcPr>
            <w:tcW w:w="2909" w:type="dxa"/>
          </w:tcPr>
          <w:p w14:paraId="6AFEC29B" w14:textId="4521BC4F" w:rsidR="009D07C9" w:rsidRPr="002E3B38" w:rsidRDefault="009D07C9" w:rsidP="009D07C9">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 xml:space="preserve">ยอดคงเหลือ ณ วันที่ </w:t>
            </w:r>
            <w:r w:rsidRPr="002E3B38">
              <w:rPr>
                <w:rFonts w:ascii="Browallia New" w:hAnsi="Browallia New" w:cs="Browallia New"/>
                <w:sz w:val="26"/>
                <w:szCs w:val="26"/>
                <w:lang w:val="en-GB"/>
              </w:rPr>
              <w:t>1</w:t>
            </w:r>
            <w:r w:rsidRPr="002E3B38">
              <w:rPr>
                <w:rFonts w:ascii="Browallia New" w:hAnsi="Browallia New" w:cs="Browallia New"/>
                <w:sz w:val="26"/>
                <w:szCs w:val="26"/>
                <w:cs/>
                <w:lang w:val="en-GB"/>
              </w:rPr>
              <w:t xml:space="preserve"> มกราคม</w:t>
            </w:r>
          </w:p>
        </w:tc>
        <w:tc>
          <w:tcPr>
            <w:tcW w:w="1560" w:type="dxa"/>
          </w:tcPr>
          <w:p w14:paraId="18B9BB3F" w14:textId="1A455B0F" w:rsidR="009D07C9" w:rsidRPr="002E3B38" w:rsidRDefault="002C363F" w:rsidP="00D10E02">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559" w:type="dxa"/>
          </w:tcPr>
          <w:p w14:paraId="0CF7D806" w14:textId="12E8BF10" w:rsidR="009D07C9" w:rsidRPr="002E3B38" w:rsidRDefault="00F256B5" w:rsidP="009D07C9">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20,355,000</w:t>
            </w:r>
          </w:p>
        </w:tc>
        <w:tc>
          <w:tcPr>
            <w:tcW w:w="1418" w:type="dxa"/>
          </w:tcPr>
          <w:p w14:paraId="1B271182" w14:textId="70E70E63" w:rsidR="009D07C9" w:rsidRPr="002E3B38" w:rsidRDefault="009D07C9" w:rsidP="009D07C9">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2,</w:t>
            </w:r>
            <w:r w:rsidR="00663ED6" w:rsidRPr="002E3B38">
              <w:rPr>
                <w:rFonts w:ascii="Browallia New" w:hAnsi="Browallia New" w:cs="Browallia New"/>
                <w:sz w:val="26"/>
                <w:szCs w:val="26"/>
                <w:lang w:val="en-GB"/>
              </w:rPr>
              <w:t>880,355</w:t>
            </w:r>
            <w:r w:rsidRPr="002E3B38">
              <w:rPr>
                <w:rFonts w:ascii="Browallia New" w:hAnsi="Browallia New" w:cs="Browallia New"/>
                <w:sz w:val="26"/>
                <w:szCs w:val="26"/>
                <w:lang w:val="en-GB"/>
              </w:rPr>
              <w:t>,000</w:t>
            </w:r>
          </w:p>
        </w:tc>
        <w:tc>
          <w:tcPr>
            <w:tcW w:w="1559" w:type="dxa"/>
            <w:shd w:val="clear" w:color="auto" w:fill="auto"/>
          </w:tcPr>
          <w:p w14:paraId="4A7C94E4" w14:textId="6648ABE8" w:rsidR="009D07C9" w:rsidRPr="002E3B38" w:rsidRDefault="009D07C9" w:rsidP="009D07C9">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2,654,055,000</w:t>
            </w:r>
          </w:p>
        </w:tc>
      </w:tr>
      <w:tr w:rsidR="009D07C9" w:rsidRPr="002E3B38" w14:paraId="4CCDAD22" w14:textId="77777777" w:rsidTr="00570D74">
        <w:tc>
          <w:tcPr>
            <w:tcW w:w="2909" w:type="dxa"/>
          </w:tcPr>
          <w:p w14:paraId="57B050BD" w14:textId="77777777" w:rsidR="009D07C9" w:rsidRPr="002E3B38" w:rsidRDefault="009D07C9" w:rsidP="009D07C9">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เงินให้กู้ยืมเพิ่ม</w:t>
            </w:r>
          </w:p>
        </w:tc>
        <w:tc>
          <w:tcPr>
            <w:tcW w:w="1560" w:type="dxa"/>
          </w:tcPr>
          <w:p w14:paraId="36A10AED" w14:textId="6821A941" w:rsidR="009D07C9" w:rsidRPr="002E3B38" w:rsidRDefault="00247A0D" w:rsidP="00247A0D">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00F256B5" w:rsidRPr="002E3B38">
              <w:rPr>
                <w:rFonts w:ascii="Browallia New" w:hAnsi="Browallia New" w:cs="Browallia New"/>
                <w:sz w:val="26"/>
                <w:szCs w:val="26"/>
                <w:lang w:val="en-GB"/>
              </w:rPr>
              <w:t>-</w:t>
            </w:r>
          </w:p>
        </w:tc>
        <w:tc>
          <w:tcPr>
            <w:tcW w:w="1559" w:type="dxa"/>
          </w:tcPr>
          <w:p w14:paraId="3F12A21E" w14:textId="5253CAB1" w:rsidR="009D07C9" w:rsidRPr="002E3B38" w:rsidRDefault="00735E6D" w:rsidP="00735E6D">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00F256B5" w:rsidRPr="002E3B38">
              <w:rPr>
                <w:rFonts w:ascii="Browallia New" w:hAnsi="Browallia New" w:cs="Browallia New"/>
                <w:sz w:val="26"/>
                <w:szCs w:val="26"/>
                <w:lang w:val="en-GB"/>
              </w:rPr>
              <w:t>-</w:t>
            </w:r>
          </w:p>
        </w:tc>
        <w:tc>
          <w:tcPr>
            <w:tcW w:w="1418" w:type="dxa"/>
          </w:tcPr>
          <w:p w14:paraId="48E227B9" w14:textId="799E852E" w:rsidR="009D07C9" w:rsidRPr="002E3B38" w:rsidRDefault="008B03BA" w:rsidP="009D07C9">
            <w:pP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1,396,000,000</w:t>
            </w:r>
          </w:p>
        </w:tc>
        <w:tc>
          <w:tcPr>
            <w:tcW w:w="1559" w:type="dxa"/>
            <w:shd w:val="clear" w:color="auto" w:fill="auto"/>
          </w:tcPr>
          <w:p w14:paraId="22164E7C" w14:textId="4A9B337A" w:rsidR="009D07C9" w:rsidRPr="002E3B38" w:rsidRDefault="009D07C9" w:rsidP="009D07C9">
            <w:pPr>
              <w:tabs>
                <w:tab w:val="clear" w:pos="1644"/>
                <w:tab w:val="left" w:pos="1512"/>
                <w:tab w:val="left" w:pos="2341"/>
              </w:tabs>
              <w:spacing w:line="240" w:lineRule="auto"/>
              <w:ind w:right="-12"/>
              <w:jc w:val="right"/>
              <w:rPr>
                <w:rFonts w:ascii="Browallia New" w:hAnsi="Browallia New" w:cs="Browallia New"/>
                <w:sz w:val="26"/>
                <w:szCs w:val="26"/>
                <w:cs/>
                <w:lang w:val="en-GB"/>
              </w:rPr>
            </w:pPr>
            <w:r w:rsidRPr="002E3B38">
              <w:rPr>
                <w:rFonts w:ascii="Browallia New" w:hAnsi="Browallia New" w:cs="Browallia New"/>
                <w:sz w:val="26"/>
                <w:szCs w:val="26"/>
                <w:lang w:val="en-GB"/>
              </w:rPr>
              <w:t>2,876,900,000</w:t>
            </w:r>
          </w:p>
        </w:tc>
      </w:tr>
      <w:tr w:rsidR="00735E6D" w:rsidRPr="002E3B38" w14:paraId="6D9D1BC1" w14:textId="77777777" w:rsidTr="00570D74">
        <w:tc>
          <w:tcPr>
            <w:tcW w:w="2909" w:type="dxa"/>
          </w:tcPr>
          <w:p w14:paraId="0977D323" w14:textId="77777777" w:rsidR="00735E6D" w:rsidRPr="002E3B38" w:rsidRDefault="00735E6D" w:rsidP="00735E6D">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รับคืนเงินกู้ยืม</w:t>
            </w:r>
          </w:p>
        </w:tc>
        <w:tc>
          <w:tcPr>
            <w:tcW w:w="1560" w:type="dxa"/>
          </w:tcPr>
          <w:p w14:paraId="5028C1B4" w14:textId="604B1C9E" w:rsidR="00735E6D" w:rsidRPr="002E3B38" w:rsidRDefault="00823070" w:rsidP="001A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eastAsia="Arial Unicode MS" w:hAnsi="Browallia New" w:cs="Browallia New"/>
                <w:sz w:val="28"/>
                <w:szCs w:val="28"/>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559" w:type="dxa"/>
          </w:tcPr>
          <w:p w14:paraId="432E1AC2" w14:textId="28A0BB15" w:rsidR="00735E6D" w:rsidRPr="002E3B38" w:rsidRDefault="00735E6D" w:rsidP="003C6B52">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418" w:type="dxa"/>
          </w:tcPr>
          <w:p w14:paraId="5AC54EBB" w14:textId="6097D876" w:rsidR="00735E6D" w:rsidRPr="002E3B38" w:rsidRDefault="00735E6D" w:rsidP="003C6B52">
            <w:pP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w:t>
            </w:r>
            <w:r w:rsidR="00B04498" w:rsidRPr="002E3B38">
              <w:rPr>
                <w:rFonts w:ascii="Browallia New" w:hAnsi="Browallia New" w:cs="Browallia New"/>
                <w:sz w:val="26"/>
                <w:szCs w:val="26"/>
              </w:rPr>
              <w:t>1,836,000</w:t>
            </w:r>
            <w:r w:rsidRPr="002E3B38">
              <w:rPr>
                <w:rFonts w:ascii="Browallia New" w:hAnsi="Browallia New" w:cs="Browallia New"/>
                <w:sz w:val="26"/>
                <w:szCs w:val="26"/>
              </w:rPr>
              <w:t>,000)</w:t>
            </w:r>
          </w:p>
        </w:tc>
        <w:tc>
          <w:tcPr>
            <w:tcW w:w="1559" w:type="dxa"/>
            <w:shd w:val="clear" w:color="auto" w:fill="auto"/>
          </w:tcPr>
          <w:p w14:paraId="54EB9AC3" w14:textId="4330D37C" w:rsidR="00735E6D" w:rsidRPr="002E3B38" w:rsidRDefault="00735E6D" w:rsidP="003C6B52">
            <w:pP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(2,650,600,000)</w:t>
            </w:r>
          </w:p>
        </w:tc>
      </w:tr>
      <w:tr w:rsidR="00033026" w:rsidRPr="002E3B38" w14:paraId="50B84E8E" w14:textId="77777777" w:rsidTr="00570D74">
        <w:tc>
          <w:tcPr>
            <w:tcW w:w="2909" w:type="dxa"/>
          </w:tcPr>
          <w:p w14:paraId="34FA82EF" w14:textId="5CCA6E12" w:rsidR="00033026" w:rsidRPr="002E3B38" w:rsidRDefault="0050557F" w:rsidP="00735E6D">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ตัดจำหน่ายระหว่างงวด</w:t>
            </w:r>
          </w:p>
        </w:tc>
        <w:tc>
          <w:tcPr>
            <w:tcW w:w="1560" w:type="dxa"/>
          </w:tcPr>
          <w:p w14:paraId="097DD8E7" w14:textId="55D91F08" w:rsidR="00033026" w:rsidRPr="002E3B38" w:rsidRDefault="00823070" w:rsidP="006E4566">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cs/>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559" w:type="dxa"/>
          </w:tcPr>
          <w:p w14:paraId="3BF6D3BC" w14:textId="0E741CE0" w:rsidR="00033026" w:rsidRPr="002E3B38" w:rsidRDefault="004B7706" w:rsidP="007A0CD9">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cs/>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418" w:type="dxa"/>
          </w:tcPr>
          <w:p w14:paraId="0725A785" w14:textId="58BDBE00" w:rsidR="00033026" w:rsidRPr="002E3B38" w:rsidRDefault="0050557F" w:rsidP="007A0CD9">
            <w:pPr>
              <w:pBdr>
                <w:bottom w:val="single" w:sz="4" w:space="1" w:color="auto"/>
              </w:pBd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(20,355,000)</w:t>
            </w:r>
          </w:p>
        </w:tc>
        <w:tc>
          <w:tcPr>
            <w:tcW w:w="1559" w:type="dxa"/>
            <w:shd w:val="clear" w:color="auto" w:fill="auto"/>
          </w:tcPr>
          <w:p w14:paraId="4A985316" w14:textId="643AF366" w:rsidR="00033026" w:rsidRPr="002E3B38" w:rsidRDefault="004B7706" w:rsidP="004B7706">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r>
      <w:tr w:rsidR="00735E6D" w:rsidRPr="002E3B38" w14:paraId="2DC5A2EC" w14:textId="77777777" w:rsidTr="00570D74">
        <w:tc>
          <w:tcPr>
            <w:tcW w:w="2909" w:type="dxa"/>
          </w:tcPr>
          <w:p w14:paraId="5EB4287D" w14:textId="6792A75B" w:rsidR="00735E6D" w:rsidRPr="002E3B38" w:rsidRDefault="00735E6D" w:rsidP="00735E6D">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รวม</w:t>
            </w:r>
          </w:p>
        </w:tc>
        <w:tc>
          <w:tcPr>
            <w:tcW w:w="1560" w:type="dxa"/>
          </w:tcPr>
          <w:p w14:paraId="40821F1F" w14:textId="7A697D87" w:rsidR="00735E6D" w:rsidRPr="002E3B38" w:rsidRDefault="008C2D7B" w:rsidP="00D142A8">
            <w:pP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p>
        </w:tc>
        <w:tc>
          <w:tcPr>
            <w:tcW w:w="1559" w:type="dxa"/>
          </w:tcPr>
          <w:p w14:paraId="4C59E913" w14:textId="2D70F0DE" w:rsidR="00735E6D" w:rsidRPr="002E3B38" w:rsidRDefault="00735E6D" w:rsidP="00BB73CB">
            <w:pP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20,355,000</w:t>
            </w:r>
          </w:p>
        </w:tc>
        <w:tc>
          <w:tcPr>
            <w:tcW w:w="1418" w:type="dxa"/>
          </w:tcPr>
          <w:p w14:paraId="304F6574" w14:textId="3C0D4524" w:rsidR="00735E6D" w:rsidRPr="002E3B38" w:rsidRDefault="00735E6D" w:rsidP="00BB73CB">
            <w:pP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2,</w:t>
            </w:r>
            <w:r w:rsidR="00E21189" w:rsidRPr="002E3B38">
              <w:rPr>
                <w:rFonts w:ascii="Browallia New" w:hAnsi="Browallia New" w:cs="Browallia New"/>
                <w:sz w:val="26"/>
                <w:szCs w:val="26"/>
              </w:rPr>
              <w:t>4</w:t>
            </w:r>
            <w:r w:rsidR="00B12A06" w:rsidRPr="002E3B38">
              <w:rPr>
                <w:rFonts w:ascii="Browallia New" w:hAnsi="Browallia New" w:cs="Browallia New"/>
                <w:sz w:val="26"/>
                <w:szCs w:val="26"/>
              </w:rPr>
              <w:t>20</w:t>
            </w:r>
            <w:r w:rsidR="00E21189" w:rsidRPr="002E3B38">
              <w:rPr>
                <w:rFonts w:ascii="Browallia New" w:hAnsi="Browallia New" w:cs="Browallia New"/>
                <w:sz w:val="26"/>
                <w:szCs w:val="26"/>
              </w:rPr>
              <w:t>,</w:t>
            </w:r>
            <w:r w:rsidR="00B12A06" w:rsidRPr="002E3B38">
              <w:rPr>
                <w:rFonts w:ascii="Browallia New" w:hAnsi="Browallia New" w:cs="Browallia New"/>
                <w:sz w:val="26"/>
                <w:szCs w:val="26"/>
              </w:rPr>
              <w:t>000</w:t>
            </w:r>
            <w:r w:rsidRPr="002E3B38">
              <w:rPr>
                <w:rFonts w:ascii="Browallia New" w:hAnsi="Browallia New" w:cs="Browallia New"/>
                <w:sz w:val="26"/>
                <w:szCs w:val="26"/>
              </w:rPr>
              <w:t>,000</w:t>
            </w:r>
          </w:p>
        </w:tc>
        <w:tc>
          <w:tcPr>
            <w:tcW w:w="1559" w:type="dxa"/>
            <w:shd w:val="clear" w:color="auto" w:fill="auto"/>
          </w:tcPr>
          <w:p w14:paraId="63361B63" w14:textId="28793102" w:rsidR="00735E6D" w:rsidRPr="002E3B38" w:rsidRDefault="00735E6D" w:rsidP="00BB73CB">
            <w:pPr>
              <w:tabs>
                <w:tab w:val="clear" w:pos="1644"/>
                <w:tab w:val="left" w:pos="1512"/>
                <w:tab w:val="left" w:pos="2341"/>
              </w:tabs>
              <w:spacing w:line="240" w:lineRule="auto"/>
              <w:ind w:right="-12"/>
              <w:jc w:val="right"/>
              <w:rPr>
                <w:rFonts w:ascii="Browallia New" w:hAnsi="Browallia New" w:cs="Browallia New"/>
                <w:sz w:val="26"/>
                <w:szCs w:val="26"/>
              </w:rPr>
            </w:pPr>
            <w:r w:rsidRPr="002E3B38">
              <w:rPr>
                <w:rFonts w:ascii="Browallia New" w:hAnsi="Browallia New" w:cs="Browallia New"/>
                <w:sz w:val="26"/>
                <w:szCs w:val="26"/>
              </w:rPr>
              <w:t>2,880,355,000</w:t>
            </w:r>
          </w:p>
        </w:tc>
      </w:tr>
      <w:tr w:rsidR="00735E6D" w:rsidRPr="002E3B38" w14:paraId="377ECD86" w14:textId="77777777" w:rsidTr="00570D74">
        <w:tc>
          <w:tcPr>
            <w:tcW w:w="2909" w:type="dxa"/>
          </w:tcPr>
          <w:p w14:paraId="45D96995" w14:textId="2ABFA26A" w:rsidR="00735E6D" w:rsidRPr="002E3B38" w:rsidRDefault="00735E6D" w:rsidP="00735E6D">
            <w:pPr>
              <w:spacing w:line="240" w:lineRule="auto"/>
              <w:rPr>
                <w:rFonts w:ascii="Browallia New" w:hAnsi="Browallia New" w:cs="Browallia New"/>
                <w:sz w:val="26"/>
                <w:szCs w:val="26"/>
                <w:cs/>
                <w:lang w:val="en-GB"/>
              </w:rPr>
            </w:pPr>
            <w:r w:rsidRPr="002E3B38">
              <w:rPr>
                <w:rFonts w:ascii="Browallia New" w:hAnsi="Browallia New" w:cs="Browallia New"/>
                <w:sz w:val="26"/>
                <w:szCs w:val="26"/>
                <w:u w:val="single"/>
                <w:cs/>
                <w:lang w:val="en-GB"/>
              </w:rPr>
              <w:t>หัก</w:t>
            </w:r>
            <w:r w:rsidRPr="002E3B38">
              <w:rPr>
                <w:rFonts w:ascii="Browallia New" w:hAnsi="Browallia New" w:cs="Browallia New"/>
                <w:sz w:val="26"/>
                <w:szCs w:val="26"/>
                <w:cs/>
                <w:lang w:val="en-GB"/>
              </w:rPr>
              <w:t xml:space="preserve"> ค่าเผื่อหนี้สงสัยจะสูญ</w:t>
            </w:r>
          </w:p>
        </w:tc>
        <w:tc>
          <w:tcPr>
            <w:tcW w:w="1560" w:type="dxa"/>
          </w:tcPr>
          <w:p w14:paraId="40B45FEE" w14:textId="6BFD38B7" w:rsidR="00735E6D" w:rsidRPr="002E3B38" w:rsidRDefault="008C2D7B" w:rsidP="008C2D7B">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p>
        </w:tc>
        <w:tc>
          <w:tcPr>
            <w:tcW w:w="1559" w:type="dxa"/>
          </w:tcPr>
          <w:p w14:paraId="61225757" w14:textId="5F0E3722" w:rsidR="00735E6D" w:rsidRPr="002E3B38" w:rsidRDefault="006946BF" w:rsidP="00735E6D">
            <w:pPr>
              <w:pBdr>
                <w:bottom w:val="single" w:sz="4"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rPr>
              <w:t>(</w:t>
            </w:r>
            <w:r w:rsidR="00735E6D" w:rsidRPr="002E3B38">
              <w:rPr>
                <w:rFonts w:ascii="Browallia New" w:hAnsi="Browallia New" w:cs="Browallia New"/>
                <w:sz w:val="26"/>
                <w:szCs w:val="26"/>
                <w:lang w:val="en-GB"/>
              </w:rPr>
              <w:t>20,355,000</w:t>
            </w:r>
            <w:r w:rsidRPr="002E3B38">
              <w:rPr>
                <w:rFonts w:ascii="Browallia New" w:hAnsi="Browallia New" w:cs="Browallia New"/>
                <w:sz w:val="26"/>
                <w:szCs w:val="26"/>
                <w:lang w:val="en-GB"/>
              </w:rPr>
              <w:t>)</w:t>
            </w:r>
          </w:p>
        </w:tc>
        <w:tc>
          <w:tcPr>
            <w:tcW w:w="1418" w:type="dxa"/>
          </w:tcPr>
          <w:p w14:paraId="7D7D8BC7" w14:textId="57A22AD5" w:rsidR="00735E6D" w:rsidRPr="002E3B38" w:rsidRDefault="008C2D7B" w:rsidP="008C2D7B">
            <w:pPr>
              <w:pBdr>
                <w:bottom w:val="single" w:sz="4"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559" w:type="dxa"/>
            <w:shd w:val="clear" w:color="auto" w:fill="auto"/>
          </w:tcPr>
          <w:p w14:paraId="094858AE" w14:textId="596DB76B" w:rsidR="00735E6D" w:rsidRPr="002E3B38" w:rsidRDefault="00735E6D" w:rsidP="00735E6D">
            <w:pPr>
              <w:pBdr>
                <w:bottom w:val="single" w:sz="4"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(20,355,000)</w:t>
            </w:r>
          </w:p>
        </w:tc>
      </w:tr>
      <w:tr w:rsidR="00735E6D" w:rsidRPr="002E3B38" w14:paraId="21268132" w14:textId="77777777" w:rsidTr="00570D74">
        <w:tc>
          <w:tcPr>
            <w:tcW w:w="2909" w:type="dxa"/>
          </w:tcPr>
          <w:p w14:paraId="3F3EB10D" w14:textId="3A41F9C4" w:rsidR="00735E6D" w:rsidRPr="002E3B38" w:rsidRDefault="00735E6D" w:rsidP="00735E6D">
            <w:pPr>
              <w:spacing w:line="240" w:lineRule="auto"/>
              <w:rPr>
                <w:rFonts w:ascii="Browallia New" w:hAnsi="Browallia New" w:cs="Browallia New"/>
                <w:sz w:val="26"/>
                <w:szCs w:val="26"/>
                <w:cs/>
                <w:lang w:val="en-GB"/>
              </w:rPr>
            </w:pPr>
            <w:r w:rsidRPr="002E3B38">
              <w:rPr>
                <w:rFonts w:ascii="Browallia New" w:hAnsi="Browallia New" w:cs="Browallia New"/>
                <w:sz w:val="26"/>
                <w:szCs w:val="26"/>
                <w:cs/>
                <w:lang w:val="en-GB"/>
              </w:rPr>
              <w:t xml:space="preserve">ยอดคงเหลือ ณ วันที่ </w:t>
            </w:r>
            <w:r w:rsidRPr="002E3B38">
              <w:rPr>
                <w:rFonts w:ascii="Browallia New" w:hAnsi="Browallia New" w:cs="Browallia New"/>
                <w:sz w:val="26"/>
                <w:szCs w:val="26"/>
                <w:lang w:val="en-GB"/>
              </w:rPr>
              <w:t>31</w:t>
            </w:r>
            <w:r w:rsidRPr="002E3B38">
              <w:rPr>
                <w:rFonts w:ascii="Browallia New" w:hAnsi="Browallia New" w:cs="Browallia New"/>
                <w:sz w:val="26"/>
                <w:szCs w:val="26"/>
                <w:cs/>
                <w:lang w:val="en-GB"/>
              </w:rPr>
              <w:t xml:space="preserve"> ธันวาคม</w:t>
            </w:r>
          </w:p>
        </w:tc>
        <w:tc>
          <w:tcPr>
            <w:tcW w:w="1560" w:type="dxa"/>
          </w:tcPr>
          <w:p w14:paraId="5A3865EE" w14:textId="653F3F11" w:rsidR="00735E6D" w:rsidRPr="002E3B38" w:rsidRDefault="00823070" w:rsidP="00735E6D">
            <w:pPr>
              <w:pBdr>
                <w:bottom w:val="single" w:sz="12"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p>
        </w:tc>
        <w:tc>
          <w:tcPr>
            <w:tcW w:w="1559" w:type="dxa"/>
          </w:tcPr>
          <w:p w14:paraId="64BE2773" w14:textId="636F2291" w:rsidR="00735E6D" w:rsidRPr="002E3B38" w:rsidRDefault="007A0CD9" w:rsidP="007A0CD9">
            <w:pPr>
              <w:pBdr>
                <w:bottom w:val="single" w:sz="12" w:space="1" w:color="auto"/>
              </w:pBdr>
              <w:tabs>
                <w:tab w:val="clear" w:pos="1644"/>
                <w:tab w:val="left" w:pos="1512"/>
                <w:tab w:val="left" w:pos="2341"/>
              </w:tabs>
              <w:spacing w:line="240" w:lineRule="auto"/>
              <w:ind w:right="-12"/>
              <w:jc w:val="center"/>
              <w:rPr>
                <w:rFonts w:ascii="Browallia New" w:hAnsi="Browallia New" w:cs="Browallia New"/>
                <w:sz w:val="26"/>
                <w:szCs w:val="26"/>
                <w:lang w:val="en-GB"/>
              </w:rPr>
            </w:pPr>
            <w:r w:rsidRPr="002E3B38">
              <w:rPr>
                <w:rFonts w:ascii="Browallia New" w:hAnsi="Browallia New" w:cs="Browallia New"/>
                <w:sz w:val="26"/>
                <w:szCs w:val="26"/>
                <w:cs/>
                <w:lang w:val="en-GB"/>
              </w:rPr>
              <w:t xml:space="preserve">          </w:t>
            </w:r>
            <w:r w:rsidRPr="002E3B38">
              <w:rPr>
                <w:rFonts w:ascii="Browallia New" w:hAnsi="Browallia New" w:cs="Browallia New"/>
                <w:sz w:val="26"/>
                <w:szCs w:val="26"/>
                <w:lang w:val="en-GB"/>
              </w:rPr>
              <w:t>-</w:t>
            </w:r>
            <w:r w:rsidR="000252F6" w:rsidRPr="002E3B38">
              <w:rPr>
                <w:rFonts w:ascii="Browallia New" w:hAnsi="Browallia New" w:cs="Browallia New"/>
                <w:sz w:val="26"/>
                <w:szCs w:val="26"/>
                <w:cs/>
                <w:lang w:val="en-GB"/>
              </w:rPr>
              <w:t xml:space="preserve"> </w:t>
            </w:r>
          </w:p>
        </w:tc>
        <w:tc>
          <w:tcPr>
            <w:tcW w:w="1418" w:type="dxa"/>
          </w:tcPr>
          <w:p w14:paraId="6DFC41E3" w14:textId="6FBCD1FD" w:rsidR="00735E6D" w:rsidRPr="002E3B38" w:rsidRDefault="00735E6D" w:rsidP="00735E6D">
            <w:pPr>
              <w:pBdr>
                <w:bottom w:val="single" w:sz="12"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rPr>
              <w:t>2,</w:t>
            </w:r>
            <w:r w:rsidR="00B12A06" w:rsidRPr="002E3B38">
              <w:rPr>
                <w:rFonts w:ascii="Browallia New" w:hAnsi="Browallia New" w:cs="Browallia New"/>
                <w:sz w:val="26"/>
                <w:szCs w:val="26"/>
              </w:rPr>
              <w:t>420</w:t>
            </w:r>
            <w:r w:rsidRPr="002E3B38">
              <w:rPr>
                <w:rFonts w:ascii="Browallia New" w:hAnsi="Browallia New" w:cs="Browallia New"/>
                <w:sz w:val="26"/>
                <w:szCs w:val="26"/>
              </w:rPr>
              <w:t>,000,000</w:t>
            </w:r>
          </w:p>
        </w:tc>
        <w:tc>
          <w:tcPr>
            <w:tcW w:w="1559" w:type="dxa"/>
            <w:shd w:val="clear" w:color="auto" w:fill="auto"/>
          </w:tcPr>
          <w:p w14:paraId="631B15F7" w14:textId="2F6F87EC" w:rsidR="00735E6D" w:rsidRPr="002E3B38" w:rsidRDefault="00735E6D" w:rsidP="00735E6D">
            <w:pPr>
              <w:pBdr>
                <w:bottom w:val="single" w:sz="12" w:space="1" w:color="auto"/>
              </w:pBdr>
              <w:tabs>
                <w:tab w:val="clear" w:pos="1644"/>
                <w:tab w:val="left" w:pos="1512"/>
                <w:tab w:val="left" w:pos="2341"/>
              </w:tabs>
              <w:spacing w:line="240" w:lineRule="auto"/>
              <w:ind w:right="-12"/>
              <w:jc w:val="right"/>
              <w:rPr>
                <w:rFonts w:ascii="Browallia New" w:hAnsi="Browallia New" w:cs="Browallia New"/>
                <w:sz w:val="26"/>
                <w:szCs w:val="26"/>
                <w:lang w:val="en-GB"/>
              </w:rPr>
            </w:pPr>
            <w:r w:rsidRPr="002E3B38">
              <w:rPr>
                <w:rFonts w:ascii="Browallia New" w:hAnsi="Browallia New" w:cs="Browallia New"/>
                <w:sz w:val="26"/>
                <w:szCs w:val="26"/>
                <w:lang w:val="en-GB"/>
              </w:rPr>
              <w:t>2,860,000,000</w:t>
            </w:r>
          </w:p>
        </w:tc>
      </w:tr>
    </w:tbl>
    <w:p w14:paraId="5D37142F"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250E31AF" w14:textId="4BA10086"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 xml:space="preserve">ณ วันที่ </w:t>
      </w:r>
      <w:r w:rsidR="003C5FA3" w:rsidRPr="002E3B38">
        <w:rPr>
          <w:rFonts w:ascii="Browallia New" w:hAnsi="Browallia New" w:cs="Browallia New"/>
          <w:sz w:val="28"/>
          <w:szCs w:val="28"/>
          <w:lang w:val="en-GB"/>
        </w:rPr>
        <w:t>31</w:t>
      </w:r>
      <w:r w:rsidR="003C5FA3" w:rsidRPr="002E3B38">
        <w:rPr>
          <w:rFonts w:ascii="Browallia New" w:hAnsi="Browallia New" w:cs="Browallia New"/>
          <w:sz w:val="28"/>
          <w:szCs w:val="28"/>
          <w:cs/>
          <w:lang w:val="en-GB"/>
        </w:rPr>
        <w:t xml:space="preserve"> ธันวาคม </w:t>
      </w:r>
      <w:r w:rsidRPr="002E3B38">
        <w:rPr>
          <w:rFonts w:ascii="Browallia New" w:eastAsia="SimSun" w:hAnsi="Browallia New" w:cs="Browallia New"/>
          <w:sz w:val="28"/>
          <w:szCs w:val="28"/>
        </w:rPr>
        <w:t>2567</w:t>
      </w:r>
      <w:r w:rsidRPr="002E3B38">
        <w:rPr>
          <w:rFonts w:ascii="Browallia New" w:eastAsia="Cordia New" w:hAnsi="Browallia New" w:cs="Browallia New"/>
          <w:color w:val="000000"/>
          <w:sz w:val="28"/>
          <w:szCs w:val="28"/>
          <w:cs/>
          <w:lang w:val="en-GB" w:eastAsia="th-TH"/>
        </w:rPr>
        <w:t xml:space="preserve"> ยอดคงเหลือของเงินให้กู้ยืมระยะสั้นแก่</w:t>
      </w:r>
      <w:r w:rsidR="001D1281"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 xml:space="preserve">เป็นเงินให้กู้ยืมที่ไม่มีหลักประกันในสกุลเงินบาท มีอัตราดอกเบี้ยร้อยละ </w:t>
      </w:r>
      <w:r w:rsidRPr="002E3B38">
        <w:rPr>
          <w:rFonts w:ascii="Browallia New" w:eastAsia="Cordia New" w:hAnsi="Browallia New" w:cs="Browallia New"/>
          <w:color w:val="000000"/>
          <w:sz w:val="28"/>
          <w:szCs w:val="28"/>
          <w:lang w:eastAsia="th-TH"/>
        </w:rPr>
        <w:t>4.</w:t>
      </w:r>
      <w:r w:rsidR="00CB1AB2" w:rsidRPr="002E3B38">
        <w:rPr>
          <w:rFonts w:ascii="Browallia New" w:eastAsia="Cordia New" w:hAnsi="Browallia New" w:cs="Browallia New"/>
          <w:color w:val="000000"/>
          <w:sz w:val="28"/>
          <w:szCs w:val="28"/>
          <w:lang w:eastAsia="th-TH"/>
        </w:rPr>
        <w:t>54</w:t>
      </w:r>
      <w:r w:rsidRPr="002E3B38">
        <w:rPr>
          <w:rFonts w:ascii="Browallia New" w:eastAsia="Cordia New" w:hAnsi="Browallia New" w:cs="Browallia New"/>
          <w:color w:val="000000"/>
          <w:sz w:val="28"/>
          <w:szCs w:val="28"/>
          <w:lang w:val="en-GB" w:eastAsia="th-TH"/>
        </w:rPr>
        <w:t xml:space="preserve"> </w:t>
      </w:r>
      <w:r w:rsidRPr="002E3B38">
        <w:rPr>
          <w:rFonts w:ascii="Browallia New" w:eastAsia="Cordia New" w:hAnsi="Browallia New" w:cs="Browallia New"/>
          <w:color w:val="000000"/>
          <w:sz w:val="28"/>
          <w:szCs w:val="28"/>
          <w:cs/>
          <w:lang w:val="en-GB" w:eastAsia="th-TH"/>
        </w:rPr>
        <w:t>ต่อปี (</w:t>
      </w:r>
      <w:r w:rsidRPr="002E3B38">
        <w:rPr>
          <w:rFonts w:ascii="Browallia New" w:eastAsia="Cordia New" w:hAnsi="Browallia New" w:cs="Browallia New"/>
          <w:color w:val="000000"/>
          <w:sz w:val="28"/>
          <w:szCs w:val="28"/>
          <w:lang w:val="en-GB" w:eastAsia="th-TH"/>
        </w:rPr>
        <w:t xml:space="preserve">31 </w:t>
      </w:r>
      <w:r w:rsidRPr="002E3B38">
        <w:rPr>
          <w:rFonts w:ascii="Browallia New" w:eastAsia="Cordia New" w:hAnsi="Browallia New" w:cs="Browallia New"/>
          <w:color w:val="000000"/>
          <w:sz w:val="28"/>
          <w:szCs w:val="28"/>
          <w:cs/>
          <w:lang w:val="en-GB" w:eastAsia="th-TH"/>
        </w:rPr>
        <w:t xml:space="preserve">ธันวาคม </w:t>
      </w:r>
      <w:r w:rsidRPr="002E3B38">
        <w:rPr>
          <w:rFonts w:ascii="Browallia New" w:eastAsia="Cordia New" w:hAnsi="Browallia New" w:cs="Browallia New"/>
          <w:color w:val="000000"/>
          <w:sz w:val="28"/>
          <w:szCs w:val="28"/>
          <w:lang w:val="en-GB" w:eastAsia="th-TH"/>
        </w:rPr>
        <w:t xml:space="preserve">2566 : </w:t>
      </w:r>
      <w:r w:rsidRPr="002E3B38">
        <w:rPr>
          <w:rFonts w:ascii="Browallia New" w:eastAsia="Cordia New" w:hAnsi="Browallia New" w:cs="Browallia New"/>
          <w:color w:val="000000"/>
          <w:sz w:val="28"/>
          <w:szCs w:val="28"/>
          <w:cs/>
          <w:lang w:val="en-GB" w:eastAsia="th-TH"/>
        </w:rPr>
        <w:t xml:space="preserve">ร้อยละ </w:t>
      </w:r>
      <w:r w:rsidRPr="002E3B38">
        <w:rPr>
          <w:rFonts w:ascii="Browallia New" w:eastAsia="Cordia New" w:hAnsi="Browallia New" w:cs="Browallia New"/>
          <w:color w:val="000000"/>
          <w:sz w:val="28"/>
          <w:szCs w:val="28"/>
          <w:lang w:val="en-GB" w:eastAsia="th-TH"/>
        </w:rPr>
        <w:t xml:space="preserve">4.27 </w:t>
      </w:r>
      <w:r w:rsidRPr="002E3B38">
        <w:rPr>
          <w:rFonts w:ascii="Browallia New" w:eastAsia="Cordia New" w:hAnsi="Browallia New" w:cs="Browallia New"/>
          <w:color w:val="000000"/>
          <w:sz w:val="28"/>
          <w:szCs w:val="28"/>
          <w:cs/>
          <w:lang w:val="en-GB" w:eastAsia="th-TH"/>
        </w:rPr>
        <w:t>ต่อปี)</w:t>
      </w:r>
      <w:r w:rsidRPr="002E3B38">
        <w:rPr>
          <w:rFonts w:ascii="Browallia New" w:eastAsia="Cordia New" w:hAnsi="Browallia New" w:cs="Browallia New"/>
          <w:color w:val="000000"/>
          <w:sz w:val="28"/>
          <w:szCs w:val="28"/>
          <w:lang w:val="en-GB" w:eastAsia="th-TH"/>
        </w:rPr>
        <w:t xml:space="preserve"> </w:t>
      </w:r>
      <w:r w:rsidRPr="002E3B38">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2C94BB8D"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AAD155F" w14:textId="6994F66E" w:rsidR="007E60B5" w:rsidRPr="002E3B38" w:rsidRDefault="007E60B5" w:rsidP="007E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บริษัทมีเงินให้กู้ยืมแก่</w:t>
      </w:r>
      <w:r w:rsidR="001D1281"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 xml:space="preserve">ที่วัดมูลค่าด้วยราคาทุนตัดจำหน่าย โดยรับรู้ผลขาดทุนด้านเครดิตที่คาดว่าจะเกิดขึ้นใน </w:t>
      </w:r>
      <w:r w:rsidRPr="002E3B38">
        <w:rPr>
          <w:rFonts w:ascii="Browallia New" w:eastAsia="Cordia New" w:hAnsi="Browallia New" w:cs="Browallia New"/>
          <w:color w:val="000000"/>
          <w:sz w:val="28"/>
          <w:szCs w:val="28"/>
          <w:lang w:val="en-GB" w:eastAsia="th-TH"/>
        </w:rPr>
        <w:t>12</w:t>
      </w:r>
      <w:r w:rsidRPr="002E3B38">
        <w:rPr>
          <w:rFonts w:ascii="Browallia New" w:eastAsia="Cordia New" w:hAnsi="Browallia New" w:cs="Browallia New"/>
          <w:color w:val="000000"/>
          <w:sz w:val="28"/>
          <w:szCs w:val="28"/>
          <w:cs/>
          <w:lang w:val="en-GB" w:eastAsia="th-TH"/>
        </w:rPr>
        <w:t xml:space="preserve"> 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606744E6" w14:textId="77777777" w:rsidR="007E60B5" w:rsidRPr="002E3B38" w:rsidRDefault="007E60B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763C438A" w14:textId="13647F9D" w:rsidR="00805853" w:rsidRPr="002E3B38" w:rsidRDefault="0080585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เงินให้กู้ยืมเป็นส่วนที่หมุนเวียน มูลค่ายุติธรรมจึงมีมูลค่าเท่ากับราคาตามบัญชี เนื่องจากผลกระทบของอัตราคิดลดไม่มีสาระสำคัญ</w:t>
      </w:r>
    </w:p>
    <w:p w14:paraId="447BD6CD" w14:textId="77777777" w:rsidR="00805853" w:rsidRPr="002E3B38" w:rsidRDefault="0080585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C1E936F"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7E5C9314"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0D690B0D"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389DF62"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CC7B7AD"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122279B8"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AD506D6"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A939F4" w14:textId="77777777" w:rsidR="0041320C" w:rsidRPr="002E3B38" w:rsidRDefault="004132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00DBEB4E" w14:textId="3B2738A6" w:rsidR="001A025F" w:rsidRPr="002E3B3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2E3B38">
        <w:rPr>
          <w:rFonts w:ascii="Browallia New" w:hAnsi="Browallia New" w:cs="Browallia New"/>
          <w:sz w:val="28"/>
          <w:szCs w:val="28"/>
          <w:u w:val="single"/>
          <w:cs/>
        </w:rPr>
        <w:lastRenderedPageBreak/>
        <w:t>เงินกู้ยืมระยะสั้นจาก</w:t>
      </w:r>
      <w:r w:rsidR="001E5B59" w:rsidRPr="002E3B38">
        <w:rPr>
          <w:rFonts w:ascii="Browallia New" w:hAnsi="Browallia New" w:cs="Browallia New"/>
          <w:sz w:val="28"/>
          <w:szCs w:val="28"/>
          <w:u w:val="single"/>
          <w:cs/>
        </w:rPr>
        <w:t>กิจการ</w:t>
      </w:r>
      <w:r w:rsidR="00775B9A" w:rsidRPr="002E3B38">
        <w:rPr>
          <w:rFonts w:ascii="Browallia New" w:hAnsi="Browallia New" w:cs="Browallia New"/>
          <w:sz w:val="28"/>
          <w:szCs w:val="28"/>
          <w:u w:val="single"/>
          <w:cs/>
        </w:rPr>
        <w:t>ที่เกี่ยวข้องกัน</w:t>
      </w:r>
    </w:p>
    <w:p w14:paraId="0FDEB81A" w14:textId="77777777" w:rsidR="001A025F" w:rsidRPr="002E3B3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E4969BA" w14:textId="5B1A2831" w:rsidR="001A025F" w:rsidRPr="002E3B3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การเปลี่ยนแปลงของเงินกู้ยืมระยะสั้น</w:t>
      </w:r>
      <w:r w:rsidR="00252235" w:rsidRPr="002E3B38">
        <w:rPr>
          <w:rFonts w:ascii="Browallia New" w:eastAsia="Cordia New" w:hAnsi="Browallia New" w:cs="Browallia New"/>
          <w:color w:val="000000"/>
          <w:sz w:val="28"/>
          <w:szCs w:val="28"/>
          <w:cs/>
          <w:lang w:val="en-GB" w:eastAsia="th-TH"/>
        </w:rPr>
        <w:t>จาก</w:t>
      </w:r>
      <w:r w:rsidR="001E5B59"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 xml:space="preserve"> สำหรับปีสิ้นสุดวันที่ </w:t>
      </w:r>
      <w:r w:rsidR="004C2B40" w:rsidRPr="004C2B40">
        <w:rPr>
          <w:rFonts w:ascii="Browallia New" w:eastAsia="Cordia New" w:hAnsi="Browallia New" w:cs="Browallia New"/>
          <w:color w:val="000000"/>
          <w:sz w:val="28"/>
          <w:szCs w:val="28"/>
          <w:lang w:eastAsia="th-TH"/>
        </w:rPr>
        <w:t>31</w:t>
      </w:r>
      <w:r w:rsidRPr="002E3B38">
        <w:rPr>
          <w:rFonts w:ascii="Browallia New" w:eastAsia="Cordia New" w:hAnsi="Browallia New" w:cs="Browallia New"/>
          <w:color w:val="000000"/>
          <w:sz w:val="28"/>
          <w:szCs w:val="28"/>
          <w:cs/>
          <w:lang w:val="en-GB" w:eastAsia="th-TH"/>
        </w:rPr>
        <w:t xml:space="preserve"> ธันวาคม </w:t>
      </w:r>
      <w:r w:rsidR="004C2B40" w:rsidRPr="004C2B40">
        <w:rPr>
          <w:rFonts w:ascii="Browallia New" w:eastAsia="Cordia New" w:hAnsi="Browallia New" w:cs="Browallia New"/>
          <w:color w:val="000000"/>
          <w:sz w:val="28"/>
          <w:szCs w:val="28"/>
          <w:lang w:eastAsia="th-TH"/>
        </w:rPr>
        <w:t>2567</w:t>
      </w:r>
      <w:r w:rsidRPr="002E3B38">
        <w:rPr>
          <w:rFonts w:ascii="Browallia New" w:eastAsia="Cordia New" w:hAnsi="Browallia New" w:cs="Browallia New"/>
          <w:color w:val="000000"/>
          <w:sz w:val="28"/>
          <w:szCs w:val="28"/>
          <w:cs/>
          <w:lang w:val="en-GB" w:eastAsia="th-TH"/>
        </w:rPr>
        <w:t xml:space="preserve"> </w:t>
      </w:r>
      <w:r w:rsidR="002428D4" w:rsidRPr="002E3B38">
        <w:rPr>
          <w:rFonts w:ascii="Browallia New" w:eastAsia="Cordia New" w:hAnsi="Browallia New" w:cs="Browallia New"/>
          <w:color w:val="000000"/>
          <w:sz w:val="28"/>
          <w:szCs w:val="28"/>
          <w:cs/>
          <w:lang w:val="en-GB" w:eastAsia="th-TH"/>
        </w:rPr>
        <w:t xml:space="preserve">และ </w:t>
      </w:r>
      <w:r w:rsidR="002428D4" w:rsidRPr="002E3B38">
        <w:rPr>
          <w:rFonts w:ascii="Browallia New" w:eastAsia="Cordia New" w:hAnsi="Browallia New" w:cs="Browallia New"/>
          <w:color w:val="000000"/>
          <w:sz w:val="28"/>
          <w:szCs w:val="28"/>
          <w:lang w:eastAsia="th-TH"/>
        </w:rPr>
        <w:t xml:space="preserve">2566     </w:t>
      </w:r>
      <w:r w:rsidRPr="002E3B38">
        <w:rPr>
          <w:rFonts w:ascii="Browallia New" w:eastAsia="Cordia New" w:hAnsi="Browallia New" w:cs="Browallia New"/>
          <w:color w:val="000000"/>
          <w:sz w:val="28"/>
          <w:szCs w:val="28"/>
          <w:cs/>
          <w:lang w:val="en-GB" w:eastAsia="th-TH"/>
        </w:rPr>
        <w:t>มีดังนี้</w:t>
      </w:r>
    </w:p>
    <w:p w14:paraId="1169F753" w14:textId="77777777" w:rsidR="001A025F" w:rsidRPr="002E3B38" w:rsidRDefault="001A025F" w:rsidP="001A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p>
    <w:tbl>
      <w:tblPr>
        <w:tblW w:w="9081" w:type="dxa"/>
        <w:tblInd w:w="351" w:type="dxa"/>
        <w:tblLayout w:type="fixed"/>
        <w:tblLook w:val="0000" w:firstRow="0" w:lastRow="0" w:firstColumn="0" w:lastColumn="0" w:noHBand="0" w:noVBand="0"/>
      </w:tblPr>
      <w:tblGrid>
        <w:gridCol w:w="5178"/>
        <w:gridCol w:w="1842"/>
        <w:gridCol w:w="284"/>
        <w:gridCol w:w="1777"/>
      </w:tblGrid>
      <w:tr w:rsidR="001A025F" w:rsidRPr="002E3B38" w14:paraId="5F4CFC04" w14:textId="77777777">
        <w:tc>
          <w:tcPr>
            <w:tcW w:w="5178" w:type="dxa"/>
          </w:tcPr>
          <w:p w14:paraId="2941F8DB" w14:textId="77777777" w:rsidR="001A025F" w:rsidRPr="002E3B38" w:rsidRDefault="001A025F">
            <w:pPr>
              <w:tabs>
                <w:tab w:val="left" w:pos="3090"/>
                <w:tab w:val="left" w:pos="4860"/>
              </w:tabs>
              <w:spacing w:line="240" w:lineRule="auto"/>
              <w:rPr>
                <w:rFonts w:ascii="Browallia New" w:hAnsi="Browallia New" w:cs="Browallia New"/>
                <w:snapToGrid w:val="0"/>
                <w:sz w:val="28"/>
                <w:szCs w:val="28"/>
                <w:cs/>
                <w:lang w:eastAsia="th-TH"/>
              </w:rPr>
            </w:pPr>
          </w:p>
        </w:tc>
        <w:tc>
          <w:tcPr>
            <w:tcW w:w="3903" w:type="dxa"/>
            <w:gridSpan w:val="3"/>
          </w:tcPr>
          <w:p w14:paraId="62F4AAE5" w14:textId="77777777" w:rsidR="001A025F" w:rsidRPr="002E3B38" w:rsidRDefault="001A025F">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eastAsia="th-TH"/>
              </w:rPr>
              <w:t>บาท)</w:t>
            </w:r>
          </w:p>
        </w:tc>
      </w:tr>
      <w:tr w:rsidR="001A025F" w:rsidRPr="002E3B38" w14:paraId="1D12C550" w14:textId="77777777">
        <w:tc>
          <w:tcPr>
            <w:tcW w:w="5178" w:type="dxa"/>
          </w:tcPr>
          <w:p w14:paraId="276D03B7" w14:textId="77777777" w:rsidR="001A025F" w:rsidRPr="002E3B38" w:rsidRDefault="001A025F">
            <w:pPr>
              <w:tabs>
                <w:tab w:val="left" w:pos="3090"/>
                <w:tab w:val="left" w:pos="4860"/>
              </w:tabs>
              <w:spacing w:line="240" w:lineRule="auto"/>
              <w:rPr>
                <w:rFonts w:ascii="Browallia New" w:hAnsi="Browallia New" w:cs="Browallia New"/>
                <w:snapToGrid w:val="0"/>
                <w:sz w:val="28"/>
                <w:szCs w:val="28"/>
                <w:cs/>
                <w:lang w:eastAsia="th-TH"/>
              </w:rPr>
            </w:pPr>
          </w:p>
        </w:tc>
        <w:tc>
          <w:tcPr>
            <w:tcW w:w="3903" w:type="dxa"/>
            <w:gridSpan w:val="3"/>
            <w:tcBorders>
              <w:bottom w:val="single" w:sz="4" w:space="0" w:color="auto"/>
            </w:tcBorders>
          </w:tcPr>
          <w:p w14:paraId="1C344A4A" w14:textId="77777777" w:rsidR="001A025F" w:rsidRPr="002E3B38" w:rsidRDefault="001A025F">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2E3B38">
              <w:rPr>
                <w:rFonts w:ascii="Browallia New" w:hAnsi="Browallia New" w:cs="Browallia New"/>
                <w:snapToGrid w:val="0"/>
                <w:sz w:val="28"/>
                <w:szCs w:val="28"/>
                <w:cs/>
                <w:lang w:eastAsia="th-TH"/>
              </w:rPr>
              <w:t>งบการเงินเฉพาะบริษัท</w:t>
            </w:r>
          </w:p>
        </w:tc>
      </w:tr>
      <w:tr w:rsidR="001A025F" w:rsidRPr="002E3B38" w14:paraId="0A52F1CE" w14:textId="77777777">
        <w:tc>
          <w:tcPr>
            <w:tcW w:w="5178" w:type="dxa"/>
          </w:tcPr>
          <w:p w14:paraId="74284C06" w14:textId="77777777" w:rsidR="001A025F" w:rsidRPr="002E3B38" w:rsidRDefault="001A025F">
            <w:pPr>
              <w:tabs>
                <w:tab w:val="left" w:pos="3090"/>
                <w:tab w:val="left" w:pos="4860"/>
              </w:tabs>
              <w:spacing w:line="240" w:lineRule="auto"/>
              <w:rPr>
                <w:rFonts w:ascii="Browallia New" w:hAnsi="Browallia New" w:cs="Browallia New"/>
                <w:snapToGrid w:val="0"/>
                <w:sz w:val="28"/>
                <w:szCs w:val="28"/>
                <w:cs/>
                <w:lang w:val="en-GB" w:eastAsia="th-TH"/>
              </w:rPr>
            </w:pPr>
          </w:p>
        </w:tc>
        <w:tc>
          <w:tcPr>
            <w:tcW w:w="1842" w:type="dxa"/>
            <w:tcBorders>
              <w:top w:val="single" w:sz="4" w:space="0" w:color="auto"/>
            </w:tcBorders>
          </w:tcPr>
          <w:p w14:paraId="48F98AB3" w14:textId="23AC8DE5" w:rsidR="001A025F" w:rsidRPr="002E3B38" w:rsidRDefault="004C2B40">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r w:rsidRPr="004C2B40">
              <w:rPr>
                <w:rFonts w:ascii="Browallia New" w:hAnsi="Browallia New" w:cs="Browallia New"/>
                <w:snapToGrid w:val="0"/>
                <w:sz w:val="28"/>
                <w:szCs w:val="28"/>
                <w:lang w:eastAsia="th-TH"/>
              </w:rPr>
              <w:t>31</w:t>
            </w:r>
            <w:r w:rsidR="001A025F" w:rsidRPr="002E3B38">
              <w:rPr>
                <w:rFonts w:ascii="Browallia New" w:hAnsi="Browallia New" w:cs="Browallia New"/>
                <w:snapToGrid w:val="0"/>
                <w:sz w:val="28"/>
                <w:szCs w:val="28"/>
                <w:cs/>
                <w:lang w:eastAsia="th-TH"/>
              </w:rPr>
              <w:t xml:space="preserve"> ธันวาคม </w:t>
            </w:r>
            <w:r w:rsidRPr="004C2B40">
              <w:rPr>
                <w:rFonts w:ascii="Browallia New" w:hAnsi="Browallia New" w:cs="Browallia New"/>
                <w:snapToGrid w:val="0"/>
                <w:sz w:val="28"/>
                <w:szCs w:val="28"/>
                <w:lang w:eastAsia="th-TH"/>
              </w:rPr>
              <w:t>2567</w:t>
            </w:r>
          </w:p>
        </w:tc>
        <w:tc>
          <w:tcPr>
            <w:tcW w:w="284" w:type="dxa"/>
            <w:tcBorders>
              <w:top w:val="single" w:sz="4" w:space="0" w:color="auto"/>
            </w:tcBorders>
          </w:tcPr>
          <w:p w14:paraId="284ACD12" w14:textId="77777777" w:rsidR="001A025F" w:rsidRPr="002E3B38" w:rsidRDefault="001A025F">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p>
        </w:tc>
        <w:tc>
          <w:tcPr>
            <w:tcW w:w="1777" w:type="dxa"/>
            <w:tcBorders>
              <w:top w:val="single" w:sz="4" w:space="0" w:color="auto"/>
            </w:tcBorders>
          </w:tcPr>
          <w:p w14:paraId="58A9EF6C" w14:textId="56DD8BFE" w:rsidR="001A025F" w:rsidRPr="002E3B38" w:rsidRDefault="004C2B40">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r w:rsidRPr="004C2B40">
              <w:rPr>
                <w:rFonts w:ascii="Browallia New" w:hAnsi="Browallia New" w:cs="Browallia New"/>
                <w:snapToGrid w:val="0"/>
                <w:sz w:val="28"/>
                <w:szCs w:val="28"/>
                <w:lang w:eastAsia="th-TH"/>
              </w:rPr>
              <w:t>31</w:t>
            </w:r>
            <w:r w:rsidR="001A025F" w:rsidRPr="002E3B38">
              <w:rPr>
                <w:rFonts w:ascii="Browallia New" w:hAnsi="Browallia New" w:cs="Browallia New"/>
                <w:snapToGrid w:val="0"/>
                <w:sz w:val="28"/>
                <w:szCs w:val="28"/>
                <w:cs/>
                <w:lang w:eastAsia="th-TH"/>
              </w:rPr>
              <w:t xml:space="preserve"> ธันวาคม </w:t>
            </w:r>
            <w:r w:rsidRPr="004C2B40">
              <w:rPr>
                <w:rFonts w:ascii="Browallia New" w:hAnsi="Browallia New" w:cs="Browallia New"/>
                <w:snapToGrid w:val="0"/>
                <w:sz w:val="28"/>
                <w:szCs w:val="28"/>
                <w:lang w:eastAsia="th-TH"/>
              </w:rPr>
              <w:t>256</w:t>
            </w:r>
            <w:r w:rsidR="001A025F" w:rsidRPr="002E3B38">
              <w:rPr>
                <w:rFonts w:ascii="Browallia New" w:hAnsi="Browallia New" w:cs="Browallia New"/>
                <w:snapToGrid w:val="0"/>
                <w:sz w:val="28"/>
                <w:szCs w:val="28"/>
                <w:lang w:eastAsia="th-TH"/>
              </w:rPr>
              <w:t>6</w:t>
            </w:r>
          </w:p>
        </w:tc>
      </w:tr>
      <w:tr w:rsidR="001A025F" w:rsidRPr="002E3B38" w14:paraId="31717177" w14:textId="77777777" w:rsidTr="003D2AE2">
        <w:tc>
          <w:tcPr>
            <w:tcW w:w="5178" w:type="dxa"/>
          </w:tcPr>
          <w:p w14:paraId="2B133112" w14:textId="77777777" w:rsidR="001A025F" w:rsidRPr="002E3B38" w:rsidRDefault="001A025F">
            <w:pPr>
              <w:tabs>
                <w:tab w:val="left" w:pos="3090"/>
                <w:tab w:val="left" w:pos="4860"/>
              </w:tabs>
              <w:spacing w:line="240" w:lineRule="auto"/>
              <w:rPr>
                <w:rFonts w:ascii="Browallia New" w:hAnsi="Browallia New" w:cs="Browallia New"/>
                <w:snapToGrid w:val="0"/>
                <w:sz w:val="28"/>
                <w:szCs w:val="28"/>
                <w:cs/>
                <w:lang w:val="en-GB" w:eastAsia="th-TH"/>
              </w:rPr>
            </w:pPr>
          </w:p>
        </w:tc>
        <w:tc>
          <w:tcPr>
            <w:tcW w:w="1842" w:type="dxa"/>
            <w:tcBorders>
              <w:top w:val="single" w:sz="4" w:space="0" w:color="auto"/>
            </w:tcBorders>
            <w:shd w:val="clear" w:color="auto" w:fill="auto"/>
          </w:tcPr>
          <w:p w14:paraId="1A4E5316" w14:textId="77777777" w:rsidR="001A025F" w:rsidRPr="002E3B38" w:rsidRDefault="001A025F">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p>
        </w:tc>
        <w:tc>
          <w:tcPr>
            <w:tcW w:w="284" w:type="dxa"/>
            <w:shd w:val="clear" w:color="auto" w:fill="auto"/>
          </w:tcPr>
          <w:p w14:paraId="49D63AC6" w14:textId="77777777" w:rsidR="001A025F" w:rsidRPr="002E3B38" w:rsidRDefault="001A025F">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p>
        </w:tc>
        <w:tc>
          <w:tcPr>
            <w:tcW w:w="1777" w:type="dxa"/>
            <w:tcBorders>
              <w:top w:val="single" w:sz="4" w:space="0" w:color="auto"/>
            </w:tcBorders>
            <w:shd w:val="clear" w:color="auto" w:fill="auto"/>
          </w:tcPr>
          <w:p w14:paraId="3A999838" w14:textId="77777777" w:rsidR="001A025F" w:rsidRPr="002E3B38" w:rsidRDefault="001A025F">
            <w:pPr>
              <w:tabs>
                <w:tab w:val="left" w:pos="2341"/>
                <w:tab w:val="left" w:pos="3090"/>
                <w:tab w:val="left" w:pos="4860"/>
              </w:tabs>
              <w:spacing w:line="240" w:lineRule="auto"/>
              <w:jc w:val="center"/>
              <w:rPr>
                <w:rFonts w:ascii="Browallia New" w:hAnsi="Browallia New" w:cs="Browallia New"/>
                <w:snapToGrid w:val="0"/>
                <w:sz w:val="28"/>
                <w:szCs w:val="28"/>
                <w:cs/>
                <w:lang w:eastAsia="th-TH"/>
              </w:rPr>
            </w:pPr>
          </w:p>
        </w:tc>
      </w:tr>
      <w:tr w:rsidR="001A025F" w:rsidRPr="002E3B38" w14:paraId="67F86B69" w14:textId="77777777" w:rsidTr="003D2AE2">
        <w:tc>
          <w:tcPr>
            <w:tcW w:w="5178" w:type="dxa"/>
          </w:tcPr>
          <w:p w14:paraId="681AA2E4" w14:textId="77777777" w:rsidR="001A025F" w:rsidRPr="002E3B38" w:rsidRDefault="001A025F">
            <w:pPr>
              <w:spacing w:line="240" w:lineRule="auto"/>
              <w:rPr>
                <w:rFonts w:ascii="Browallia New" w:hAnsi="Browallia New" w:cs="Browallia New"/>
                <w:sz w:val="28"/>
                <w:szCs w:val="28"/>
                <w:cs/>
                <w:lang w:val="en-GB"/>
              </w:rPr>
            </w:pPr>
            <w:r w:rsidRPr="002E3B38">
              <w:rPr>
                <w:rFonts w:ascii="Browallia New" w:hAnsi="Browallia New" w:cs="Browallia New"/>
                <w:sz w:val="28"/>
                <w:szCs w:val="28"/>
                <w:cs/>
                <w:lang w:val="en-GB"/>
              </w:rPr>
              <w:t xml:space="preserve">ยอดคงเหลือ ณ วันที่ </w:t>
            </w:r>
            <w:r w:rsidRPr="002E3B38">
              <w:rPr>
                <w:rFonts w:ascii="Browallia New" w:hAnsi="Browallia New" w:cs="Browallia New"/>
                <w:sz w:val="28"/>
                <w:szCs w:val="28"/>
                <w:lang w:val="en-GB"/>
              </w:rPr>
              <w:t>1</w:t>
            </w:r>
            <w:r w:rsidRPr="002E3B38">
              <w:rPr>
                <w:rFonts w:ascii="Browallia New" w:hAnsi="Browallia New" w:cs="Browallia New"/>
                <w:sz w:val="28"/>
                <w:szCs w:val="28"/>
                <w:cs/>
                <w:lang w:val="en-GB"/>
              </w:rPr>
              <w:t xml:space="preserve"> มกราคม </w:t>
            </w:r>
            <w:r w:rsidRPr="002E3B38">
              <w:rPr>
                <w:rFonts w:ascii="Browallia New" w:hAnsi="Browallia New" w:cs="Browallia New"/>
                <w:sz w:val="28"/>
                <w:szCs w:val="28"/>
                <w:lang w:val="en-GB"/>
              </w:rPr>
              <w:t>256</w:t>
            </w:r>
            <w:r w:rsidRPr="002E3B38">
              <w:rPr>
                <w:rFonts w:ascii="Browallia New" w:hAnsi="Browallia New" w:cs="Browallia New"/>
                <w:sz w:val="28"/>
                <w:szCs w:val="28"/>
              </w:rPr>
              <w:t>7</w:t>
            </w:r>
          </w:p>
        </w:tc>
        <w:tc>
          <w:tcPr>
            <w:tcW w:w="1842" w:type="dxa"/>
            <w:shd w:val="clear" w:color="auto" w:fill="auto"/>
          </w:tcPr>
          <w:p w14:paraId="60E7FBAA" w14:textId="63B9D11F" w:rsidR="001A025F" w:rsidRPr="002E3B38" w:rsidRDefault="009D6995">
            <w:pPr>
              <w:tabs>
                <w:tab w:val="clear" w:pos="1644"/>
                <w:tab w:val="left" w:pos="1512"/>
                <w:tab w:val="left" w:pos="2341"/>
              </w:tabs>
              <w:spacing w:line="240" w:lineRule="auto"/>
              <w:ind w:left="-1527" w:right="-12"/>
              <w:jc w:val="right"/>
              <w:rPr>
                <w:rFonts w:ascii="Browallia New" w:hAnsi="Browallia New" w:cs="Browallia New"/>
                <w:sz w:val="28"/>
                <w:szCs w:val="28"/>
              </w:rPr>
            </w:pPr>
            <w:r w:rsidRPr="002E3B38">
              <w:rPr>
                <w:rFonts w:ascii="Browallia New" w:hAnsi="Browallia New" w:cs="Browallia New"/>
                <w:sz w:val="28"/>
                <w:szCs w:val="28"/>
              </w:rPr>
              <w:t>203,627,125</w:t>
            </w:r>
          </w:p>
        </w:tc>
        <w:tc>
          <w:tcPr>
            <w:tcW w:w="284" w:type="dxa"/>
            <w:shd w:val="clear" w:color="auto" w:fill="auto"/>
          </w:tcPr>
          <w:p w14:paraId="3EAE85BF" w14:textId="77777777" w:rsidR="001A025F" w:rsidRPr="002E3B38" w:rsidRDefault="001A025F">
            <w:pPr>
              <w:tabs>
                <w:tab w:val="clear" w:pos="1644"/>
                <w:tab w:val="left" w:pos="1512"/>
                <w:tab w:val="left" w:pos="2341"/>
              </w:tabs>
              <w:spacing w:line="240" w:lineRule="auto"/>
              <w:ind w:right="-12"/>
              <w:jc w:val="right"/>
              <w:rPr>
                <w:rFonts w:ascii="Browallia New" w:hAnsi="Browallia New" w:cs="Browallia New"/>
                <w:sz w:val="28"/>
                <w:szCs w:val="28"/>
                <w:lang w:val="en-GB"/>
              </w:rPr>
            </w:pPr>
          </w:p>
        </w:tc>
        <w:tc>
          <w:tcPr>
            <w:tcW w:w="1777" w:type="dxa"/>
            <w:shd w:val="clear" w:color="auto" w:fill="auto"/>
          </w:tcPr>
          <w:p w14:paraId="484DB3D2" w14:textId="6214B3C4" w:rsidR="001A025F" w:rsidRPr="002E3B38" w:rsidRDefault="003D2AE2">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2E3B38">
              <w:rPr>
                <w:rFonts w:ascii="Browallia New" w:hAnsi="Browallia New" w:cs="Browallia New"/>
                <w:sz w:val="28"/>
                <w:szCs w:val="28"/>
                <w:lang w:val="en-GB"/>
              </w:rPr>
              <w:t>256,827,125</w:t>
            </w:r>
          </w:p>
        </w:tc>
      </w:tr>
      <w:tr w:rsidR="001A025F" w:rsidRPr="002E3B38" w14:paraId="76A079B9" w14:textId="77777777" w:rsidTr="003D2AE2">
        <w:tc>
          <w:tcPr>
            <w:tcW w:w="5178" w:type="dxa"/>
          </w:tcPr>
          <w:p w14:paraId="403D791B" w14:textId="6912CA58" w:rsidR="001A025F" w:rsidRPr="002E3B38" w:rsidRDefault="001A025F">
            <w:pPr>
              <w:spacing w:line="240" w:lineRule="auto"/>
              <w:rPr>
                <w:rFonts w:ascii="Browallia New" w:hAnsi="Browallia New" w:cs="Browallia New"/>
                <w:sz w:val="28"/>
                <w:szCs w:val="28"/>
                <w:cs/>
                <w:lang w:val="en-GB"/>
              </w:rPr>
            </w:pPr>
            <w:r w:rsidRPr="002E3B38">
              <w:rPr>
                <w:rFonts w:ascii="Browallia New" w:hAnsi="Browallia New" w:cs="Browallia New"/>
                <w:sz w:val="28"/>
                <w:szCs w:val="28"/>
                <w:cs/>
                <w:lang w:val="en-GB"/>
              </w:rPr>
              <w:t>เงินกู้ยืมเพิ่ม</w:t>
            </w:r>
          </w:p>
        </w:tc>
        <w:tc>
          <w:tcPr>
            <w:tcW w:w="1842" w:type="dxa"/>
            <w:shd w:val="clear" w:color="auto" w:fill="auto"/>
          </w:tcPr>
          <w:p w14:paraId="115BD21C" w14:textId="7908317C" w:rsidR="001A025F" w:rsidRPr="002E3B38" w:rsidRDefault="009D6995">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2E3B38">
              <w:rPr>
                <w:rFonts w:ascii="Browallia New" w:hAnsi="Browallia New" w:cs="Browallia New"/>
                <w:sz w:val="28"/>
                <w:szCs w:val="28"/>
                <w:lang w:val="en-GB"/>
              </w:rPr>
              <w:t>175,572,875</w:t>
            </w:r>
          </w:p>
        </w:tc>
        <w:tc>
          <w:tcPr>
            <w:tcW w:w="284" w:type="dxa"/>
            <w:shd w:val="clear" w:color="auto" w:fill="auto"/>
          </w:tcPr>
          <w:p w14:paraId="0A9832B9" w14:textId="77777777" w:rsidR="001A025F" w:rsidRPr="002E3B38" w:rsidRDefault="001A025F">
            <w:pPr>
              <w:tabs>
                <w:tab w:val="clear" w:pos="1644"/>
                <w:tab w:val="left" w:pos="1512"/>
                <w:tab w:val="left" w:pos="2341"/>
              </w:tabs>
              <w:spacing w:line="240" w:lineRule="auto"/>
              <w:ind w:right="-12"/>
              <w:jc w:val="right"/>
              <w:rPr>
                <w:rFonts w:ascii="Browallia New" w:hAnsi="Browallia New" w:cs="Browallia New"/>
                <w:sz w:val="28"/>
                <w:szCs w:val="28"/>
                <w:lang w:val="en-GB"/>
              </w:rPr>
            </w:pPr>
          </w:p>
        </w:tc>
        <w:tc>
          <w:tcPr>
            <w:tcW w:w="1777" w:type="dxa"/>
            <w:shd w:val="clear" w:color="auto" w:fill="auto"/>
          </w:tcPr>
          <w:p w14:paraId="0BDE9FAD" w14:textId="6F6055EB" w:rsidR="001A025F" w:rsidRPr="002E3B38" w:rsidRDefault="003D2AE2">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2E3B38">
              <w:rPr>
                <w:rFonts w:ascii="Browallia New" w:hAnsi="Browallia New" w:cs="Browallia New"/>
                <w:sz w:val="28"/>
                <w:szCs w:val="28"/>
                <w:lang w:val="en-GB"/>
              </w:rPr>
              <w:t>170,500,000</w:t>
            </w:r>
          </w:p>
        </w:tc>
      </w:tr>
      <w:tr w:rsidR="001A025F" w:rsidRPr="002E3B38" w14:paraId="20EF5213" w14:textId="77777777" w:rsidTr="003D2AE2">
        <w:tc>
          <w:tcPr>
            <w:tcW w:w="5178" w:type="dxa"/>
          </w:tcPr>
          <w:p w14:paraId="056AB229" w14:textId="77777777" w:rsidR="001A025F" w:rsidRPr="002E3B38" w:rsidRDefault="001A025F">
            <w:pPr>
              <w:spacing w:line="240" w:lineRule="auto"/>
              <w:rPr>
                <w:rFonts w:ascii="Browallia New" w:hAnsi="Browallia New" w:cs="Browallia New"/>
                <w:sz w:val="28"/>
                <w:szCs w:val="28"/>
                <w:cs/>
                <w:lang w:val="en-GB"/>
              </w:rPr>
            </w:pPr>
            <w:r w:rsidRPr="002E3B38">
              <w:rPr>
                <w:rFonts w:ascii="Browallia New" w:hAnsi="Browallia New" w:cs="Browallia New"/>
                <w:sz w:val="28"/>
                <w:szCs w:val="28"/>
                <w:cs/>
                <w:lang w:val="en-GB"/>
              </w:rPr>
              <w:t>รับคืนเงินกู้ยืม</w:t>
            </w:r>
          </w:p>
        </w:tc>
        <w:tc>
          <w:tcPr>
            <w:tcW w:w="1842" w:type="dxa"/>
            <w:tcBorders>
              <w:bottom w:val="single" w:sz="4" w:space="0" w:color="auto"/>
            </w:tcBorders>
            <w:shd w:val="clear" w:color="auto" w:fill="auto"/>
          </w:tcPr>
          <w:p w14:paraId="69417D6C" w14:textId="63D3C6EB" w:rsidR="001A025F" w:rsidRPr="002E3B38" w:rsidRDefault="009D6995">
            <w:pPr>
              <w:tabs>
                <w:tab w:val="clear" w:pos="1644"/>
                <w:tab w:val="left" w:pos="1512"/>
                <w:tab w:val="left" w:pos="2341"/>
              </w:tabs>
              <w:spacing w:line="240" w:lineRule="auto"/>
              <w:ind w:right="-12"/>
              <w:jc w:val="right"/>
              <w:rPr>
                <w:rFonts w:ascii="Browallia New" w:hAnsi="Browallia New" w:cs="Browallia New"/>
                <w:sz w:val="28"/>
                <w:szCs w:val="28"/>
              </w:rPr>
            </w:pPr>
            <w:r w:rsidRPr="002E3B38">
              <w:rPr>
                <w:rFonts w:ascii="Browallia New" w:hAnsi="Browallia New" w:cs="Browallia New"/>
                <w:sz w:val="28"/>
                <w:szCs w:val="28"/>
              </w:rPr>
              <w:t>(94,000,000)</w:t>
            </w:r>
          </w:p>
        </w:tc>
        <w:tc>
          <w:tcPr>
            <w:tcW w:w="284" w:type="dxa"/>
            <w:shd w:val="clear" w:color="auto" w:fill="auto"/>
          </w:tcPr>
          <w:p w14:paraId="107590B9" w14:textId="77777777" w:rsidR="001A025F" w:rsidRPr="002E3B38" w:rsidRDefault="001A025F">
            <w:pPr>
              <w:tabs>
                <w:tab w:val="clear" w:pos="1644"/>
                <w:tab w:val="left" w:pos="1512"/>
                <w:tab w:val="left" w:pos="2341"/>
              </w:tabs>
              <w:spacing w:line="240" w:lineRule="auto"/>
              <w:ind w:right="-12"/>
              <w:jc w:val="right"/>
              <w:rPr>
                <w:rFonts w:ascii="Browallia New" w:hAnsi="Browallia New" w:cs="Browallia New"/>
                <w:sz w:val="28"/>
                <w:szCs w:val="28"/>
              </w:rPr>
            </w:pPr>
          </w:p>
        </w:tc>
        <w:tc>
          <w:tcPr>
            <w:tcW w:w="1777" w:type="dxa"/>
            <w:tcBorders>
              <w:bottom w:val="single" w:sz="4" w:space="0" w:color="auto"/>
            </w:tcBorders>
            <w:shd w:val="clear" w:color="auto" w:fill="auto"/>
          </w:tcPr>
          <w:p w14:paraId="093DBFAF" w14:textId="72DDDF5D" w:rsidR="001A025F" w:rsidRPr="002E3B38" w:rsidRDefault="003D2AE2">
            <w:pPr>
              <w:tabs>
                <w:tab w:val="clear" w:pos="1644"/>
                <w:tab w:val="left" w:pos="1512"/>
                <w:tab w:val="left" w:pos="2341"/>
              </w:tabs>
              <w:spacing w:line="240" w:lineRule="auto"/>
              <w:ind w:right="-12"/>
              <w:jc w:val="right"/>
              <w:rPr>
                <w:rFonts w:ascii="Browallia New" w:hAnsi="Browallia New" w:cs="Browallia New"/>
                <w:sz w:val="28"/>
                <w:szCs w:val="28"/>
              </w:rPr>
            </w:pPr>
            <w:r w:rsidRPr="002E3B38">
              <w:rPr>
                <w:rFonts w:ascii="Browallia New" w:hAnsi="Browallia New" w:cs="Browallia New"/>
                <w:sz w:val="28"/>
                <w:szCs w:val="28"/>
              </w:rPr>
              <w:t>(223,700,000)</w:t>
            </w:r>
          </w:p>
        </w:tc>
      </w:tr>
      <w:tr w:rsidR="001A025F" w:rsidRPr="002E3B38" w14:paraId="7D7D19E2" w14:textId="77777777" w:rsidTr="003D2AE2">
        <w:tc>
          <w:tcPr>
            <w:tcW w:w="5178" w:type="dxa"/>
          </w:tcPr>
          <w:p w14:paraId="041A6418" w14:textId="77777777" w:rsidR="001A025F" w:rsidRPr="002E3B38" w:rsidRDefault="001A025F">
            <w:pPr>
              <w:spacing w:line="240" w:lineRule="auto"/>
              <w:rPr>
                <w:rFonts w:ascii="Browallia New" w:hAnsi="Browallia New" w:cs="Browallia New"/>
                <w:sz w:val="28"/>
                <w:szCs w:val="28"/>
                <w:cs/>
                <w:lang w:val="en-GB"/>
              </w:rPr>
            </w:pPr>
            <w:r w:rsidRPr="002E3B38">
              <w:rPr>
                <w:rFonts w:ascii="Browallia New" w:hAnsi="Browallia New" w:cs="Browallia New"/>
                <w:sz w:val="28"/>
                <w:szCs w:val="28"/>
                <w:cs/>
                <w:lang w:val="en-GB"/>
              </w:rPr>
              <w:t xml:space="preserve">ยอดคงเหลือ ณ วันที่ </w:t>
            </w:r>
            <w:r w:rsidRPr="002E3B38">
              <w:rPr>
                <w:rFonts w:ascii="Browallia New" w:hAnsi="Browallia New" w:cs="Browallia New"/>
                <w:sz w:val="28"/>
                <w:szCs w:val="28"/>
                <w:lang w:val="en-GB"/>
              </w:rPr>
              <w:t>31</w:t>
            </w:r>
            <w:r w:rsidRPr="002E3B38">
              <w:rPr>
                <w:rFonts w:ascii="Browallia New" w:hAnsi="Browallia New" w:cs="Browallia New"/>
                <w:sz w:val="28"/>
                <w:szCs w:val="28"/>
                <w:cs/>
                <w:lang w:val="en-GB"/>
              </w:rPr>
              <w:t xml:space="preserve"> ธันวาคม </w:t>
            </w:r>
            <w:r w:rsidRPr="002E3B38">
              <w:rPr>
                <w:rFonts w:ascii="Browallia New" w:eastAsia="SimSun" w:hAnsi="Browallia New" w:cs="Browallia New"/>
                <w:sz w:val="28"/>
                <w:szCs w:val="28"/>
              </w:rPr>
              <w:t>2567</w:t>
            </w:r>
          </w:p>
        </w:tc>
        <w:tc>
          <w:tcPr>
            <w:tcW w:w="1842" w:type="dxa"/>
            <w:tcBorders>
              <w:top w:val="single" w:sz="4" w:space="0" w:color="auto"/>
              <w:bottom w:val="single" w:sz="12" w:space="0" w:color="auto"/>
            </w:tcBorders>
            <w:shd w:val="clear" w:color="auto" w:fill="auto"/>
          </w:tcPr>
          <w:p w14:paraId="037E8D77" w14:textId="47BDF1AB" w:rsidR="001A025F" w:rsidRPr="002E3B38" w:rsidRDefault="009D6995">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2E3B38">
              <w:rPr>
                <w:rFonts w:ascii="Browallia New" w:hAnsi="Browallia New" w:cs="Browallia New"/>
                <w:sz w:val="28"/>
                <w:szCs w:val="28"/>
                <w:lang w:val="en-GB"/>
              </w:rPr>
              <w:t>285,200,000</w:t>
            </w:r>
          </w:p>
        </w:tc>
        <w:tc>
          <w:tcPr>
            <w:tcW w:w="284" w:type="dxa"/>
            <w:shd w:val="clear" w:color="auto" w:fill="auto"/>
          </w:tcPr>
          <w:p w14:paraId="2905D02B" w14:textId="77777777" w:rsidR="001A025F" w:rsidRPr="002E3B38" w:rsidRDefault="001A025F">
            <w:pPr>
              <w:tabs>
                <w:tab w:val="clear" w:pos="1644"/>
                <w:tab w:val="left" w:pos="1512"/>
                <w:tab w:val="left" w:pos="2341"/>
              </w:tabs>
              <w:spacing w:line="240" w:lineRule="auto"/>
              <w:ind w:right="-12"/>
              <w:jc w:val="right"/>
              <w:rPr>
                <w:rFonts w:ascii="Browallia New" w:hAnsi="Browallia New" w:cs="Browallia New"/>
                <w:sz w:val="28"/>
                <w:szCs w:val="28"/>
                <w:lang w:val="en-GB"/>
              </w:rPr>
            </w:pPr>
          </w:p>
        </w:tc>
        <w:tc>
          <w:tcPr>
            <w:tcW w:w="1777" w:type="dxa"/>
            <w:tcBorders>
              <w:top w:val="single" w:sz="4" w:space="0" w:color="auto"/>
              <w:bottom w:val="single" w:sz="12" w:space="0" w:color="auto"/>
            </w:tcBorders>
            <w:shd w:val="clear" w:color="auto" w:fill="auto"/>
          </w:tcPr>
          <w:p w14:paraId="5F0FD577" w14:textId="630864C9" w:rsidR="001A025F" w:rsidRPr="002E3B38" w:rsidRDefault="003D2AE2">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2E3B38">
              <w:rPr>
                <w:rFonts w:ascii="Browallia New" w:hAnsi="Browallia New" w:cs="Browallia New"/>
                <w:sz w:val="28"/>
                <w:szCs w:val="28"/>
                <w:lang w:val="en-GB"/>
              </w:rPr>
              <w:t>203,627,125</w:t>
            </w:r>
          </w:p>
        </w:tc>
      </w:tr>
    </w:tbl>
    <w:p w14:paraId="20629431" w14:textId="77777777" w:rsidR="001A025F" w:rsidRPr="002E3B38" w:rsidRDefault="001A025F"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EEBCC23" w14:textId="1038715B" w:rsidR="00252235" w:rsidRPr="002E3B38" w:rsidRDefault="0025223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ณ วันที่</w:t>
      </w:r>
      <w:r w:rsidR="00BD0882" w:rsidRPr="002E3B38">
        <w:rPr>
          <w:rFonts w:ascii="Browallia New" w:eastAsia="Cordia New" w:hAnsi="Browallia New" w:cs="Browallia New"/>
          <w:color w:val="000000"/>
          <w:sz w:val="28"/>
          <w:szCs w:val="28"/>
          <w:lang w:val="en-GB" w:eastAsia="th-TH"/>
        </w:rPr>
        <w:t xml:space="preserve"> </w:t>
      </w:r>
      <w:r w:rsidR="004C2B40" w:rsidRPr="004C2B40">
        <w:rPr>
          <w:rFonts w:ascii="Browallia New" w:eastAsia="Cordia New" w:hAnsi="Browallia New" w:cs="Browallia New"/>
          <w:color w:val="000000"/>
          <w:sz w:val="28"/>
          <w:szCs w:val="28"/>
          <w:lang w:eastAsia="th-TH"/>
        </w:rPr>
        <w:t>31</w:t>
      </w:r>
      <w:r w:rsidRPr="002E3B38">
        <w:rPr>
          <w:rFonts w:ascii="Browallia New" w:eastAsia="Cordia New" w:hAnsi="Browallia New" w:cs="Browallia New"/>
          <w:color w:val="000000"/>
          <w:sz w:val="28"/>
          <w:szCs w:val="28"/>
          <w:cs/>
          <w:lang w:val="en-GB" w:eastAsia="th-TH"/>
        </w:rPr>
        <w:t xml:space="preserve"> ธันวาคม </w:t>
      </w:r>
      <w:r w:rsidR="004C2B40" w:rsidRPr="004C2B40">
        <w:rPr>
          <w:rFonts w:ascii="Browallia New" w:eastAsia="Cordia New" w:hAnsi="Browallia New" w:cs="Browallia New"/>
          <w:color w:val="000000"/>
          <w:sz w:val="28"/>
          <w:szCs w:val="28"/>
          <w:lang w:eastAsia="th-TH"/>
        </w:rPr>
        <w:t>2567</w:t>
      </w:r>
      <w:r w:rsidRPr="002E3B38">
        <w:rPr>
          <w:rFonts w:ascii="Browallia New" w:eastAsia="Cordia New" w:hAnsi="Browallia New" w:cs="Browallia New"/>
          <w:color w:val="000000"/>
          <w:sz w:val="28"/>
          <w:szCs w:val="28"/>
          <w:cs/>
          <w:lang w:val="en-GB" w:eastAsia="th-TH"/>
        </w:rPr>
        <w:t xml:space="preserve"> ยอดคงเหลือของเงินกู้ยืมระยะสั้นจาก</w:t>
      </w:r>
      <w:r w:rsidR="00692644"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 xml:space="preserve">เป็นเงินกู้ยืมที่ไม่มีหลักประกันในสกุลเงินบาท ที่มีดอกเบี้ยในอัตราร้อยละ </w:t>
      </w:r>
      <w:r w:rsidR="00266280" w:rsidRPr="002E3B38">
        <w:rPr>
          <w:rFonts w:ascii="Browallia New" w:eastAsia="Cordia New" w:hAnsi="Browallia New" w:cs="Browallia New"/>
          <w:color w:val="000000"/>
          <w:sz w:val="28"/>
          <w:szCs w:val="28"/>
          <w:lang w:val="en-GB" w:eastAsia="th-TH"/>
        </w:rPr>
        <w:t xml:space="preserve">0.90 - </w:t>
      </w:r>
      <w:r w:rsidR="004C2B40" w:rsidRPr="004C2B40">
        <w:rPr>
          <w:rFonts w:ascii="Browallia New" w:eastAsia="Cordia New" w:hAnsi="Browallia New" w:cs="Browallia New"/>
          <w:color w:val="000000"/>
          <w:sz w:val="28"/>
          <w:szCs w:val="28"/>
          <w:lang w:eastAsia="th-TH"/>
        </w:rPr>
        <w:t>4</w:t>
      </w:r>
      <w:r w:rsidRPr="002E3B38">
        <w:rPr>
          <w:rFonts w:ascii="Browallia New" w:eastAsia="Cordia New" w:hAnsi="Browallia New" w:cs="Browallia New"/>
          <w:color w:val="000000"/>
          <w:sz w:val="28"/>
          <w:szCs w:val="28"/>
          <w:cs/>
          <w:lang w:val="en-GB" w:eastAsia="th-TH"/>
        </w:rPr>
        <w:t>.</w:t>
      </w:r>
      <w:r w:rsidR="00266280" w:rsidRPr="002E3B38">
        <w:rPr>
          <w:rFonts w:ascii="Browallia New" w:eastAsia="Cordia New" w:hAnsi="Browallia New" w:cs="Browallia New"/>
          <w:color w:val="000000"/>
          <w:sz w:val="28"/>
          <w:szCs w:val="28"/>
          <w:lang w:val="en-GB" w:eastAsia="th-TH"/>
        </w:rPr>
        <w:t>54</w:t>
      </w:r>
      <w:r w:rsidRPr="002E3B38">
        <w:rPr>
          <w:rFonts w:ascii="Browallia New" w:eastAsia="Cordia New" w:hAnsi="Browallia New" w:cs="Browallia New"/>
          <w:color w:val="000000"/>
          <w:sz w:val="28"/>
          <w:szCs w:val="28"/>
          <w:cs/>
          <w:lang w:val="en-GB" w:eastAsia="th-TH"/>
        </w:rPr>
        <w:t xml:space="preserve"> ต่อปี</w:t>
      </w:r>
      <w:r w:rsidR="00BD0882" w:rsidRPr="002E3B38">
        <w:rPr>
          <w:rFonts w:ascii="Browallia New" w:eastAsia="Cordia New" w:hAnsi="Browallia New" w:cs="Browallia New"/>
          <w:color w:val="000000"/>
          <w:sz w:val="28"/>
          <w:szCs w:val="28"/>
          <w:lang w:val="en-GB" w:eastAsia="th-TH"/>
        </w:rPr>
        <w:t xml:space="preserve"> </w:t>
      </w:r>
      <w:r w:rsidRPr="002E3B38">
        <w:rPr>
          <w:rFonts w:ascii="Browallia New" w:eastAsia="Cordia New" w:hAnsi="Browallia New" w:cs="Browallia New"/>
          <w:color w:val="000000"/>
          <w:sz w:val="28"/>
          <w:szCs w:val="28"/>
          <w:cs/>
          <w:lang w:val="en-GB" w:eastAsia="th-TH"/>
        </w:rPr>
        <w:t>(</w:t>
      </w:r>
      <w:r w:rsidR="00BD0882" w:rsidRPr="002E3B38">
        <w:rPr>
          <w:rFonts w:ascii="Browallia New" w:eastAsia="Cordia New" w:hAnsi="Browallia New" w:cs="Browallia New"/>
          <w:color w:val="000000"/>
          <w:sz w:val="28"/>
          <w:szCs w:val="28"/>
          <w:lang w:val="en-GB" w:eastAsia="th-TH"/>
        </w:rPr>
        <w:t xml:space="preserve">31 </w:t>
      </w:r>
      <w:r w:rsidR="00BD0882" w:rsidRPr="002E3B38">
        <w:rPr>
          <w:rFonts w:ascii="Browallia New" w:eastAsia="Cordia New" w:hAnsi="Browallia New" w:cs="Browallia New"/>
          <w:color w:val="000000"/>
          <w:sz w:val="28"/>
          <w:szCs w:val="28"/>
          <w:cs/>
          <w:lang w:val="en-GB" w:eastAsia="th-TH"/>
        </w:rPr>
        <w:t xml:space="preserve">ธันวาคม </w:t>
      </w:r>
      <w:r w:rsidR="004C2B40" w:rsidRPr="004C2B40">
        <w:rPr>
          <w:rFonts w:ascii="Browallia New" w:eastAsia="Cordia New" w:hAnsi="Browallia New" w:cs="Browallia New"/>
          <w:color w:val="000000"/>
          <w:sz w:val="28"/>
          <w:szCs w:val="28"/>
          <w:lang w:eastAsia="th-TH"/>
        </w:rPr>
        <w:t>256</w:t>
      </w:r>
      <w:r w:rsidR="00BD0882" w:rsidRPr="002E3B38">
        <w:rPr>
          <w:rFonts w:ascii="Browallia New" w:eastAsia="Cordia New" w:hAnsi="Browallia New" w:cs="Browallia New"/>
          <w:color w:val="000000"/>
          <w:sz w:val="28"/>
          <w:szCs w:val="28"/>
          <w:lang w:eastAsia="th-TH"/>
        </w:rPr>
        <w:t>6</w:t>
      </w:r>
      <w:r w:rsidRPr="002E3B38">
        <w:rPr>
          <w:rFonts w:ascii="Browallia New" w:eastAsia="Cordia New" w:hAnsi="Browallia New" w:cs="Browallia New"/>
          <w:color w:val="000000"/>
          <w:sz w:val="28"/>
          <w:szCs w:val="28"/>
          <w:cs/>
          <w:lang w:val="en-GB" w:eastAsia="th-TH"/>
        </w:rPr>
        <w:t xml:space="preserve"> : อัตราดอกเบี้ยร้อยละ </w:t>
      </w:r>
      <w:r w:rsidR="00BD0882" w:rsidRPr="002E3B38">
        <w:rPr>
          <w:rFonts w:ascii="Browallia New" w:eastAsia="Cordia New" w:hAnsi="Browallia New" w:cs="Browallia New"/>
          <w:color w:val="000000"/>
          <w:sz w:val="28"/>
          <w:szCs w:val="28"/>
          <w:lang w:val="en-GB" w:eastAsia="th-TH"/>
        </w:rPr>
        <w:t>4</w:t>
      </w:r>
      <w:r w:rsidRPr="002E3B38">
        <w:rPr>
          <w:rFonts w:ascii="Browallia New" w:eastAsia="Cordia New" w:hAnsi="Browallia New" w:cs="Browallia New"/>
          <w:color w:val="000000"/>
          <w:sz w:val="28"/>
          <w:szCs w:val="28"/>
          <w:cs/>
          <w:lang w:val="en-GB" w:eastAsia="th-TH"/>
        </w:rPr>
        <w:t>.</w:t>
      </w:r>
      <w:r w:rsidR="00BD0882" w:rsidRPr="002E3B38">
        <w:rPr>
          <w:rFonts w:ascii="Browallia New" w:eastAsia="Cordia New" w:hAnsi="Browallia New" w:cs="Browallia New"/>
          <w:color w:val="000000"/>
          <w:sz w:val="28"/>
          <w:szCs w:val="28"/>
          <w:lang w:val="en-GB" w:eastAsia="th-TH"/>
        </w:rPr>
        <w:t>27</w:t>
      </w:r>
      <w:r w:rsidRPr="002E3B38">
        <w:rPr>
          <w:rFonts w:ascii="Browallia New" w:eastAsia="Cordia New" w:hAnsi="Browallia New" w:cs="Browallia New"/>
          <w:color w:val="000000"/>
          <w:sz w:val="28"/>
          <w:szCs w:val="28"/>
          <w:cs/>
          <w:lang w:val="en-GB" w:eastAsia="th-TH"/>
        </w:rPr>
        <w:t xml:space="preserve"> ต่อปี)</w:t>
      </w:r>
      <w:r w:rsidR="00BD0882" w:rsidRPr="002E3B38">
        <w:rPr>
          <w:rFonts w:ascii="Browallia New" w:eastAsia="Cordia New" w:hAnsi="Browallia New" w:cs="Browallia New"/>
          <w:color w:val="000000"/>
          <w:sz w:val="28"/>
          <w:szCs w:val="28"/>
          <w:lang w:val="en-GB" w:eastAsia="th-TH"/>
        </w:rPr>
        <w:t xml:space="preserve"> </w:t>
      </w:r>
      <w:r w:rsidRPr="002E3B38">
        <w:rPr>
          <w:rFonts w:ascii="Browallia New" w:eastAsia="Cordia New" w:hAnsi="Browallia New" w:cs="Browallia New"/>
          <w:color w:val="000000"/>
          <w:sz w:val="28"/>
          <w:szCs w:val="28"/>
          <w:cs/>
          <w:lang w:val="en-GB" w:eastAsia="th-TH"/>
        </w:rPr>
        <w:t>เงินกู้ยืมดังกล่าวมีกำหนดชำระคืนเมื่อทวงถาม</w:t>
      </w:r>
    </w:p>
    <w:p w14:paraId="6451173C" w14:textId="77777777" w:rsidR="00252235" w:rsidRPr="002E3B38" w:rsidRDefault="00252235"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0EBD3CE" w14:textId="4D64F205"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t>เงินกู้ยืมระยะสั้นจาก</w:t>
      </w:r>
      <w:r w:rsidR="00692644" w:rsidRPr="002E3B38">
        <w:rPr>
          <w:rFonts w:ascii="Browallia New" w:eastAsia="Cordia New" w:hAnsi="Browallia New" w:cs="Browallia New"/>
          <w:color w:val="000000"/>
          <w:sz w:val="28"/>
          <w:szCs w:val="28"/>
          <w:cs/>
          <w:lang w:val="en-GB" w:eastAsia="th-TH"/>
        </w:rPr>
        <w:t>กิจการ</w:t>
      </w:r>
      <w:r w:rsidR="00775B9A" w:rsidRPr="002E3B38">
        <w:rPr>
          <w:rFonts w:ascii="Browallia New" w:eastAsia="Cordia New" w:hAnsi="Browallia New" w:cs="Browallia New"/>
          <w:color w:val="000000"/>
          <w:sz w:val="28"/>
          <w:szCs w:val="28"/>
          <w:cs/>
          <w:lang w:val="en-GB" w:eastAsia="th-TH"/>
        </w:rPr>
        <w:t>ที่เกี่ยวข้องกัน</w:t>
      </w:r>
      <w:r w:rsidRPr="002E3B38">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46801EB3" w14:textId="77777777" w:rsidR="00EA5148" w:rsidRPr="002E3B38" w:rsidRDefault="00EA5148" w:rsidP="00BF0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20267FB5" w14:textId="5B45F9DF"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u w:val="single"/>
          <w:cs/>
          <w:lang w:val="en-GB" w:eastAsia="th-TH"/>
        </w:rPr>
        <w:t>ค่าตอบแทนผู้บริหารที่สำคัญ</w:t>
      </w:r>
    </w:p>
    <w:p w14:paraId="7FFE1266" w14:textId="77777777" w:rsidR="00F82B0C" w:rsidRPr="002E3B38" w:rsidRDefault="00F82B0C"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tbl>
      <w:tblPr>
        <w:tblW w:w="9049" w:type="dxa"/>
        <w:tblInd w:w="360" w:type="dxa"/>
        <w:tblLayout w:type="fixed"/>
        <w:tblLook w:val="0000" w:firstRow="0" w:lastRow="0" w:firstColumn="0" w:lastColumn="0" w:noHBand="0" w:noVBand="0"/>
      </w:tblPr>
      <w:tblGrid>
        <w:gridCol w:w="3519"/>
        <w:gridCol w:w="1233"/>
        <w:gridCol w:w="243"/>
        <w:gridCol w:w="1188"/>
        <w:gridCol w:w="236"/>
        <w:gridCol w:w="1168"/>
        <w:gridCol w:w="236"/>
        <w:gridCol w:w="1226"/>
      </w:tblGrid>
      <w:tr w:rsidR="00F82B0C" w:rsidRPr="002E3B38" w14:paraId="4D3DAEBC" w14:textId="77777777" w:rsidTr="001107C9">
        <w:trPr>
          <w:cantSplit/>
          <w:tblHeader/>
        </w:trPr>
        <w:tc>
          <w:tcPr>
            <w:tcW w:w="3519" w:type="dxa"/>
          </w:tcPr>
          <w:p w14:paraId="5114D67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30" w:type="dxa"/>
            <w:gridSpan w:val="7"/>
          </w:tcPr>
          <w:p w14:paraId="2774F73D" w14:textId="3A26E5A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eastAsia="th-TH"/>
              </w:rPr>
              <w:t>บาท)</w:t>
            </w:r>
          </w:p>
        </w:tc>
      </w:tr>
      <w:tr w:rsidR="00F82B0C" w:rsidRPr="002E3B38" w14:paraId="32A26BD3" w14:textId="77777777" w:rsidTr="001107C9">
        <w:trPr>
          <w:cantSplit/>
          <w:tblHeader/>
        </w:trPr>
        <w:tc>
          <w:tcPr>
            <w:tcW w:w="3519" w:type="dxa"/>
          </w:tcPr>
          <w:p w14:paraId="52653864"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64" w:type="dxa"/>
            <w:gridSpan w:val="3"/>
          </w:tcPr>
          <w:p w14:paraId="103122DB" w14:textId="5CCACBFD"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E3B38">
              <w:rPr>
                <w:rFonts w:ascii="Browallia New" w:hAnsi="Browallia New" w:cs="Browallia New"/>
                <w:sz w:val="28"/>
                <w:szCs w:val="28"/>
                <w:cs/>
              </w:rPr>
              <w:t>งบการเงินรวม</w:t>
            </w:r>
          </w:p>
        </w:tc>
        <w:tc>
          <w:tcPr>
            <w:tcW w:w="236" w:type="dxa"/>
          </w:tcPr>
          <w:p w14:paraId="4812ECD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0" w:type="dxa"/>
            <w:gridSpan w:val="3"/>
            <w:tcBorders>
              <w:bottom w:val="single" w:sz="4" w:space="0" w:color="auto"/>
            </w:tcBorders>
          </w:tcPr>
          <w:p w14:paraId="19141626" w14:textId="4D57C856" w:rsidR="00F82B0C" w:rsidRPr="002E3B38" w:rsidRDefault="004B0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E3B38">
              <w:rPr>
                <w:rFonts w:ascii="Browallia New" w:hAnsi="Browallia New" w:cs="Browallia New"/>
                <w:sz w:val="28"/>
                <w:szCs w:val="28"/>
                <w:cs/>
              </w:rPr>
              <w:t>งบการเงินเฉพาะบริษัท</w:t>
            </w:r>
          </w:p>
        </w:tc>
      </w:tr>
      <w:tr w:rsidR="00F82B0C" w:rsidRPr="002E3B38" w14:paraId="1D74BCF4" w14:textId="77777777">
        <w:trPr>
          <w:cantSplit/>
          <w:trHeight w:val="290"/>
          <w:tblHeader/>
        </w:trPr>
        <w:tc>
          <w:tcPr>
            <w:tcW w:w="3519" w:type="dxa"/>
          </w:tcPr>
          <w:p w14:paraId="51FECBE2" w14:textId="77777777" w:rsidR="00F82B0C" w:rsidRPr="002E3B38" w:rsidRDefault="00F82B0C">
            <w:pPr>
              <w:pStyle w:val="a0"/>
              <w:tabs>
                <w:tab w:val="clear" w:pos="360"/>
                <w:tab w:val="clear" w:pos="720"/>
                <w:tab w:val="clear" w:pos="1080"/>
                <w:tab w:val="left" w:pos="540"/>
              </w:tabs>
              <w:rPr>
                <w:rFonts w:ascii="Browallia New" w:hAnsi="Browallia New" w:cs="Browallia New"/>
                <w:cs/>
                <w:lang w:val="en-US"/>
              </w:rPr>
            </w:pPr>
          </w:p>
        </w:tc>
        <w:tc>
          <w:tcPr>
            <w:tcW w:w="1233" w:type="dxa"/>
            <w:tcBorders>
              <w:top w:val="single" w:sz="4" w:space="0" w:color="auto"/>
              <w:bottom w:val="single" w:sz="4" w:space="0" w:color="auto"/>
            </w:tcBorders>
            <w:vAlign w:val="bottom"/>
          </w:tcPr>
          <w:p w14:paraId="36E08B9F" w14:textId="77777777" w:rsidR="00F82B0C" w:rsidRPr="002E3B38" w:rsidRDefault="00F82B0C">
            <w:pPr>
              <w:tabs>
                <w:tab w:val="clear" w:pos="907"/>
              </w:tabs>
              <w:spacing w:line="240" w:lineRule="auto"/>
              <w:ind w:right="-108"/>
              <w:jc w:val="center"/>
              <w:rPr>
                <w:rFonts w:ascii="Browallia New" w:eastAsia="SimSun" w:hAnsi="Browallia New" w:cs="Browallia New"/>
                <w:sz w:val="28"/>
                <w:szCs w:val="28"/>
              </w:rPr>
            </w:pPr>
            <w:r w:rsidRPr="002E3B38">
              <w:rPr>
                <w:rFonts w:ascii="Browallia New" w:eastAsia="SimSun" w:hAnsi="Browallia New" w:cs="Browallia New"/>
                <w:sz w:val="28"/>
                <w:szCs w:val="28"/>
              </w:rPr>
              <w:t>2567</w:t>
            </w:r>
          </w:p>
        </w:tc>
        <w:tc>
          <w:tcPr>
            <w:tcW w:w="243" w:type="dxa"/>
            <w:tcBorders>
              <w:top w:val="single" w:sz="4" w:space="0" w:color="auto"/>
            </w:tcBorders>
            <w:vAlign w:val="bottom"/>
          </w:tcPr>
          <w:p w14:paraId="5F592987"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7A9B06EB" w14:textId="77777777" w:rsidR="00F82B0C" w:rsidRPr="002E3B38" w:rsidRDefault="00F82B0C">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hAnsi="Browallia New" w:cs="Browallia New"/>
                <w:sz w:val="28"/>
                <w:szCs w:val="28"/>
                <w:lang w:val="en-GB"/>
              </w:rPr>
              <w:t>2566</w:t>
            </w:r>
          </w:p>
        </w:tc>
        <w:tc>
          <w:tcPr>
            <w:tcW w:w="236" w:type="dxa"/>
            <w:vAlign w:val="bottom"/>
          </w:tcPr>
          <w:p w14:paraId="28654E46"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5178924B" w14:textId="77777777" w:rsidR="00F82B0C" w:rsidRPr="002E3B38" w:rsidRDefault="00F82B0C">
            <w:pPr>
              <w:tabs>
                <w:tab w:val="clear" w:pos="907"/>
              </w:tabs>
              <w:spacing w:line="240" w:lineRule="auto"/>
              <w:ind w:left="-108" w:right="-108"/>
              <w:jc w:val="center"/>
              <w:rPr>
                <w:rFonts w:ascii="Browallia New" w:eastAsia="SimSun" w:hAnsi="Browallia New" w:cs="Browallia New"/>
                <w:sz w:val="28"/>
                <w:szCs w:val="28"/>
              </w:rPr>
            </w:pPr>
            <w:r w:rsidRPr="002E3B38">
              <w:rPr>
                <w:rFonts w:ascii="Browallia New" w:eastAsia="SimSun" w:hAnsi="Browallia New" w:cs="Browallia New"/>
                <w:sz w:val="28"/>
                <w:szCs w:val="28"/>
              </w:rPr>
              <w:t>2567</w:t>
            </w:r>
          </w:p>
        </w:tc>
        <w:tc>
          <w:tcPr>
            <w:tcW w:w="236" w:type="dxa"/>
            <w:vAlign w:val="bottom"/>
          </w:tcPr>
          <w:p w14:paraId="1991304C" w14:textId="77777777" w:rsidR="00F82B0C" w:rsidRPr="002E3B38" w:rsidRDefault="00F82B0C">
            <w:pPr>
              <w:tabs>
                <w:tab w:val="clear" w:pos="907"/>
              </w:tabs>
              <w:spacing w:line="240" w:lineRule="auto"/>
              <w:ind w:left="-108" w:right="-108"/>
              <w:jc w:val="center"/>
              <w:rPr>
                <w:rFonts w:ascii="Browallia New" w:hAnsi="Browallia New" w:cs="Browallia New"/>
                <w:sz w:val="28"/>
                <w:szCs w:val="28"/>
                <w:cs/>
              </w:rPr>
            </w:pPr>
          </w:p>
        </w:tc>
        <w:tc>
          <w:tcPr>
            <w:tcW w:w="1226" w:type="dxa"/>
            <w:tcBorders>
              <w:bottom w:val="single" w:sz="4" w:space="0" w:color="auto"/>
            </w:tcBorders>
            <w:vAlign w:val="bottom"/>
          </w:tcPr>
          <w:p w14:paraId="71F6A068" w14:textId="77777777" w:rsidR="00F82B0C" w:rsidRPr="002E3B38" w:rsidRDefault="00F82B0C">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hAnsi="Browallia New" w:cs="Browallia New"/>
                <w:sz w:val="28"/>
                <w:szCs w:val="28"/>
                <w:lang w:val="en-GB"/>
              </w:rPr>
              <w:t>2566</w:t>
            </w:r>
          </w:p>
        </w:tc>
      </w:tr>
      <w:tr w:rsidR="00F82B0C" w:rsidRPr="002E3B38" w14:paraId="4DD8F8CE" w14:textId="77777777">
        <w:trPr>
          <w:cantSplit/>
        </w:trPr>
        <w:tc>
          <w:tcPr>
            <w:tcW w:w="3519" w:type="dxa"/>
            <w:vAlign w:val="bottom"/>
          </w:tcPr>
          <w:p w14:paraId="2281AA3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33" w:type="dxa"/>
            <w:vAlign w:val="bottom"/>
          </w:tcPr>
          <w:p w14:paraId="636AF39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90ECC62"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8" w:type="dxa"/>
            <w:shd w:val="clear" w:color="auto" w:fill="auto"/>
            <w:vAlign w:val="bottom"/>
          </w:tcPr>
          <w:p w14:paraId="67C382B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27BCD9A"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728B5C37"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675DB0E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Pr>
          <w:p w14:paraId="1059532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64C968B4" w14:textId="77777777">
        <w:trPr>
          <w:cantSplit/>
          <w:trHeight w:val="71"/>
        </w:trPr>
        <w:tc>
          <w:tcPr>
            <w:tcW w:w="3519" w:type="dxa"/>
          </w:tcPr>
          <w:p w14:paraId="17CDE2A9"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b/>
                <w:bCs/>
                <w:sz w:val="28"/>
                <w:szCs w:val="28"/>
                <w:cs/>
              </w:rPr>
              <w:t>ค่าตอบแทนผู้บริหารที่สำคัญ</w:t>
            </w:r>
          </w:p>
        </w:tc>
        <w:tc>
          <w:tcPr>
            <w:tcW w:w="1233" w:type="dxa"/>
            <w:vAlign w:val="bottom"/>
          </w:tcPr>
          <w:p w14:paraId="507D2F7B"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D93637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vAlign w:val="bottom"/>
          </w:tcPr>
          <w:p w14:paraId="4A5BA7A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393B2F7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Pr>
          <w:p w14:paraId="2E99EAB6"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6" w:type="dxa"/>
          </w:tcPr>
          <w:p w14:paraId="61CE1E3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vAlign w:val="bottom"/>
          </w:tcPr>
          <w:p w14:paraId="3B69CC2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2B0C" w:rsidRPr="002E3B38" w14:paraId="2A601045" w14:textId="77777777" w:rsidTr="00647A94">
        <w:trPr>
          <w:cantSplit/>
          <w:trHeight w:val="71"/>
        </w:trPr>
        <w:tc>
          <w:tcPr>
            <w:tcW w:w="3519" w:type="dxa"/>
            <w:shd w:val="clear" w:color="auto" w:fill="auto"/>
          </w:tcPr>
          <w:p w14:paraId="1DC2A34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เงินเดือนและผลประโยชน์ระยะสั้น</w:t>
            </w:r>
          </w:p>
        </w:tc>
        <w:tc>
          <w:tcPr>
            <w:tcW w:w="1233" w:type="dxa"/>
            <w:shd w:val="clear" w:color="auto" w:fill="auto"/>
          </w:tcPr>
          <w:p w14:paraId="4EFD8A44" w14:textId="7D0ACF6C" w:rsidR="00F82B0C" w:rsidRPr="002E3B38" w:rsidRDefault="00BF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2E3B38">
              <w:rPr>
                <w:rFonts w:ascii="Browallia New" w:hAnsi="Browallia New" w:cs="Browallia New"/>
                <w:sz w:val="28"/>
                <w:szCs w:val="28"/>
              </w:rPr>
              <w:t xml:space="preserve"> 196,013,394 </w:t>
            </w:r>
          </w:p>
        </w:tc>
        <w:tc>
          <w:tcPr>
            <w:tcW w:w="243" w:type="dxa"/>
            <w:shd w:val="clear" w:color="auto" w:fill="auto"/>
          </w:tcPr>
          <w:p w14:paraId="6FAE3F7F"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shd w:val="clear" w:color="auto" w:fill="auto"/>
            <w:vAlign w:val="bottom"/>
          </w:tcPr>
          <w:p w14:paraId="0AC6E174" w14:textId="4C81B3AD" w:rsidR="00F82B0C" w:rsidRPr="002E3B38" w:rsidRDefault="000B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2E3B38">
              <w:rPr>
                <w:rFonts w:ascii="Browallia New" w:hAnsi="Browallia New" w:cs="Browallia New"/>
                <w:sz w:val="28"/>
                <w:szCs w:val="28"/>
              </w:rPr>
              <w:t>213,489,301</w:t>
            </w:r>
          </w:p>
        </w:tc>
        <w:tc>
          <w:tcPr>
            <w:tcW w:w="236" w:type="dxa"/>
            <w:shd w:val="clear" w:color="auto" w:fill="auto"/>
          </w:tcPr>
          <w:p w14:paraId="0AC3CB6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shd w:val="clear" w:color="auto" w:fill="auto"/>
          </w:tcPr>
          <w:p w14:paraId="145FD57D" w14:textId="6529010F" w:rsidR="00F82B0C" w:rsidRPr="002E3B38" w:rsidRDefault="00BF1FE1" w:rsidP="00BF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 xml:space="preserve"> 98,485,100 </w:t>
            </w:r>
          </w:p>
        </w:tc>
        <w:tc>
          <w:tcPr>
            <w:tcW w:w="236" w:type="dxa"/>
            <w:shd w:val="clear" w:color="auto" w:fill="auto"/>
          </w:tcPr>
          <w:p w14:paraId="3B8DDB6D"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shd w:val="clear" w:color="auto" w:fill="auto"/>
            <w:vAlign w:val="bottom"/>
          </w:tcPr>
          <w:p w14:paraId="4C27B538" w14:textId="3874DD31" w:rsidR="00F82B0C" w:rsidRPr="002E3B38" w:rsidRDefault="00EA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2E3B38">
              <w:rPr>
                <w:rFonts w:ascii="Browallia New" w:hAnsi="Browallia New" w:cs="Browallia New"/>
                <w:sz w:val="28"/>
                <w:szCs w:val="28"/>
              </w:rPr>
              <w:t>99,316,526</w:t>
            </w:r>
          </w:p>
        </w:tc>
      </w:tr>
      <w:tr w:rsidR="00F82B0C" w:rsidRPr="002E3B38" w14:paraId="0673C3A2" w14:textId="77777777" w:rsidTr="00647A94">
        <w:trPr>
          <w:cantSplit/>
          <w:trHeight w:val="71"/>
        </w:trPr>
        <w:tc>
          <w:tcPr>
            <w:tcW w:w="3519" w:type="dxa"/>
            <w:shd w:val="clear" w:color="auto" w:fill="auto"/>
          </w:tcPr>
          <w:p w14:paraId="425CE24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ผลประโยชน์หลังออกจากงาน</w:t>
            </w:r>
          </w:p>
        </w:tc>
        <w:tc>
          <w:tcPr>
            <w:tcW w:w="1233" w:type="dxa"/>
            <w:tcBorders>
              <w:bottom w:val="single" w:sz="4" w:space="0" w:color="auto"/>
            </w:tcBorders>
            <w:shd w:val="clear" w:color="auto" w:fill="auto"/>
          </w:tcPr>
          <w:p w14:paraId="0060EADA" w14:textId="22C46A3B" w:rsidR="00F82B0C" w:rsidRPr="002E3B38" w:rsidRDefault="00BF1FE1" w:rsidP="00BF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2E3B38">
              <w:rPr>
                <w:rFonts w:ascii="Browallia New" w:hAnsi="Browallia New" w:cs="Browallia New"/>
                <w:sz w:val="28"/>
                <w:szCs w:val="28"/>
              </w:rPr>
              <w:t xml:space="preserve"> 8,107,882 </w:t>
            </w:r>
          </w:p>
        </w:tc>
        <w:tc>
          <w:tcPr>
            <w:tcW w:w="243" w:type="dxa"/>
            <w:shd w:val="clear" w:color="auto" w:fill="auto"/>
          </w:tcPr>
          <w:p w14:paraId="211E5DC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8" w:type="dxa"/>
            <w:tcBorders>
              <w:bottom w:val="single" w:sz="4" w:space="0" w:color="auto"/>
            </w:tcBorders>
            <w:shd w:val="clear" w:color="auto" w:fill="auto"/>
            <w:vAlign w:val="bottom"/>
          </w:tcPr>
          <w:p w14:paraId="24FF5D34" w14:textId="5D4EE73E" w:rsidR="00F82B0C" w:rsidRPr="002E3B38" w:rsidRDefault="00EA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8,702,878</w:t>
            </w:r>
          </w:p>
        </w:tc>
        <w:tc>
          <w:tcPr>
            <w:tcW w:w="236" w:type="dxa"/>
            <w:shd w:val="clear" w:color="auto" w:fill="auto"/>
          </w:tcPr>
          <w:p w14:paraId="73A75C91"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bottom w:val="single" w:sz="4" w:space="0" w:color="auto"/>
            </w:tcBorders>
            <w:shd w:val="clear" w:color="auto" w:fill="auto"/>
          </w:tcPr>
          <w:p w14:paraId="76972E38" w14:textId="711A7C34" w:rsidR="00F82B0C" w:rsidRPr="002E3B38" w:rsidRDefault="00BF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 xml:space="preserve"> 3,380,731 </w:t>
            </w:r>
          </w:p>
        </w:tc>
        <w:tc>
          <w:tcPr>
            <w:tcW w:w="236" w:type="dxa"/>
            <w:shd w:val="clear" w:color="auto" w:fill="auto"/>
          </w:tcPr>
          <w:p w14:paraId="20D50AD0"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bottom w:val="single" w:sz="4" w:space="0" w:color="auto"/>
            </w:tcBorders>
            <w:shd w:val="clear" w:color="auto" w:fill="auto"/>
            <w:vAlign w:val="bottom"/>
          </w:tcPr>
          <w:p w14:paraId="280C99C4" w14:textId="035D5894" w:rsidR="00F82B0C" w:rsidRPr="002E3B38" w:rsidRDefault="00EA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3,451,327</w:t>
            </w:r>
          </w:p>
        </w:tc>
      </w:tr>
      <w:tr w:rsidR="00F82B0C" w:rsidRPr="002E3B38" w14:paraId="43688C3E" w14:textId="77777777" w:rsidTr="00647A94">
        <w:trPr>
          <w:cantSplit/>
          <w:trHeight w:val="71"/>
        </w:trPr>
        <w:tc>
          <w:tcPr>
            <w:tcW w:w="3519" w:type="dxa"/>
            <w:shd w:val="clear" w:color="auto" w:fill="auto"/>
          </w:tcPr>
          <w:p w14:paraId="2224BFA5"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รวม</w:t>
            </w:r>
          </w:p>
        </w:tc>
        <w:tc>
          <w:tcPr>
            <w:tcW w:w="1233" w:type="dxa"/>
            <w:tcBorders>
              <w:top w:val="single" w:sz="4" w:space="0" w:color="auto"/>
              <w:bottom w:val="single" w:sz="12" w:space="0" w:color="auto"/>
            </w:tcBorders>
            <w:shd w:val="clear" w:color="auto" w:fill="auto"/>
          </w:tcPr>
          <w:p w14:paraId="76D8F3B5" w14:textId="78D392A6" w:rsidR="00F82B0C" w:rsidRPr="002E3B38" w:rsidRDefault="00E23720" w:rsidP="00E2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2E3B38">
              <w:rPr>
                <w:rFonts w:ascii="Browallia New" w:hAnsi="Browallia New" w:cs="Browallia New"/>
                <w:sz w:val="28"/>
                <w:szCs w:val="28"/>
              </w:rPr>
              <w:t>204,121,276</w:t>
            </w:r>
          </w:p>
        </w:tc>
        <w:tc>
          <w:tcPr>
            <w:tcW w:w="243" w:type="dxa"/>
            <w:shd w:val="clear" w:color="auto" w:fill="auto"/>
          </w:tcPr>
          <w:p w14:paraId="7C0A4DA1" w14:textId="77777777" w:rsidR="00F82B0C" w:rsidRPr="002E3B38" w:rsidRDefault="00F82B0C" w:rsidP="00E2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p>
        </w:tc>
        <w:tc>
          <w:tcPr>
            <w:tcW w:w="1188" w:type="dxa"/>
            <w:tcBorders>
              <w:top w:val="single" w:sz="4" w:space="0" w:color="auto"/>
              <w:bottom w:val="single" w:sz="12" w:space="0" w:color="auto"/>
            </w:tcBorders>
            <w:shd w:val="clear" w:color="auto" w:fill="auto"/>
            <w:vAlign w:val="bottom"/>
          </w:tcPr>
          <w:p w14:paraId="32510277" w14:textId="254636B9" w:rsidR="00F82B0C" w:rsidRPr="002E3B38" w:rsidRDefault="00EA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7" w:right="3"/>
              <w:jc w:val="right"/>
              <w:rPr>
                <w:rFonts w:ascii="Browallia New" w:hAnsi="Browallia New" w:cs="Browallia New"/>
                <w:sz w:val="28"/>
                <w:szCs w:val="28"/>
              </w:rPr>
            </w:pPr>
            <w:r w:rsidRPr="002E3B38">
              <w:rPr>
                <w:rFonts w:ascii="Browallia New" w:hAnsi="Browallia New" w:cs="Browallia New"/>
                <w:sz w:val="28"/>
                <w:szCs w:val="28"/>
              </w:rPr>
              <w:t>222,192,179</w:t>
            </w:r>
          </w:p>
        </w:tc>
        <w:tc>
          <w:tcPr>
            <w:tcW w:w="236" w:type="dxa"/>
            <w:shd w:val="clear" w:color="auto" w:fill="auto"/>
          </w:tcPr>
          <w:p w14:paraId="68D85523"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8" w:type="dxa"/>
            <w:tcBorders>
              <w:top w:val="single" w:sz="4" w:space="0" w:color="auto"/>
              <w:bottom w:val="single" w:sz="12" w:space="0" w:color="auto"/>
            </w:tcBorders>
            <w:shd w:val="clear" w:color="auto" w:fill="auto"/>
          </w:tcPr>
          <w:p w14:paraId="4E470B9C" w14:textId="470711C9" w:rsidR="00F82B0C" w:rsidRPr="002E3B38" w:rsidRDefault="00BF1FE1" w:rsidP="00B7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101,865,831</w:t>
            </w:r>
          </w:p>
        </w:tc>
        <w:tc>
          <w:tcPr>
            <w:tcW w:w="236" w:type="dxa"/>
            <w:shd w:val="clear" w:color="auto" w:fill="auto"/>
          </w:tcPr>
          <w:p w14:paraId="16954F18" w14:textId="77777777" w:rsidR="00F82B0C" w:rsidRPr="002E3B38" w:rsidRDefault="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26" w:type="dxa"/>
            <w:tcBorders>
              <w:top w:val="single" w:sz="4" w:space="0" w:color="auto"/>
              <w:bottom w:val="single" w:sz="12" w:space="0" w:color="auto"/>
            </w:tcBorders>
            <w:shd w:val="clear" w:color="auto" w:fill="auto"/>
            <w:vAlign w:val="bottom"/>
          </w:tcPr>
          <w:p w14:paraId="79080303" w14:textId="19FD3866" w:rsidR="00F82B0C" w:rsidRPr="002E3B38" w:rsidRDefault="00EA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E3B38">
              <w:rPr>
                <w:rFonts w:ascii="Browallia New" w:hAnsi="Browallia New" w:cs="Browallia New"/>
                <w:sz w:val="28"/>
                <w:szCs w:val="28"/>
              </w:rPr>
              <w:t>102,767,853</w:t>
            </w:r>
          </w:p>
        </w:tc>
      </w:tr>
    </w:tbl>
    <w:p w14:paraId="1CD1C4DE" w14:textId="7AB00787" w:rsidR="009768B3" w:rsidRPr="002E3B38" w:rsidRDefault="009768B3" w:rsidP="00F8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cs/>
          <w:lang w:val="en-GB" w:eastAsia="th-TH"/>
        </w:rPr>
      </w:pPr>
    </w:p>
    <w:p w14:paraId="6626D46B" w14:textId="0C86138C" w:rsidR="00DB71B6" w:rsidRPr="002E3B38" w:rsidRDefault="009768B3" w:rsidP="0097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val="en-GB" w:eastAsia="th-TH"/>
        </w:rPr>
      </w:pPr>
      <w:r w:rsidRPr="002E3B38">
        <w:rPr>
          <w:rFonts w:ascii="Browallia New" w:eastAsia="Cordia New" w:hAnsi="Browallia New" w:cs="Browallia New"/>
          <w:color w:val="000000"/>
          <w:sz w:val="28"/>
          <w:szCs w:val="28"/>
          <w:cs/>
          <w:lang w:val="en-GB" w:eastAsia="th-TH"/>
        </w:rPr>
        <w:br w:type="page"/>
      </w:r>
    </w:p>
    <w:p w14:paraId="0BD82957" w14:textId="7341B2E4" w:rsidR="002632AB" w:rsidRPr="002E3B38" w:rsidRDefault="00E2587F" w:rsidP="000430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lang w:val="en-GB"/>
        </w:rPr>
        <w:lastRenderedPageBreak/>
        <w:t>ข้อ</w:t>
      </w:r>
      <w:r w:rsidR="002632AB" w:rsidRPr="002E3B38">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2E3B38"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299CA4E9" w:rsidR="00DC3622" w:rsidRPr="002E3B38" w:rsidRDefault="00F7115A"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2E3B38">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2E3B38">
        <w:rPr>
          <w:rFonts w:ascii="Browallia New" w:hAnsi="Browallia New" w:cs="Browallia New"/>
          <w:sz w:val="28"/>
          <w:szCs w:val="28"/>
          <w:cs/>
        </w:rPr>
        <w:t xml:space="preserve"> </w:t>
      </w:r>
      <w:r w:rsidRPr="002E3B38">
        <w:rPr>
          <w:rFonts w:ascii="Browallia New" w:hAnsi="Browallia New" w:cs="Browallia New"/>
          <w:sz w:val="28"/>
          <w:szCs w:val="28"/>
          <w:cs/>
        </w:rPr>
        <w:t>ๆ</w:t>
      </w:r>
      <w:r w:rsidR="006A04EB" w:rsidRPr="002E3B38">
        <w:rPr>
          <w:rFonts w:ascii="Browallia New" w:hAnsi="Browallia New" w:cs="Browallia New"/>
          <w:sz w:val="28"/>
          <w:szCs w:val="28"/>
        </w:rPr>
        <w:t xml:space="preserve"> </w:t>
      </w:r>
      <w:r w:rsidRPr="002E3B38">
        <w:rPr>
          <w:rFonts w:ascii="Browallia New" w:hAnsi="Browallia New" w:cs="Browallia New"/>
          <w:sz w:val="28"/>
          <w:szCs w:val="28"/>
          <w:cs/>
        </w:rPr>
        <w:t>โดยจัดประเภทของรายได้ออกเป็นรายได้ธุรกิจสื่อ รายได้ธุรกิจเพลงรายได้ธุรกิจรับจ้างและผลิตกิจกรรม รายได้ธุรกิจพาณิชย์หลายช่องทาง รายได้ธุรกิจสินทรัพย์ดิจิทัลและรายได้ธุรกิจบริการอื่น</w:t>
      </w:r>
      <w:r w:rsidR="00393D7C" w:rsidRPr="002E3B38">
        <w:rPr>
          <w:rFonts w:ascii="Browallia New" w:hAnsi="Browallia New" w:cs="Browallia New"/>
          <w:sz w:val="28"/>
          <w:szCs w:val="28"/>
          <w:cs/>
        </w:rPr>
        <w:t xml:space="preserve"> </w:t>
      </w:r>
      <w:r w:rsidRPr="002E3B38">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2E3B38"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2E3B38" w:rsidRDefault="001D2D0E"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lang w:val="en-GB"/>
        </w:rPr>
      </w:pPr>
      <w:r w:rsidRPr="002E3B38">
        <w:rPr>
          <w:rFonts w:ascii="Browallia New" w:hAnsi="Browallia New" w:cs="Browallia New"/>
          <w:sz w:val="28"/>
          <w:szCs w:val="28"/>
          <w:u w:val="single"/>
          <w:cs/>
          <w:lang w:val="en-GB"/>
        </w:rPr>
        <w:t>ข้อมูลเกี่ยวกับภูมิศาสตร์</w:t>
      </w:r>
    </w:p>
    <w:p w14:paraId="25C9B83A" w14:textId="77777777" w:rsidR="00DC3622" w:rsidRPr="002E3B38" w:rsidRDefault="00DC3622" w:rsidP="00FD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lang w:val="en-GB"/>
        </w:rPr>
      </w:pPr>
    </w:p>
    <w:p w14:paraId="09CA3593" w14:textId="23366262" w:rsidR="00897C98" w:rsidRPr="002E3B38"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 xml:space="preserve">ณ วันที่ </w:t>
      </w:r>
      <w:r w:rsidR="005F1186" w:rsidRPr="002E3B38">
        <w:rPr>
          <w:rFonts w:ascii="Browallia New" w:hAnsi="Browallia New" w:cs="Browallia New"/>
          <w:sz w:val="28"/>
          <w:szCs w:val="28"/>
          <w:lang w:val="en-GB"/>
        </w:rPr>
        <w:t>3</w:t>
      </w:r>
      <w:r w:rsidR="00D7217F" w:rsidRPr="002E3B38">
        <w:rPr>
          <w:rFonts w:ascii="Browallia New" w:hAnsi="Browallia New" w:cs="Browallia New"/>
          <w:sz w:val="28"/>
          <w:szCs w:val="28"/>
        </w:rPr>
        <w:t>1</w:t>
      </w:r>
      <w:r w:rsidR="005F1186" w:rsidRPr="002E3B38">
        <w:rPr>
          <w:rFonts w:ascii="Browallia New" w:hAnsi="Browallia New" w:cs="Browallia New"/>
          <w:sz w:val="28"/>
          <w:szCs w:val="28"/>
          <w:lang w:val="en-GB"/>
        </w:rPr>
        <w:t xml:space="preserve"> </w:t>
      </w:r>
      <w:r w:rsidR="00D7217F" w:rsidRPr="002E3B38">
        <w:rPr>
          <w:rFonts w:ascii="Browallia New" w:hAnsi="Browallia New" w:cs="Browallia New"/>
          <w:sz w:val="28"/>
          <w:szCs w:val="28"/>
          <w:cs/>
          <w:lang w:val="th-TH"/>
        </w:rPr>
        <w:t>ธันวาคม</w:t>
      </w:r>
      <w:r w:rsidR="005F1186" w:rsidRPr="002E3B38">
        <w:rPr>
          <w:rFonts w:ascii="Browallia New" w:hAnsi="Browallia New" w:cs="Browallia New"/>
          <w:sz w:val="28"/>
          <w:szCs w:val="28"/>
          <w:cs/>
          <w:lang w:val="th-TH"/>
        </w:rPr>
        <w:t xml:space="preserve"> </w:t>
      </w:r>
      <w:r w:rsidRPr="002E3B38">
        <w:rPr>
          <w:rFonts w:ascii="Browallia New" w:eastAsia="SimSun" w:hAnsi="Browallia New" w:cs="Browallia New"/>
          <w:sz w:val="28"/>
          <w:szCs w:val="28"/>
        </w:rPr>
        <w:t>2567</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 xml:space="preserve">รายการค้ากับลูกค้าภายนอกส่วนใหญ่ประมาณร้อยละ </w:t>
      </w:r>
      <w:r w:rsidR="000E30F3" w:rsidRPr="002E3B38">
        <w:rPr>
          <w:rFonts w:ascii="Browallia New" w:hAnsi="Browallia New" w:cs="Browallia New"/>
          <w:sz w:val="28"/>
          <w:szCs w:val="28"/>
        </w:rPr>
        <w:t>89</w:t>
      </w:r>
      <w:r w:rsidR="00945D75" w:rsidRPr="002E3B38">
        <w:rPr>
          <w:rFonts w:ascii="Browallia New" w:hAnsi="Browallia New" w:cs="Browallia New"/>
          <w:sz w:val="28"/>
          <w:szCs w:val="28"/>
          <w:lang w:val="en-GB"/>
        </w:rPr>
        <w:t>.</w:t>
      </w:r>
      <w:r w:rsidR="000E30F3" w:rsidRPr="002E3B38">
        <w:rPr>
          <w:rFonts w:ascii="Browallia New" w:hAnsi="Browallia New" w:cs="Browallia New"/>
          <w:sz w:val="28"/>
          <w:szCs w:val="28"/>
          <w:lang w:val="en-GB"/>
        </w:rPr>
        <w:t>31</w:t>
      </w:r>
      <w:r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2C6BDDA9" w14:textId="77777777" w:rsidR="00CC15D4" w:rsidRPr="002E3B38" w:rsidRDefault="00CC15D4"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5D8E5860" w:rsidR="00E75EEC" w:rsidRPr="002E3B38"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2E3B38">
        <w:rPr>
          <w:rFonts w:ascii="Browallia New" w:hAnsi="Browallia New" w:cs="Browallia New"/>
          <w:sz w:val="28"/>
          <w:szCs w:val="28"/>
          <w:u w:val="single"/>
          <w:cs/>
          <w:lang w:val="en-GB"/>
        </w:rPr>
        <w:t>ลูกค้ารายใหญ่</w:t>
      </w:r>
    </w:p>
    <w:p w14:paraId="2B9BE92A" w14:textId="77777777" w:rsidR="00DC3622" w:rsidRPr="002E3B38"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5C0F0C95" w14:textId="2852A29B" w:rsidR="00A06C15" w:rsidRPr="002E3B38" w:rsidRDefault="00E75EEC" w:rsidP="00FD5D3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E3B38">
        <w:rPr>
          <w:rFonts w:ascii="Browallia New" w:hAnsi="Browallia New" w:cs="Browallia New"/>
          <w:sz w:val="28"/>
          <w:szCs w:val="28"/>
          <w:cs/>
          <w:lang w:val="en-GB"/>
        </w:rPr>
        <w:t>กลุ่มบริษัทไม่มีรายได้จากการขายและให้บริการกับลูกค้าภายนอกรายใดรายหนึ่งที่มากกว่าร้อยละ</w:t>
      </w:r>
      <w:r w:rsidRPr="002E3B38">
        <w:rPr>
          <w:rFonts w:ascii="Browallia New" w:hAnsi="Browallia New" w:cs="Browallia New"/>
          <w:sz w:val="28"/>
          <w:szCs w:val="28"/>
          <w:lang w:val="en-GB"/>
        </w:rPr>
        <w:t>10</w:t>
      </w:r>
      <w:r w:rsidR="007F715C"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ของรายได้ของกลุ่มบริษัท</w:t>
      </w:r>
      <w:r w:rsidR="006C1EE2" w:rsidRPr="002E3B38">
        <w:rPr>
          <w:rFonts w:ascii="Browallia New" w:hAnsi="Browallia New" w:cs="Browallia New"/>
          <w:sz w:val="28"/>
          <w:szCs w:val="28"/>
          <w:lang w:val="en-GB"/>
        </w:rPr>
        <w:t xml:space="preserve"> </w:t>
      </w:r>
      <w:r w:rsidRPr="002E3B38">
        <w:rPr>
          <w:rFonts w:ascii="Browallia New" w:hAnsi="Browallia New" w:cs="Browallia New"/>
          <w:sz w:val="28"/>
          <w:szCs w:val="28"/>
          <w:cs/>
          <w:lang w:val="en-GB"/>
        </w:rPr>
        <w:t>จึงมิได้มีการเปิดเผยข้อมูลเกี่ยวกับลูกค้ารายใหญ่</w:t>
      </w:r>
    </w:p>
    <w:p w14:paraId="2A246FDA" w14:textId="77777777" w:rsidR="005B2F09" w:rsidRPr="002E3B38" w:rsidRDefault="005B2F09" w:rsidP="0031388B">
      <w:pPr>
        <w:tabs>
          <w:tab w:val="clear" w:pos="227"/>
          <w:tab w:val="clear" w:pos="454"/>
          <w:tab w:val="left" w:pos="3390"/>
        </w:tabs>
        <w:spacing w:line="240" w:lineRule="auto"/>
        <w:jc w:val="thaiDistribute"/>
        <w:rPr>
          <w:rFonts w:ascii="Browallia New" w:hAnsi="Browallia New" w:cs="Browallia New"/>
          <w:sz w:val="28"/>
          <w:szCs w:val="28"/>
        </w:rPr>
      </w:pPr>
    </w:p>
    <w:tbl>
      <w:tblPr>
        <w:tblW w:w="9555" w:type="dxa"/>
        <w:tblInd w:w="441" w:type="dxa"/>
        <w:tblLayout w:type="fixed"/>
        <w:tblLook w:val="0000" w:firstRow="0" w:lastRow="0" w:firstColumn="0" w:lastColumn="0" w:noHBand="0" w:noVBand="0"/>
      </w:tblPr>
      <w:tblGrid>
        <w:gridCol w:w="1523"/>
        <w:gridCol w:w="877"/>
        <w:gridCol w:w="883"/>
        <w:gridCol w:w="883"/>
        <w:gridCol w:w="965"/>
        <w:gridCol w:w="884"/>
        <w:gridCol w:w="884"/>
        <w:gridCol w:w="884"/>
        <w:gridCol w:w="884"/>
        <w:gridCol w:w="888"/>
      </w:tblGrid>
      <w:tr w:rsidR="000D4E80" w:rsidRPr="002E3B38" w14:paraId="1B2D3EF0" w14:textId="77777777" w:rsidTr="00A70598">
        <w:trPr>
          <w:trHeight w:val="64"/>
        </w:trPr>
        <w:tc>
          <w:tcPr>
            <w:tcW w:w="1523" w:type="dxa"/>
            <w:shd w:val="clear" w:color="auto" w:fill="auto"/>
            <w:vAlign w:val="bottom"/>
          </w:tcPr>
          <w:p w14:paraId="58DDF1C0" w14:textId="77777777" w:rsidR="000D4E80" w:rsidRPr="002E3B38" w:rsidRDefault="000D4E80" w:rsidP="006E5A3C">
            <w:pPr>
              <w:ind w:left="-107"/>
              <w:jc w:val="thaiDistribute"/>
              <w:rPr>
                <w:rFonts w:ascii="Browallia New" w:hAnsi="Browallia New" w:cs="Browallia New"/>
                <w:snapToGrid w:val="0"/>
                <w:sz w:val="16"/>
                <w:szCs w:val="16"/>
                <w:cs/>
                <w:lang w:val="en-GB" w:eastAsia="th-TH"/>
              </w:rPr>
            </w:pPr>
          </w:p>
        </w:tc>
        <w:tc>
          <w:tcPr>
            <w:tcW w:w="8032" w:type="dxa"/>
            <w:gridSpan w:val="9"/>
            <w:shd w:val="clear" w:color="auto" w:fill="auto"/>
            <w:vAlign w:val="bottom"/>
          </w:tcPr>
          <w:p w14:paraId="55904829" w14:textId="01838735" w:rsidR="000D4E80" w:rsidRPr="002E3B38" w:rsidRDefault="000D4E80" w:rsidP="006E5A3C">
            <w:pPr>
              <w:pStyle w:val="a9"/>
              <w:ind w:right="-72"/>
              <w:jc w:val="right"/>
              <w:rPr>
                <w:rFonts w:ascii="Browallia New" w:hAnsi="Browallia New" w:cs="Browallia New"/>
                <w:color w:val="000000"/>
                <w:sz w:val="16"/>
                <w:szCs w:val="16"/>
                <w:cs/>
                <w:lang w:val="th-TH"/>
              </w:rPr>
            </w:pPr>
            <w:r w:rsidRPr="002E3B38">
              <w:rPr>
                <w:rFonts w:ascii="Browallia New" w:hAnsi="Browallia New" w:cs="Browallia New"/>
                <w:color w:val="000000"/>
                <w:sz w:val="16"/>
                <w:szCs w:val="16"/>
                <w:cs/>
                <w:lang w:val="th-TH"/>
              </w:rPr>
              <w:t xml:space="preserve">(หน่วย : </w:t>
            </w:r>
            <w:r w:rsidR="00E934F5" w:rsidRPr="002E3B38">
              <w:rPr>
                <w:rFonts w:ascii="Browallia New" w:hAnsi="Browallia New" w:cs="Browallia New"/>
                <w:color w:val="000000"/>
                <w:sz w:val="16"/>
                <w:szCs w:val="16"/>
                <w:cs/>
              </w:rPr>
              <w:t>พัน</w:t>
            </w:r>
            <w:r w:rsidRPr="002E3B38">
              <w:rPr>
                <w:rFonts w:ascii="Browallia New" w:hAnsi="Browallia New" w:cs="Browallia New"/>
                <w:color w:val="000000"/>
                <w:sz w:val="16"/>
                <w:szCs w:val="16"/>
                <w:cs/>
                <w:lang w:val="th-TH"/>
              </w:rPr>
              <w:t>บาท)</w:t>
            </w:r>
          </w:p>
        </w:tc>
      </w:tr>
      <w:tr w:rsidR="000D4E80" w:rsidRPr="002E3B38" w14:paraId="0A8F0EC5" w14:textId="77777777" w:rsidTr="00A70598">
        <w:trPr>
          <w:trHeight w:val="64"/>
        </w:trPr>
        <w:tc>
          <w:tcPr>
            <w:tcW w:w="1523" w:type="dxa"/>
            <w:shd w:val="clear" w:color="auto" w:fill="auto"/>
            <w:vAlign w:val="bottom"/>
          </w:tcPr>
          <w:p w14:paraId="31D44233" w14:textId="77777777" w:rsidR="000D4E80" w:rsidRPr="002E3B38" w:rsidRDefault="000D4E80" w:rsidP="006E5A3C">
            <w:pPr>
              <w:ind w:left="-107"/>
              <w:jc w:val="thaiDistribute"/>
              <w:rPr>
                <w:rFonts w:ascii="Browallia New" w:hAnsi="Browallia New" w:cs="Browallia New"/>
                <w:snapToGrid w:val="0"/>
                <w:sz w:val="16"/>
                <w:szCs w:val="16"/>
                <w:cs/>
                <w:lang w:val="en-GB" w:eastAsia="th-TH"/>
              </w:rPr>
            </w:pPr>
          </w:p>
        </w:tc>
        <w:tc>
          <w:tcPr>
            <w:tcW w:w="8032" w:type="dxa"/>
            <w:gridSpan w:val="9"/>
            <w:shd w:val="clear" w:color="auto" w:fill="auto"/>
            <w:vAlign w:val="bottom"/>
          </w:tcPr>
          <w:p w14:paraId="36FC5D2B" w14:textId="1164E63B" w:rsidR="000D4E80" w:rsidRPr="002E3B38" w:rsidRDefault="004B06DD" w:rsidP="006E5A3C">
            <w:pPr>
              <w:pStyle w:val="a9"/>
              <w:pBdr>
                <w:bottom w:val="single" w:sz="4" w:space="1" w:color="auto"/>
              </w:pBdr>
              <w:ind w:right="-72"/>
              <w:jc w:val="center"/>
              <w:rPr>
                <w:rFonts w:ascii="Browallia New" w:hAnsi="Browallia New" w:cs="Browallia New"/>
                <w:color w:val="000000"/>
                <w:sz w:val="16"/>
                <w:szCs w:val="16"/>
                <w:cs/>
                <w:lang w:val="th-TH"/>
              </w:rPr>
            </w:pPr>
            <w:r w:rsidRPr="002E3B38">
              <w:rPr>
                <w:rFonts w:ascii="Browallia New" w:hAnsi="Browallia New" w:cs="Browallia New"/>
                <w:color w:val="000000"/>
                <w:sz w:val="16"/>
                <w:szCs w:val="16"/>
                <w:cs/>
                <w:lang w:val="th-TH"/>
              </w:rPr>
              <w:t>งบการเงินรวม</w:t>
            </w:r>
          </w:p>
        </w:tc>
      </w:tr>
      <w:tr w:rsidR="000D4E80" w:rsidRPr="002E3B38" w14:paraId="3D8F027F" w14:textId="77777777" w:rsidTr="00A70598">
        <w:trPr>
          <w:trHeight w:val="63"/>
        </w:trPr>
        <w:tc>
          <w:tcPr>
            <w:tcW w:w="1523" w:type="dxa"/>
            <w:shd w:val="clear" w:color="auto" w:fill="auto"/>
            <w:vAlign w:val="bottom"/>
          </w:tcPr>
          <w:p w14:paraId="2D364E5F" w14:textId="77777777" w:rsidR="000D4E80" w:rsidRPr="002E3B38" w:rsidRDefault="000D4E80" w:rsidP="006E5A3C">
            <w:pPr>
              <w:spacing w:before="16"/>
              <w:ind w:left="-107"/>
              <w:jc w:val="thaiDistribute"/>
              <w:rPr>
                <w:rFonts w:ascii="Browallia New" w:hAnsi="Browallia New" w:cs="Browallia New"/>
                <w:snapToGrid w:val="0"/>
                <w:sz w:val="16"/>
                <w:szCs w:val="16"/>
                <w:cs/>
                <w:lang w:val="en-GB" w:eastAsia="th-TH"/>
              </w:rPr>
            </w:pPr>
          </w:p>
        </w:tc>
        <w:tc>
          <w:tcPr>
            <w:tcW w:w="8032" w:type="dxa"/>
            <w:gridSpan w:val="9"/>
            <w:shd w:val="clear" w:color="auto" w:fill="auto"/>
            <w:vAlign w:val="bottom"/>
          </w:tcPr>
          <w:p w14:paraId="17694BD6" w14:textId="54239027" w:rsidR="000D4E80" w:rsidRPr="002E3B38" w:rsidRDefault="000E277B" w:rsidP="006E5A3C">
            <w:pPr>
              <w:pStyle w:val="a9"/>
              <w:pBdr>
                <w:bottom w:val="single" w:sz="4" w:space="1" w:color="auto"/>
              </w:pBdr>
              <w:spacing w:before="16"/>
              <w:ind w:left="11520" w:right="-72" w:hanging="11520"/>
              <w:jc w:val="center"/>
              <w:rPr>
                <w:rFonts w:ascii="Browallia New" w:hAnsi="Browallia New" w:cs="Browallia New"/>
                <w:sz w:val="16"/>
                <w:szCs w:val="16"/>
                <w:cs/>
              </w:rPr>
            </w:pPr>
            <w:r w:rsidRPr="002E3B38">
              <w:rPr>
                <w:rFonts w:ascii="Browallia New" w:hAnsi="Browallia New" w:cs="Browallia New"/>
                <w:sz w:val="16"/>
                <w:szCs w:val="16"/>
                <w:cs/>
              </w:rPr>
              <w:t xml:space="preserve">สำหรับปีสิ้นสุด </w:t>
            </w:r>
            <w:r w:rsidR="00442179" w:rsidRPr="002E3B38">
              <w:rPr>
                <w:rFonts w:ascii="Browallia New" w:hAnsi="Browallia New" w:cs="Browallia New"/>
                <w:sz w:val="16"/>
                <w:szCs w:val="16"/>
                <w:cs/>
              </w:rPr>
              <w:t xml:space="preserve">ณ </w:t>
            </w:r>
            <w:r w:rsidR="00442179" w:rsidRPr="002E3B38">
              <w:rPr>
                <w:rFonts w:ascii="Browallia New" w:hAnsi="Browallia New" w:cs="Browallia New"/>
                <w:sz w:val="16"/>
                <w:szCs w:val="16"/>
                <w:cs/>
                <w:lang w:val="th-TH"/>
              </w:rPr>
              <w:t xml:space="preserve">วันที่ </w:t>
            </w:r>
            <w:r w:rsidR="00442179" w:rsidRPr="002E3B38">
              <w:rPr>
                <w:rFonts w:ascii="Browallia New" w:hAnsi="Browallia New" w:cs="Browallia New"/>
                <w:sz w:val="16"/>
                <w:szCs w:val="16"/>
                <w:lang w:val="en-GB"/>
              </w:rPr>
              <w:t xml:space="preserve">31 </w:t>
            </w:r>
            <w:r w:rsidR="00442179" w:rsidRPr="002E3B38">
              <w:rPr>
                <w:rFonts w:ascii="Browallia New" w:hAnsi="Browallia New" w:cs="Browallia New"/>
                <w:sz w:val="16"/>
                <w:szCs w:val="16"/>
                <w:cs/>
                <w:lang w:val="th-TH"/>
              </w:rPr>
              <w:t xml:space="preserve">ธันวาคม </w:t>
            </w:r>
            <w:r w:rsidR="000D4E80" w:rsidRPr="002E3B38">
              <w:rPr>
                <w:rFonts w:ascii="Browallia New" w:hAnsi="Browallia New" w:cs="Browallia New"/>
                <w:sz w:val="16"/>
                <w:szCs w:val="16"/>
                <w:lang w:val="en-GB"/>
              </w:rPr>
              <w:t>256</w:t>
            </w:r>
            <w:r w:rsidR="000D4E80" w:rsidRPr="002E3B38">
              <w:rPr>
                <w:rFonts w:ascii="Browallia New" w:hAnsi="Browallia New" w:cs="Browallia New"/>
                <w:sz w:val="16"/>
                <w:szCs w:val="16"/>
              </w:rPr>
              <w:t>7</w:t>
            </w:r>
          </w:p>
        </w:tc>
      </w:tr>
      <w:tr w:rsidR="00B21E32" w:rsidRPr="002E3B38" w14:paraId="067CB7E4" w14:textId="77777777" w:rsidTr="00A70598">
        <w:trPr>
          <w:trHeight w:val="53"/>
        </w:trPr>
        <w:tc>
          <w:tcPr>
            <w:tcW w:w="1523" w:type="dxa"/>
            <w:shd w:val="clear" w:color="auto" w:fill="auto"/>
            <w:vAlign w:val="bottom"/>
          </w:tcPr>
          <w:p w14:paraId="325F8CFE" w14:textId="77777777" w:rsidR="000D4E80" w:rsidRPr="002E3B38" w:rsidRDefault="000D4E80" w:rsidP="006E5A3C">
            <w:pPr>
              <w:ind w:left="-107"/>
              <w:jc w:val="thaiDistribute"/>
              <w:rPr>
                <w:rFonts w:ascii="Browallia New" w:hAnsi="Browallia New" w:cs="Browallia New"/>
                <w:snapToGrid w:val="0"/>
                <w:sz w:val="16"/>
                <w:szCs w:val="16"/>
                <w:cs/>
                <w:lang w:val="en-GB" w:eastAsia="th-TH"/>
              </w:rPr>
            </w:pPr>
          </w:p>
        </w:tc>
        <w:tc>
          <w:tcPr>
            <w:tcW w:w="877" w:type="dxa"/>
            <w:shd w:val="clear" w:color="auto" w:fill="auto"/>
            <w:vAlign w:val="bottom"/>
          </w:tcPr>
          <w:p w14:paraId="16B0B15C" w14:textId="77777777" w:rsidR="000D4E80" w:rsidRPr="002E3B38" w:rsidRDefault="000D4E80" w:rsidP="006E5A3C">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shd w:val="clear" w:color="auto" w:fill="auto"/>
            <w:vAlign w:val="bottom"/>
          </w:tcPr>
          <w:p w14:paraId="1390DC09" w14:textId="77777777" w:rsidR="000D4E80" w:rsidRPr="002E3B38" w:rsidRDefault="000D4E80" w:rsidP="006E5A3C">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shd w:val="clear" w:color="auto" w:fill="auto"/>
            <w:vAlign w:val="bottom"/>
          </w:tcPr>
          <w:p w14:paraId="3755EEEE" w14:textId="77777777" w:rsidR="000D4E80" w:rsidRPr="002E3B38" w:rsidRDefault="000D4E80" w:rsidP="006E5A3C">
            <w:pPr>
              <w:pStyle w:val="a9"/>
              <w:tabs>
                <w:tab w:val="right" w:pos="675"/>
              </w:tabs>
              <w:ind w:right="-72"/>
              <w:jc w:val="center"/>
              <w:rPr>
                <w:rFonts w:ascii="Browallia New" w:hAnsi="Browallia New" w:cs="Browallia New"/>
                <w:snapToGrid w:val="0"/>
                <w:color w:val="000000"/>
                <w:sz w:val="16"/>
                <w:szCs w:val="16"/>
                <w:cs/>
                <w:lang w:val="en-GB" w:eastAsia="th-TH"/>
              </w:rPr>
            </w:pPr>
          </w:p>
        </w:tc>
        <w:tc>
          <w:tcPr>
            <w:tcW w:w="965" w:type="dxa"/>
            <w:shd w:val="clear" w:color="auto" w:fill="auto"/>
            <w:vAlign w:val="bottom"/>
          </w:tcPr>
          <w:p w14:paraId="76BBF9FF" w14:textId="77777777" w:rsidR="000D4E80" w:rsidRPr="002E3B38" w:rsidRDefault="000D4E80" w:rsidP="006E5A3C">
            <w:pPr>
              <w:pStyle w:val="a9"/>
              <w:tabs>
                <w:tab w:val="right" w:pos="806"/>
              </w:tabs>
              <w:ind w:left="-43" w:right="-72"/>
              <w:jc w:val="center"/>
              <w:rPr>
                <w:rFonts w:ascii="Browallia New" w:hAnsi="Browallia New" w:cs="Browallia New"/>
                <w:snapToGrid w:val="0"/>
                <w:color w:val="000000"/>
                <w:sz w:val="16"/>
                <w:szCs w:val="16"/>
                <w:lang w:val="en-GB" w:eastAsia="th-TH"/>
              </w:rPr>
            </w:pPr>
            <w:r w:rsidRPr="002E3B38">
              <w:rPr>
                <w:rFonts w:ascii="Browallia New" w:hAnsi="Browallia New" w:cs="Browallia New"/>
                <w:snapToGrid w:val="0"/>
                <w:color w:val="000000"/>
                <w:sz w:val="16"/>
                <w:szCs w:val="16"/>
                <w:cs/>
                <w:lang w:val="en-GB" w:eastAsia="th-TH"/>
              </w:rPr>
              <w:t>ธุรกิจ</w:t>
            </w:r>
          </w:p>
        </w:tc>
        <w:tc>
          <w:tcPr>
            <w:tcW w:w="884" w:type="dxa"/>
            <w:shd w:val="clear" w:color="auto" w:fill="auto"/>
            <w:vAlign w:val="bottom"/>
          </w:tcPr>
          <w:p w14:paraId="2472AE2A" w14:textId="09B2DFE3" w:rsidR="000D4E80" w:rsidRPr="002E3B38" w:rsidRDefault="0040725E" w:rsidP="006E5A3C">
            <w:pPr>
              <w:pStyle w:val="a9"/>
              <w:tabs>
                <w:tab w:val="right" w:pos="778"/>
              </w:tabs>
              <w:ind w:left="-43" w:right="-72"/>
              <w:jc w:val="center"/>
              <w:rPr>
                <w:rFonts w:ascii="Browallia New" w:hAnsi="Browallia New" w:cs="Browallia New"/>
                <w:snapToGrid w:val="0"/>
                <w:color w:val="000000"/>
                <w:sz w:val="16"/>
                <w:szCs w:val="16"/>
                <w:lang w:val="en-GB" w:eastAsia="th-TH"/>
              </w:rPr>
            </w:pPr>
            <w:r w:rsidRPr="002E3B38">
              <w:rPr>
                <w:rFonts w:ascii="Browallia New" w:hAnsi="Browallia New" w:cs="Browallia New"/>
                <w:color w:val="000000"/>
                <w:sz w:val="16"/>
                <w:szCs w:val="16"/>
                <w:cs/>
              </w:rPr>
              <w:t>ธุรกิจ</w:t>
            </w:r>
          </w:p>
        </w:tc>
        <w:tc>
          <w:tcPr>
            <w:tcW w:w="884" w:type="dxa"/>
            <w:shd w:val="clear" w:color="auto" w:fill="auto"/>
            <w:vAlign w:val="bottom"/>
          </w:tcPr>
          <w:p w14:paraId="5E9044EB" w14:textId="77777777" w:rsidR="000D4E80" w:rsidRPr="002E3B38" w:rsidRDefault="000D4E80" w:rsidP="006E5A3C">
            <w:pPr>
              <w:pStyle w:val="a9"/>
              <w:tabs>
                <w:tab w:val="right" w:pos="778"/>
              </w:tabs>
              <w:ind w:left="-43" w:right="-72"/>
              <w:jc w:val="center"/>
              <w:rPr>
                <w:rFonts w:ascii="Browallia New" w:hAnsi="Browallia New" w:cs="Browallia New"/>
                <w:snapToGrid w:val="0"/>
                <w:sz w:val="16"/>
                <w:szCs w:val="16"/>
                <w:cs/>
                <w:lang w:val="en-GB" w:eastAsia="th-TH"/>
              </w:rPr>
            </w:pPr>
          </w:p>
        </w:tc>
        <w:tc>
          <w:tcPr>
            <w:tcW w:w="884" w:type="dxa"/>
            <w:shd w:val="clear" w:color="auto" w:fill="auto"/>
            <w:vAlign w:val="bottom"/>
          </w:tcPr>
          <w:p w14:paraId="5FB0C608" w14:textId="77777777" w:rsidR="000D4E80" w:rsidRPr="002E3B38" w:rsidRDefault="000D4E80" w:rsidP="006E5A3C">
            <w:pPr>
              <w:pStyle w:val="a9"/>
              <w:tabs>
                <w:tab w:val="right" w:pos="778"/>
              </w:tabs>
              <w:ind w:right="-72"/>
              <w:jc w:val="center"/>
              <w:rPr>
                <w:rFonts w:ascii="Browallia New" w:hAnsi="Browallia New" w:cs="Browallia New"/>
                <w:snapToGrid w:val="0"/>
                <w:color w:val="000000"/>
                <w:sz w:val="16"/>
                <w:szCs w:val="16"/>
                <w:lang w:val="en-GB" w:eastAsia="th-TH"/>
              </w:rPr>
            </w:pPr>
          </w:p>
        </w:tc>
        <w:tc>
          <w:tcPr>
            <w:tcW w:w="884" w:type="dxa"/>
            <w:shd w:val="clear" w:color="auto" w:fill="auto"/>
            <w:vAlign w:val="bottom"/>
          </w:tcPr>
          <w:p w14:paraId="1BAA18DE" w14:textId="77777777" w:rsidR="000D4E80" w:rsidRPr="002E3B38" w:rsidRDefault="000D4E80" w:rsidP="006E5A3C">
            <w:pPr>
              <w:pStyle w:val="a9"/>
              <w:tabs>
                <w:tab w:val="right" w:pos="778"/>
              </w:tabs>
              <w:ind w:left="-43" w:right="-72"/>
              <w:jc w:val="center"/>
              <w:rPr>
                <w:rFonts w:ascii="Browallia New" w:hAnsi="Browallia New" w:cs="Browallia New"/>
                <w:snapToGrid w:val="0"/>
                <w:color w:val="000000"/>
                <w:sz w:val="16"/>
                <w:szCs w:val="16"/>
                <w:cs/>
                <w:lang w:val="en-GB" w:eastAsia="th-TH"/>
              </w:rPr>
            </w:pPr>
          </w:p>
        </w:tc>
        <w:tc>
          <w:tcPr>
            <w:tcW w:w="888" w:type="dxa"/>
            <w:shd w:val="clear" w:color="auto" w:fill="auto"/>
          </w:tcPr>
          <w:p w14:paraId="6788CF11" w14:textId="77777777" w:rsidR="000D4E80" w:rsidRPr="002E3B38" w:rsidRDefault="000D4E80" w:rsidP="006E5A3C">
            <w:pPr>
              <w:pStyle w:val="a9"/>
              <w:tabs>
                <w:tab w:val="right" w:pos="778"/>
              </w:tabs>
              <w:ind w:right="-72"/>
              <w:jc w:val="center"/>
              <w:rPr>
                <w:rFonts w:ascii="Browallia New" w:hAnsi="Browallia New" w:cs="Browallia New"/>
                <w:snapToGrid w:val="0"/>
                <w:color w:val="000000"/>
                <w:sz w:val="16"/>
                <w:szCs w:val="16"/>
                <w:cs/>
                <w:lang w:val="en-GB" w:eastAsia="th-TH"/>
              </w:rPr>
            </w:pPr>
          </w:p>
        </w:tc>
      </w:tr>
      <w:tr w:rsidR="00B21E32" w:rsidRPr="002E3B38" w14:paraId="6F02C170" w14:textId="77777777" w:rsidTr="00A70598">
        <w:trPr>
          <w:trHeight w:val="63"/>
        </w:trPr>
        <w:tc>
          <w:tcPr>
            <w:tcW w:w="1523" w:type="dxa"/>
            <w:shd w:val="clear" w:color="auto" w:fill="auto"/>
            <w:vAlign w:val="bottom"/>
          </w:tcPr>
          <w:p w14:paraId="79A74AD7" w14:textId="77777777" w:rsidR="000D4E80" w:rsidRPr="002E3B38" w:rsidRDefault="000D4E80" w:rsidP="006E5A3C">
            <w:pPr>
              <w:ind w:left="-107"/>
              <w:jc w:val="thaiDistribute"/>
              <w:rPr>
                <w:rFonts w:ascii="Browallia New" w:hAnsi="Browallia New" w:cs="Browallia New"/>
                <w:snapToGrid w:val="0"/>
                <w:sz w:val="16"/>
                <w:szCs w:val="16"/>
                <w:lang w:val="en-GB" w:eastAsia="th-TH"/>
              </w:rPr>
            </w:pPr>
          </w:p>
        </w:tc>
        <w:tc>
          <w:tcPr>
            <w:tcW w:w="877" w:type="dxa"/>
            <w:shd w:val="clear" w:color="auto" w:fill="auto"/>
            <w:vAlign w:val="bottom"/>
          </w:tcPr>
          <w:p w14:paraId="21EF0FF8" w14:textId="77777777" w:rsidR="000D4E80" w:rsidRPr="002E3B38" w:rsidRDefault="000D4E80" w:rsidP="006E5A3C">
            <w:pPr>
              <w:pStyle w:val="a9"/>
              <w:tabs>
                <w:tab w:val="right" w:pos="648"/>
              </w:tabs>
              <w:ind w:left="-105" w:right="-72"/>
              <w:jc w:val="center"/>
              <w:rPr>
                <w:rFonts w:ascii="Browallia New" w:hAnsi="Browallia New" w:cs="Browallia New"/>
                <w:snapToGrid w:val="0"/>
                <w:color w:val="000000"/>
                <w:spacing w:val="-4"/>
                <w:sz w:val="16"/>
                <w:szCs w:val="16"/>
                <w:lang w:val="en-GB" w:eastAsia="th-TH"/>
              </w:rPr>
            </w:pPr>
            <w:r w:rsidRPr="002E3B38">
              <w:rPr>
                <w:rFonts w:ascii="Browallia New" w:hAnsi="Browallia New" w:cs="Browallia New"/>
                <w:snapToGrid w:val="0"/>
                <w:color w:val="000000"/>
                <w:spacing w:val="-4"/>
                <w:sz w:val="16"/>
                <w:szCs w:val="16"/>
                <w:cs/>
                <w:lang w:eastAsia="th-TH"/>
              </w:rPr>
              <w:t>ธุรกิจ</w:t>
            </w:r>
            <w:r w:rsidRPr="002E3B38">
              <w:rPr>
                <w:rFonts w:ascii="Browallia New" w:hAnsi="Browallia New" w:cs="Browallia New"/>
                <w:color w:val="000000"/>
                <w:spacing w:val="-4"/>
                <w:sz w:val="16"/>
                <w:szCs w:val="16"/>
                <w:cs/>
              </w:rPr>
              <w:t>พาณิชย์</w:t>
            </w:r>
          </w:p>
        </w:tc>
        <w:tc>
          <w:tcPr>
            <w:tcW w:w="883" w:type="dxa"/>
            <w:shd w:val="clear" w:color="auto" w:fill="auto"/>
            <w:vAlign w:val="bottom"/>
          </w:tcPr>
          <w:p w14:paraId="6B446C4A" w14:textId="77777777" w:rsidR="000D4E80" w:rsidRPr="002E3B38" w:rsidRDefault="000D4E80" w:rsidP="006E5A3C">
            <w:pPr>
              <w:pStyle w:val="a9"/>
              <w:tabs>
                <w:tab w:val="right" w:pos="778"/>
              </w:tabs>
              <w:ind w:left="-43" w:right="-72"/>
              <w:jc w:val="center"/>
              <w:rPr>
                <w:rFonts w:ascii="Browallia New" w:hAnsi="Browallia New" w:cs="Browallia New"/>
                <w:snapToGrid w:val="0"/>
                <w:color w:val="000000"/>
                <w:sz w:val="16"/>
                <w:szCs w:val="16"/>
                <w:cs/>
                <w:lang w:eastAsia="th-TH"/>
              </w:rPr>
            </w:pPr>
          </w:p>
        </w:tc>
        <w:tc>
          <w:tcPr>
            <w:tcW w:w="883" w:type="dxa"/>
            <w:shd w:val="clear" w:color="auto" w:fill="auto"/>
            <w:vAlign w:val="bottom"/>
          </w:tcPr>
          <w:p w14:paraId="3AFB52DC" w14:textId="77777777" w:rsidR="000D4E80" w:rsidRPr="002E3B38" w:rsidRDefault="000D4E80" w:rsidP="006E5A3C">
            <w:pPr>
              <w:pStyle w:val="a9"/>
              <w:tabs>
                <w:tab w:val="right" w:pos="675"/>
                <w:tab w:val="right" w:pos="778"/>
              </w:tabs>
              <w:ind w:right="-72"/>
              <w:jc w:val="center"/>
              <w:rPr>
                <w:rFonts w:ascii="Browallia New" w:hAnsi="Browallia New" w:cs="Browallia New"/>
                <w:color w:val="000000"/>
                <w:sz w:val="16"/>
                <w:szCs w:val="16"/>
                <w:cs/>
              </w:rPr>
            </w:pPr>
          </w:p>
        </w:tc>
        <w:tc>
          <w:tcPr>
            <w:tcW w:w="965" w:type="dxa"/>
            <w:shd w:val="clear" w:color="auto" w:fill="auto"/>
            <w:vAlign w:val="bottom"/>
          </w:tcPr>
          <w:p w14:paraId="56A6A50D" w14:textId="77777777" w:rsidR="000D4E80" w:rsidRPr="002E3B38" w:rsidRDefault="000D4E80" w:rsidP="006E5A3C">
            <w:pPr>
              <w:pStyle w:val="a9"/>
              <w:tabs>
                <w:tab w:val="right" w:pos="806"/>
              </w:tabs>
              <w:ind w:left="-43" w:right="-72"/>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รับจ้างและ</w:t>
            </w:r>
          </w:p>
        </w:tc>
        <w:tc>
          <w:tcPr>
            <w:tcW w:w="884" w:type="dxa"/>
            <w:shd w:val="clear" w:color="auto" w:fill="auto"/>
            <w:vAlign w:val="bottom"/>
          </w:tcPr>
          <w:p w14:paraId="5216C979" w14:textId="3074BE3C" w:rsidR="000D4E80" w:rsidRPr="002E3B38" w:rsidRDefault="000D4E80" w:rsidP="006E5A3C">
            <w:pPr>
              <w:pStyle w:val="a9"/>
              <w:tabs>
                <w:tab w:val="right" w:pos="806"/>
              </w:tabs>
              <w:ind w:left="-43"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สินทรัพย์</w:t>
            </w:r>
          </w:p>
        </w:tc>
        <w:tc>
          <w:tcPr>
            <w:tcW w:w="884" w:type="dxa"/>
            <w:shd w:val="clear" w:color="auto" w:fill="auto"/>
            <w:vAlign w:val="bottom"/>
          </w:tcPr>
          <w:p w14:paraId="4F3C1A6C" w14:textId="77777777" w:rsidR="000D4E80" w:rsidRPr="002E3B38" w:rsidRDefault="000D4E80" w:rsidP="006E5A3C">
            <w:pPr>
              <w:pStyle w:val="a9"/>
              <w:tabs>
                <w:tab w:val="right" w:pos="651"/>
              </w:tabs>
              <w:ind w:left="-43" w:right="-72"/>
              <w:jc w:val="center"/>
              <w:rPr>
                <w:rFonts w:ascii="Browallia New" w:hAnsi="Browallia New" w:cs="Browallia New"/>
                <w:color w:val="000000"/>
                <w:sz w:val="16"/>
                <w:szCs w:val="16"/>
                <w:cs/>
              </w:rPr>
            </w:pPr>
            <w:r w:rsidRPr="002E3B38">
              <w:rPr>
                <w:rFonts w:ascii="Browallia New" w:hAnsi="Browallia New" w:cs="Browallia New"/>
                <w:snapToGrid w:val="0"/>
                <w:color w:val="000000"/>
                <w:sz w:val="16"/>
                <w:szCs w:val="16"/>
                <w:cs/>
                <w:lang w:eastAsia="th-TH"/>
              </w:rPr>
              <w:t>ธุรกิจบริการ</w:t>
            </w:r>
          </w:p>
        </w:tc>
        <w:tc>
          <w:tcPr>
            <w:tcW w:w="884" w:type="dxa"/>
            <w:shd w:val="clear" w:color="auto" w:fill="auto"/>
            <w:vAlign w:val="bottom"/>
          </w:tcPr>
          <w:p w14:paraId="4FCE778D" w14:textId="77777777" w:rsidR="000D4E80" w:rsidRPr="002E3B38" w:rsidRDefault="000D4E80" w:rsidP="006E5A3C">
            <w:pPr>
              <w:pStyle w:val="a9"/>
              <w:tabs>
                <w:tab w:val="right" w:pos="778"/>
              </w:tabs>
              <w:ind w:right="-72"/>
              <w:jc w:val="center"/>
              <w:rPr>
                <w:rFonts w:ascii="Browallia New" w:hAnsi="Browallia New" w:cs="Browallia New"/>
                <w:color w:val="000000"/>
                <w:sz w:val="16"/>
                <w:szCs w:val="16"/>
                <w:cs/>
              </w:rPr>
            </w:pPr>
          </w:p>
        </w:tc>
        <w:tc>
          <w:tcPr>
            <w:tcW w:w="884" w:type="dxa"/>
            <w:shd w:val="clear" w:color="auto" w:fill="auto"/>
            <w:vAlign w:val="bottom"/>
          </w:tcPr>
          <w:p w14:paraId="3ECD3FA7" w14:textId="77777777" w:rsidR="000D4E80" w:rsidRPr="002E3B38" w:rsidRDefault="000D4E80" w:rsidP="006E5A3C">
            <w:pPr>
              <w:pStyle w:val="a9"/>
              <w:tabs>
                <w:tab w:val="right" w:pos="778"/>
              </w:tabs>
              <w:ind w:left="-72" w:right="-72"/>
              <w:jc w:val="center"/>
              <w:rPr>
                <w:rFonts w:ascii="Browallia New" w:hAnsi="Browallia New" w:cs="Browallia New"/>
                <w:color w:val="000000"/>
                <w:sz w:val="16"/>
                <w:szCs w:val="16"/>
                <w:cs/>
              </w:rPr>
            </w:pPr>
            <w:r w:rsidRPr="002E3B38">
              <w:rPr>
                <w:rFonts w:ascii="Browallia New" w:hAnsi="Browallia New" w:cs="Browallia New"/>
                <w:color w:val="000000"/>
                <w:spacing w:val="-6"/>
                <w:sz w:val="16"/>
                <w:szCs w:val="16"/>
                <w:cs/>
              </w:rPr>
              <w:t>รายการ</w:t>
            </w:r>
          </w:p>
        </w:tc>
        <w:tc>
          <w:tcPr>
            <w:tcW w:w="888" w:type="dxa"/>
            <w:shd w:val="clear" w:color="auto" w:fill="auto"/>
          </w:tcPr>
          <w:p w14:paraId="630FC4EE" w14:textId="77777777" w:rsidR="000D4E80" w:rsidRPr="002E3B38" w:rsidRDefault="000D4E80" w:rsidP="006E5A3C">
            <w:pPr>
              <w:pStyle w:val="a9"/>
              <w:tabs>
                <w:tab w:val="right" w:pos="778"/>
              </w:tabs>
              <w:ind w:right="-72"/>
              <w:jc w:val="center"/>
              <w:rPr>
                <w:rFonts w:ascii="Browallia New" w:hAnsi="Browallia New" w:cs="Browallia New"/>
                <w:color w:val="000000"/>
                <w:sz w:val="16"/>
                <w:szCs w:val="16"/>
                <w:cs/>
              </w:rPr>
            </w:pPr>
          </w:p>
        </w:tc>
      </w:tr>
      <w:tr w:rsidR="00B21E32" w:rsidRPr="002E3B38" w14:paraId="3216C5C2" w14:textId="77777777" w:rsidTr="00A70598">
        <w:trPr>
          <w:trHeight w:val="63"/>
        </w:trPr>
        <w:tc>
          <w:tcPr>
            <w:tcW w:w="1523" w:type="dxa"/>
            <w:shd w:val="clear" w:color="auto" w:fill="auto"/>
            <w:vAlign w:val="bottom"/>
          </w:tcPr>
          <w:p w14:paraId="57C3E3DE" w14:textId="77777777" w:rsidR="000D4E80" w:rsidRPr="002E3B38" w:rsidRDefault="000D4E80" w:rsidP="006E5A3C">
            <w:pPr>
              <w:ind w:left="-107"/>
              <w:jc w:val="thaiDistribute"/>
              <w:rPr>
                <w:rFonts w:ascii="Browallia New" w:hAnsi="Browallia New" w:cs="Browallia New"/>
                <w:snapToGrid w:val="0"/>
                <w:sz w:val="16"/>
                <w:szCs w:val="16"/>
                <w:lang w:val="en-GB" w:eastAsia="th-TH"/>
              </w:rPr>
            </w:pPr>
          </w:p>
        </w:tc>
        <w:tc>
          <w:tcPr>
            <w:tcW w:w="877" w:type="dxa"/>
            <w:shd w:val="clear" w:color="auto" w:fill="auto"/>
            <w:vAlign w:val="bottom"/>
          </w:tcPr>
          <w:p w14:paraId="110990FF" w14:textId="77777777" w:rsidR="000D4E80" w:rsidRPr="002E3B38" w:rsidRDefault="000D4E80" w:rsidP="006E5A3C">
            <w:pPr>
              <w:pStyle w:val="a9"/>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หลายช่องทาง</w:t>
            </w:r>
          </w:p>
        </w:tc>
        <w:tc>
          <w:tcPr>
            <w:tcW w:w="883" w:type="dxa"/>
            <w:shd w:val="clear" w:color="auto" w:fill="auto"/>
            <w:vAlign w:val="bottom"/>
          </w:tcPr>
          <w:p w14:paraId="370C35D8" w14:textId="77777777" w:rsidR="000D4E80" w:rsidRPr="002E3B3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ธุรกิจสื่อ</w:t>
            </w:r>
          </w:p>
        </w:tc>
        <w:tc>
          <w:tcPr>
            <w:tcW w:w="883" w:type="dxa"/>
            <w:shd w:val="clear" w:color="auto" w:fill="auto"/>
            <w:vAlign w:val="bottom"/>
          </w:tcPr>
          <w:p w14:paraId="6A7A6394" w14:textId="77777777" w:rsidR="000D4E80" w:rsidRPr="002E3B38" w:rsidRDefault="000D4E80" w:rsidP="005008B9">
            <w:pPr>
              <w:pStyle w:val="a9"/>
              <w:pBdr>
                <w:bottom w:val="single" w:sz="4" w:space="1" w:color="auto"/>
              </w:pBdr>
              <w:ind w:left="-60"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ธุรกิจเพลง</w:t>
            </w:r>
          </w:p>
        </w:tc>
        <w:tc>
          <w:tcPr>
            <w:tcW w:w="965" w:type="dxa"/>
            <w:shd w:val="clear" w:color="auto" w:fill="auto"/>
            <w:vAlign w:val="bottom"/>
          </w:tcPr>
          <w:p w14:paraId="744B02DF" w14:textId="77777777" w:rsidR="000D4E80" w:rsidRPr="002E3B3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ผลิตกิจกรรม</w:t>
            </w:r>
          </w:p>
        </w:tc>
        <w:tc>
          <w:tcPr>
            <w:tcW w:w="884" w:type="dxa"/>
            <w:shd w:val="clear" w:color="auto" w:fill="auto"/>
            <w:vAlign w:val="bottom"/>
          </w:tcPr>
          <w:p w14:paraId="7CBA2A9B" w14:textId="77777777" w:rsidR="000D4E80" w:rsidRPr="002E3B38" w:rsidRDefault="000D4E80" w:rsidP="00B34300">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ดิจิทัล</w:t>
            </w:r>
          </w:p>
        </w:tc>
        <w:tc>
          <w:tcPr>
            <w:tcW w:w="884" w:type="dxa"/>
            <w:shd w:val="clear" w:color="auto" w:fill="auto"/>
            <w:vAlign w:val="bottom"/>
          </w:tcPr>
          <w:p w14:paraId="0D01776B" w14:textId="77777777" w:rsidR="000D4E80" w:rsidRPr="002E3B38" w:rsidRDefault="000D4E80" w:rsidP="005008B9">
            <w:pPr>
              <w:pStyle w:val="a9"/>
              <w:pBdr>
                <w:bottom w:val="single" w:sz="4" w:space="1" w:color="auto"/>
              </w:pBdr>
              <w:ind w:left="-43"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และอื่นๆ</w:t>
            </w:r>
          </w:p>
        </w:tc>
        <w:tc>
          <w:tcPr>
            <w:tcW w:w="884" w:type="dxa"/>
            <w:shd w:val="clear" w:color="auto" w:fill="auto"/>
            <w:vAlign w:val="bottom"/>
          </w:tcPr>
          <w:p w14:paraId="0C4F0822" w14:textId="77777777" w:rsidR="000D4E80" w:rsidRPr="002E3B38" w:rsidRDefault="000D4E80" w:rsidP="005008B9">
            <w:pPr>
              <w:pStyle w:val="a9"/>
              <w:pBdr>
                <w:bottom w:val="single" w:sz="4" w:space="1" w:color="auto"/>
              </w:pBdr>
              <w:ind w:left="-63" w:right="0" w:hanging="9"/>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รวม</w:t>
            </w:r>
          </w:p>
        </w:tc>
        <w:tc>
          <w:tcPr>
            <w:tcW w:w="884" w:type="dxa"/>
            <w:shd w:val="clear" w:color="auto" w:fill="auto"/>
            <w:vAlign w:val="bottom"/>
          </w:tcPr>
          <w:p w14:paraId="4EF7C609" w14:textId="77777777" w:rsidR="000D4E80" w:rsidRPr="002E3B38" w:rsidRDefault="000D4E80" w:rsidP="005008B9">
            <w:pPr>
              <w:pStyle w:val="a9"/>
              <w:pBdr>
                <w:bottom w:val="single" w:sz="4" w:space="1" w:color="auto"/>
              </w:pBdr>
              <w:ind w:left="-72"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ตัดบัญชี</w:t>
            </w:r>
          </w:p>
        </w:tc>
        <w:tc>
          <w:tcPr>
            <w:tcW w:w="888" w:type="dxa"/>
            <w:shd w:val="clear" w:color="auto" w:fill="auto"/>
            <w:vAlign w:val="bottom"/>
          </w:tcPr>
          <w:p w14:paraId="12751E44" w14:textId="77777777" w:rsidR="000D4E80" w:rsidRPr="002E3B38" w:rsidRDefault="000D4E80" w:rsidP="005008B9">
            <w:pPr>
              <w:pStyle w:val="a9"/>
              <w:pBdr>
                <w:bottom w:val="single" w:sz="4" w:space="1" w:color="auto"/>
              </w:pBdr>
              <w:tabs>
                <w:tab w:val="right" w:pos="749"/>
              </w:tabs>
              <w:ind w:left="-72" w:right="0"/>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รวม</w:t>
            </w:r>
          </w:p>
        </w:tc>
      </w:tr>
      <w:tr w:rsidR="00B21E32" w:rsidRPr="002E3B38" w14:paraId="0210186F" w14:textId="77777777" w:rsidTr="00A70598">
        <w:trPr>
          <w:trHeight w:val="53"/>
        </w:trPr>
        <w:tc>
          <w:tcPr>
            <w:tcW w:w="1523" w:type="dxa"/>
            <w:shd w:val="clear" w:color="auto" w:fill="auto"/>
            <w:vAlign w:val="bottom"/>
          </w:tcPr>
          <w:p w14:paraId="2EAD8004" w14:textId="77777777" w:rsidR="000D4E80" w:rsidRPr="002E3B38" w:rsidRDefault="000D4E80" w:rsidP="006E5A3C">
            <w:pPr>
              <w:ind w:left="-107"/>
              <w:rPr>
                <w:rFonts w:ascii="Browallia New" w:hAnsi="Browallia New" w:cs="Browallia New"/>
                <w:sz w:val="16"/>
                <w:szCs w:val="16"/>
                <w:cs/>
              </w:rPr>
            </w:pPr>
          </w:p>
        </w:tc>
        <w:tc>
          <w:tcPr>
            <w:tcW w:w="877" w:type="dxa"/>
            <w:shd w:val="clear" w:color="auto" w:fill="auto"/>
            <w:vAlign w:val="bottom"/>
          </w:tcPr>
          <w:p w14:paraId="5114D971" w14:textId="77777777" w:rsidR="000D4E80" w:rsidRPr="002E3B38" w:rsidRDefault="000D4E80" w:rsidP="006E5A3C">
            <w:pPr>
              <w:tabs>
                <w:tab w:val="decimal" w:pos="628"/>
              </w:tabs>
              <w:ind w:left="-43" w:right="-72"/>
              <w:jc w:val="both"/>
              <w:rPr>
                <w:rFonts w:ascii="Browallia New" w:hAnsi="Browallia New" w:cs="Browallia New"/>
                <w:snapToGrid w:val="0"/>
                <w:sz w:val="16"/>
                <w:szCs w:val="16"/>
                <w:cs/>
                <w:lang w:eastAsia="th-TH"/>
              </w:rPr>
            </w:pPr>
          </w:p>
        </w:tc>
        <w:tc>
          <w:tcPr>
            <w:tcW w:w="883" w:type="dxa"/>
            <w:shd w:val="clear" w:color="auto" w:fill="auto"/>
            <w:vAlign w:val="bottom"/>
          </w:tcPr>
          <w:p w14:paraId="27E6A28A" w14:textId="77777777" w:rsidR="000D4E80" w:rsidRPr="002E3B3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55F63D7B" w14:textId="77777777" w:rsidR="000D4E80" w:rsidRPr="002E3B38" w:rsidRDefault="000D4E80" w:rsidP="006E5A3C">
            <w:pPr>
              <w:tabs>
                <w:tab w:val="decimal" w:pos="628"/>
              </w:tabs>
              <w:ind w:right="-72"/>
              <w:jc w:val="center"/>
              <w:rPr>
                <w:rFonts w:ascii="Browallia New" w:hAnsi="Browallia New" w:cs="Browallia New"/>
                <w:snapToGrid w:val="0"/>
                <w:sz w:val="16"/>
                <w:szCs w:val="16"/>
                <w:lang w:eastAsia="th-TH"/>
              </w:rPr>
            </w:pPr>
          </w:p>
        </w:tc>
        <w:tc>
          <w:tcPr>
            <w:tcW w:w="965" w:type="dxa"/>
            <w:shd w:val="clear" w:color="auto" w:fill="auto"/>
            <w:vAlign w:val="bottom"/>
          </w:tcPr>
          <w:p w14:paraId="62A17E1C" w14:textId="77777777" w:rsidR="000D4E80" w:rsidRPr="002E3B3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4" w:type="dxa"/>
            <w:shd w:val="clear" w:color="auto" w:fill="auto"/>
            <w:vAlign w:val="bottom"/>
          </w:tcPr>
          <w:p w14:paraId="686FDD9F" w14:textId="77777777" w:rsidR="000D4E80" w:rsidRPr="002E3B38" w:rsidRDefault="000D4E80" w:rsidP="006E5A3C">
            <w:pPr>
              <w:tabs>
                <w:tab w:val="decimal" w:pos="778"/>
              </w:tabs>
              <w:ind w:left="-43" w:right="-72"/>
              <w:jc w:val="center"/>
              <w:rPr>
                <w:rFonts w:ascii="Browallia New" w:hAnsi="Browallia New" w:cs="Browallia New"/>
                <w:snapToGrid w:val="0"/>
                <w:sz w:val="16"/>
                <w:szCs w:val="16"/>
                <w:cs/>
                <w:lang w:eastAsia="th-TH"/>
              </w:rPr>
            </w:pPr>
          </w:p>
        </w:tc>
        <w:tc>
          <w:tcPr>
            <w:tcW w:w="884" w:type="dxa"/>
            <w:shd w:val="clear" w:color="auto" w:fill="auto"/>
            <w:vAlign w:val="bottom"/>
          </w:tcPr>
          <w:p w14:paraId="26961AB8" w14:textId="77777777" w:rsidR="000D4E80" w:rsidRPr="002E3B3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4" w:type="dxa"/>
            <w:shd w:val="clear" w:color="auto" w:fill="auto"/>
            <w:vAlign w:val="bottom"/>
          </w:tcPr>
          <w:p w14:paraId="678BC548" w14:textId="77777777" w:rsidR="000D4E80" w:rsidRPr="002E3B38" w:rsidRDefault="000D4E80" w:rsidP="006E5A3C">
            <w:pPr>
              <w:tabs>
                <w:tab w:val="clear" w:pos="680"/>
                <w:tab w:val="decimal" w:pos="662"/>
              </w:tabs>
              <w:ind w:right="-72"/>
              <w:jc w:val="both"/>
              <w:rPr>
                <w:rFonts w:ascii="Browallia New" w:hAnsi="Browallia New" w:cs="Browallia New"/>
                <w:snapToGrid w:val="0"/>
                <w:sz w:val="16"/>
                <w:szCs w:val="16"/>
                <w:lang w:eastAsia="th-TH"/>
              </w:rPr>
            </w:pPr>
          </w:p>
        </w:tc>
        <w:tc>
          <w:tcPr>
            <w:tcW w:w="884" w:type="dxa"/>
            <w:shd w:val="clear" w:color="auto" w:fill="auto"/>
            <w:vAlign w:val="bottom"/>
          </w:tcPr>
          <w:p w14:paraId="781C3D16" w14:textId="77777777" w:rsidR="000D4E80" w:rsidRPr="002E3B3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8" w:type="dxa"/>
            <w:shd w:val="clear" w:color="auto" w:fill="auto"/>
          </w:tcPr>
          <w:p w14:paraId="6E605E57" w14:textId="77777777" w:rsidR="000D4E80" w:rsidRPr="002E3B38" w:rsidRDefault="000D4E80" w:rsidP="006E5A3C">
            <w:pPr>
              <w:tabs>
                <w:tab w:val="decimal" w:pos="749"/>
              </w:tabs>
              <w:ind w:right="-72"/>
              <w:jc w:val="both"/>
              <w:rPr>
                <w:rFonts w:ascii="Browallia New" w:hAnsi="Browallia New" w:cs="Browallia New"/>
                <w:snapToGrid w:val="0"/>
                <w:sz w:val="16"/>
                <w:szCs w:val="16"/>
                <w:lang w:eastAsia="th-TH"/>
              </w:rPr>
            </w:pPr>
          </w:p>
        </w:tc>
      </w:tr>
      <w:tr w:rsidR="00B21E32" w:rsidRPr="002E3B38" w14:paraId="64E6BAF6" w14:textId="77777777" w:rsidTr="00A70598">
        <w:trPr>
          <w:trHeight w:val="63"/>
        </w:trPr>
        <w:tc>
          <w:tcPr>
            <w:tcW w:w="1523" w:type="dxa"/>
            <w:shd w:val="clear" w:color="auto" w:fill="auto"/>
            <w:vAlign w:val="bottom"/>
          </w:tcPr>
          <w:p w14:paraId="3E86124C" w14:textId="0CF0BC34" w:rsidR="000D4E80" w:rsidRPr="002E3B38" w:rsidRDefault="000D4E80" w:rsidP="009C3EC7">
            <w:pPr>
              <w:ind w:left="17" w:hanging="124"/>
              <w:rPr>
                <w:rFonts w:ascii="Browallia New" w:hAnsi="Browallia New" w:cs="Browallia New"/>
                <w:sz w:val="16"/>
                <w:szCs w:val="16"/>
              </w:rPr>
            </w:pPr>
            <w:r w:rsidRPr="002E3B38">
              <w:rPr>
                <w:rFonts w:ascii="Browallia New" w:hAnsi="Browallia New" w:cs="Browallia New"/>
                <w:sz w:val="16"/>
                <w:szCs w:val="16"/>
                <w:cs/>
              </w:rPr>
              <w:t>รายได้</w:t>
            </w:r>
            <w:r w:rsidR="009C3EC7" w:rsidRPr="002E3B38">
              <w:rPr>
                <w:rFonts w:ascii="Browallia New" w:hAnsi="Browallia New" w:cs="Browallia New"/>
                <w:sz w:val="16"/>
                <w:szCs w:val="16"/>
                <w:cs/>
              </w:rPr>
              <w:t>จากการขายและให้บริการ</w:t>
            </w:r>
          </w:p>
        </w:tc>
        <w:tc>
          <w:tcPr>
            <w:tcW w:w="877" w:type="dxa"/>
            <w:shd w:val="clear" w:color="auto" w:fill="auto"/>
            <w:vAlign w:val="bottom"/>
          </w:tcPr>
          <w:p w14:paraId="3878BB63" w14:textId="77777777" w:rsidR="000D4E80" w:rsidRPr="002E3B38" w:rsidRDefault="000D4E80" w:rsidP="006E5A3C">
            <w:pPr>
              <w:tabs>
                <w:tab w:val="decimal" w:pos="648"/>
              </w:tabs>
              <w:ind w:left="-43" w:right="-72"/>
              <w:jc w:val="both"/>
              <w:rPr>
                <w:rFonts w:ascii="Browallia New" w:hAnsi="Browallia New" w:cs="Browallia New"/>
                <w:snapToGrid w:val="0"/>
                <w:sz w:val="16"/>
                <w:szCs w:val="16"/>
                <w:lang w:eastAsia="th-TH"/>
              </w:rPr>
            </w:pPr>
          </w:p>
        </w:tc>
        <w:tc>
          <w:tcPr>
            <w:tcW w:w="883" w:type="dxa"/>
            <w:shd w:val="clear" w:color="auto" w:fill="auto"/>
            <w:vAlign w:val="bottom"/>
          </w:tcPr>
          <w:p w14:paraId="0AB9A447" w14:textId="77777777" w:rsidR="000D4E80" w:rsidRPr="002E3B3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0EDFED12" w14:textId="77777777" w:rsidR="000D4E80" w:rsidRPr="002E3B38" w:rsidRDefault="000D4E80" w:rsidP="006E5A3C">
            <w:pPr>
              <w:tabs>
                <w:tab w:val="decimal" w:pos="628"/>
              </w:tabs>
              <w:ind w:right="-72"/>
              <w:jc w:val="center"/>
              <w:rPr>
                <w:rFonts w:ascii="Browallia New" w:hAnsi="Browallia New" w:cs="Browallia New"/>
                <w:snapToGrid w:val="0"/>
                <w:sz w:val="16"/>
                <w:szCs w:val="16"/>
                <w:lang w:eastAsia="th-TH"/>
              </w:rPr>
            </w:pPr>
          </w:p>
        </w:tc>
        <w:tc>
          <w:tcPr>
            <w:tcW w:w="965" w:type="dxa"/>
            <w:shd w:val="clear" w:color="auto" w:fill="auto"/>
            <w:vAlign w:val="bottom"/>
          </w:tcPr>
          <w:p w14:paraId="3F9684A3" w14:textId="77777777" w:rsidR="000D4E80" w:rsidRPr="002E3B38" w:rsidRDefault="000D4E80" w:rsidP="006E5A3C">
            <w:pPr>
              <w:tabs>
                <w:tab w:val="decimal" w:pos="778"/>
              </w:tabs>
              <w:ind w:left="-43" w:right="-72"/>
              <w:jc w:val="center"/>
              <w:rPr>
                <w:rFonts w:ascii="Browallia New" w:hAnsi="Browallia New" w:cs="Browallia New"/>
                <w:snapToGrid w:val="0"/>
                <w:sz w:val="16"/>
                <w:szCs w:val="16"/>
                <w:lang w:eastAsia="th-TH"/>
              </w:rPr>
            </w:pPr>
          </w:p>
        </w:tc>
        <w:tc>
          <w:tcPr>
            <w:tcW w:w="884" w:type="dxa"/>
            <w:shd w:val="clear" w:color="auto" w:fill="auto"/>
            <w:vAlign w:val="bottom"/>
          </w:tcPr>
          <w:p w14:paraId="0C6B246E" w14:textId="77777777" w:rsidR="000D4E80" w:rsidRPr="002E3B38" w:rsidRDefault="000D4E80" w:rsidP="006E5A3C">
            <w:pPr>
              <w:tabs>
                <w:tab w:val="decimal" w:pos="806"/>
              </w:tabs>
              <w:ind w:left="-43" w:right="-72"/>
              <w:jc w:val="both"/>
              <w:rPr>
                <w:rFonts w:ascii="Browallia New" w:hAnsi="Browallia New" w:cs="Browallia New"/>
                <w:snapToGrid w:val="0"/>
                <w:sz w:val="16"/>
                <w:szCs w:val="16"/>
                <w:lang w:eastAsia="th-TH"/>
              </w:rPr>
            </w:pPr>
          </w:p>
        </w:tc>
        <w:tc>
          <w:tcPr>
            <w:tcW w:w="884" w:type="dxa"/>
            <w:shd w:val="clear" w:color="auto" w:fill="auto"/>
            <w:vAlign w:val="bottom"/>
          </w:tcPr>
          <w:p w14:paraId="056140D1" w14:textId="77777777" w:rsidR="000D4E80" w:rsidRPr="002E3B38" w:rsidRDefault="000D4E80" w:rsidP="006E5A3C">
            <w:pPr>
              <w:tabs>
                <w:tab w:val="decimal" w:pos="628"/>
              </w:tabs>
              <w:ind w:left="-43" w:right="-72"/>
              <w:jc w:val="center"/>
              <w:rPr>
                <w:rFonts w:ascii="Browallia New" w:hAnsi="Browallia New" w:cs="Browallia New"/>
                <w:snapToGrid w:val="0"/>
                <w:sz w:val="16"/>
                <w:szCs w:val="16"/>
                <w:lang w:eastAsia="th-TH"/>
              </w:rPr>
            </w:pPr>
          </w:p>
        </w:tc>
        <w:tc>
          <w:tcPr>
            <w:tcW w:w="884" w:type="dxa"/>
            <w:shd w:val="clear" w:color="auto" w:fill="auto"/>
            <w:vAlign w:val="bottom"/>
          </w:tcPr>
          <w:p w14:paraId="7F0055E2" w14:textId="77777777" w:rsidR="000D4E80" w:rsidRPr="002E3B38" w:rsidRDefault="000D4E80" w:rsidP="006E5A3C">
            <w:pPr>
              <w:tabs>
                <w:tab w:val="clear" w:pos="680"/>
                <w:tab w:val="decimal" w:pos="662"/>
              </w:tabs>
              <w:ind w:right="-72"/>
              <w:jc w:val="both"/>
              <w:rPr>
                <w:rFonts w:ascii="Browallia New" w:hAnsi="Browallia New" w:cs="Browallia New"/>
                <w:snapToGrid w:val="0"/>
                <w:sz w:val="16"/>
                <w:szCs w:val="16"/>
                <w:lang w:eastAsia="th-TH"/>
              </w:rPr>
            </w:pPr>
          </w:p>
        </w:tc>
        <w:tc>
          <w:tcPr>
            <w:tcW w:w="884" w:type="dxa"/>
            <w:shd w:val="clear" w:color="auto" w:fill="auto"/>
            <w:vAlign w:val="bottom"/>
          </w:tcPr>
          <w:p w14:paraId="4AEBB5A3" w14:textId="77777777" w:rsidR="000D4E80" w:rsidRPr="002E3B38" w:rsidRDefault="000D4E80" w:rsidP="006E5A3C">
            <w:pPr>
              <w:ind w:left="-43" w:right="-72"/>
              <w:jc w:val="both"/>
              <w:rPr>
                <w:rFonts w:ascii="Browallia New" w:hAnsi="Browallia New" w:cs="Browallia New"/>
                <w:snapToGrid w:val="0"/>
                <w:sz w:val="16"/>
                <w:szCs w:val="16"/>
                <w:lang w:eastAsia="th-TH"/>
              </w:rPr>
            </w:pPr>
          </w:p>
        </w:tc>
        <w:tc>
          <w:tcPr>
            <w:tcW w:w="888" w:type="dxa"/>
            <w:shd w:val="clear" w:color="auto" w:fill="auto"/>
          </w:tcPr>
          <w:p w14:paraId="4FA415D7" w14:textId="77777777" w:rsidR="000D4E80" w:rsidRPr="002E3B38" w:rsidRDefault="000D4E80" w:rsidP="006E5A3C">
            <w:pPr>
              <w:tabs>
                <w:tab w:val="decimal" w:pos="749"/>
              </w:tabs>
              <w:ind w:right="-72"/>
              <w:jc w:val="both"/>
              <w:rPr>
                <w:rFonts w:ascii="Browallia New" w:hAnsi="Browallia New" w:cs="Browallia New"/>
                <w:snapToGrid w:val="0"/>
                <w:sz w:val="16"/>
                <w:szCs w:val="16"/>
                <w:lang w:eastAsia="th-TH"/>
              </w:rPr>
            </w:pPr>
          </w:p>
        </w:tc>
      </w:tr>
      <w:tr w:rsidR="003C0719" w:rsidRPr="002E3B38" w14:paraId="7C304312" w14:textId="77777777" w:rsidTr="00A70598">
        <w:trPr>
          <w:trHeight w:val="63"/>
        </w:trPr>
        <w:tc>
          <w:tcPr>
            <w:tcW w:w="1523" w:type="dxa"/>
            <w:shd w:val="clear" w:color="auto" w:fill="auto"/>
            <w:vAlign w:val="bottom"/>
          </w:tcPr>
          <w:p w14:paraId="029F51C1" w14:textId="77777777" w:rsidR="003C0719" w:rsidRPr="002E3B38" w:rsidRDefault="003C0719" w:rsidP="003C0719">
            <w:pPr>
              <w:ind w:left="-107"/>
              <w:rPr>
                <w:rFonts w:ascii="Browallia New" w:hAnsi="Browallia New" w:cs="Browallia New"/>
                <w:sz w:val="16"/>
                <w:szCs w:val="16"/>
              </w:rPr>
            </w:pPr>
            <w:r w:rsidRPr="002E3B38">
              <w:rPr>
                <w:rFonts w:ascii="Browallia New" w:hAnsi="Browallia New" w:cs="Browallia New"/>
                <w:sz w:val="16"/>
                <w:szCs w:val="16"/>
                <w:cs/>
              </w:rPr>
              <w:t xml:space="preserve">   รายได้ภายนอก</w:t>
            </w:r>
          </w:p>
        </w:tc>
        <w:tc>
          <w:tcPr>
            <w:tcW w:w="877" w:type="dxa"/>
            <w:shd w:val="clear" w:color="auto" w:fill="auto"/>
          </w:tcPr>
          <w:p w14:paraId="350FF92F" w14:textId="14FEFDBD"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1,314,94</w:t>
            </w:r>
            <w:r w:rsidR="00846981" w:rsidRPr="002E3B38">
              <w:rPr>
                <w:rFonts w:ascii="Browallia New" w:hAnsi="Browallia New" w:cs="Browallia New"/>
                <w:sz w:val="16"/>
                <w:szCs w:val="16"/>
              </w:rPr>
              <w:t>8</w:t>
            </w:r>
          </w:p>
        </w:tc>
        <w:tc>
          <w:tcPr>
            <w:tcW w:w="883" w:type="dxa"/>
            <w:shd w:val="clear" w:color="auto" w:fill="auto"/>
          </w:tcPr>
          <w:p w14:paraId="40D75006" w14:textId="6B8A76E4"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1,035,076</w:t>
            </w:r>
          </w:p>
        </w:tc>
        <w:tc>
          <w:tcPr>
            <w:tcW w:w="883" w:type="dxa"/>
            <w:shd w:val="clear" w:color="auto" w:fill="auto"/>
          </w:tcPr>
          <w:p w14:paraId="1F25DFC2" w14:textId="3A0004AF"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57,587</w:t>
            </w:r>
          </w:p>
        </w:tc>
        <w:tc>
          <w:tcPr>
            <w:tcW w:w="965" w:type="dxa"/>
            <w:shd w:val="clear" w:color="auto" w:fill="auto"/>
          </w:tcPr>
          <w:p w14:paraId="0B05C655" w14:textId="2DC09128"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271,115</w:t>
            </w:r>
          </w:p>
        </w:tc>
        <w:tc>
          <w:tcPr>
            <w:tcW w:w="884" w:type="dxa"/>
            <w:shd w:val="clear" w:color="auto" w:fill="auto"/>
          </w:tcPr>
          <w:p w14:paraId="77966ED6" w14:textId="4F8D6E5E"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168</w:t>
            </w:r>
          </w:p>
        </w:tc>
        <w:tc>
          <w:tcPr>
            <w:tcW w:w="884" w:type="dxa"/>
            <w:shd w:val="clear" w:color="auto" w:fill="auto"/>
          </w:tcPr>
          <w:p w14:paraId="6126FE47" w14:textId="36A1F9E7" w:rsidR="003C0719" w:rsidRPr="002E3B38" w:rsidRDefault="001A1B9C" w:rsidP="001A1B9C">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4" w:type="dxa"/>
            <w:shd w:val="clear" w:color="auto" w:fill="auto"/>
          </w:tcPr>
          <w:p w14:paraId="2FF5D16C" w14:textId="65D96B07"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2,678,894</w:t>
            </w:r>
          </w:p>
        </w:tc>
        <w:tc>
          <w:tcPr>
            <w:tcW w:w="884" w:type="dxa"/>
            <w:shd w:val="clear" w:color="auto" w:fill="auto"/>
          </w:tcPr>
          <w:p w14:paraId="046FD7BB" w14:textId="4758C88E" w:rsidR="003C0719" w:rsidRPr="002E3B38" w:rsidRDefault="001A1B9C" w:rsidP="001A1B9C">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8" w:type="dxa"/>
            <w:shd w:val="clear" w:color="auto" w:fill="auto"/>
          </w:tcPr>
          <w:p w14:paraId="51B3DCF3" w14:textId="540AE3B7"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2,678,894</w:t>
            </w:r>
          </w:p>
        </w:tc>
      </w:tr>
      <w:tr w:rsidR="003C0719" w:rsidRPr="002E3B38" w14:paraId="56B28B81" w14:textId="77777777" w:rsidTr="00A70598">
        <w:trPr>
          <w:trHeight w:val="63"/>
        </w:trPr>
        <w:tc>
          <w:tcPr>
            <w:tcW w:w="1523" w:type="dxa"/>
            <w:shd w:val="clear" w:color="auto" w:fill="auto"/>
            <w:vAlign w:val="bottom"/>
          </w:tcPr>
          <w:p w14:paraId="6289FFD9" w14:textId="77777777" w:rsidR="003C0719" w:rsidRPr="002E3B38" w:rsidRDefault="003C0719" w:rsidP="003C0719">
            <w:pPr>
              <w:ind w:left="-107"/>
              <w:rPr>
                <w:rFonts w:ascii="Browallia New" w:hAnsi="Browallia New" w:cs="Browallia New"/>
                <w:sz w:val="16"/>
                <w:szCs w:val="16"/>
              </w:rPr>
            </w:pPr>
            <w:r w:rsidRPr="002E3B38">
              <w:rPr>
                <w:rFonts w:ascii="Browallia New" w:hAnsi="Browallia New" w:cs="Browallia New"/>
                <w:sz w:val="16"/>
                <w:szCs w:val="16"/>
                <w:cs/>
              </w:rPr>
              <w:t xml:space="preserve">   รายได้ภายใน</w:t>
            </w:r>
          </w:p>
        </w:tc>
        <w:tc>
          <w:tcPr>
            <w:tcW w:w="877" w:type="dxa"/>
            <w:shd w:val="clear" w:color="auto" w:fill="auto"/>
          </w:tcPr>
          <w:p w14:paraId="632920D7" w14:textId="62BDE492"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84,88</w:t>
            </w:r>
            <w:r w:rsidR="00AC02AD" w:rsidRPr="002E3B38">
              <w:rPr>
                <w:rFonts w:ascii="Browallia New" w:hAnsi="Browallia New" w:cs="Browallia New"/>
                <w:sz w:val="16"/>
                <w:szCs w:val="16"/>
              </w:rPr>
              <w:t>3</w:t>
            </w:r>
          </w:p>
        </w:tc>
        <w:tc>
          <w:tcPr>
            <w:tcW w:w="883" w:type="dxa"/>
            <w:shd w:val="clear" w:color="auto" w:fill="auto"/>
          </w:tcPr>
          <w:p w14:paraId="3BDDBF5B" w14:textId="58136F82"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117,911</w:t>
            </w:r>
          </w:p>
        </w:tc>
        <w:tc>
          <w:tcPr>
            <w:tcW w:w="883" w:type="dxa"/>
            <w:shd w:val="clear" w:color="auto" w:fill="auto"/>
          </w:tcPr>
          <w:p w14:paraId="4502EB70" w14:textId="7CA9BE8A"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16,276</w:t>
            </w:r>
          </w:p>
        </w:tc>
        <w:tc>
          <w:tcPr>
            <w:tcW w:w="965" w:type="dxa"/>
            <w:shd w:val="clear" w:color="auto" w:fill="auto"/>
          </w:tcPr>
          <w:p w14:paraId="1C0EF850" w14:textId="16FFBF0D"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62,742</w:t>
            </w:r>
          </w:p>
        </w:tc>
        <w:tc>
          <w:tcPr>
            <w:tcW w:w="884" w:type="dxa"/>
            <w:shd w:val="clear" w:color="auto" w:fill="auto"/>
          </w:tcPr>
          <w:p w14:paraId="0558D9A0" w14:textId="3850B7E0"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4" w:type="dxa"/>
            <w:shd w:val="clear" w:color="auto" w:fill="auto"/>
          </w:tcPr>
          <w:p w14:paraId="3CA18A52" w14:textId="00418882"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569,873</w:t>
            </w:r>
          </w:p>
        </w:tc>
        <w:tc>
          <w:tcPr>
            <w:tcW w:w="884" w:type="dxa"/>
            <w:shd w:val="clear" w:color="auto" w:fill="auto"/>
          </w:tcPr>
          <w:p w14:paraId="1C44324D" w14:textId="6D1E9234"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851,685</w:t>
            </w:r>
          </w:p>
        </w:tc>
        <w:tc>
          <w:tcPr>
            <w:tcW w:w="884" w:type="dxa"/>
            <w:shd w:val="clear" w:color="auto" w:fill="auto"/>
          </w:tcPr>
          <w:p w14:paraId="7F4A6486" w14:textId="48DBD0D3"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(851,685)</w:t>
            </w:r>
          </w:p>
        </w:tc>
        <w:tc>
          <w:tcPr>
            <w:tcW w:w="888" w:type="dxa"/>
            <w:shd w:val="clear" w:color="auto" w:fill="auto"/>
          </w:tcPr>
          <w:p w14:paraId="63FF5D7E" w14:textId="7209D4AB"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r>
      <w:tr w:rsidR="003C0719" w:rsidRPr="002E3B38" w14:paraId="2FE957FF" w14:textId="77777777" w:rsidTr="00A70598">
        <w:trPr>
          <w:trHeight w:val="53"/>
        </w:trPr>
        <w:tc>
          <w:tcPr>
            <w:tcW w:w="1523" w:type="dxa"/>
            <w:shd w:val="clear" w:color="auto" w:fill="auto"/>
            <w:vAlign w:val="bottom"/>
          </w:tcPr>
          <w:p w14:paraId="1A9EC0D0" w14:textId="6CF17100" w:rsidR="003C0719" w:rsidRPr="002E3B38" w:rsidRDefault="003C0719" w:rsidP="003C0719">
            <w:pPr>
              <w:ind w:left="17" w:hanging="124"/>
              <w:rPr>
                <w:rFonts w:ascii="Browallia New" w:hAnsi="Browallia New" w:cs="Browallia New"/>
                <w:sz w:val="16"/>
                <w:szCs w:val="16"/>
                <w:cs/>
              </w:rPr>
            </w:pPr>
            <w:r w:rsidRPr="002E3B38">
              <w:rPr>
                <w:rFonts w:ascii="Browallia New" w:hAnsi="Browallia New" w:cs="Browallia New"/>
                <w:sz w:val="16"/>
                <w:szCs w:val="16"/>
                <w:cs/>
              </w:rPr>
              <w:t>รวมรายได้จากการขายและให้บริการ</w:t>
            </w:r>
          </w:p>
        </w:tc>
        <w:tc>
          <w:tcPr>
            <w:tcW w:w="877" w:type="dxa"/>
            <w:shd w:val="clear" w:color="auto" w:fill="auto"/>
            <w:vAlign w:val="bottom"/>
          </w:tcPr>
          <w:p w14:paraId="5757A315" w14:textId="4023E81F"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1,399,831</w:t>
            </w:r>
          </w:p>
        </w:tc>
        <w:tc>
          <w:tcPr>
            <w:tcW w:w="883" w:type="dxa"/>
            <w:shd w:val="clear" w:color="auto" w:fill="auto"/>
            <w:vAlign w:val="bottom"/>
          </w:tcPr>
          <w:p w14:paraId="58184D52" w14:textId="07D4CB95"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1,152,98</w:t>
            </w:r>
            <w:r w:rsidR="00B84D35" w:rsidRPr="002E3B38">
              <w:rPr>
                <w:rFonts w:ascii="Browallia New" w:hAnsi="Browallia New" w:cs="Browallia New"/>
                <w:sz w:val="16"/>
                <w:szCs w:val="16"/>
              </w:rPr>
              <w:t>7</w:t>
            </w:r>
          </w:p>
        </w:tc>
        <w:tc>
          <w:tcPr>
            <w:tcW w:w="883" w:type="dxa"/>
            <w:shd w:val="clear" w:color="auto" w:fill="auto"/>
            <w:vAlign w:val="bottom"/>
          </w:tcPr>
          <w:p w14:paraId="375B23D2" w14:textId="7CF62230"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73,863</w:t>
            </w:r>
          </w:p>
        </w:tc>
        <w:tc>
          <w:tcPr>
            <w:tcW w:w="965" w:type="dxa"/>
            <w:shd w:val="clear" w:color="auto" w:fill="auto"/>
            <w:vAlign w:val="bottom"/>
          </w:tcPr>
          <w:p w14:paraId="3E7A11BF" w14:textId="098A7D68"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333,857</w:t>
            </w:r>
          </w:p>
        </w:tc>
        <w:tc>
          <w:tcPr>
            <w:tcW w:w="884" w:type="dxa"/>
            <w:shd w:val="clear" w:color="auto" w:fill="auto"/>
            <w:vAlign w:val="bottom"/>
          </w:tcPr>
          <w:p w14:paraId="6C0799C9" w14:textId="20F9BCE6" w:rsidR="003C0719" w:rsidRPr="002E3B38" w:rsidRDefault="00DC0C5C" w:rsidP="00936D86">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168</w:t>
            </w:r>
          </w:p>
        </w:tc>
        <w:tc>
          <w:tcPr>
            <w:tcW w:w="884" w:type="dxa"/>
            <w:shd w:val="clear" w:color="auto" w:fill="auto"/>
            <w:vAlign w:val="bottom"/>
          </w:tcPr>
          <w:p w14:paraId="7AA3A635" w14:textId="27D08D49"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569,873</w:t>
            </w:r>
          </w:p>
        </w:tc>
        <w:tc>
          <w:tcPr>
            <w:tcW w:w="884" w:type="dxa"/>
            <w:shd w:val="clear" w:color="auto" w:fill="auto"/>
            <w:vAlign w:val="bottom"/>
          </w:tcPr>
          <w:p w14:paraId="732C388F" w14:textId="06C8F92C"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3,530,579</w:t>
            </w:r>
          </w:p>
        </w:tc>
        <w:tc>
          <w:tcPr>
            <w:tcW w:w="884" w:type="dxa"/>
            <w:shd w:val="clear" w:color="auto" w:fill="auto"/>
            <w:vAlign w:val="bottom"/>
          </w:tcPr>
          <w:p w14:paraId="0282C927" w14:textId="670BC3AE"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(851,685)</w:t>
            </w:r>
          </w:p>
        </w:tc>
        <w:tc>
          <w:tcPr>
            <w:tcW w:w="888" w:type="dxa"/>
            <w:shd w:val="clear" w:color="auto" w:fill="auto"/>
            <w:vAlign w:val="bottom"/>
          </w:tcPr>
          <w:p w14:paraId="6E6B92BD" w14:textId="495EDAFA" w:rsidR="003C0719" w:rsidRPr="002E3B38" w:rsidRDefault="00DC0C5C"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2,678,894</w:t>
            </w:r>
          </w:p>
        </w:tc>
      </w:tr>
      <w:tr w:rsidR="003C0719" w:rsidRPr="002E3B38" w14:paraId="5D7B068F" w14:textId="77777777" w:rsidTr="00A70598">
        <w:trPr>
          <w:trHeight w:val="63"/>
        </w:trPr>
        <w:tc>
          <w:tcPr>
            <w:tcW w:w="1523" w:type="dxa"/>
            <w:shd w:val="clear" w:color="auto" w:fill="auto"/>
            <w:vAlign w:val="bottom"/>
          </w:tcPr>
          <w:p w14:paraId="25E19B71" w14:textId="36B5F702" w:rsidR="003C0719" w:rsidRPr="002E3B38" w:rsidRDefault="003C0719" w:rsidP="003C0719">
            <w:pPr>
              <w:ind w:left="-107"/>
              <w:rPr>
                <w:rFonts w:ascii="Browallia New" w:hAnsi="Browallia New" w:cs="Browallia New"/>
                <w:sz w:val="16"/>
                <w:szCs w:val="16"/>
              </w:rPr>
            </w:pPr>
            <w:r w:rsidRPr="002E3B38">
              <w:rPr>
                <w:rFonts w:ascii="Browallia New" w:hAnsi="Browallia New" w:cs="Browallia New"/>
                <w:sz w:val="16"/>
                <w:szCs w:val="16"/>
                <w:cs/>
              </w:rPr>
              <w:t>ต้นทุนขายและให้บริการ</w:t>
            </w:r>
          </w:p>
        </w:tc>
        <w:tc>
          <w:tcPr>
            <w:tcW w:w="877" w:type="dxa"/>
            <w:shd w:val="clear" w:color="auto" w:fill="auto"/>
          </w:tcPr>
          <w:p w14:paraId="5B1514AB" w14:textId="7A57D6EC"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520,335</w:t>
            </w:r>
            <w:r w:rsidRPr="002E3B38">
              <w:rPr>
                <w:rFonts w:ascii="Browallia New" w:hAnsi="Browallia New" w:cs="Browallia New"/>
                <w:sz w:val="16"/>
                <w:szCs w:val="16"/>
              </w:rPr>
              <w:t>)</w:t>
            </w:r>
          </w:p>
        </w:tc>
        <w:tc>
          <w:tcPr>
            <w:tcW w:w="883" w:type="dxa"/>
            <w:shd w:val="clear" w:color="auto" w:fill="auto"/>
          </w:tcPr>
          <w:p w14:paraId="52C6BD0F" w14:textId="39D38B63"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1,015,963</w:t>
            </w:r>
            <w:r w:rsidRPr="002E3B38">
              <w:rPr>
                <w:rFonts w:ascii="Browallia New" w:hAnsi="Browallia New" w:cs="Browallia New"/>
                <w:sz w:val="16"/>
                <w:szCs w:val="16"/>
              </w:rPr>
              <w:t>)</w:t>
            </w:r>
          </w:p>
        </w:tc>
        <w:tc>
          <w:tcPr>
            <w:tcW w:w="883" w:type="dxa"/>
            <w:shd w:val="clear" w:color="auto" w:fill="auto"/>
          </w:tcPr>
          <w:p w14:paraId="2D4FD998" w14:textId="5B1EF8AB"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62,340</w:t>
            </w:r>
            <w:r w:rsidRPr="002E3B38">
              <w:rPr>
                <w:rFonts w:ascii="Browallia New" w:hAnsi="Browallia New" w:cs="Browallia New"/>
                <w:sz w:val="16"/>
                <w:szCs w:val="16"/>
              </w:rPr>
              <w:t>)</w:t>
            </w:r>
          </w:p>
        </w:tc>
        <w:tc>
          <w:tcPr>
            <w:tcW w:w="965" w:type="dxa"/>
            <w:shd w:val="clear" w:color="auto" w:fill="auto"/>
          </w:tcPr>
          <w:p w14:paraId="6B5B5A55" w14:textId="21619B52"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273,044</w:t>
            </w:r>
            <w:r w:rsidRPr="002E3B38">
              <w:rPr>
                <w:rFonts w:ascii="Browallia New" w:hAnsi="Browallia New" w:cs="Browallia New"/>
                <w:sz w:val="16"/>
                <w:szCs w:val="16"/>
              </w:rPr>
              <w:t>)</w:t>
            </w:r>
          </w:p>
        </w:tc>
        <w:tc>
          <w:tcPr>
            <w:tcW w:w="884" w:type="dxa"/>
            <w:shd w:val="clear" w:color="auto" w:fill="auto"/>
          </w:tcPr>
          <w:p w14:paraId="2AA55EF9" w14:textId="177388B5"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w:t>
            </w:r>
            <w:r w:rsidR="00DC0C5C" w:rsidRPr="002E3B38">
              <w:rPr>
                <w:rFonts w:ascii="Browallia New" w:hAnsi="Browallia New" w:cs="Browallia New"/>
                <w:sz w:val="16"/>
                <w:szCs w:val="16"/>
              </w:rPr>
              <w:t>182</w:t>
            </w:r>
            <w:r w:rsidRPr="002E3B38">
              <w:rPr>
                <w:rFonts w:ascii="Browallia New" w:hAnsi="Browallia New" w:cs="Browallia New"/>
                <w:sz w:val="16"/>
                <w:szCs w:val="16"/>
              </w:rPr>
              <w:t>)</w:t>
            </w:r>
          </w:p>
        </w:tc>
        <w:tc>
          <w:tcPr>
            <w:tcW w:w="884" w:type="dxa"/>
            <w:shd w:val="clear" w:color="auto" w:fill="auto"/>
          </w:tcPr>
          <w:p w14:paraId="2539461C" w14:textId="1155DD14"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169,382</w:t>
            </w:r>
            <w:r w:rsidRPr="002E3B38">
              <w:rPr>
                <w:rFonts w:ascii="Browallia New" w:hAnsi="Browallia New" w:cs="Browallia New"/>
                <w:sz w:val="16"/>
                <w:szCs w:val="16"/>
              </w:rPr>
              <w:t>)</w:t>
            </w:r>
          </w:p>
        </w:tc>
        <w:tc>
          <w:tcPr>
            <w:tcW w:w="884" w:type="dxa"/>
            <w:shd w:val="clear" w:color="auto" w:fill="auto"/>
          </w:tcPr>
          <w:p w14:paraId="214356DF" w14:textId="2AF2F622" w:rsidR="003C0719" w:rsidRPr="002E3B38" w:rsidRDefault="00874C31"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2,041,246</w:t>
            </w:r>
            <w:r w:rsidRPr="002E3B38">
              <w:rPr>
                <w:rFonts w:ascii="Browallia New" w:hAnsi="Browallia New" w:cs="Browallia New"/>
                <w:sz w:val="16"/>
                <w:szCs w:val="16"/>
              </w:rPr>
              <w:t>)</w:t>
            </w:r>
          </w:p>
        </w:tc>
        <w:tc>
          <w:tcPr>
            <w:tcW w:w="884" w:type="dxa"/>
            <w:shd w:val="clear" w:color="auto" w:fill="auto"/>
          </w:tcPr>
          <w:p w14:paraId="2F68736B" w14:textId="7664B60C" w:rsidR="003C0719" w:rsidRPr="002E3B38" w:rsidRDefault="00DC0C5C"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333,812</w:t>
            </w:r>
          </w:p>
        </w:tc>
        <w:tc>
          <w:tcPr>
            <w:tcW w:w="888" w:type="dxa"/>
            <w:shd w:val="clear" w:color="auto" w:fill="auto"/>
          </w:tcPr>
          <w:p w14:paraId="55209182" w14:textId="6F658D1B" w:rsidR="003C0719" w:rsidRPr="002E3B38" w:rsidRDefault="00634C26"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DC0C5C" w:rsidRPr="002E3B38">
              <w:rPr>
                <w:rFonts w:ascii="Browallia New" w:hAnsi="Browallia New" w:cs="Browallia New"/>
                <w:sz w:val="16"/>
                <w:szCs w:val="16"/>
              </w:rPr>
              <w:t>1,707,434</w:t>
            </w:r>
            <w:r w:rsidRPr="002E3B38">
              <w:rPr>
                <w:rFonts w:ascii="Browallia New" w:hAnsi="Browallia New" w:cs="Browallia New"/>
                <w:sz w:val="16"/>
                <w:szCs w:val="16"/>
              </w:rPr>
              <w:t>)</w:t>
            </w:r>
          </w:p>
        </w:tc>
      </w:tr>
      <w:tr w:rsidR="003C0719" w:rsidRPr="002E3B38" w14:paraId="73AC1915" w14:textId="77777777" w:rsidTr="00A70598">
        <w:trPr>
          <w:trHeight w:val="53"/>
        </w:trPr>
        <w:tc>
          <w:tcPr>
            <w:tcW w:w="1523" w:type="dxa"/>
            <w:shd w:val="clear" w:color="auto" w:fill="auto"/>
            <w:vAlign w:val="bottom"/>
          </w:tcPr>
          <w:p w14:paraId="53B79016" w14:textId="053B2FE5" w:rsidR="003C0719" w:rsidRPr="002E3B38" w:rsidRDefault="003C0719" w:rsidP="003C0719">
            <w:pPr>
              <w:ind w:left="-107"/>
              <w:rPr>
                <w:rFonts w:ascii="Browallia New" w:hAnsi="Browallia New" w:cs="Browallia New"/>
                <w:sz w:val="16"/>
                <w:szCs w:val="16"/>
              </w:rPr>
            </w:pPr>
            <w:r w:rsidRPr="002E3B38">
              <w:rPr>
                <w:rFonts w:ascii="Browallia New" w:hAnsi="Browallia New" w:cs="Browallia New"/>
                <w:sz w:val="16"/>
                <w:szCs w:val="16"/>
                <w:cs/>
              </w:rPr>
              <w:t>กำไร</w:t>
            </w:r>
            <w:r w:rsidRPr="002E3B38">
              <w:rPr>
                <w:rFonts w:ascii="Browallia New" w:hAnsi="Browallia New" w:cs="Browallia New"/>
                <w:sz w:val="16"/>
                <w:szCs w:val="16"/>
              </w:rPr>
              <w:t xml:space="preserve"> (</w:t>
            </w:r>
            <w:r w:rsidRPr="002E3B38">
              <w:rPr>
                <w:rFonts w:ascii="Browallia New" w:hAnsi="Browallia New" w:cs="Browallia New"/>
                <w:sz w:val="16"/>
                <w:szCs w:val="16"/>
                <w:cs/>
              </w:rPr>
              <w:t>ขาดทุน</w:t>
            </w:r>
            <w:r w:rsidRPr="002E3B38">
              <w:rPr>
                <w:rFonts w:ascii="Browallia New" w:hAnsi="Browallia New" w:cs="Browallia New"/>
                <w:sz w:val="16"/>
                <w:szCs w:val="16"/>
              </w:rPr>
              <w:t xml:space="preserve">) </w:t>
            </w:r>
            <w:r w:rsidRPr="002E3B38">
              <w:rPr>
                <w:rFonts w:ascii="Browallia New" w:hAnsi="Browallia New" w:cs="Browallia New"/>
                <w:sz w:val="16"/>
                <w:szCs w:val="16"/>
                <w:cs/>
              </w:rPr>
              <w:t>ขั้นต้น</w:t>
            </w:r>
          </w:p>
        </w:tc>
        <w:tc>
          <w:tcPr>
            <w:tcW w:w="877" w:type="dxa"/>
            <w:shd w:val="clear" w:color="auto" w:fill="auto"/>
          </w:tcPr>
          <w:p w14:paraId="441F8AA9" w14:textId="3F18B1F4"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879,496</w:t>
            </w:r>
          </w:p>
        </w:tc>
        <w:tc>
          <w:tcPr>
            <w:tcW w:w="883" w:type="dxa"/>
            <w:shd w:val="clear" w:color="auto" w:fill="auto"/>
          </w:tcPr>
          <w:p w14:paraId="09175A1A" w14:textId="0540B482"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137,02</w:t>
            </w:r>
            <w:r w:rsidR="00155435" w:rsidRPr="002E3B38">
              <w:rPr>
                <w:rFonts w:ascii="Browallia New" w:hAnsi="Browallia New" w:cs="Browallia New"/>
                <w:sz w:val="16"/>
                <w:szCs w:val="16"/>
              </w:rPr>
              <w:t>4</w:t>
            </w:r>
          </w:p>
        </w:tc>
        <w:tc>
          <w:tcPr>
            <w:tcW w:w="883" w:type="dxa"/>
            <w:shd w:val="clear" w:color="auto" w:fill="auto"/>
          </w:tcPr>
          <w:p w14:paraId="5FE84FB7" w14:textId="27AAA6AA"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11,522</w:t>
            </w:r>
          </w:p>
        </w:tc>
        <w:tc>
          <w:tcPr>
            <w:tcW w:w="965" w:type="dxa"/>
            <w:shd w:val="clear" w:color="auto" w:fill="auto"/>
          </w:tcPr>
          <w:p w14:paraId="6E470920" w14:textId="58C899F4"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60,814</w:t>
            </w:r>
          </w:p>
        </w:tc>
        <w:tc>
          <w:tcPr>
            <w:tcW w:w="884" w:type="dxa"/>
            <w:shd w:val="clear" w:color="auto" w:fill="auto"/>
          </w:tcPr>
          <w:p w14:paraId="3636152D" w14:textId="22C70972"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(15)</w:t>
            </w:r>
          </w:p>
        </w:tc>
        <w:tc>
          <w:tcPr>
            <w:tcW w:w="884" w:type="dxa"/>
            <w:shd w:val="clear" w:color="auto" w:fill="auto"/>
          </w:tcPr>
          <w:p w14:paraId="53D71F43" w14:textId="48C23228"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cs/>
                <w:lang w:eastAsia="th-TH"/>
              </w:rPr>
            </w:pPr>
            <w:r w:rsidRPr="002E3B38">
              <w:rPr>
                <w:rFonts w:ascii="Browallia New" w:hAnsi="Browallia New" w:cs="Browallia New"/>
                <w:sz w:val="16"/>
                <w:szCs w:val="16"/>
              </w:rPr>
              <w:t>400,491</w:t>
            </w:r>
          </w:p>
        </w:tc>
        <w:tc>
          <w:tcPr>
            <w:tcW w:w="884" w:type="dxa"/>
            <w:shd w:val="clear" w:color="auto" w:fill="auto"/>
          </w:tcPr>
          <w:p w14:paraId="7ED724DA" w14:textId="6AD4324A"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1,489,33</w:t>
            </w:r>
            <w:r w:rsidR="00155435" w:rsidRPr="002E3B38">
              <w:rPr>
                <w:rFonts w:ascii="Browallia New" w:hAnsi="Browallia New" w:cs="Browallia New"/>
                <w:sz w:val="16"/>
                <w:szCs w:val="16"/>
              </w:rPr>
              <w:t>2</w:t>
            </w:r>
          </w:p>
        </w:tc>
        <w:tc>
          <w:tcPr>
            <w:tcW w:w="884" w:type="dxa"/>
            <w:shd w:val="clear" w:color="auto" w:fill="auto"/>
          </w:tcPr>
          <w:p w14:paraId="1EADC565" w14:textId="08AEFBF9"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(517,873)</w:t>
            </w:r>
          </w:p>
        </w:tc>
        <w:tc>
          <w:tcPr>
            <w:tcW w:w="888" w:type="dxa"/>
            <w:shd w:val="clear" w:color="auto" w:fill="auto"/>
          </w:tcPr>
          <w:p w14:paraId="0B7A7375" w14:textId="2C5C4EAF" w:rsidR="003C0719" w:rsidRPr="002E3B38" w:rsidRDefault="00DC0C5C"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971,4</w:t>
            </w:r>
            <w:r w:rsidR="00155435" w:rsidRPr="002E3B38">
              <w:rPr>
                <w:rFonts w:ascii="Browallia New" w:hAnsi="Browallia New" w:cs="Browallia New"/>
                <w:sz w:val="16"/>
                <w:szCs w:val="16"/>
              </w:rPr>
              <w:t>59</w:t>
            </w:r>
          </w:p>
        </w:tc>
      </w:tr>
      <w:tr w:rsidR="003C0719" w:rsidRPr="002E3B38" w14:paraId="49741F1F" w14:textId="77777777" w:rsidTr="00A70598">
        <w:trPr>
          <w:trHeight w:val="53"/>
        </w:trPr>
        <w:tc>
          <w:tcPr>
            <w:tcW w:w="1523" w:type="dxa"/>
            <w:shd w:val="clear" w:color="auto" w:fill="auto"/>
            <w:vAlign w:val="bottom"/>
          </w:tcPr>
          <w:p w14:paraId="2C4B22B5" w14:textId="77777777" w:rsidR="003C0719" w:rsidRPr="002E3B38" w:rsidRDefault="003C0719" w:rsidP="003C0719">
            <w:pPr>
              <w:ind w:left="-107"/>
              <w:rPr>
                <w:rFonts w:ascii="Browallia New" w:hAnsi="Browallia New" w:cs="Browallia New"/>
                <w:sz w:val="16"/>
                <w:szCs w:val="16"/>
                <w:cs/>
              </w:rPr>
            </w:pPr>
          </w:p>
        </w:tc>
        <w:tc>
          <w:tcPr>
            <w:tcW w:w="877" w:type="dxa"/>
            <w:shd w:val="clear" w:color="auto" w:fill="auto"/>
            <w:vAlign w:val="center"/>
          </w:tcPr>
          <w:p w14:paraId="597F38C4"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00B1AE32"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3B74525C"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shd w:val="clear" w:color="auto" w:fill="auto"/>
            <w:vAlign w:val="center"/>
          </w:tcPr>
          <w:p w14:paraId="788874FA" w14:textId="77777777" w:rsidR="003C0719" w:rsidRPr="002E3B38" w:rsidRDefault="003C0719" w:rsidP="003C0719">
            <w:pPr>
              <w:tabs>
                <w:tab w:val="clear" w:pos="680"/>
                <w:tab w:val="decimal" w:pos="354"/>
                <w:tab w:val="left" w:pos="534"/>
                <w:tab w:val="decimal" w:pos="778"/>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25FC9328" w14:textId="7777777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65A63494"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343C03CF"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7D6AE134" w14:textId="77777777" w:rsidR="003C0719" w:rsidRPr="002E3B3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shd w:val="clear" w:color="auto" w:fill="auto"/>
            <w:vAlign w:val="center"/>
          </w:tcPr>
          <w:p w14:paraId="084E9343" w14:textId="77777777" w:rsidR="003C0719" w:rsidRPr="002E3B3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2E3B38" w14:paraId="3242977B" w14:textId="0BC49AC3" w:rsidTr="00A70598">
        <w:trPr>
          <w:trHeight w:val="63"/>
        </w:trPr>
        <w:tc>
          <w:tcPr>
            <w:tcW w:w="2400" w:type="dxa"/>
            <w:gridSpan w:val="2"/>
            <w:shd w:val="clear" w:color="auto" w:fill="auto"/>
            <w:vAlign w:val="bottom"/>
          </w:tcPr>
          <w:p w14:paraId="01CF5EB1" w14:textId="62368D7D" w:rsidR="003C0719" w:rsidRPr="002E3B38" w:rsidRDefault="006B3184" w:rsidP="003C0719">
            <w:pPr>
              <w:tabs>
                <w:tab w:val="clear" w:pos="680"/>
                <w:tab w:val="decimal" w:pos="354"/>
                <w:tab w:val="left" w:pos="534"/>
              </w:tabs>
              <w:ind w:left="-33" w:right="-72" w:hanging="69"/>
              <w:rPr>
                <w:rFonts w:ascii="Browallia New" w:hAnsi="Browallia New" w:cs="Browallia New"/>
                <w:b/>
                <w:bCs/>
                <w:snapToGrid w:val="0"/>
                <w:sz w:val="16"/>
                <w:szCs w:val="16"/>
                <w:lang w:eastAsia="th-TH"/>
              </w:rPr>
            </w:pPr>
            <w:r w:rsidRPr="002E3B38">
              <w:rPr>
                <w:rFonts w:ascii="Browallia New" w:hAnsi="Browallia New" w:cs="Browallia New"/>
                <w:b/>
                <w:bCs/>
                <w:snapToGrid w:val="0"/>
                <w:sz w:val="16"/>
                <w:szCs w:val="16"/>
                <w:cs/>
                <w:lang w:eastAsia="th-TH"/>
              </w:rPr>
              <w:t>จังหวะเวลาการรับรู้รายได้</w:t>
            </w:r>
          </w:p>
        </w:tc>
        <w:tc>
          <w:tcPr>
            <w:tcW w:w="883" w:type="dxa"/>
            <w:shd w:val="clear" w:color="auto" w:fill="auto"/>
            <w:vAlign w:val="bottom"/>
          </w:tcPr>
          <w:p w14:paraId="0B705883"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70005382"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shd w:val="clear" w:color="auto" w:fill="auto"/>
            <w:vAlign w:val="center"/>
          </w:tcPr>
          <w:p w14:paraId="5790A2B8" w14:textId="7777777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62BF4B2D" w14:textId="7777777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5FB3F17C"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154410B8"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6F42212E" w14:textId="77777777" w:rsidR="003C0719" w:rsidRPr="002E3B3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shd w:val="clear" w:color="auto" w:fill="auto"/>
            <w:vAlign w:val="center"/>
          </w:tcPr>
          <w:p w14:paraId="56FFE6B5" w14:textId="77777777" w:rsidR="003C0719" w:rsidRPr="002E3B3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2E3B38" w14:paraId="6A41FF63" w14:textId="77777777" w:rsidTr="00A70598">
        <w:trPr>
          <w:trHeight w:val="63"/>
        </w:trPr>
        <w:tc>
          <w:tcPr>
            <w:tcW w:w="1523" w:type="dxa"/>
            <w:shd w:val="clear" w:color="auto" w:fill="auto"/>
            <w:vAlign w:val="bottom"/>
          </w:tcPr>
          <w:p w14:paraId="5809FA42" w14:textId="77777777" w:rsidR="003C0719" w:rsidRPr="002E3B38" w:rsidRDefault="003C0719" w:rsidP="003C0719">
            <w:pPr>
              <w:ind w:left="-107"/>
              <w:rPr>
                <w:rFonts w:ascii="Browallia New" w:hAnsi="Browallia New" w:cs="Browallia New"/>
                <w:sz w:val="16"/>
                <w:szCs w:val="16"/>
                <w:cs/>
              </w:rPr>
            </w:pPr>
            <w:r w:rsidRPr="002E3B38">
              <w:rPr>
                <w:rFonts w:ascii="Browallia New" w:hAnsi="Browallia New" w:cs="Browallia New"/>
                <w:sz w:val="16"/>
                <w:szCs w:val="16"/>
                <w:cs/>
              </w:rPr>
              <w:t>เมื่อปฏิบัติตามภาระ</w:t>
            </w:r>
          </w:p>
        </w:tc>
        <w:tc>
          <w:tcPr>
            <w:tcW w:w="877" w:type="dxa"/>
            <w:shd w:val="clear" w:color="auto" w:fill="auto"/>
            <w:vAlign w:val="center"/>
          </w:tcPr>
          <w:p w14:paraId="11D29391"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5673D021"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34047381"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shd w:val="clear" w:color="auto" w:fill="auto"/>
            <w:vAlign w:val="center"/>
          </w:tcPr>
          <w:p w14:paraId="29CFFCD2" w14:textId="7777777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2B22DFC7" w14:textId="7777777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73EFA6D0"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4BDF6B61" w14:textId="77777777"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55273EC8" w14:textId="77777777" w:rsidR="003C0719" w:rsidRPr="002E3B3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shd w:val="clear" w:color="auto" w:fill="auto"/>
            <w:vAlign w:val="center"/>
          </w:tcPr>
          <w:p w14:paraId="5DA050A0" w14:textId="77777777" w:rsidR="003C0719" w:rsidRPr="002E3B3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2E3B38" w14:paraId="096AF925" w14:textId="77777777" w:rsidTr="00A70598">
        <w:trPr>
          <w:trHeight w:val="63"/>
        </w:trPr>
        <w:tc>
          <w:tcPr>
            <w:tcW w:w="1523" w:type="dxa"/>
            <w:shd w:val="clear" w:color="auto" w:fill="auto"/>
            <w:vAlign w:val="bottom"/>
          </w:tcPr>
          <w:p w14:paraId="00EF5D13" w14:textId="77777777" w:rsidR="003C0719" w:rsidRPr="002E3B38" w:rsidRDefault="003C0719" w:rsidP="003C0719">
            <w:pPr>
              <w:ind w:left="-107"/>
              <w:rPr>
                <w:rFonts w:ascii="Browallia New" w:hAnsi="Browallia New" w:cs="Browallia New"/>
                <w:sz w:val="16"/>
                <w:szCs w:val="16"/>
                <w:cs/>
              </w:rPr>
            </w:pPr>
            <w:r w:rsidRPr="002E3B38">
              <w:rPr>
                <w:rFonts w:ascii="Browallia New" w:hAnsi="Browallia New" w:cs="Browallia New"/>
                <w:sz w:val="16"/>
                <w:szCs w:val="16"/>
                <w:cs/>
              </w:rPr>
              <w:t xml:space="preserve">   ที่ต้องปฏิบัติเสร็จสิ้น</w:t>
            </w:r>
          </w:p>
        </w:tc>
        <w:tc>
          <w:tcPr>
            <w:tcW w:w="877" w:type="dxa"/>
            <w:shd w:val="clear" w:color="auto" w:fill="auto"/>
            <w:vAlign w:val="center"/>
          </w:tcPr>
          <w:p w14:paraId="79D248C9" w14:textId="1A7FCB8E"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133F51A4" w14:textId="01905E56"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3" w:type="dxa"/>
            <w:shd w:val="clear" w:color="auto" w:fill="auto"/>
            <w:vAlign w:val="center"/>
          </w:tcPr>
          <w:p w14:paraId="7F2BC0F0" w14:textId="1D48812D"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965" w:type="dxa"/>
            <w:shd w:val="clear" w:color="auto" w:fill="auto"/>
            <w:vAlign w:val="center"/>
          </w:tcPr>
          <w:p w14:paraId="4C95B883" w14:textId="2B05EC57" w:rsidR="003C0719" w:rsidRPr="002E3B38"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26D46736" w14:textId="0B82911E" w:rsidR="003C0719" w:rsidRPr="002E3B38" w:rsidRDefault="003C0719" w:rsidP="003C0719">
            <w:pPr>
              <w:tabs>
                <w:tab w:val="clear" w:pos="680"/>
                <w:tab w:val="decimal" w:pos="354"/>
                <w:tab w:val="left" w:pos="534"/>
                <w:tab w:val="decimal" w:pos="806"/>
              </w:tabs>
              <w:ind w:left="-33" w:right="-72"/>
              <w:jc w:val="center"/>
              <w:rPr>
                <w:rFonts w:ascii="Browallia New" w:hAnsi="Browallia New" w:cs="Browallia New"/>
                <w:snapToGrid w:val="0"/>
                <w:sz w:val="16"/>
                <w:szCs w:val="16"/>
                <w:lang w:eastAsia="th-TH"/>
              </w:rPr>
            </w:pPr>
          </w:p>
        </w:tc>
        <w:tc>
          <w:tcPr>
            <w:tcW w:w="884" w:type="dxa"/>
            <w:shd w:val="clear" w:color="auto" w:fill="auto"/>
            <w:vAlign w:val="center"/>
          </w:tcPr>
          <w:p w14:paraId="3D88527E" w14:textId="42993B3E"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31D17761" w14:textId="63E77C52" w:rsidR="003C0719" w:rsidRPr="002E3B38" w:rsidRDefault="003C0719" w:rsidP="003C0719">
            <w:pPr>
              <w:tabs>
                <w:tab w:val="clear" w:pos="680"/>
                <w:tab w:val="decimal" w:pos="354"/>
                <w:tab w:val="left" w:pos="534"/>
              </w:tabs>
              <w:ind w:left="-33" w:right="-72"/>
              <w:jc w:val="right"/>
              <w:rPr>
                <w:rFonts w:ascii="Browallia New" w:hAnsi="Browallia New" w:cs="Browallia New"/>
                <w:snapToGrid w:val="0"/>
                <w:sz w:val="16"/>
                <w:szCs w:val="16"/>
                <w:lang w:eastAsia="th-TH"/>
              </w:rPr>
            </w:pPr>
          </w:p>
        </w:tc>
        <w:tc>
          <w:tcPr>
            <w:tcW w:w="884" w:type="dxa"/>
            <w:shd w:val="clear" w:color="auto" w:fill="auto"/>
            <w:vAlign w:val="center"/>
          </w:tcPr>
          <w:p w14:paraId="4BDD8247" w14:textId="69DD2529" w:rsidR="003C0719" w:rsidRPr="002E3B38"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16"/>
                <w:szCs w:val="16"/>
                <w:lang w:eastAsia="th-TH"/>
              </w:rPr>
            </w:pPr>
          </w:p>
        </w:tc>
        <w:tc>
          <w:tcPr>
            <w:tcW w:w="888" w:type="dxa"/>
            <w:shd w:val="clear" w:color="auto" w:fill="auto"/>
            <w:vAlign w:val="center"/>
          </w:tcPr>
          <w:p w14:paraId="0BDBC6EC" w14:textId="70A7A11F" w:rsidR="003C0719" w:rsidRPr="002E3B38"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16"/>
                <w:szCs w:val="16"/>
                <w:lang w:eastAsia="th-TH"/>
              </w:rPr>
            </w:pPr>
          </w:p>
        </w:tc>
      </w:tr>
      <w:tr w:rsidR="003C0719" w:rsidRPr="002E3B38" w14:paraId="393E04CD" w14:textId="77777777" w:rsidTr="00A70598">
        <w:trPr>
          <w:trHeight w:val="63"/>
        </w:trPr>
        <w:tc>
          <w:tcPr>
            <w:tcW w:w="1523" w:type="dxa"/>
            <w:shd w:val="clear" w:color="auto" w:fill="auto"/>
            <w:vAlign w:val="bottom"/>
          </w:tcPr>
          <w:p w14:paraId="67E4B6C3" w14:textId="77777777" w:rsidR="003C0719" w:rsidRPr="002E3B38" w:rsidRDefault="003C0719" w:rsidP="003C0719">
            <w:pPr>
              <w:ind w:left="-107"/>
              <w:rPr>
                <w:rFonts w:ascii="Browallia New" w:hAnsi="Browallia New" w:cs="Browallia New"/>
                <w:sz w:val="16"/>
                <w:szCs w:val="16"/>
              </w:rPr>
            </w:pPr>
            <w:r w:rsidRPr="002E3B38">
              <w:rPr>
                <w:rFonts w:ascii="Browallia New" w:hAnsi="Browallia New" w:cs="Browallia New"/>
                <w:sz w:val="16"/>
                <w:szCs w:val="16"/>
              </w:rPr>
              <w:t xml:space="preserve">   (point in time)</w:t>
            </w:r>
          </w:p>
        </w:tc>
        <w:tc>
          <w:tcPr>
            <w:tcW w:w="877" w:type="dxa"/>
            <w:shd w:val="clear" w:color="auto" w:fill="auto"/>
            <w:vAlign w:val="center"/>
          </w:tcPr>
          <w:p w14:paraId="4C444B21" w14:textId="3A7439B1"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1,399,831</w:t>
            </w:r>
          </w:p>
        </w:tc>
        <w:tc>
          <w:tcPr>
            <w:tcW w:w="883" w:type="dxa"/>
            <w:shd w:val="clear" w:color="auto" w:fill="auto"/>
            <w:vAlign w:val="center"/>
          </w:tcPr>
          <w:p w14:paraId="7303073A" w14:textId="17D617D7"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488,978</w:t>
            </w:r>
          </w:p>
        </w:tc>
        <w:tc>
          <w:tcPr>
            <w:tcW w:w="883" w:type="dxa"/>
            <w:shd w:val="clear" w:color="auto" w:fill="auto"/>
            <w:vAlign w:val="center"/>
          </w:tcPr>
          <w:p w14:paraId="56393EE5" w14:textId="0B5D5319"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73,863</w:t>
            </w:r>
          </w:p>
        </w:tc>
        <w:tc>
          <w:tcPr>
            <w:tcW w:w="965" w:type="dxa"/>
            <w:shd w:val="clear" w:color="auto" w:fill="auto"/>
            <w:vAlign w:val="center"/>
          </w:tcPr>
          <w:p w14:paraId="6D2EB6B9" w14:textId="16499E35"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333,857</w:t>
            </w:r>
          </w:p>
        </w:tc>
        <w:tc>
          <w:tcPr>
            <w:tcW w:w="884" w:type="dxa"/>
            <w:shd w:val="clear" w:color="auto" w:fill="auto"/>
            <w:vAlign w:val="center"/>
          </w:tcPr>
          <w:p w14:paraId="3424C7C0" w14:textId="21470C9B"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168</w:t>
            </w:r>
          </w:p>
        </w:tc>
        <w:tc>
          <w:tcPr>
            <w:tcW w:w="884" w:type="dxa"/>
            <w:shd w:val="clear" w:color="auto" w:fill="auto"/>
            <w:vAlign w:val="center"/>
          </w:tcPr>
          <w:p w14:paraId="020FE400" w14:textId="3DBB565F"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262,102</w:t>
            </w:r>
          </w:p>
        </w:tc>
        <w:tc>
          <w:tcPr>
            <w:tcW w:w="884" w:type="dxa"/>
            <w:shd w:val="clear" w:color="auto" w:fill="auto"/>
            <w:vAlign w:val="center"/>
          </w:tcPr>
          <w:p w14:paraId="36AA7FE9" w14:textId="56ED5FF7"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2,558,799</w:t>
            </w:r>
          </w:p>
        </w:tc>
        <w:tc>
          <w:tcPr>
            <w:tcW w:w="884" w:type="dxa"/>
            <w:shd w:val="clear" w:color="auto" w:fill="auto"/>
            <w:vAlign w:val="center"/>
          </w:tcPr>
          <w:p w14:paraId="45F9D20E" w14:textId="6B875E52" w:rsidR="003C0719" w:rsidRPr="002E3B38" w:rsidRDefault="0024144B"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(399,528)</w:t>
            </w:r>
          </w:p>
        </w:tc>
        <w:tc>
          <w:tcPr>
            <w:tcW w:w="888" w:type="dxa"/>
            <w:shd w:val="clear" w:color="auto" w:fill="auto"/>
            <w:vAlign w:val="center"/>
          </w:tcPr>
          <w:p w14:paraId="1BFC4DB6" w14:textId="433A5697" w:rsidR="003C0719" w:rsidRPr="002E3B38" w:rsidRDefault="0024144B" w:rsidP="00936D86">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2,159,270</w:t>
            </w:r>
          </w:p>
        </w:tc>
      </w:tr>
      <w:tr w:rsidR="003C0719" w:rsidRPr="002E3B38" w14:paraId="2BB39E11" w14:textId="77777777" w:rsidTr="00A70598">
        <w:trPr>
          <w:trHeight w:val="63"/>
        </w:trPr>
        <w:tc>
          <w:tcPr>
            <w:tcW w:w="1523" w:type="dxa"/>
            <w:shd w:val="clear" w:color="auto" w:fill="auto"/>
            <w:vAlign w:val="bottom"/>
          </w:tcPr>
          <w:p w14:paraId="1B4B0378" w14:textId="77777777" w:rsidR="003C0719" w:rsidRPr="002E3B38" w:rsidRDefault="003C0719" w:rsidP="003C0719">
            <w:pPr>
              <w:ind w:left="-107"/>
              <w:rPr>
                <w:rFonts w:ascii="Browallia New" w:hAnsi="Browallia New" w:cs="Browallia New"/>
                <w:sz w:val="16"/>
                <w:szCs w:val="16"/>
                <w:cs/>
              </w:rPr>
            </w:pPr>
            <w:r w:rsidRPr="002E3B38">
              <w:rPr>
                <w:rFonts w:ascii="Browallia New" w:hAnsi="Browallia New" w:cs="Browallia New"/>
                <w:sz w:val="16"/>
                <w:szCs w:val="16"/>
                <w:cs/>
              </w:rPr>
              <w:t>ตลอดช่วงเวลาที่ปฏิบัติ</w:t>
            </w:r>
          </w:p>
        </w:tc>
        <w:tc>
          <w:tcPr>
            <w:tcW w:w="877" w:type="dxa"/>
            <w:shd w:val="clear" w:color="auto" w:fill="auto"/>
            <w:vAlign w:val="bottom"/>
          </w:tcPr>
          <w:p w14:paraId="27D0C1A7"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tcPr>
          <w:p w14:paraId="0EA1D9D8"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vAlign w:val="bottom"/>
          </w:tcPr>
          <w:p w14:paraId="722EF374"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965" w:type="dxa"/>
            <w:shd w:val="clear" w:color="auto" w:fill="auto"/>
            <w:vAlign w:val="bottom"/>
          </w:tcPr>
          <w:p w14:paraId="0E3EADFE"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vAlign w:val="bottom"/>
          </w:tcPr>
          <w:p w14:paraId="15A59EB3"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tcPr>
          <w:p w14:paraId="0DC60010"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z w:val="16"/>
                <w:szCs w:val="16"/>
              </w:rPr>
            </w:pPr>
          </w:p>
        </w:tc>
        <w:tc>
          <w:tcPr>
            <w:tcW w:w="884" w:type="dxa"/>
            <w:shd w:val="clear" w:color="auto" w:fill="auto"/>
          </w:tcPr>
          <w:p w14:paraId="7FFD20C7"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tcPr>
          <w:p w14:paraId="2CDF70A0" w14:textId="77777777"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8" w:type="dxa"/>
            <w:shd w:val="clear" w:color="auto" w:fill="auto"/>
          </w:tcPr>
          <w:p w14:paraId="12F06732" w14:textId="77777777" w:rsidR="003C0719" w:rsidRPr="002E3B38" w:rsidRDefault="003C0719" w:rsidP="00936D86">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p>
        </w:tc>
      </w:tr>
      <w:tr w:rsidR="003C0719" w:rsidRPr="002E3B38" w14:paraId="6119AA64" w14:textId="77777777" w:rsidTr="00A70598">
        <w:trPr>
          <w:trHeight w:val="126"/>
        </w:trPr>
        <w:tc>
          <w:tcPr>
            <w:tcW w:w="1523" w:type="dxa"/>
            <w:shd w:val="clear" w:color="auto" w:fill="auto"/>
            <w:vAlign w:val="bottom"/>
          </w:tcPr>
          <w:p w14:paraId="24C3AECB" w14:textId="77777777" w:rsidR="003C0719" w:rsidRPr="002E3B38" w:rsidRDefault="003C0719" w:rsidP="003C0719">
            <w:pPr>
              <w:ind w:left="-107" w:right="-87"/>
              <w:rPr>
                <w:rFonts w:ascii="Browallia New" w:hAnsi="Browallia New" w:cs="Browallia New"/>
                <w:sz w:val="16"/>
                <w:szCs w:val="16"/>
                <w:cs/>
              </w:rPr>
            </w:pPr>
            <w:r w:rsidRPr="002E3B38">
              <w:rPr>
                <w:rFonts w:ascii="Browallia New" w:hAnsi="Browallia New" w:cs="Browallia New"/>
                <w:sz w:val="16"/>
                <w:szCs w:val="16"/>
                <w:cs/>
              </w:rPr>
              <w:t xml:space="preserve">   ตามภาระที่ต้องปฏิบัติ</w:t>
            </w:r>
          </w:p>
        </w:tc>
        <w:tc>
          <w:tcPr>
            <w:tcW w:w="877" w:type="dxa"/>
            <w:shd w:val="clear" w:color="auto" w:fill="auto"/>
            <w:vAlign w:val="bottom"/>
          </w:tcPr>
          <w:p w14:paraId="02157991" w14:textId="7D971A49"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tcPr>
          <w:p w14:paraId="0CE55EA9" w14:textId="42C43E4E"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vAlign w:val="bottom"/>
          </w:tcPr>
          <w:p w14:paraId="566D289A" w14:textId="39CE84AA"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965" w:type="dxa"/>
            <w:shd w:val="clear" w:color="auto" w:fill="auto"/>
            <w:vAlign w:val="bottom"/>
          </w:tcPr>
          <w:p w14:paraId="34BB770D" w14:textId="79A493FF"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vAlign w:val="bottom"/>
          </w:tcPr>
          <w:p w14:paraId="16D2F37C" w14:textId="3DC2EA55"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tcPr>
          <w:p w14:paraId="35D393A5" w14:textId="0EC1D988" w:rsidR="003C0719" w:rsidRPr="002E3B38" w:rsidRDefault="003C0719" w:rsidP="00936D86">
            <w:pPr>
              <w:tabs>
                <w:tab w:val="clear" w:pos="907"/>
                <w:tab w:val="left" w:pos="582"/>
                <w:tab w:val="decimal" w:pos="806"/>
              </w:tabs>
              <w:ind w:left="-57" w:right="-27"/>
              <w:jc w:val="right"/>
              <w:rPr>
                <w:rFonts w:ascii="Browallia New" w:hAnsi="Browallia New" w:cs="Browallia New"/>
                <w:sz w:val="16"/>
                <w:szCs w:val="16"/>
              </w:rPr>
            </w:pPr>
          </w:p>
        </w:tc>
        <w:tc>
          <w:tcPr>
            <w:tcW w:w="884" w:type="dxa"/>
            <w:shd w:val="clear" w:color="auto" w:fill="auto"/>
          </w:tcPr>
          <w:p w14:paraId="10D3F23E" w14:textId="127ADECB"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4" w:type="dxa"/>
            <w:shd w:val="clear" w:color="auto" w:fill="auto"/>
          </w:tcPr>
          <w:p w14:paraId="2E00EB13" w14:textId="1B65264B" w:rsidR="003C0719" w:rsidRPr="002E3B38" w:rsidRDefault="003C0719" w:rsidP="00936D86">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8" w:type="dxa"/>
            <w:shd w:val="clear" w:color="auto" w:fill="auto"/>
          </w:tcPr>
          <w:p w14:paraId="7446F45E" w14:textId="4B8DD65A" w:rsidR="003C0719" w:rsidRPr="002E3B38" w:rsidRDefault="003C0719" w:rsidP="00936D86">
            <w:pP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p>
        </w:tc>
      </w:tr>
      <w:tr w:rsidR="003C0719" w:rsidRPr="002E3B38" w14:paraId="5B444887" w14:textId="77777777" w:rsidTr="00A70598">
        <w:trPr>
          <w:trHeight w:val="63"/>
        </w:trPr>
        <w:tc>
          <w:tcPr>
            <w:tcW w:w="1523" w:type="dxa"/>
            <w:shd w:val="clear" w:color="auto" w:fill="auto"/>
            <w:vAlign w:val="bottom"/>
          </w:tcPr>
          <w:p w14:paraId="30AA9C11" w14:textId="77777777" w:rsidR="003C0719" w:rsidRPr="002E3B38" w:rsidRDefault="003C0719" w:rsidP="003C0719">
            <w:pPr>
              <w:ind w:left="-107" w:right="-87"/>
              <w:rPr>
                <w:rFonts w:ascii="Browallia New" w:hAnsi="Browallia New" w:cs="Browallia New"/>
                <w:sz w:val="16"/>
                <w:szCs w:val="16"/>
                <w:lang w:val="en-GB"/>
              </w:rPr>
            </w:pPr>
            <w:r w:rsidRPr="002E3B38">
              <w:rPr>
                <w:rFonts w:ascii="Browallia New" w:hAnsi="Browallia New" w:cs="Browallia New"/>
                <w:sz w:val="16"/>
                <w:szCs w:val="16"/>
                <w:cs/>
              </w:rPr>
              <w:t xml:space="preserve">   </w:t>
            </w:r>
            <w:r w:rsidRPr="002E3B38">
              <w:rPr>
                <w:rFonts w:ascii="Browallia New" w:hAnsi="Browallia New" w:cs="Browallia New"/>
                <w:sz w:val="16"/>
                <w:szCs w:val="16"/>
                <w:lang w:val="en-GB"/>
              </w:rPr>
              <w:t>(over time)</w:t>
            </w:r>
          </w:p>
        </w:tc>
        <w:tc>
          <w:tcPr>
            <w:tcW w:w="877" w:type="dxa"/>
            <w:shd w:val="clear" w:color="auto" w:fill="auto"/>
            <w:vAlign w:val="bottom"/>
          </w:tcPr>
          <w:p w14:paraId="1C31F492" w14:textId="69E1FFFB"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3" w:type="dxa"/>
            <w:shd w:val="clear" w:color="auto" w:fill="auto"/>
          </w:tcPr>
          <w:p w14:paraId="438047F3" w14:textId="0D231F78" w:rsidR="003C0719" w:rsidRPr="002E3B38" w:rsidRDefault="0024144B"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664,009</w:t>
            </w:r>
          </w:p>
        </w:tc>
        <w:tc>
          <w:tcPr>
            <w:tcW w:w="883" w:type="dxa"/>
            <w:shd w:val="clear" w:color="auto" w:fill="auto"/>
          </w:tcPr>
          <w:p w14:paraId="2B5516FC" w14:textId="0DCA2091"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965" w:type="dxa"/>
            <w:shd w:val="clear" w:color="auto" w:fill="auto"/>
          </w:tcPr>
          <w:p w14:paraId="7A5F95FD" w14:textId="0021E102"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4" w:type="dxa"/>
            <w:shd w:val="clear" w:color="auto" w:fill="auto"/>
          </w:tcPr>
          <w:p w14:paraId="4009FFF3" w14:textId="5942288A" w:rsidR="003C0719"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4" w:type="dxa"/>
            <w:shd w:val="clear" w:color="auto" w:fill="auto"/>
          </w:tcPr>
          <w:p w14:paraId="5AACDCA0" w14:textId="0690328C" w:rsidR="003C0719" w:rsidRPr="002E3B38" w:rsidRDefault="0024144B"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307,771</w:t>
            </w:r>
          </w:p>
        </w:tc>
        <w:tc>
          <w:tcPr>
            <w:tcW w:w="884" w:type="dxa"/>
            <w:shd w:val="clear" w:color="auto" w:fill="auto"/>
          </w:tcPr>
          <w:p w14:paraId="3498CDAD" w14:textId="64EFCC6B" w:rsidR="003C0719" w:rsidRPr="002E3B38" w:rsidRDefault="0024144B"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971,780</w:t>
            </w:r>
          </w:p>
        </w:tc>
        <w:tc>
          <w:tcPr>
            <w:tcW w:w="884" w:type="dxa"/>
            <w:shd w:val="clear" w:color="auto" w:fill="auto"/>
          </w:tcPr>
          <w:p w14:paraId="651740BC" w14:textId="5E82217A" w:rsidR="003C0719" w:rsidRPr="002E3B38" w:rsidRDefault="0024144B" w:rsidP="00936D86">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(452,156)</w:t>
            </w:r>
          </w:p>
        </w:tc>
        <w:tc>
          <w:tcPr>
            <w:tcW w:w="888" w:type="dxa"/>
            <w:shd w:val="clear" w:color="auto" w:fill="auto"/>
          </w:tcPr>
          <w:p w14:paraId="481B52CC" w14:textId="414B21C8" w:rsidR="003C0719" w:rsidRPr="002E3B38" w:rsidRDefault="0024144B" w:rsidP="00936D86">
            <w:pPr>
              <w:pBdr>
                <w:bottom w:val="single" w:sz="4" w:space="1" w:color="auto"/>
              </w:pBd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519,624</w:t>
            </w:r>
          </w:p>
        </w:tc>
      </w:tr>
      <w:tr w:rsidR="003C0719" w:rsidRPr="002E3B38" w14:paraId="3C498628" w14:textId="77777777" w:rsidTr="00A70598">
        <w:trPr>
          <w:trHeight w:val="53"/>
        </w:trPr>
        <w:tc>
          <w:tcPr>
            <w:tcW w:w="1523" w:type="dxa"/>
            <w:shd w:val="clear" w:color="auto" w:fill="auto"/>
            <w:vAlign w:val="bottom"/>
          </w:tcPr>
          <w:p w14:paraId="659F5CE0" w14:textId="77777777" w:rsidR="003C0719" w:rsidRPr="002E3B38" w:rsidRDefault="003C0719" w:rsidP="003C0719">
            <w:pPr>
              <w:ind w:left="-107" w:right="-87"/>
              <w:rPr>
                <w:rFonts w:ascii="Browallia New" w:hAnsi="Browallia New" w:cs="Browallia New"/>
                <w:sz w:val="16"/>
                <w:szCs w:val="16"/>
                <w:cs/>
              </w:rPr>
            </w:pPr>
            <w:r w:rsidRPr="002E3B38">
              <w:rPr>
                <w:rFonts w:ascii="Browallia New" w:hAnsi="Browallia New" w:cs="Browallia New"/>
                <w:sz w:val="16"/>
                <w:szCs w:val="16"/>
                <w:cs/>
              </w:rPr>
              <w:t>รวมรายได้</w:t>
            </w:r>
          </w:p>
        </w:tc>
        <w:tc>
          <w:tcPr>
            <w:tcW w:w="877" w:type="dxa"/>
            <w:shd w:val="clear" w:color="auto" w:fill="auto"/>
          </w:tcPr>
          <w:p w14:paraId="2DBAE48D" w14:textId="2F5548BD"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1,399,831</w:t>
            </w:r>
          </w:p>
        </w:tc>
        <w:tc>
          <w:tcPr>
            <w:tcW w:w="883" w:type="dxa"/>
            <w:shd w:val="clear" w:color="auto" w:fill="auto"/>
          </w:tcPr>
          <w:p w14:paraId="75DED3A1" w14:textId="75D4497B"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1,152,988</w:t>
            </w:r>
          </w:p>
        </w:tc>
        <w:tc>
          <w:tcPr>
            <w:tcW w:w="883" w:type="dxa"/>
            <w:shd w:val="clear" w:color="auto" w:fill="auto"/>
          </w:tcPr>
          <w:p w14:paraId="0069C29A" w14:textId="6C13F72E"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73,863</w:t>
            </w:r>
          </w:p>
        </w:tc>
        <w:tc>
          <w:tcPr>
            <w:tcW w:w="965" w:type="dxa"/>
            <w:shd w:val="clear" w:color="auto" w:fill="auto"/>
          </w:tcPr>
          <w:p w14:paraId="745B2BD7" w14:textId="54FE9785"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333,857</w:t>
            </w:r>
          </w:p>
        </w:tc>
        <w:tc>
          <w:tcPr>
            <w:tcW w:w="884" w:type="dxa"/>
            <w:shd w:val="clear" w:color="auto" w:fill="auto"/>
          </w:tcPr>
          <w:p w14:paraId="68ADC327" w14:textId="4607B43D"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168</w:t>
            </w:r>
          </w:p>
        </w:tc>
        <w:tc>
          <w:tcPr>
            <w:tcW w:w="884" w:type="dxa"/>
            <w:shd w:val="clear" w:color="auto" w:fill="auto"/>
          </w:tcPr>
          <w:p w14:paraId="6D24948B" w14:textId="309A69B8"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569,873</w:t>
            </w:r>
          </w:p>
        </w:tc>
        <w:tc>
          <w:tcPr>
            <w:tcW w:w="884" w:type="dxa"/>
            <w:shd w:val="clear" w:color="auto" w:fill="auto"/>
          </w:tcPr>
          <w:p w14:paraId="2F638F7C" w14:textId="2ED67E5A"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3,530,579</w:t>
            </w:r>
          </w:p>
        </w:tc>
        <w:tc>
          <w:tcPr>
            <w:tcW w:w="884" w:type="dxa"/>
            <w:shd w:val="clear" w:color="auto" w:fill="auto"/>
          </w:tcPr>
          <w:p w14:paraId="19844C9C" w14:textId="75BA199C" w:rsidR="003C0719" w:rsidRPr="002E3B38" w:rsidRDefault="005A5AA3" w:rsidP="00936D86">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(851,685)</w:t>
            </w:r>
          </w:p>
        </w:tc>
        <w:tc>
          <w:tcPr>
            <w:tcW w:w="888" w:type="dxa"/>
            <w:shd w:val="clear" w:color="auto" w:fill="auto"/>
          </w:tcPr>
          <w:p w14:paraId="037BB7DF" w14:textId="7F756A7B" w:rsidR="003C0719" w:rsidRPr="002E3B38" w:rsidRDefault="005A5AA3" w:rsidP="00936D86">
            <w:pPr>
              <w:pBdr>
                <w:bottom w:val="single" w:sz="12" w:space="1" w:color="auto"/>
              </w:pBdr>
              <w:tabs>
                <w:tab w:val="clear" w:pos="907"/>
                <w:tab w:val="left" w:pos="582"/>
                <w:tab w:val="decimal" w:pos="749"/>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2,678,894</w:t>
            </w:r>
          </w:p>
        </w:tc>
      </w:tr>
      <w:tr w:rsidR="00C37A50" w:rsidRPr="002E3B38" w14:paraId="4CF9EC82" w14:textId="77777777" w:rsidTr="00A70598">
        <w:trPr>
          <w:trHeight w:val="53"/>
        </w:trPr>
        <w:tc>
          <w:tcPr>
            <w:tcW w:w="1523" w:type="dxa"/>
            <w:shd w:val="clear" w:color="auto" w:fill="auto"/>
            <w:vAlign w:val="bottom"/>
          </w:tcPr>
          <w:p w14:paraId="4F225FC5" w14:textId="77777777" w:rsidR="00C37A50" w:rsidRPr="002E3B38" w:rsidRDefault="00C37A50">
            <w:pPr>
              <w:ind w:left="-104"/>
              <w:rPr>
                <w:rFonts w:ascii="Browallia New" w:hAnsi="Browallia New" w:cs="Browallia New"/>
                <w:sz w:val="16"/>
                <w:szCs w:val="16"/>
                <w:cs/>
              </w:rPr>
            </w:pPr>
          </w:p>
        </w:tc>
        <w:tc>
          <w:tcPr>
            <w:tcW w:w="877" w:type="dxa"/>
            <w:shd w:val="clear" w:color="auto" w:fill="auto"/>
            <w:vAlign w:val="bottom"/>
          </w:tcPr>
          <w:p w14:paraId="74C0F489" w14:textId="77777777" w:rsidR="00C37A50" w:rsidRPr="002E3B38" w:rsidRDefault="00C37A50">
            <w:pPr>
              <w:ind w:left="-107" w:right="-72"/>
              <w:jc w:val="both"/>
              <w:rPr>
                <w:rFonts w:ascii="Browallia New" w:hAnsi="Browallia New" w:cs="Browallia New"/>
                <w:sz w:val="16"/>
                <w:szCs w:val="16"/>
                <w:cs/>
              </w:rPr>
            </w:pPr>
          </w:p>
        </w:tc>
        <w:tc>
          <w:tcPr>
            <w:tcW w:w="883" w:type="dxa"/>
            <w:shd w:val="clear" w:color="auto" w:fill="auto"/>
            <w:vAlign w:val="bottom"/>
          </w:tcPr>
          <w:p w14:paraId="29722228" w14:textId="77777777" w:rsidR="00C37A50" w:rsidRPr="002E3B38" w:rsidRDefault="00C37A50">
            <w:pPr>
              <w:ind w:left="-107" w:right="-72"/>
              <w:jc w:val="both"/>
              <w:rPr>
                <w:rFonts w:ascii="Browallia New" w:hAnsi="Browallia New" w:cs="Browallia New"/>
                <w:sz w:val="16"/>
                <w:szCs w:val="16"/>
              </w:rPr>
            </w:pPr>
          </w:p>
        </w:tc>
        <w:tc>
          <w:tcPr>
            <w:tcW w:w="883" w:type="dxa"/>
            <w:shd w:val="clear" w:color="auto" w:fill="auto"/>
            <w:vAlign w:val="bottom"/>
          </w:tcPr>
          <w:p w14:paraId="1A953213" w14:textId="77777777" w:rsidR="00C37A50" w:rsidRPr="002E3B38" w:rsidRDefault="00C37A50">
            <w:pPr>
              <w:ind w:left="-107" w:right="-72"/>
              <w:jc w:val="both"/>
              <w:rPr>
                <w:rFonts w:ascii="Browallia New" w:hAnsi="Browallia New" w:cs="Browallia New"/>
                <w:sz w:val="16"/>
                <w:szCs w:val="16"/>
              </w:rPr>
            </w:pPr>
          </w:p>
        </w:tc>
        <w:tc>
          <w:tcPr>
            <w:tcW w:w="965" w:type="dxa"/>
            <w:shd w:val="clear" w:color="auto" w:fill="auto"/>
            <w:vAlign w:val="bottom"/>
          </w:tcPr>
          <w:p w14:paraId="68AEB8B3" w14:textId="77777777" w:rsidR="00C37A50" w:rsidRPr="002E3B38" w:rsidRDefault="00C37A50">
            <w:pPr>
              <w:ind w:right="-72"/>
              <w:jc w:val="both"/>
              <w:rPr>
                <w:rFonts w:ascii="Browallia New" w:hAnsi="Browallia New" w:cs="Browallia New"/>
                <w:sz w:val="16"/>
                <w:szCs w:val="16"/>
              </w:rPr>
            </w:pPr>
          </w:p>
        </w:tc>
        <w:tc>
          <w:tcPr>
            <w:tcW w:w="884" w:type="dxa"/>
            <w:shd w:val="clear" w:color="auto" w:fill="auto"/>
            <w:vAlign w:val="bottom"/>
          </w:tcPr>
          <w:p w14:paraId="11F094E7" w14:textId="77777777" w:rsidR="00C37A50" w:rsidRPr="002E3B38" w:rsidRDefault="00C37A50">
            <w:pPr>
              <w:ind w:right="-72"/>
              <w:jc w:val="both"/>
              <w:rPr>
                <w:rFonts w:ascii="Browallia New" w:hAnsi="Browallia New" w:cs="Browallia New"/>
                <w:sz w:val="16"/>
                <w:szCs w:val="16"/>
                <w:cs/>
              </w:rPr>
            </w:pPr>
          </w:p>
        </w:tc>
        <w:tc>
          <w:tcPr>
            <w:tcW w:w="884" w:type="dxa"/>
            <w:shd w:val="clear" w:color="auto" w:fill="auto"/>
            <w:vAlign w:val="bottom"/>
          </w:tcPr>
          <w:p w14:paraId="558D2EA5" w14:textId="77777777" w:rsidR="00C37A50" w:rsidRPr="002E3B38" w:rsidRDefault="00C37A50">
            <w:pPr>
              <w:ind w:left="-107" w:right="-72"/>
              <w:jc w:val="both"/>
              <w:rPr>
                <w:rFonts w:ascii="Browallia New" w:hAnsi="Browallia New" w:cs="Browallia New"/>
                <w:sz w:val="16"/>
                <w:szCs w:val="16"/>
              </w:rPr>
            </w:pPr>
          </w:p>
        </w:tc>
        <w:tc>
          <w:tcPr>
            <w:tcW w:w="884" w:type="dxa"/>
            <w:shd w:val="clear" w:color="auto" w:fill="auto"/>
            <w:vAlign w:val="bottom"/>
          </w:tcPr>
          <w:p w14:paraId="244349C8" w14:textId="77777777" w:rsidR="00C37A50" w:rsidRPr="002E3B38" w:rsidRDefault="00C37A50">
            <w:pPr>
              <w:ind w:right="-72"/>
              <w:jc w:val="both"/>
              <w:rPr>
                <w:rFonts w:ascii="Browallia New" w:hAnsi="Browallia New" w:cs="Browallia New"/>
                <w:sz w:val="16"/>
                <w:szCs w:val="16"/>
              </w:rPr>
            </w:pPr>
          </w:p>
        </w:tc>
        <w:tc>
          <w:tcPr>
            <w:tcW w:w="884" w:type="dxa"/>
            <w:shd w:val="clear" w:color="auto" w:fill="auto"/>
            <w:vAlign w:val="bottom"/>
          </w:tcPr>
          <w:p w14:paraId="44724F54" w14:textId="77777777" w:rsidR="00C37A50" w:rsidRPr="002E3B38" w:rsidRDefault="00C37A50">
            <w:pPr>
              <w:tabs>
                <w:tab w:val="decimal" w:pos="792"/>
              </w:tabs>
              <w:ind w:left="-107" w:right="-72"/>
              <w:jc w:val="both"/>
              <w:rPr>
                <w:rFonts w:ascii="Browallia New" w:hAnsi="Browallia New" w:cs="Browallia New"/>
                <w:sz w:val="16"/>
                <w:szCs w:val="16"/>
              </w:rPr>
            </w:pPr>
          </w:p>
        </w:tc>
        <w:tc>
          <w:tcPr>
            <w:tcW w:w="888" w:type="dxa"/>
            <w:shd w:val="clear" w:color="auto" w:fill="auto"/>
          </w:tcPr>
          <w:p w14:paraId="705A22E7" w14:textId="77777777" w:rsidR="00C37A50" w:rsidRPr="002E3B38" w:rsidRDefault="00C37A50">
            <w:pPr>
              <w:ind w:left="-107" w:right="-72"/>
              <w:jc w:val="both"/>
              <w:rPr>
                <w:rFonts w:ascii="Browallia New" w:hAnsi="Browallia New" w:cs="Browallia New"/>
                <w:sz w:val="16"/>
                <w:szCs w:val="16"/>
              </w:rPr>
            </w:pPr>
          </w:p>
        </w:tc>
      </w:tr>
    </w:tbl>
    <w:p w14:paraId="3752D036" w14:textId="77777777" w:rsidR="00A70598" w:rsidRPr="002E3B38" w:rsidRDefault="00A70598">
      <w:pPr>
        <w:rPr>
          <w:rFonts w:ascii="Browallia New" w:hAnsi="Browallia New" w:cs="Browallia New"/>
        </w:rPr>
      </w:pPr>
      <w:r w:rsidRPr="002E3B38">
        <w:rPr>
          <w:rFonts w:ascii="Browallia New" w:hAnsi="Browallia New" w:cs="Browallia New"/>
        </w:rPr>
        <w:br w:type="page"/>
      </w:r>
    </w:p>
    <w:tbl>
      <w:tblPr>
        <w:tblW w:w="9530" w:type="dxa"/>
        <w:tblInd w:w="441" w:type="dxa"/>
        <w:tblLayout w:type="fixed"/>
        <w:tblLook w:val="0000" w:firstRow="0" w:lastRow="0" w:firstColumn="0" w:lastColumn="0" w:noHBand="0" w:noVBand="0"/>
      </w:tblPr>
      <w:tblGrid>
        <w:gridCol w:w="1523"/>
        <w:gridCol w:w="890"/>
        <w:gridCol w:w="877"/>
        <w:gridCol w:w="876"/>
        <w:gridCol w:w="965"/>
        <w:gridCol w:w="878"/>
        <w:gridCol w:w="878"/>
        <w:gridCol w:w="878"/>
        <w:gridCol w:w="878"/>
        <w:gridCol w:w="878"/>
        <w:gridCol w:w="9"/>
      </w:tblGrid>
      <w:tr w:rsidR="00A70598" w:rsidRPr="002E3B38" w14:paraId="62D5C642" w14:textId="77777777" w:rsidTr="00A70598">
        <w:trPr>
          <w:trHeight w:val="64"/>
        </w:trPr>
        <w:tc>
          <w:tcPr>
            <w:tcW w:w="1523" w:type="dxa"/>
            <w:shd w:val="clear" w:color="auto" w:fill="auto"/>
            <w:vAlign w:val="bottom"/>
          </w:tcPr>
          <w:p w14:paraId="335EFFD7" w14:textId="7687158E" w:rsidR="00A70598" w:rsidRPr="002E3B38" w:rsidRDefault="00A70598" w:rsidP="00A70598">
            <w:pPr>
              <w:jc w:val="thaiDistribute"/>
              <w:rPr>
                <w:rFonts w:ascii="Browallia New" w:hAnsi="Browallia New" w:cs="Browallia New"/>
                <w:snapToGrid w:val="0"/>
                <w:spacing w:val="-4"/>
                <w:sz w:val="16"/>
                <w:szCs w:val="16"/>
                <w:cs/>
                <w:lang w:val="en-GB" w:eastAsia="th-TH"/>
              </w:rPr>
            </w:pPr>
          </w:p>
        </w:tc>
        <w:tc>
          <w:tcPr>
            <w:tcW w:w="8007" w:type="dxa"/>
            <w:gridSpan w:val="10"/>
            <w:shd w:val="clear" w:color="auto" w:fill="auto"/>
            <w:vAlign w:val="bottom"/>
          </w:tcPr>
          <w:p w14:paraId="5E89AD9A" w14:textId="77777777" w:rsidR="00A70598" w:rsidRPr="002E3B38" w:rsidRDefault="00A70598">
            <w:pPr>
              <w:pStyle w:val="a9"/>
              <w:ind w:right="-72"/>
              <w:jc w:val="right"/>
              <w:rPr>
                <w:rFonts w:ascii="Browallia New" w:hAnsi="Browallia New" w:cs="Browallia New"/>
                <w:color w:val="000000"/>
                <w:spacing w:val="-4"/>
                <w:sz w:val="16"/>
                <w:szCs w:val="16"/>
                <w:cs/>
                <w:lang w:val="th-TH"/>
              </w:rPr>
            </w:pPr>
            <w:r w:rsidRPr="002E3B38">
              <w:rPr>
                <w:rFonts w:ascii="Browallia New" w:hAnsi="Browallia New" w:cs="Browallia New"/>
                <w:color w:val="000000"/>
                <w:spacing w:val="-4"/>
                <w:sz w:val="16"/>
                <w:szCs w:val="16"/>
                <w:cs/>
                <w:lang w:val="th-TH"/>
              </w:rPr>
              <w:t>(หน่วย : พันบาท)</w:t>
            </w:r>
          </w:p>
        </w:tc>
      </w:tr>
      <w:tr w:rsidR="00A70598" w:rsidRPr="002E3B38" w14:paraId="743BF41B" w14:textId="77777777" w:rsidTr="00A70598">
        <w:trPr>
          <w:trHeight w:val="64"/>
        </w:trPr>
        <w:tc>
          <w:tcPr>
            <w:tcW w:w="1523" w:type="dxa"/>
            <w:shd w:val="clear" w:color="auto" w:fill="auto"/>
            <w:vAlign w:val="bottom"/>
          </w:tcPr>
          <w:p w14:paraId="3E23BF99" w14:textId="77777777" w:rsidR="00A70598" w:rsidRPr="002E3B38" w:rsidRDefault="00A70598">
            <w:pPr>
              <w:ind w:left="-104"/>
              <w:jc w:val="thaiDistribute"/>
              <w:rPr>
                <w:rFonts w:ascii="Browallia New" w:hAnsi="Browallia New" w:cs="Browallia New"/>
                <w:snapToGrid w:val="0"/>
                <w:spacing w:val="-4"/>
                <w:sz w:val="16"/>
                <w:szCs w:val="16"/>
                <w:cs/>
                <w:lang w:val="en-GB" w:eastAsia="th-TH"/>
              </w:rPr>
            </w:pPr>
          </w:p>
        </w:tc>
        <w:tc>
          <w:tcPr>
            <w:tcW w:w="8007" w:type="dxa"/>
            <w:gridSpan w:val="10"/>
            <w:shd w:val="clear" w:color="auto" w:fill="auto"/>
            <w:vAlign w:val="bottom"/>
          </w:tcPr>
          <w:p w14:paraId="7C7A2074" w14:textId="77777777" w:rsidR="00A70598" w:rsidRPr="002E3B38" w:rsidRDefault="00A70598">
            <w:pPr>
              <w:pStyle w:val="a9"/>
              <w:pBdr>
                <w:bottom w:val="single" w:sz="4" w:space="1" w:color="auto"/>
              </w:pBdr>
              <w:ind w:right="-72"/>
              <w:jc w:val="center"/>
              <w:rPr>
                <w:rFonts w:ascii="Browallia New" w:hAnsi="Browallia New" w:cs="Browallia New"/>
                <w:color w:val="000000"/>
                <w:spacing w:val="-4"/>
                <w:sz w:val="16"/>
                <w:szCs w:val="16"/>
                <w:cs/>
                <w:lang w:val="th-TH"/>
              </w:rPr>
            </w:pPr>
            <w:r w:rsidRPr="002E3B38">
              <w:rPr>
                <w:rFonts w:ascii="Browallia New" w:hAnsi="Browallia New" w:cs="Browallia New"/>
                <w:color w:val="000000"/>
                <w:spacing w:val="-4"/>
                <w:sz w:val="16"/>
                <w:szCs w:val="16"/>
                <w:cs/>
                <w:lang w:val="th-TH"/>
              </w:rPr>
              <w:t>งบการเงินรวม</w:t>
            </w:r>
          </w:p>
        </w:tc>
      </w:tr>
      <w:tr w:rsidR="00A70598" w:rsidRPr="002E3B38" w14:paraId="075BCA8F" w14:textId="77777777" w:rsidTr="00A70598">
        <w:trPr>
          <w:trHeight w:val="63"/>
        </w:trPr>
        <w:tc>
          <w:tcPr>
            <w:tcW w:w="1523" w:type="dxa"/>
            <w:shd w:val="clear" w:color="auto" w:fill="auto"/>
            <w:vAlign w:val="bottom"/>
          </w:tcPr>
          <w:p w14:paraId="3B10944A" w14:textId="77777777" w:rsidR="00A70598" w:rsidRPr="002E3B38" w:rsidRDefault="00A70598">
            <w:pPr>
              <w:spacing w:before="16"/>
              <w:ind w:left="-104"/>
              <w:jc w:val="thaiDistribute"/>
              <w:rPr>
                <w:rFonts w:ascii="Browallia New" w:hAnsi="Browallia New" w:cs="Browallia New"/>
                <w:snapToGrid w:val="0"/>
                <w:spacing w:val="-4"/>
                <w:sz w:val="16"/>
                <w:szCs w:val="16"/>
                <w:cs/>
                <w:lang w:val="en-GB" w:eastAsia="th-TH"/>
              </w:rPr>
            </w:pPr>
          </w:p>
        </w:tc>
        <w:tc>
          <w:tcPr>
            <w:tcW w:w="8007" w:type="dxa"/>
            <w:gridSpan w:val="10"/>
            <w:shd w:val="clear" w:color="auto" w:fill="auto"/>
            <w:vAlign w:val="bottom"/>
          </w:tcPr>
          <w:p w14:paraId="0615A4B1" w14:textId="5E7060E8" w:rsidR="00A70598" w:rsidRPr="002E3B38" w:rsidRDefault="00A70598">
            <w:pPr>
              <w:pStyle w:val="a9"/>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2E3B38">
              <w:rPr>
                <w:rFonts w:ascii="Browallia New" w:hAnsi="Browallia New" w:cs="Browallia New"/>
                <w:spacing w:val="-4"/>
                <w:sz w:val="16"/>
                <w:szCs w:val="16"/>
                <w:cs/>
              </w:rPr>
              <w:t xml:space="preserve">ณ </w:t>
            </w:r>
            <w:r w:rsidRPr="002E3B38">
              <w:rPr>
                <w:rFonts w:ascii="Browallia New" w:hAnsi="Browallia New" w:cs="Browallia New"/>
                <w:spacing w:val="-4"/>
                <w:sz w:val="16"/>
                <w:szCs w:val="16"/>
                <w:cs/>
                <w:lang w:val="th-TH"/>
              </w:rPr>
              <w:t xml:space="preserve">วันที่ </w:t>
            </w:r>
            <w:r w:rsidRPr="002E3B38">
              <w:rPr>
                <w:rFonts w:ascii="Browallia New" w:hAnsi="Browallia New" w:cs="Browallia New"/>
                <w:spacing w:val="-4"/>
                <w:sz w:val="16"/>
                <w:szCs w:val="16"/>
                <w:lang w:val="en-GB"/>
              </w:rPr>
              <w:t xml:space="preserve">31 </w:t>
            </w:r>
            <w:r w:rsidRPr="002E3B38">
              <w:rPr>
                <w:rFonts w:ascii="Browallia New" w:hAnsi="Browallia New" w:cs="Browallia New"/>
                <w:spacing w:val="-4"/>
                <w:sz w:val="16"/>
                <w:szCs w:val="16"/>
                <w:cs/>
                <w:lang w:val="en-GB"/>
              </w:rPr>
              <w:t xml:space="preserve">ธันวาคม </w:t>
            </w:r>
            <w:r w:rsidRPr="002E3B38">
              <w:rPr>
                <w:rFonts w:ascii="Browallia New" w:hAnsi="Browallia New" w:cs="Browallia New"/>
                <w:spacing w:val="-4"/>
                <w:sz w:val="16"/>
                <w:szCs w:val="16"/>
                <w:lang w:val="en-GB"/>
              </w:rPr>
              <w:t>256</w:t>
            </w:r>
            <w:r w:rsidR="00DB1D0D" w:rsidRPr="002E3B38">
              <w:rPr>
                <w:rFonts w:ascii="Browallia New" w:hAnsi="Browallia New" w:cs="Browallia New"/>
                <w:spacing w:val="-4"/>
                <w:sz w:val="16"/>
                <w:szCs w:val="16"/>
                <w:lang w:val="en-GB"/>
              </w:rPr>
              <w:t>7</w:t>
            </w:r>
          </w:p>
        </w:tc>
      </w:tr>
      <w:tr w:rsidR="00A70598" w:rsidRPr="002E3B38" w14:paraId="684F7D78" w14:textId="77777777" w:rsidTr="00A70598">
        <w:trPr>
          <w:gridAfter w:val="1"/>
          <w:wAfter w:w="9" w:type="dxa"/>
          <w:trHeight w:val="63"/>
        </w:trPr>
        <w:tc>
          <w:tcPr>
            <w:tcW w:w="1523" w:type="dxa"/>
            <w:shd w:val="clear" w:color="auto" w:fill="auto"/>
            <w:vAlign w:val="bottom"/>
          </w:tcPr>
          <w:p w14:paraId="67768286" w14:textId="77777777" w:rsidR="00A70598" w:rsidRPr="002E3B38" w:rsidRDefault="00A70598">
            <w:pPr>
              <w:ind w:left="-104"/>
              <w:jc w:val="thaiDistribute"/>
              <w:rPr>
                <w:rFonts w:ascii="Browallia New" w:hAnsi="Browallia New" w:cs="Browallia New"/>
                <w:snapToGrid w:val="0"/>
                <w:spacing w:val="-4"/>
                <w:sz w:val="16"/>
                <w:szCs w:val="16"/>
                <w:lang w:val="en-GB" w:eastAsia="th-TH"/>
              </w:rPr>
            </w:pPr>
          </w:p>
        </w:tc>
        <w:tc>
          <w:tcPr>
            <w:tcW w:w="890" w:type="dxa"/>
            <w:shd w:val="clear" w:color="auto" w:fill="auto"/>
            <w:vAlign w:val="bottom"/>
          </w:tcPr>
          <w:p w14:paraId="487A3FD2" w14:textId="77777777" w:rsidR="00A70598" w:rsidRPr="002E3B38" w:rsidRDefault="00A70598">
            <w:pPr>
              <w:pStyle w:val="a9"/>
              <w:tabs>
                <w:tab w:val="right" w:pos="624"/>
              </w:tabs>
              <w:ind w:left="-105" w:right="-72"/>
              <w:jc w:val="center"/>
              <w:rPr>
                <w:rFonts w:ascii="Browallia New" w:hAnsi="Browallia New" w:cs="Browallia New"/>
                <w:snapToGrid w:val="0"/>
                <w:color w:val="000000"/>
                <w:spacing w:val="-4"/>
                <w:sz w:val="16"/>
                <w:szCs w:val="16"/>
                <w:lang w:val="en-GB" w:eastAsia="th-TH"/>
              </w:rPr>
            </w:pPr>
            <w:r w:rsidRPr="002E3B38">
              <w:rPr>
                <w:rFonts w:ascii="Browallia New" w:hAnsi="Browallia New" w:cs="Browallia New"/>
                <w:snapToGrid w:val="0"/>
                <w:color w:val="000000"/>
                <w:spacing w:val="-4"/>
                <w:sz w:val="16"/>
                <w:szCs w:val="16"/>
                <w:cs/>
                <w:lang w:eastAsia="th-TH"/>
              </w:rPr>
              <w:t>ธุรกิจ</w:t>
            </w:r>
            <w:r w:rsidRPr="002E3B38">
              <w:rPr>
                <w:rFonts w:ascii="Browallia New" w:hAnsi="Browallia New" w:cs="Browallia New"/>
                <w:color w:val="000000"/>
                <w:spacing w:val="-4"/>
                <w:sz w:val="16"/>
                <w:szCs w:val="16"/>
                <w:cs/>
              </w:rPr>
              <w:t>พาณิชย์</w:t>
            </w:r>
          </w:p>
        </w:tc>
        <w:tc>
          <w:tcPr>
            <w:tcW w:w="877" w:type="dxa"/>
            <w:shd w:val="clear" w:color="auto" w:fill="auto"/>
            <w:vAlign w:val="bottom"/>
          </w:tcPr>
          <w:p w14:paraId="14EF3FC5" w14:textId="77777777" w:rsidR="00A70598" w:rsidRPr="002E3B38" w:rsidRDefault="00A70598">
            <w:pPr>
              <w:pStyle w:val="a9"/>
              <w:tabs>
                <w:tab w:val="right" w:pos="778"/>
              </w:tabs>
              <w:ind w:left="-43" w:right="-72"/>
              <w:jc w:val="center"/>
              <w:rPr>
                <w:rFonts w:ascii="Browallia New" w:hAnsi="Browallia New" w:cs="Browallia New"/>
                <w:snapToGrid w:val="0"/>
                <w:color w:val="000000"/>
                <w:spacing w:val="-4"/>
                <w:sz w:val="16"/>
                <w:szCs w:val="16"/>
                <w:cs/>
                <w:lang w:eastAsia="th-TH"/>
              </w:rPr>
            </w:pPr>
          </w:p>
        </w:tc>
        <w:tc>
          <w:tcPr>
            <w:tcW w:w="876" w:type="dxa"/>
            <w:shd w:val="clear" w:color="auto" w:fill="auto"/>
            <w:vAlign w:val="bottom"/>
          </w:tcPr>
          <w:p w14:paraId="396E324C" w14:textId="77777777" w:rsidR="00A70598" w:rsidRPr="002E3B38" w:rsidRDefault="00A70598">
            <w:pPr>
              <w:pStyle w:val="a9"/>
              <w:tabs>
                <w:tab w:val="right" w:pos="675"/>
                <w:tab w:val="right" w:pos="778"/>
              </w:tabs>
              <w:ind w:left="-43" w:right="-72"/>
              <w:jc w:val="center"/>
              <w:rPr>
                <w:rFonts w:ascii="Browallia New" w:hAnsi="Browallia New" w:cs="Browallia New"/>
                <w:color w:val="000000"/>
                <w:spacing w:val="-4"/>
                <w:sz w:val="16"/>
                <w:szCs w:val="16"/>
                <w:cs/>
              </w:rPr>
            </w:pPr>
          </w:p>
        </w:tc>
        <w:tc>
          <w:tcPr>
            <w:tcW w:w="965" w:type="dxa"/>
            <w:shd w:val="clear" w:color="auto" w:fill="auto"/>
            <w:vAlign w:val="bottom"/>
          </w:tcPr>
          <w:p w14:paraId="538C5D42" w14:textId="77777777" w:rsidR="00A70598" w:rsidRPr="002E3B38" w:rsidRDefault="00A70598">
            <w:pPr>
              <w:pStyle w:val="a9"/>
              <w:tabs>
                <w:tab w:val="right" w:pos="778"/>
              </w:tabs>
              <w:ind w:right="-72"/>
              <w:jc w:val="center"/>
              <w:rPr>
                <w:rFonts w:ascii="Browallia New" w:hAnsi="Browallia New" w:cs="Browallia New"/>
                <w:snapToGrid w:val="0"/>
                <w:color w:val="000000"/>
                <w:spacing w:val="-4"/>
                <w:sz w:val="16"/>
                <w:szCs w:val="16"/>
                <w:cs/>
                <w:lang w:val="en-GB" w:eastAsia="th-TH"/>
              </w:rPr>
            </w:pPr>
            <w:r w:rsidRPr="002E3B38">
              <w:rPr>
                <w:rFonts w:ascii="Browallia New" w:hAnsi="Browallia New" w:cs="Browallia New"/>
                <w:snapToGrid w:val="0"/>
                <w:color w:val="000000"/>
                <w:spacing w:val="-4"/>
                <w:sz w:val="16"/>
                <w:szCs w:val="16"/>
                <w:cs/>
                <w:lang w:val="en-GB" w:eastAsia="th-TH"/>
              </w:rPr>
              <w:t>ธุรกิจ</w:t>
            </w:r>
            <w:r w:rsidRPr="002E3B38">
              <w:rPr>
                <w:rFonts w:ascii="Browallia New" w:hAnsi="Browallia New" w:cs="Browallia New"/>
                <w:snapToGrid w:val="0"/>
                <w:color w:val="000000"/>
                <w:spacing w:val="-4"/>
                <w:sz w:val="16"/>
                <w:szCs w:val="16"/>
                <w:cs/>
                <w:lang w:val="en-GB" w:eastAsia="th-TH"/>
              </w:rPr>
              <w:br/>
              <w:t>รับจ้างและ</w:t>
            </w:r>
          </w:p>
        </w:tc>
        <w:tc>
          <w:tcPr>
            <w:tcW w:w="878" w:type="dxa"/>
            <w:shd w:val="clear" w:color="auto" w:fill="auto"/>
            <w:vAlign w:val="bottom"/>
          </w:tcPr>
          <w:p w14:paraId="4AE28A0A" w14:textId="77777777" w:rsidR="00A70598" w:rsidRPr="002E3B38" w:rsidRDefault="00A70598">
            <w:pPr>
              <w:pStyle w:val="a9"/>
              <w:tabs>
                <w:tab w:val="right" w:pos="778"/>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ธุรกิจสินทรัพย์</w:t>
            </w:r>
          </w:p>
        </w:tc>
        <w:tc>
          <w:tcPr>
            <w:tcW w:w="878" w:type="dxa"/>
            <w:shd w:val="clear" w:color="auto" w:fill="auto"/>
            <w:vAlign w:val="bottom"/>
          </w:tcPr>
          <w:p w14:paraId="6FD66C09" w14:textId="77777777" w:rsidR="00A70598" w:rsidRPr="002E3B38" w:rsidRDefault="00A70598">
            <w:pPr>
              <w:pStyle w:val="a9"/>
              <w:tabs>
                <w:tab w:val="right" w:pos="651"/>
              </w:tabs>
              <w:ind w:left="-43" w:right="-72"/>
              <w:jc w:val="center"/>
              <w:rPr>
                <w:rFonts w:ascii="Browallia New" w:hAnsi="Browallia New" w:cs="Browallia New"/>
                <w:color w:val="000000"/>
                <w:spacing w:val="-4"/>
                <w:sz w:val="16"/>
                <w:szCs w:val="16"/>
                <w:cs/>
              </w:rPr>
            </w:pPr>
            <w:r w:rsidRPr="002E3B38">
              <w:rPr>
                <w:rFonts w:ascii="Browallia New" w:hAnsi="Browallia New" w:cs="Browallia New"/>
                <w:snapToGrid w:val="0"/>
                <w:color w:val="000000"/>
                <w:spacing w:val="-4"/>
                <w:sz w:val="16"/>
                <w:szCs w:val="16"/>
                <w:cs/>
                <w:lang w:eastAsia="th-TH"/>
              </w:rPr>
              <w:t>ธุรกิจบริการ</w:t>
            </w:r>
          </w:p>
        </w:tc>
        <w:tc>
          <w:tcPr>
            <w:tcW w:w="878" w:type="dxa"/>
            <w:shd w:val="clear" w:color="auto" w:fill="auto"/>
            <w:vAlign w:val="bottom"/>
          </w:tcPr>
          <w:p w14:paraId="0FFB7D46" w14:textId="77777777" w:rsidR="00A70598" w:rsidRPr="002E3B38" w:rsidRDefault="00A70598">
            <w:pPr>
              <w:pStyle w:val="a9"/>
              <w:tabs>
                <w:tab w:val="right" w:pos="778"/>
              </w:tabs>
              <w:ind w:left="-43" w:right="-72"/>
              <w:jc w:val="center"/>
              <w:rPr>
                <w:rFonts w:ascii="Browallia New" w:hAnsi="Browallia New" w:cs="Browallia New"/>
                <w:color w:val="000000"/>
                <w:spacing w:val="-4"/>
                <w:sz w:val="16"/>
                <w:szCs w:val="16"/>
                <w:cs/>
              </w:rPr>
            </w:pPr>
          </w:p>
        </w:tc>
        <w:tc>
          <w:tcPr>
            <w:tcW w:w="878" w:type="dxa"/>
            <w:shd w:val="clear" w:color="auto" w:fill="auto"/>
            <w:vAlign w:val="bottom"/>
          </w:tcPr>
          <w:p w14:paraId="3E019E67" w14:textId="77777777" w:rsidR="00A70598" w:rsidRPr="002E3B38" w:rsidRDefault="00A70598">
            <w:pPr>
              <w:pStyle w:val="a9"/>
              <w:tabs>
                <w:tab w:val="right" w:pos="778"/>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6"/>
                <w:sz w:val="16"/>
                <w:szCs w:val="16"/>
                <w:cs/>
              </w:rPr>
              <w:t>รายการ</w:t>
            </w:r>
          </w:p>
        </w:tc>
        <w:tc>
          <w:tcPr>
            <w:tcW w:w="878" w:type="dxa"/>
            <w:shd w:val="clear" w:color="auto" w:fill="auto"/>
          </w:tcPr>
          <w:p w14:paraId="5F26A331" w14:textId="77777777" w:rsidR="00A70598" w:rsidRPr="002E3B38" w:rsidRDefault="00A70598">
            <w:pPr>
              <w:pStyle w:val="a9"/>
              <w:tabs>
                <w:tab w:val="right" w:pos="778"/>
              </w:tabs>
              <w:ind w:left="-43" w:right="-72"/>
              <w:jc w:val="center"/>
              <w:rPr>
                <w:rFonts w:ascii="Browallia New" w:hAnsi="Browallia New" w:cs="Browallia New"/>
                <w:color w:val="000000"/>
                <w:spacing w:val="-4"/>
                <w:sz w:val="16"/>
                <w:szCs w:val="16"/>
                <w:cs/>
              </w:rPr>
            </w:pPr>
          </w:p>
        </w:tc>
      </w:tr>
      <w:tr w:rsidR="00A70598" w:rsidRPr="002E3B38" w14:paraId="4B744131" w14:textId="77777777" w:rsidTr="00A70598">
        <w:trPr>
          <w:gridAfter w:val="1"/>
          <w:wAfter w:w="9" w:type="dxa"/>
          <w:trHeight w:val="63"/>
        </w:trPr>
        <w:tc>
          <w:tcPr>
            <w:tcW w:w="1523" w:type="dxa"/>
            <w:shd w:val="clear" w:color="auto" w:fill="auto"/>
            <w:vAlign w:val="bottom"/>
          </w:tcPr>
          <w:p w14:paraId="4C8D494C" w14:textId="77777777" w:rsidR="00A70598" w:rsidRPr="002E3B38" w:rsidRDefault="00A70598">
            <w:pPr>
              <w:ind w:left="-104"/>
              <w:jc w:val="thaiDistribute"/>
              <w:rPr>
                <w:rFonts w:ascii="Browallia New" w:hAnsi="Browallia New" w:cs="Browallia New"/>
                <w:snapToGrid w:val="0"/>
                <w:spacing w:val="-4"/>
                <w:sz w:val="16"/>
                <w:szCs w:val="16"/>
                <w:lang w:val="en-GB" w:eastAsia="th-TH"/>
              </w:rPr>
            </w:pPr>
          </w:p>
        </w:tc>
        <w:tc>
          <w:tcPr>
            <w:tcW w:w="890" w:type="dxa"/>
            <w:shd w:val="clear" w:color="auto" w:fill="auto"/>
            <w:vAlign w:val="bottom"/>
          </w:tcPr>
          <w:p w14:paraId="6341C73E" w14:textId="77777777" w:rsidR="00A70598" w:rsidRPr="002E3B38" w:rsidRDefault="00A70598">
            <w:pPr>
              <w:pStyle w:val="a9"/>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หลายช่องทาง</w:t>
            </w:r>
          </w:p>
        </w:tc>
        <w:tc>
          <w:tcPr>
            <w:tcW w:w="877" w:type="dxa"/>
            <w:shd w:val="clear" w:color="auto" w:fill="auto"/>
            <w:vAlign w:val="bottom"/>
          </w:tcPr>
          <w:p w14:paraId="6D857F2B" w14:textId="77777777" w:rsidR="00A70598" w:rsidRPr="002E3B38" w:rsidRDefault="00A70598">
            <w:pPr>
              <w:pStyle w:val="a9"/>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2E3B38">
              <w:rPr>
                <w:rFonts w:ascii="Browallia New" w:hAnsi="Browallia New" w:cs="Browallia New"/>
                <w:snapToGrid w:val="0"/>
                <w:color w:val="000000"/>
                <w:spacing w:val="-4"/>
                <w:sz w:val="16"/>
                <w:szCs w:val="16"/>
                <w:cs/>
                <w:lang w:eastAsia="th-TH"/>
              </w:rPr>
              <w:t>ธุรกิจสื่อ</w:t>
            </w:r>
          </w:p>
        </w:tc>
        <w:tc>
          <w:tcPr>
            <w:tcW w:w="876" w:type="dxa"/>
            <w:shd w:val="clear" w:color="auto" w:fill="auto"/>
            <w:vAlign w:val="bottom"/>
          </w:tcPr>
          <w:p w14:paraId="356C992C" w14:textId="77777777" w:rsidR="00A70598" w:rsidRPr="002E3B38" w:rsidRDefault="00A70598">
            <w:pPr>
              <w:pStyle w:val="a9"/>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2E3B38">
              <w:rPr>
                <w:rFonts w:ascii="Browallia New" w:hAnsi="Browallia New" w:cs="Browallia New"/>
                <w:snapToGrid w:val="0"/>
                <w:color w:val="000000"/>
                <w:spacing w:val="-4"/>
                <w:sz w:val="16"/>
                <w:szCs w:val="16"/>
                <w:cs/>
                <w:lang w:eastAsia="th-TH"/>
              </w:rPr>
              <w:t>ธุรกิจเพลง</w:t>
            </w:r>
          </w:p>
        </w:tc>
        <w:tc>
          <w:tcPr>
            <w:tcW w:w="965" w:type="dxa"/>
            <w:shd w:val="clear" w:color="auto" w:fill="auto"/>
            <w:vAlign w:val="bottom"/>
          </w:tcPr>
          <w:p w14:paraId="223CECE6" w14:textId="77777777" w:rsidR="00A70598" w:rsidRPr="002E3B38" w:rsidRDefault="00A70598">
            <w:pPr>
              <w:pStyle w:val="a9"/>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2E3B38">
              <w:rPr>
                <w:rFonts w:ascii="Browallia New" w:hAnsi="Browallia New" w:cs="Browallia New"/>
                <w:snapToGrid w:val="0"/>
                <w:color w:val="000000"/>
                <w:spacing w:val="-4"/>
                <w:sz w:val="16"/>
                <w:szCs w:val="16"/>
                <w:cs/>
                <w:lang w:val="en-GB" w:eastAsia="th-TH"/>
              </w:rPr>
              <w:t>ผลิตกิจกรรม</w:t>
            </w:r>
          </w:p>
        </w:tc>
        <w:tc>
          <w:tcPr>
            <w:tcW w:w="878" w:type="dxa"/>
            <w:shd w:val="clear" w:color="auto" w:fill="auto"/>
            <w:vAlign w:val="bottom"/>
          </w:tcPr>
          <w:p w14:paraId="16590B13" w14:textId="77777777" w:rsidR="00A70598" w:rsidRPr="002E3B38" w:rsidRDefault="00A70598">
            <w:pPr>
              <w:pStyle w:val="a9"/>
              <w:pBdr>
                <w:bottom w:val="single" w:sz="4" w:space="1" w:color="auto"/>
              </w:pBdr>
              <w:tabs>
                <w:tab w:val="right" w:pos="778"/>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ดิจิทัล</w:t>
            </w:r>
          </w:p>
        </w:tc>
        <w:tc>
          <w:tcPr>
            <w:tcW w:w="878" w:type="dxa"/>
            <w:shd w:val="clear" w:color="auto" w:fill="auto"/>
            <w:vAlign w:val="bottom"/>
          </w:tcPr>
          <w:p w14:paraId="710A915F" w14:textId="77777777" w:rsidR="00A70598" w:rsidRPr="002E3B38" w:rsidRDefault="00A70598">
            <w:pPr>
              <w:pStyle w:val="a9"/>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และอื่นๆ</w:t>
            </w:r>
          </w:p>
        </w:tc>
        <w:tc>
          <w:tcPr>
            <w:tcW w:w="878" w:type="dxa"/>
            <w:shd w:val="clear" w:color="auto" w:fill="auto"/>
            <w:vAlign w:val="bottom"/>
          </w:tcPr>
          <w:p w14:paraId="3D77CF91" w14:textId="77777777" w:rsidR="00A70598" w:rsidRPr="002E3B38" w:rsidRDefault="00A70598">
            <w:pPr>
              <w:pStyle w:val="a9"/>
              <w:pBdr>
                <w:bottom w:val="single" w:sz="4" w:space="1" w:color="auto"/>
              </w:pBdr>
              <w:tabs>
                <w:tab w:val="right" w:pos="662"/>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รวม</w:t>
            </w:r>
          </w:p>
        </w:tc>
        <w:tc>
          <w:tcPr>
            <w:tcW w:w="878" w:type="dxa"/>
            <w:shd w:val="clear" w:color="auto" w:fill="auto"/>
            <w:vAlign w:val="bottom"/>
          </w:tcPr>
          <w:p w14:paraId="3862B070" w14:textId="77777777" w:rsidR="00A70598" w:rsidRPr="002E3B38" w:rsidRDefault="00A70598">
            <w:pPr>
              <w:pStyle w:val="a9"/>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2E3B38">
              <w:rPr>
                <w:rFonts w:ascii="Browallia New" w:hAnsi="Browallia New" w:cs="Browallia New"/>
                <w:color w:val="000000"/>
                <w:spacing w:val="-6"/>
                <w:sz w:val="16"/>
                <w:szCs w:val="16"/>
                <w:cs/>
              </w:rPr>
              <w:t>ตัดบัญชี</w:t>
            </w:r>
          </w:p>
        </w:tc>
        <w:tc>
          <w:tcPr>
            <w:tcW w:w="878" w:type="dxa"/>
            <w:shd w:val="clear" w:color="auto" w:fill="auto"/>
            <w:vAlign w:val="bottom"/>
          </w:tcPr>
          <w:p w14:paraId="3D178C75" w14:textId="77777777" w:rsidR="00A70598" w:rsidRPr="002E3B38" w:rsidRDefault="00A70598">
            <w:pPr>
              <w:pStyle w:val="a9"/>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รวม</w:t>
            </w:r>
          </w:p>
        </w:tc>
      </w:tr>
      <w:tr w:rsidR="00A70598" w:rsidRPr="002E3B38" w14:paraId="45A68DC8" w14:textId="77777777" w:rsidTr="00A70598">
        <w:trPr>
          <w:gridAfter w:val="1"/>
          <w:wAfter w:w="9" w:type="dxa"/>
          <w:trHeight w:val="53"/>
        </w:trPr>
        <w:tc>
          <w:tcPr>
            <w:tcW w:w="1523" w:type="dxa"/>
            <w:shd w:val="clear" w:color="auto" w:fill="auto"/>
            <w:vAlign w:val="bottom"/>
          </w:tcPr>
          <w:p w14:paraId="45F5C2BA" w14:textId="77777777" w:rsidR="00A70598" w:rsidRPr="002E3B38" w:rsidRDefault="00A70598">
            <w:pPr>
              <w:ind w:left="-104"/>
              <w:rPr>
                <w:rFonts w:ascii="Browallia New" w:hAnsi="Browallia New" w:cs="Browallia New"/>
                <w:sz w:val="16"/>
                <w:szCs w:val="16"/>
                <w:cs/>
              </w:rPr>
            </w:pPr>
          </w:p>
        </w:tc>
        <w:tc>
          <w:tcPr>
            <w:tcW w:w="890" w:type="dxa"/>
            <w:shd w:val="clear" w:color="auto" w:fill="auto"/>
            <w:vAlign w:val="bottom"/>
          </w:tcPr>
          <w:p w14:paraId="003C2FD1" w14:textId="77777777" w:rsidR="00A70598" w:rsidRPr="002E3B38" w:rsidRDefault="00A70598">
            <w:pPr>
              <w:ind w:left="-107" w:right="-72"/>
              <w:jc w:val="both"/>
              <w:rPr>
                <w:rFonts w:ascii="Browallia New" w:hAnsi="Browallia New" w:cs="Browallia New"/>
                <w:sz w:val="16"/>
                <w:szCs w:val="16"/>
                <w:cs/>
              </w:rPr>
            </w:pPr>
          </w:p>
        </w:tc>
        <w:tc>
          <w:tcPr>
            <w:tcW w:w="877" w:type="dxa"/>
            <w:shd w:val="clear" w:color="auto" w:fill="auto"/>
            <w:vAlign w:val="bottom"/>
          </w:tcPr>
          <w:p w14:paraId="20031B07" w14:textId="77777777" w:rsidR="00A70598" w:rsidRPr="002E3B38" w:rsidRDefault="00A70598">
            <w:pPr>
              <w:ind w:left="-107" w:right="-72"/>
              <w:jc w:val="both"/>
              <w:rPr>
                <w:rFonts w:ascii="Browallia New" w:hAnsi="Browallia New" w:cs="Browallia New"/>
                <w:sz w:val="16"/>
                <w:szCs w:val="16"/>
              </w:rPr>
            </w:pPr>
          </w:p>
        </w:tc>
        <w:tc>
          <w:tcPr>
            <w:tcW w:w="876" w:type="dxa"/>
            <w:shd w:val="clear" w:color="auto" w:fill="auto"/>
            <w:vAlign w:val="bottom"/>
          </w:tcPr>
          <w:p w14:paraId="32309491" w14:textId="77777777" w:rsidR="00A70598" w:rsidRPr="002E3B38" w:rsidRDefault="00A70598">
            <w:pPr>
              <w:ind w:left="-107" w:right="-72"/>
              <w:jc w:val="both"/>
              <w:rPr>
                <w:rFonts w:ascii="Browallia New" w:hAnsi="Browallia New" w:cs="Browallia New"/>
                <w:sz w:val="16"/>
                <w:szCs w:val="16"/>
              </w:rPr>
            </w:pPr>
          </w:p>
        </w:tc>
        <w:tc>
          <w:tcPr>
            <w:tcW w:w="965" w:type="dxa"/>
            <w:shd w:val="clear" w:color="auto" w:fill="auto"/>
            <w:vAlign w:val="bottom"/>
          </w:tcPr>
          <w:p w14:paraId="0CC0494F" w14:textId="77777777" w:rsidR="00A70598" w:rsidRPr="002E3B38" w:rsidRDefault="00A70598">
            <w:pPr>
              <w:ind w:right="-72"/>
              <w:jc w:val="both"/>
              <w:rPr>
                <w:rFonts w:ascii="Browallia New" w:hAnsi="Browallia New" w:cs="Browallia New"/>
                <w:sz w:val="16"/>
                <w:szCs w:val="16"/>
              </w:rPr>
            </w:pPr>
          </w:p>
        </w:tc>
        <w:tc>
          <w:tcPr>
            <w:tcW w:w="878" w:type="dxa"/>
            <w:shd w:val="clear" w:color="auto" w:fill="auto"/>
            <w:vAlign w:val="bottom"/>
          </w:tcPr>
          <w:p w14:paraId="47C90BE1" w14:textId="77777777" w:rsidR="00A70598" w:rsidRPr="002E3B38" w:rsidRDefault="00A70598">
            <w:pPr>
              <w:ind w:right="-72"/>
              <w:jc w:val="both"/>
              <w:rPr>
                <w:rFonts w:ascii="Browallia New" w:hAnsi="Browallia New" w:cs="Browallia New"/>
                <w:sz w:val="16"/>
                <w:szCs w:val="16"/>
                <w:cs/>
              </w:rPr>
            </w:pPr>
          </w:p>
        </w:tc>
        <w:tc>
          <w:tcPr>
            <w:tcW w:w="878" w:type="dxa"/>
            <w:shd w:val="clear" w:color="auto" w:fill="auto"/>
            <w:vAlign w:val="bottom"/>
          </w:tcPr>
          <w:p w14:paraId="06D988B7" w14:textId="77777777" w:rsidR="00A70598" w:rsidRPr="002E3B38" w:rsidRDefault="00A70598">
            <w:pPr>
              <w:ind w:left="-107" w:right="-72"/>
              <w:jc w:val="both"/>
              <w:rPr>
                <w:rFonts w:ascii="Browallia New" w:hAnsi="Browallia New" w:cs="Browallia New"/>
                <w:sz w:val="16"/>
                <w:szCs w:val="16"/>
              </w:rPr>
            </w:pPr>
          </w:p>
        </w:tc>
        <w:tc>
          <w:tcPr>
            <w:tcW w:w="878" w:type="dxa"/>
            <w:shd w:val="clear" w:color="auto" w:fill="auto"/>
            <w:vAlign w:val="bottom"/>
          </w:tcPr>
          <w:p w14:paraId="625E7D04" w14:textId="77777777" w:rsidR="00A70598" w:rsidRPr="002E3B38" w:rsidRDefault="00A70598">
            <w:pPr>
              <w:ind w:right="-72"/>
              <w:jc w:val="both"/>
              <w:rPr>
                <w:rFonts w:ascii="Browallia New" w:hAnsi="Browallia New" w:cs="Browallia New"/>
                <w:sz w:val="16"/>
                <w:szCs w:val="16"/>
              </w:rPr>
            </w:pPr>
          </w:p>
        </w:tc>
        <w:tc>
          <w:tcPr>
            <w:tcW w:w="878" w:type="dxa"/>
            <w:shd w:val="clear" w:color="auto" w:fill="auto"/>
            <w:vAlign w:val="bottom"/>
          </w:tcPr>
          <w:p w14:paraId="5DEEE68E" w14:textId="77777777" w:rsidR="00A70598" w:rsidRPr="002E3B38" w:rsidRDefault="00A70598">
            <w:pPr>
              <w:tabs>
                <w:tab w:val="decimal" w:pos="792"/>
              </w:tabs>
              <w:ind w:left="-107" w:right="-72"/>
              <w:jc w:val="both"/>
              <w:rPr>
                <w:rFonts w:ascii="Browallia New" w:hAnsi="Browallia New" w:cs="Browallia New"/>
                <w:sz w:val="16"/>
                <w:szCs w:val="16"/>
              </w:rPr>
            </w:pPr>
          </w:p>
        </w:tc>
        <w:tc>
          <w:tcPr>
            <w:tcW w:w="878" w:type="dxa"/>
            <w:shd w:val="clear" w:color="auto" w:fill="auto"/>
          </w:tcPr>
          <w:p w14:paraId="310FC934" w14:textId="77777777" w:rsidR="00A70598" w:rsidRPr="002E3B38" w:rsidRDefault="00A70598">
            <w:pPr>
              <w:ind w:left="-107" w:right="-72"/>
              <w:jc w:val="both"/>
              <w:rPr>
                <w:rFonts w:ascii="Browallia New" w:hAnsi="Browallia New" w:cs="Browallia New"/>
                <w:sz w:val="16"/>
                <w:szCs w:val="16"/>
              </w:rPr>
            </w:pPr>
          </w:p>
        </w:tc>
      </w:tr>
      <w:tr w:rsidR="00A70598" w:rsidRPr="002E3B38" w14:paraId="01D29FFD" w14:textId="77777777" w:rsidTr="00A70598">
        <w:trPr>
          <w:gridAfter w:val="1"/>
          <w:wAfter w:w="9" w:type="dxa"/>
          <w:trHeight w:val="63"/>
        </w:trPr>
        <w:tc>
          <w:tcPr>
            <w:tcW w:w="1523" w:type="dxa"/>
            <w:shd w:val="clear" w:color="auto" w:fill="auto"/>
            <w:vAlign w:val="bottom"/>
          </w:tcPr>
          <w:p w14:paraId="219A0CD9" w14:textId="1E503E4D" w:rsidR="00A70598" w:rsidRPr="002E3B38" w:rsidRDefault="00A70598" w:rsidP="00A70598">
            <w:pPr>
              <w:ind w:left="-104"/>
              <w:rPr>
                <w:rFonts w:ascii="Browallia New" w:hAnsi="Browallia New" w:cs="Browallia New"/>
                <w:spacing w:val="-4"/>
                <w:sz w:val="16"/>
                <w:szCs w:val="16"/>
              </w:rPr>
            </w:pPr>
            <w:r w:rsidRPr="002E3B38">
              <w:rPr>
                <w:rFonts w:ascii="Browallia New" w:hAnsi="Browallia New" w:cs="Browallia New"/>
                <w:spacing w:val="-4"/>
                <w:sz w:val="16"/>
                <w:szCs w:val="16"/>
                <w:cs/>
                <w:lang w:val="en-GB"/>
              </w:rPr>
              <w:t>อุปกรณ์</w:t>
            </w:r>
            <w:r w:rsidRPr="002E3B38">
              <w:rPr>
                <w:rFonts w:ascii="Browallia New" w:hAnsi="Browallia New" w:cs="Browallia New"/>
                <w:spacing w:val="-4"/>
                <w:sz w:val="16"/>
                <w:szCs w:val="16"/>
              </w:rPr>
              <w:t xml:space="preserve"> - </w:t>
            </w:r>
            <w:r w:rsidRPr="002E3B38">
              <w:rPr>
                <w:rFonts w:ascii="Browallia New" w:hAnsi="Browallia New" w:cs="Browallia New"/>
                <w:spacing w:val="-4"/>
                <w:sz w:val="16"/>
                <w:szCs w:val="16"/>
                <w:cs/>
              </w:rPr>
              <w:t>สุทธิ</w:t>
            </w:r>
          </w:p>
        </w:tc>
        <w:tc>
          <w:tcPr>
            <w:tcW w:w="890" w:type="dxa"/>
            <w:shd w:val="clear" w:color="auto" w:fill="auto"/>
          </w:tcPr>
          <w:p w14:paraId="2DEB967B" w14:textId="68D3430A" w:rsidR="00A70598" w:rsidRPr="002E3B38" w:rsidRDefault="00A70598" w:rsidP="00A70598">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55,231</w:t>
            </w:r>
          </w:p>
        </w:tc>
        <w:tc>
          <w:tcPr>
            <w:tcW w:w="877" w:type="dxa"/>
            <w:shd w:val="clear" w:color="auto" w:fill="auto"/>
          </w:tcPr>
          <w:p w14:paraId="41F8C89F" w14:textId="5831B1F7"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98,563</w:t>
            </w:r>
          </w:p>
        </w:tc>
        <w:tc>
          <w:tcPr>
            <w:tcW w:w="876" w:type="dxa"/>
            <w:shd w:val="clear" w:color="auto" w:fill="auto"/>
          </w:tcPr>
          <w:p w14:paraId="003550BC" w14:textId="64FD83D3"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 xml:space="preserve">         -</w:t>
            </w:r>
          </w:p>
        </w:tc>
        <w:tc>
          <w:tcPr>
            <w:tcW w:w="965" w:type="dxa"/>
            <w:shd w:val="clear" w:color="auto" w:fill="auto"/>
          </w:tcPr>
          <w:p w14:paraId="1866EF07" w14:textId="480D8D19" w:rsidR="00A70598" w:rsidRPr="002E3B38" w:rsidRDefault="00A70598" w:rsidP="00A70598">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2E3B38">
              <w:rPr>
                <w:rFonts w:ascii="Browallia New" w:hAnsi="Browallia New" w:cs="Browallia New"/>
                <w:sz w:val="16"/>
                <w:szCs w:val="16"/>
              </w:rPr>
              <w:t>37</w:t>
            </w:r>
          </w:p>
        </w:tc>
        <w:tc>
          <w:tcPr>
            <w:tcW w:w="878" w:type="dxa"/>
            <w:shd w:val="clear" w:color="auto" w:fill="auto"/>
          </w:tcPr>
          <w:p w14:paraId="3FEC91E6" w14:textId="2D28208C" w:rsidR="00A70598" w:rsidRPr="002E3B38" w:rsidRDefault="00A70598" w:rsidP="00A70598">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71A5E8CB" w14:textId="6CBDAEB8"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219,957</w:t>
            </w:r>
          </w:p>
        </w:tc>
        <w:tc>
          <w:tcPr>
            <w:tcW w:w="878" w:type="dxa"/>
            <w:shd w:val="clear" w:color="auto" w:fill="auto"/>
          </w:tcPr>
          <w:p w14:paraId="04E0A7AA" w14:textId="38893F8F"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373,788</w:t>
            </w:r>
          </w:p>
        </w:tc>
        <w:tc>
          <w:tcPr>
            <w:tcW w:w="878" w:type="dxa"/>
            <w:shd w:val="clear" w:color="auto" w:fill="auto"/>
          </w:tcPr>
          <w:p w14:paraId="398CD83C" w14:textId="444C061E" w:rsidR="00A70598" w:rsidRPr="002E3B38" w:rsidRDefault="00A70598" w:rsidP="00A70598">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6B504777" w14:textId="3CB63D11" w:rsidR="00A70598" w:rsidRPr="002E3B38" w:rsidRDefault="00A70598" w:rsidP="00A70598">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373,788</w:t>
            </w:r>
          </w:p>
        </w:tc>
      </w:tr>
      <w:tr w:rsidR="00A70598" w:rsidRPr="002E3B38" w14:paraId="6CFD7F76" w14:textId="77777777" w:rsidTr="00A70598">
        <w:trPr>
          <w:gridAfter w:val="1"/>
          <w:wAfter w:w="9" w:type="dxa"/>
          <w:trHeight w:val="63"/>
        </w:trPr>
        <w:tc>
          <w:tcPr>
            <w:tcW w:w="1523" w:type="dxa"/>
            <w:shd w:val="clear" w:color="auto" w:fill="auto"/>
            <w:vAlign w:val="bottom"/>
          </w:tcPr>
          <w:p w14:paraId="085054DA" w14:textId="5C6CDA29" w:rsidR="00A70598" w:rsidRPr="002E3B38" w:rsidRDefault="00A70598" w:rsidP="00A70598">
            <w:pPr>
              <w:ind w:left="-104" w:right="-71"/>
              <w:rPr>
                <w:rFonts w:ascii="Browallia New" w:hAnsi="Browallia New" w:cs="Browallia New"/>
                <w:spacing w:val="-4"/>
                <w:sz w:val="16"/>
                <w:szCs w:val="16"/>
                <w:cs/>
                <w:lang w:val="en-GB"/>
              </w:rPr>
            </w:pPr>
            <w:r w:rsidRPr="002E3B38">
              <w:rPr>
                <w:rFonts w:ascii="Browallia New" w:hAnsi="Browallia New" w:cs="Browallia New"/>
                <w:spacing w:val="-4"/>
                <w:sz w:val="16"/>
                <w:szCs w:val="16"/>
                <w:cs/>
              </w:rPr>
              <w:t xml:space="preserve">สินทรัพย์สิทธิการใช้ </w:t>
            </w:r>
            <w:r w:rsidRPr="002E3B38">
              <w:rPr>
                <w:rFonts w:ascii="Browallia New" w:hAnsi="Browallia New" w:cs="Browallia New"/>
                <w:spacing w:val="-4"/>
                <w:sz w:val="16"/>
                <w:szCs w:val="16"/>
              </w:rPr>
              <w:t xml:space="preserve">- </w:t>
            </w:r>
            <w:r w:rsidRPr="002E3B38">
              <w:rPr>
                <w:rFonts w:ascii="Browallia New" w:hAnsi="Browallia New" w:cs="Browallia New"/>
                <w:spacing w:val="-4"/>
                <w:sz w:val="16"/>
                <w:szCs w:val="16"/>
                <w:cs/>
              </w:rPr>
              <w:t>สุทธิ</w:t>
            </w:r>
          </w:p>
        </w:tc>
        <w:tc>
          <w:tcPr>
            <w:tcW w:w="890" w:type="dxa"/>
            <w:shd w:val="clear" w:color="auto" w:fill="auto"/>
          </w:tcPr>
          <w:p w14:paraId="0CD3DB8F" w14:textId="715B8476" w:rsidR="00A70598" w:rsidRPr="002E3B38" w:rsidRDefault="00A70598" w:rsidP="00A70598">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131,831</w:t>
            </w:r>
          </w:p>
        </w:tc>
        <w:tc>
          <w:tcPr>
            <w:tcW w:w="877" w:type="dxa"/>
            <w:shd w:val="clear" w:color="auto" w:fill="auto"/>
          </w:tcPr>
          <w:p w14:paraId="369AB570" w14:textId="0C30CCBF"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142,529</w:t>
            </w:r>
          </w:p>
        </w:tc>
        <w:tc>
          <w:tcPr>
            <w:tcW w:w="876" w:type="dxa"/>
            <w:shd w:val="clear" w:color="auto" w:fill="auto"/>
          </w:tcPr>
          <w:p w14:paraId="682F529E" w14:textId="69097D4A"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3,480</w:t>
            </w:r>
          </w:p>
        </w:tc>
        <w:tc>
          <w:tcPr>
            <w:tcW w:w="965" w:type="dxa"/>
            <w:shd w:val="clear" w:color="auto" w:fill="auto"/>
          </w:tcPr>
          <w:p w14:paraId="7A8174E6" w14:textId="41C30B81" w:rsidR="00A70598" w:rsidRPr="002E3B38" w:rsidRDefault="00A70598" w:rsidP="00A70598">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536EA546" w14:textId="0FF56656" w:rsidR="00A70598" w:rsidRPr="002E3B38" w:rsidRDefault="00A70598" w:rsidP="00A70598">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56C742DF" w14:textId="10539A42"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198,324</w:t>
            </w:r>
          </w:p>
        </w:tc>
        <w:tc>
          <w:tcPr>
            <w:tcW w:w="878" w:type="dxa"/>
            <w:shd w:val="clear" w:color="auto" w:fill="auto"/>
          </w:tcPr>
          <w:p w14:paraId="355D5A0D" w14:textId="3C3882A4"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476,164</w:t>
            </w:r>
          </w:p>
        </w:tc>
        <w:tc>
          <w:tcPr>
            <w:tcW w:w="878" w:type="dxa"/>
            <w:shd w:val="clear" w:color="auto" w:fill="auto"/>
          </w:tcPr>
          <w:p w14:paraId="595473EC" w14:textId="05217B33" w:rsidR="00A70598" w:rsidRPr="002E3B38" w:rsidRDefault="00A70598" w:rsidP="00A70598">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17EFFE5A" w14:textId="7CDE28E8" w:rsidR="00A70598" w:rsidRPr="002E3B38" w:rsidRDefault="00A70598" w:rsidP="00A70598">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476,164</w:t>
            </w:r>
          </w:p>
        </w:tc>
      </w:tr>
      <w:tr w:rsidR="00A70598" w:rsidRPr="002E3B38" w14:paraId="4AE19938" w14:textId="77777777" w:rsidTr="00A70598">
        <w:trPr>
          <w:gridAfter w:val="1"/>
          <w:wAfter w:w="9" w:type="dxa"/>
          <w:trHeight w:val="63"/>
        </w:trPr>
        <w:tc>
          <w:tcPr>
            <w:tcW w:w="1523" w:type="dxa"/>
            <w:shd w:val="clear" w:color="auto" w:fill="auto"/>
            <w:vAlign w:val="bottom"/>
          </w:tcPr>
          <w:p w14:paraId="540FB79E" w14:textId="56605726" w:rsidR="00A70598" w:rsidRPr="002E3B38" w:rsidRDefault="00A70598" w:rsidP="00A70598">
            <w:pPr>
              <w:ind w:left="-104"/>
              <w:rPr>
                <w:rFonts w:ascii="Browallia New" w:hAnsi="Browallia New" w:cs="Browallia New"/>
                <w:spacing w:val="-4"/>
                <w:sz w:val="16"/>
                <w:szCs w:val="16"/>
                <w:cs/>
              </w:rPr>
            </w:pPr>
            <w:r w:rsidRPr="002E3B38">
              <w:rPr>
                <w:rFonts w:ascii="Browallia New" w:hAnsi="Browallia New" w:cs="Browallia New"/>
                <w:spacing w:val="-4"/>
                <w:sz w:val="16"/>
                <w:szCs w:val="16"/>
                <w:cs/>
              </w:rPr>
              <w:t>สินทรัพย์ไม่มีตัวตน</w:t>
            </w:r>
            <w:r w:rsidRPr="002E3B38">
              <w:rPr>
                <w:rFonts w:ascii="Browallia New" w:hAnsi="Browallia New" w:cs="Browallia New"/>
                <w:spacing w:val="-4"/>
                <w:sz w:val="16"/>
                <w:szCs w:val="16"/>
              </w:rPr>
              <w:t xml:space="preserve"> - </w:t>
            </w:r>
            <w:r w:rsidRPr="002E3B38">
              <w:rPr>
                <w:rFonts w:ascii="Browallia New" w:hAnsi="Browallia New" w:cs="Browallia New"/>
                <w:spacing w:val="-4"/>
                <w:sz w:val="16"/>
                <w:szCs w:val="16"/>
                <w:cs/>
              </w:rPr>
              <w:t>สุทธิ</w:t>
            </w:r>
          </w:p>
        </w:tc>
        <w:tc>
          <w:tcPr>
            <w:tcW w:w="890" w:type="dxa"/>
            <w:shd w:val="clear" w:color="auto" w:fill="auto"/>
          </w:tcPr>
          <w:p w14:paraId="7A041C02" w14:textId="7A306FA6" w:rsidR="00A70598" w:rsidRPr="002E3B38" w:rsidRDefault="00A70598" w:rsidP="00A70598">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293,785</w:t>
            </w:r>
          </w:p>
        </w:tc>
        <w:tc>
          <w:tcPr>
            <w:tcW w:w="877" w:type="dxa"/>
            <w:shd w:val="clear" w:color="auto" w:fill="auto"/>
          </w:tcPr>
          <w:p w14:paraId="0AB38359" w14:textId="1BAF41DF"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3,851,735</w:t>
            </w:r>
          </w:p>
        </w:tc>
        <w:tc>
          <w:tcPr>
            <w:tcW w:w="876" w:type="dxa"/>
            <w:shd w:val="clear" w:color="auto" w:fill="auto"/>
          </w:tcPr>
          <w:p w14:paraId="23C2A24F" w14:textId="72AC136A"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 xml:space="preserve">         -</w:t>
            </w:r>
          </w:p>
        </w:tc>
        <w:tc>
          <w:tcPr>
            <w:tcW w:w="965" w:type="dxa"/>
            <w:shd w:val="clear" w:color="auto" w:fill="auto"/>
          </w:tcPr>
          <w:p w14:paraId="7CD97448" w14:textId="7D208AA0" w:rsidR="00A70598" w:rsidRPr="002E3B38" w:rsidRDefault="00A70598" w:rsidP="00A70598">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3D4EE837" w14:textId="2C18D69C" w:rsidR="00A70598" w:rsidRPr="002E3B38" w:rsidRDefault="00A70598" w:rsidP="00A70598">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2E3B38">
              <w:rPr>
                <w:rFonts w:ascii="Browallia New" w:hAnsi="Browallia New" w:cs="Browallia New"/>
                <w:sz w:val="16"/>
                <w:szCs w:val="16"/>
              </w:rPr>
              <w:t>12,832</w:t>
            </w:r>
          </w:p>
        </w:tc>
        <w:tc>
          <w:tcPr>
            <w:tcW w:w="878" w:type="dxa"/>
            <w:shd w:val="clear" w:color="auto" w:fill="auto"/>
          </w:tcPr>
          <w:p w14:paraId="172F5BC7" w14:textId="76583749"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34,148</w:t>
            </w:r>
          </w:p>
        </w:tc>
        <w:tc>
          <w:tcPr>
            <w:tcW w:w="878" w:type="dxa"/>
            <w:shd w:val="clear" w:color="auto" w:fill="auto"/>
          </w:tcPr>
          <w:p w14:paraId="0EE093F3" w14:textId="15394B4E" w:rsidR="00A70598" w:rsidRPr="002E3B38" w:rsidRDefault="00A70598" w:rsidP="00A70598">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4,192,500</w:t>
            </w:r>
          </w:p>
        </w:tc>
        <w:tc>
          <w:tcPr>
            <w:tcW w:w="878" w:type="dxa"/>
            <w:shd w:val="clear" w:color="auto" w:fill="auto"/>
          </w:tcPr>
          <w:p w14:paraId="58987CA9" w14:textId="7E0EEBFB" w:rsidR="00A70598" w:rsidRPr="002E3B38" w:rsidRDefault="00A70598" w:rsidP="00A70598">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6CF33FC0" w14:textId="4FF42B4D" w:rsidR="00A70598" w:rsidRPr="002E3B38" w:rsidRDefault="00A70598" w:rsidP="00A70598">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4,192,500</w:t>
            </w:r>
          </w:p>
        </w:tc>
      </w:tr>
    </w:tbl>
    <w:p w14:paraId="768A62EC" w14:textId="77777777" w:rsidR="005834C3" w:rsidRPr="002E3B38" w:rsidRDefault="005834C3">
      <w:pPr>
        <w:rPr>
          <w:rFonts w:ascii="Browallia New" w:hAnsi="Browallia New" w:cs="Browallia New"/>
        </w:rPr>
      </w:pPr>
    </w:p>
    <w:tbl>
      <w:tblPr>
        <w:tblW w:w="9531" w:type="dxa"/>
        <w:tblInd w:w="441" w:type="dxa"/>
        <w:tblLayout w:type="fixed"/>
        <w:tblLook w:val="0000" w:firstRow="0" w:lastRow="0" w:firstColumn="0" w:lastColumn="0" w:noHBand="0" w:noVBand="0"/>
      </w:tblPr>
      <w:tblGrid>
        <w:gridCol w:w="1526"/>
        <w:gridCol w:w="879"/>
        <w:gridCol w:w="884"/>
        <w:gridCol w:w="883"/>
        <w:gridCol w:w="964"/>
        <w:gridCol w:w="883"/>
        <w:gridCol w:w="877"/>
        <w:gridCol w:w="877"/>
        <w:gridCol w:w="877"/>
        <w:gridCol w:w="881"/>
      </w:tblGrid>
      <w:tr w:rsidR="00684D7B" w:rsidRPr="002E3B38" w14:paraId="089F1148" w14:textId="77777777" w:rsidTr="008D75C5">
        <w:trPr>
          <w:trHeight w:val="64"/>
          <w:tblHeader/>
        </w:trPr>
        <w:tc>
          <w:tcPr>
            <w:tcW w:w="1526" w:type="dxa"/>
            <w:shd w:val="clear" w:color="auto" w:fill="auto"/>
            <w:vAlign w:val="bottom"/>
          </w:tcPr>
          <w:p w14:paraId="3CF68FFA" w14:textId="77777777" w:rsidR="007F715C" w:rsidRPr="002E3B38" w:rsidRDefault="007F715C" w:rsidP="007F715C">
            <w:pPr>
              <w:jc w:val="thaiDistribute"/>
              <w:rPr>
                <w:rFonts w:ascii="Browallia New" w:hAnsi="Browallia New" w:cs="Browallia New"/>
                <w:snapToGrid w:val="0"/>
                <w:sz w:val="16"/>
                <w:szCs w:val="16"/>
                <w:cs/>
                <w:lang w:val="en-GB" w:eastAsia="th-TH"/>
              </w:rPr>
            </w:pPr>
          </w:p>
        </w:tc>
        <w:tc>
          <w:tcPr>
            <w:tcW w:w="8005" w:type="dxa"/>
            <w:gridSpan w:val="9"/>
            <w:shd w:val="clear" w:color="auto" w:fill="auto"/>
            <w:vAlign w:val="bottom"/>
          </w:tcPr>
          <w:p w14:paraId="59FE375F" w14:textId="59B3529C" w:rsidR="00684D7B" w:rsidRPr="002E3B38" w:rsidRDefault="00684D7B" w:rsidP="00684D7B">
            <w:pPr>
              <w:pStyle w:val="a9"/>
              <w:ind w:right="-72"/>
              <w:jc w:val="right"/>
              <w:rPr>
                <w:rFonts w:ascii="Browallia New" w:hAnsi="Browallia New" w:cs="Browallia New"/>
                <w:color w:val="000000"/>
                <w:sz w:val="16"/>
                <w:szCs w:val="16"/>
                <w:cs/>
                <w:lang w:val="th-TH"/>
              </w:rPr>
            </w:pPr>
            <w:r w:rsidRPr="002E3B38">
              <w:rPr>
                <w:rFonts w:ascii="Browallia New" w:hAnsi="Browallia New" w:cs="Browallia New"/>
                <w:color w:val="000000"/>
                <w:sz w:val="16"/>
                <w:szCs w:val="16"/>
                <w:cs/>
                <w:lang w:val="th-TH"/>
              </w:rPr>
              <w:t>(หน่วย : พันบาท)</w:t>
            </w:r>
          </w:p>
        </w:tc>
      </w:tr>
      <w:tr w:rsidR="00684D7B" w:rsidRPr="002E3B38" w14:paraId="06D0A01E" w14:textId="77777777" w:rsidTr="008D75C5">
        <w:trPr>
          <w:trHeight w:val="64"/>
          <w:tblHeader/>
        </w:trPr>
        <w:tc>
          <w:tcPr>
            <w:tcW w:w="1526" w:type="dxa"/>
            <w:shd w:val="clear" w:color="auto" w:fill="auto"/>
            <w:vAlign w:val="bottom"/>
          </w:tcPr>
          <w:p w14:paraId="5B770A5A" w14:textId="77777777" w:rsidR="00684D7B" w:rsidRPr="002E3B38" w:rsidRDefault="00684D7B" w:rsidP="006E5A3C">
            <w:pPr>
              <w:ind w:left="-107"/>
              <w:jc w:val="thaiDistribute"/>
              <w:rPr>
                <w:rFonts w:ascii="Browallia New" w:hAnsi="Browallia New" w:cs="Browallia New"/>
                <w:snapToGrid w:val="0"/>
                <w:sz w:val="16"/>
                <w:szCs w:val="16"/>
                <w:cs/>
                <w:lang w:val="en-GB" w:eastAsia="th-TH"/>
              </w:rPr>
            </w:pPr>
          </w:p>
        </w:tc>
        <w:tc>
          <w:tcPr>
            <w:tcW w:w="8005" w:type="dxa"/>
            <w:gridSpan w:val="9"/>
            <w:shd w:val="clear" w:color="auto" w:fill="auto"/>
            <w:vAlign w:val="bottom"/>
          </w:tcPr>
          <w:p w14:paraId="00D50294" w14:textId="60C54B81" w:rsidR="00684D7B" w:rsidRPr="002E3B38" w:rsidRDefault="004B06DD" w:rsidP="004479D6">
            <w:pPr>
              <w:pStyle w:val="a9"/>
              <w:pBdr>
                <w:bottom w:val="single" w:sz="4" w:space="1" w:color="auto"/>
              </w:pBdr>
              <w:ind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lang w:val="th-TH"/>
              </w:rPr>
              <w:t>งบการเงินรวม</w:t>
            </w:r>
          </w:p>
        </w:tc>
      </w:tr>
      <w:tr w:rsidR="00684D7B" w:rsidRPr="002E3B38" w14:paraId="022219F6" w14:textId="77777777" w:rsidTr="008D75C5">
        <w:trPr>
          <w:trHeight w:val="63"/>
          <w:tblHeader/>
        </w:trPr>
        <w:tc>
          <w:tcPr>
            <w:tcW w:w="1526" w:type="dxa"/>
            <w:shd w:val="clear" w:color="auto" w:fill="auto"/>
            <w:vAlign w:val="bottom"/>
          </w:tcPr>
          <w:p w14:paraId="6BCBD7CE" w14:textId="77777777" w:rsidR="00684D7B" w:rsidRPr="002E3B38" w:rsidRDefault="00684D7B" w:rsidP="006E5A3C">
            <w:pPr>
              <w:spacing w:before="16"/>
              <w:ind w:left="-107"/>
              <w:jc w:val="thaiDistribute"/>
              <w:rPr>
                <w:rFonts w:ascii="Browallia New" w:hAnsi="Browallia New" w:cs="Browallia New"/>
                <w:snapToGrid w:val="0"/>
                <w:sz w:val="16"/>
                <w:szCs w:val="16"/>
                <w:cs/>
                <w:lang w:val="en-GB" w:eastAsia="th-TH"/>
              </w:rPr>
            </w:pPr>
          </w:p>
        </w:tc>
        <w:tc>
          <w:tcPr>
            <w:tcW w:w="8005" w:type="dxa"/>
            <w:gridSpan w:val="9"/>
            <w:shd w:val="clear" w:color="auto" w:fill="auto"/>
            <w:vAlign w:val="bottom"/>
          </w:tcPr>
          <w:p w14:paraId="0622DA6C" w14:textId="04A345F4" w:rsidR="00684D7B" w:rsidRPr="002E3B38" w:rsidRDefault="00DB1D0D" w:rsidP="004479D6">
            <w:pPr>
              <w:pStyle w:val="a9"/>
              <w:pBdr>
                <w:bottom w:val="single" w:sz="4" w:space="1" w:color="auto"/>
              </w:pBdr>
              <w:spacing w:before="16"/>
              <w:ind w:left="11520" w:right="-72" w:hanging="11520"/>
              <w:jc w:val="center"/>
              <w:rPr>
                <w:rFonts w:ascii="Browallia New" w:hAnsi="Browallia New" w:cs="Browallia New"/>
                <w:sz w:val="16"/>
                <w:szCs w:val="16"/>
                <w:cs/>
              </w:rPr>
            </w:pPr>
            <w:r w:rsidRPr="002E3B38">
              <w:rPr>
                <w:rFonts w:ascii="Browallia New" w:hAnsi="Browallia New" w:cs="Browallia New"/>
                <w:sz w:val="16"/>
                <w:szCs w:val="16"/>
                <w:cs/>
              </w:rPr>
              <w:t xml:space="preserve">สำหรับปีสิ้นสุด </w:t>
            </w:r>
            <w:r w:rsidR="00442179" w:rsidRPr="002E3B38">
              <w:rPr>
                <w:rFonts w:ascii="Browallia New" w:hAnsi="Browallia New" w:cs="Browallia New"/>
                <w:sz w:val="16"/>
                <w:szCs w:val="16"/>
                <w:cs/>
              </w:rPr>
              <w:t xml:space="preserve">ณ </w:t>
            </w:r>
            <w:r w:rsidR="00442179" w:rsidRPr="002E3B38">
              <w:rPr>
                <w:rFonts w:ascii="Browallia New" w:hAnsi="Browallia New" w:cs="Browallia New"/>
                <w:sz w:val="16"/>
                <w:szCs w:val="16"/>
                <w:cs/>
                <w:lang w:val="th-TH"/>
              </w:rPr>
              <w:t xml:space="preserve">วันที่ </w:t>
            </w:r>
            <w:r w:rsidR="004C2B40" w:rsidRPr="004C2B40">
              <w:rPr>
                <w:rFonts w:ascii="Browallia New" w:hAnsi="Browallia New" w:cs="Browallia New"/>
                <w:sz w:val="16"/>
                <w:szCs w:val="16"/>
              </w:rPr>
              <w:t>31</w:t>
            </w:r>
            <w:r w:rsidR="00442179" w:rsidRPr="002E3B38">
              <w:rPr>
                <w:rFonts w:ascii="Browallia New" w:hAnsi="Browallia New" w:cs="Browallia New"/>
                <w:sz w:val="16"/>
                <w:szCs w:val="16"/>
                <w:cs/>
                <w:lang w:val="en-GB"/>
              </w:rPr>
              <w:t xml:space="preserve"> </w:t>
            </w:r>
            <w:r w:rsidR="00442179" w:rsidRPr="002E3B38">
              <w:rPr>
                <w:rFonts w:ascii="Browallia New" w:hAnsi="Browallia New" w:cs="Browallia New"/>
                <w:sz w:val="16"/>
                <w:szCs w:val="16"/>
                <w:cs/>
                <w:lang w:val="th-TH"/>
              </w:rPr>
              <w:t xml:space="preserve">ธันวาคม </w:t>
            </w:r>
            <w:r w:rsidR="004C2B40" w:rsidRPr="004C2B40">
              <w:rPr>
                <w:rFonts w:ascii="Browallia New" w:hAnsi="Browallia New" w:cs="Browallia New"/>
                <w:sz w:val="16"/>
                <w:szCs w:val="16"/>
              </w:rPr>
              <w:t>2566</w:t>
            </w:r>
          </w:p>
        </w:tc>
      </w:tr>
      <w:tr w:rsidR="00684D7B" w:rsidRPr="002E3B38" w14:paraId="0DD73FD2" w14:textId="77777777" w:rsidTr="008D75C5">
        <w:trPr>
          <w:trHeight w:val="53"/>
          <w:tblHeader/>
        </w:trPr>
        <w:tc>
          <w:tcPr>
            <w:tcW w:w="1526" w:type="dxa"/>
            <w:shd w:val="clear" w:color="auto" w:fill="auto"/>
            <w:vAlign w:val="bottom"/>
          </w:tcPr>
          <w:p w14:paraId="714A92BC" w14:textId="77777777" w:rsidR="00684D7B" w:rsidRPr="002E3B38" w:rsidRDefault="00684D7B" w:rsidP="006E5A3C">
            <w:pPr>
              <w:ind w:left="-107"/>
              <w:jc w:val="thaiDistribute"/>
              <w:rPr>
                <w:rFonts w:ascii="Browallia New" w:hAnsi="Browallia New" w:cs="Browallia New"/>
                <w:snapToGrid w:val="0"/>
                <w:sz w:val="16"/>
                <w:szCs w:val="16"/>
                <w:cs/>
                <w:lang w:val="en-GB" w:eastAsia="th-TH"/>
              </w:rPr>
            </w:pPr>
          </w:p>
        </w:tc>
        <w:tc>
          <w:tcPr>
            <w:tcW w:w="879" w:type="dxa"/>
            <w:shd w:val="clear" w:color="auto" w:fill="auto"/>
            <w:vAlign w:val="bottom"/>
          </w:tcPr>
          <w:p w14:paraId="54EC221F" w14:textId="77777777" w:rsidR="00684D7B" w:rsidRPr="002E3B38" w:rsidRDefault="00684D7B" w:rsidP="00684D7B">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4" w:type="dxa"/>
            <w:shd w:val="clear" w:color="auto" w:fill="auto"/>
            <w:vAlign w:val="bottom"/>
          </w:tcPr>
          <w:p w14:paraId="01E5D85B" w14:textId="77777777" w:rsidR="00684D7B" w:rsidRPr="002E3B38" w:rsidRDefault="00684D7B" w:rsidP="00684D7B">
            <w:pPr>
              <w:pStyle w:val="a9"/>
              <w:tabs>
                <w:tab w:val="right" w:pos="778"/>
              </w:tabs>
              <w:ind w:left="-43" w:right="-72"/>
              <w:jc w:val="center"/>
              <w:rPr>
                <w:rFonts w:ascii="Browallia New" w:hAnsi="Browallia New" w:cs="Browallia New"/>
                <w:snapToGrid w:val="0"/>
                <w:color w:val="000000"/>
                <w:sz w:val="16"/>
                <w:szCs w:val="16"/>
                <w:lang w:val="en-GB" w:eastAsia="th-TH"/>
              </w:rPr>
            </w:pPr>
          </w:p>
        </w:tc>
        <w:tc>
          <w:tcPr>
            <w:tcW w:w="883" w:type="dxa"/>
            <w:shd w:val="clear" w:color="auto" w:fill="auto"/>
            <w:vAlign w:val="bottom"/>
          </w:tcPr>
          <w:p w14:paraId="69A9CD68" w14:textId="77777777" w:rsidR="00684D7B" w:rsidRPr="002E3B38" w:rsidRDefault="00684D7B" w:rsidP="00684D7B">
            <w:pPr>
              <w:pStyle w:val="a9"/>
              <w:tabs>
                <w:tab w:val="right" w:pos="675"/>
              </w:tabs>
              <w:ind w:right="-72"/>
              <w:jc w:val="center"/>
              <w:rPr>
                <w:rFonts w:ascii="Browallia New" w:hAnsi="Browallia New" w:cs="Browallia New"/>
                <w:snapToGrid w:val="0"/>
                <w:color w:val="000000"/>
                <w:sz w:val="16"/>
                <w:szCs w:val="16"/>
                <w:cs/>
                <w:lang w:val="en-GB" w:eastAsia="th-TH"/>
              </w:rPr>
            </w:pPr>
          </w:p>
        </w:tc>
        <w:tc>
          <w:tcPr>
            <w:tcW w:w="964" w:type="dxa"/>
            <w:shd w:val="clear" w:color="auto" w:fill="auto"/>
            <w:vAlign w:val="bottom"/>
          </w:tcPr>
          <w:p w14:paraId="323A1163" w14:textId="383A1501" w:rsidR="00684D7B" w:rsidRPr="002E3B38" w:rsidRDefault="00684D7B" w:rsidP="00684D7B">
            <w:pPr>
              <w:pStyle w:val="a9"/>
              <w:tabs>
                <w:tab w:val="right" w:pos="806"/>
              </w:tabs>
              <w:ind w:left="-43" w:right="-72"/>
              <w:jc w:val="center"/>
              <w:rPr>
                <w:rFonts w:ascii="Browallia New" w:hAnsi="Browallia New" w:cs="Browallia New"/>
                <w:snapToGrid w:val="0"/>
                <w:color w:val="000000"/>
                <w:sz w:val="16"/>
                <w:szCs w:val="16"/>
                <w:lang w:val="en-GB" w:eastAsia="th-TH"/>
              </w:rPr>
            </w:pPr>
            <w:r w:rsidRPr="002E3B38">
              <w:rPr>
                <w:rFonts w:ascii="Browallia New" w:hAnsi="Browallia New" w:cs="Browallia New"/>
                <w:snapToGrid w:val="0"/>
                <w:color w:val="000000"/>
                <w:sz w:val="16"/>
                <w:szCs w:val="16"/>
                <w:cs/>
                <w:lang w:val="en-GB" w:eastAsia="th-TH"/>
              </w:rPr>
              <w:t>ธุรกิจ</w:t>
            </w:r>
          </w:p>
        </w:tc>
        <w:tc>
          <w:tcPr>
            <w:tcW w:w="883" w:type="dxa"/>
            <w:shd w:val="clear" w:color="auto" w:fill="auto"/>
            <w:vAlign w:val="bottom"/>
          </w:tcPr>
          <w:p w14:paraId="78B9BE15" w14:textId="4ACD3B1F" w:rsidR="00684D7B" w:rsidRPr="002E3B38" w:rsidRDefault="00553795" w:rsidP="00684D7B">
            <w:pPr>
              <w:pStyle w:val="a9"/>
              <w:tabs>
                <w:tab w:val="right" w:pos="778"/>
              </w:tabs>
              <w:ind w:left="-43" w:right="-72"/>
              <w:jc w:val="center"/>
              <w:rPr>
                <w:rFonts w:ascii="Browallia New" w:hAnsi="Browallia New" w:cs="Browallia New"/>
                <w:snapToGrid w:val="0"/>
                <w:color w:val="000000"/>
                <w:sz w:val="16"/>
                <w:szCs w:val="16"/>
                <w:lang w:val="en-GB" w:eastAsia="th-TH"/>
              </w:rPr>
            </w:pPr>
            <w:r w:rsidRPr="002E3B38">
              <w:rPr>
                <w:rFonts w:ascii="Browallia New" w:hAnsi="Browallia New" w:cs="Browallia New"/>
                <w:color w:val="000000"/>
                <w:sz w:val="16"/>
                <w:szCs w:val="16"/>
                <w:cs/>
              </w:rPr>
              <w:t>ธุรกิจ</w:t>
            </w:r>
          </w:p>
        </w:tc>
        <w:tc>
          <w:tcPr>
            <w:tcW w:w="877" w:type="dxa"/>
            <w:shd w:val="clear" w:color="auto" w:fill="auto"/>
            <w:vAlign w:val="bottom"/>
          </w:tcPr>
          <w:p w14:paraId="08BE1189" w14:textId="77777777" w:rsidR="00684D7B" w:rsidRPr="002E3B38" w:rsidRDefault="00684D7B" w:rsidP="00684D7B">
            <w:pPr>
              <w:pStyle w:val="a9"/>
              <w:tabs>
                <w:tab w:val="right" w:pos="778"/>
              </w:tabs>
              <w:ind w:left="-43" w:right="-72"/>
              <w:jc w:val="center"/>
              <w:rPr>
                <w:rFonts w:ascii="Browallia New" w:hAnsi="Browallia New" w:cs="Browallia New"/>
                <w:snapToGrid w:val="0"/>
                <w:sz w:val="16"/>
                <w:szCs w:val="16"/>
                <w:cs/>
                <w:lang w:val="en-GB" w:eastAsia="th-TH"/>
              </w:rPr>
            </w:pPr>
          </w:p>
        </w:tc>
        <w:tc>
          <w:tcPr>
            <w:tcW w:w="877" w:type="dxa"/>
            <w:shd w:val="clear" w:color="auto" w:fill="auto"/>
            <w:vAlign w:val="bottom"/>
          </w:tcPr>
          <w:p w14:paraId="7EB36971" w14:textId="77777777" w:rsidR="00684D7B" w:rsidRPr="002E3B38" w:rsidRDefault="00684D7B" w:rsidP="00684D7B">
            <w:pPr>
              <w:pStyle w:val="a9"/>
              <w:tabs>
                <w:tab w:val="right" w:pos="778"/>
              </w:tabs>
              <w:ind w:right="-72"/>
              <w:jc w:val="center"/>
              <w:rPr>
                <w:rFonts w:ascii="Browallia New" w:hAnsi="Browallia New" w:cs="Browallia New"/>
                <w:snapToGrid w:val="0"/>
                <w:color w:val="000000"/>
                <w:sz w:val="16"/>
                <w:szCs w:val="16"/>
                <w:lang w:val="en-GB" w:eastAsia="th-TH"/>
              </w:rPr>
            </w:pPr>
          </w:p>
        </w:tc>
        <w:tc>
          <w:tcPr>
            <w:tcW w:w="877" w:type="dxa"/>
            <w:shd w:val="clear" w:color="auto" w:fill="auto"/>
            <w:vAlign w:val="bottom"/>
          </w:tcPr>
          <w:p w14:paraId="43E1087D" w14:textId="77777777" w:rsidR="00684D7B" w:rsidRPr="002E3B38" w:rsidRDefault="00684D7B" w:rsidP="00684D7B">
            <w:pPr>
              <w:pStyle w:val="a9"/>
              <w:tabs>
                <w:tab w:val="right" w:pos="778"/>
              </w:tabs>
              <w:ind w:left="-43" w:right="-72"/>
              <w:jc w:val="center"/>
              <w:rPr>
                <w:rFonts w:ascii="Browallia New" w:hAnsi="Browallia New" w:cs="Browallia New"/>
                <w:snapToGrid w:val="0"/>
                <w:color w:val="000000"/>
                <w:sz w:val="16"/>
                <w:szCs w:val="16"/>
                <w:cs/>
                <w:lang w:val="en-GB" w:eastAsia="th-TH"/>
              </w:rPr>
            </w:pPr>
          </w:p>
        </w:tc>
        <w:tc>
          <w:tcPr>
            <w:tcW w:w="881" w:type="dxa"/>
            <w:shd w:val="clear" w:color="auto" w:fill="auto"/>
          </w:tcPr>
          <w:p w14:paraId="2B0F87BE" w14:textId="77777777" w:rsidR="00684D7B" w:rsidRPr="002E3B38" w:rsidRDefault="00684D7B" w:rsidP="00684D7B">
            <w:pPr>
              <w:pStyle w:val="a9"/>
              <w:tabs>
                <w:tab w:val="right" w:pos="778"/>
              </w:tabs>
              <w:ind w:right="-72"/>
              <w:jc w:val="center"/>
              <w:rPr>
                <w:rFonts w:ascii="Browallia New" w:hAnsi="Browallia New" w:cs="Browallia New"/>
                <w:snapToGrid w:val="0"/>
                <w:color w:val="000000"/>
                <w:sz w:val="16"/>
                <w:szCs w:val="16"/>
                <w:cs/>
                <w:lang w:val="en-GB" w:eastAsia="th-TH"/>
              </w:rPr>
            </w:pPr>
          </w:p>
        </w:tc>
      </w:tr>
      <w:tr w:rsidR="00684D7B" w:rsidRPr="002E3B38" w14:paraId="5677DB60" w14:textId="77777777" w:rsidTr="008D75C5">
        <w:trPr>
          <w:trHeight w:val="63"/>
          <w:tblHeader/>
        </w:trPr>
        <w:tc>
          <w:tcPr>
            <w:tcW w:w="1526" w:type="dxa"/>
            <w:shd w:val="clear" w:color="auto" w:fill="auto"/>
            <w:vAlign w:val="bottom"/>
          </w:tcPr>
          <w:p w14:paraId="15B80CD2" w14:textId="77777777" w:rsidR="00684D7B" w:rsidRPr="002E3B38" w:rsidRDefault="00684D7B" w:rsidP="006E5A3C">
            <w:pPr>
              <w:ind w:left="-107"/>
              <w:jc w:val="thaiDistribute"/>
              <w:rPr>
                <w:rFonts w:ascii="Browallia New" w:hAnsi="Browallia New" w:cs="Browallia New"/>
                <w:snapToGrid w:val="0"/>
                <w:sz w:val="16"/>
                <w:szCs w:val="16"/>
                <w:lang w:val="en-GB" w:eastAsia="th-TH"/>
              </w:rPr>
            </w:pPr>
          </w:p>
        </w:tc>
        <w:tc>
          <w:tcPr>
            <w:tcW w:w="879" w:type="dxa"/>
            <w:shd w:val="clear" w:color="auto" w:fill="auto"/>
            <w:vAlign w:val="bottom"/>
          </w:tcPr>
          <w:p w14:paraId="50D08A3D" w14:textId="27448CC0" w:rsidR="00684D7B" w:rsidRPr="002E3B38" w:rsidRDefault="00684D7B" w:rsidP="00684D7B">
            <w:pPr>
              <w:pStyle w:val="a9"/>
              <w:tabs>
                <w:tab w:val="right" w:pos="648"/>
              </w:tabs>
              <w:ind w:left="-105" w:right="-72"/>
              <w:jc w:val="center"/>
              <w:rPr>
                <w:rFonts w:ascii="Browallia New" w:hAnsi="Browallia New" w:cs="Browallia New"/>
                <w:snapToGrid w:val="0"/>
                <w:color w:val="000000"/>
                <w:spacing w:val="-4"/>
                <w:sz w:val="16"/>
                <w:szCs w:val="16"/>
                <w:lang w:val="en-GB" w:eastAsia="th-TH"/>
              </w:rPr>
            </w:pPr>
            <w:r w:rsidRPr="002E3B38">
              <w:rPr>
                <w:rFonts w:ascii="Browallia New" w:hAnsi="Browallia New" w:cs="Browallia New"/>
                <w:snapToGrid w:val="0"/>
                <w:color w:val="000000"/>
                <w:spacing w:val="-4"/>
                <w:sz w:val="16"/>
                <w:szCs w:val="16"/>
                <w:cs/>
                <w:lang w:eastAsia="th-TH"/>
              </w:rPr>
              <w:t>ธุรกิจ</w:t>
            </w:r>
            <w:r w:rsidRPr="002E3B38">
              <w:rPr>
                <w:rFonts w:ascii="Browallia New" w:hAnsi="Browallia New" w:cs="Browallia New"/>
                <w:color w:val="000000"/>
                <w:spacing w:val="-4"/>
                <w:sz w:val="16"/>
                <w:szCs w:val="16"/>
                <w:cs/>
              </w:rPr>
              <w:t>พาณิชย์</w:t>
            </w:r>
          </w:p>
        </w:tc>
        <w:tc>
          <w:tcPr>
            <w:tcW w:w="884" w:type="dxa"/>
            <w:shd w:val="clear" w:color="auto" w:fill="auto"/>
            <w:vAlign w:val="bottom"/>
          </w:tcPr>
          <w:p w14:paraId="6B54179B" w14:textId="77777777" w:rsidR="00684D7B" w:rsidRPr="002E3B38" w:rsidRDefault="00684D7B" w:rsidP="00684D7B">
            <w:pPr>
              <w:pStyle w:val="a9"/>
              <w:tabs>
                <w:tab w:val="right" w:pos="778"/>
              </w:tabs>
              <w:ind w:left="-43" w:right="-72"/>
              <w:jc w:val="center"/>
              <w:rPr>
                <w:rFonts w:ascii="Browallia New" w:hAnsi="Browallia New" w:cs="Browallia New"/>
                <w:snapToGrid w:val="0"/>
                <w:color w:val="000000"/>
                <w:sz w:val="16"/>
                <w:szCs w:val="16"/>
                <w:cs/>
                <w:lang w:eastAsia="th-TH"/>
              </w:rPr>
            </w:pPr>
          </w:p>
        </w:tc>
        <w:tc>
          <w:tcPr>
            <w:tcW w:w="883" w:type="dxa"/>
            <w:shd w:val="clear" w:color="auto" w:fill="auto"/>
            <w:vAlign w:val="bottom"/>
          </w:tcPr>
          <w:p w14:paraId="141A8029" w14:textId="77777777" w:rsidR="00684D7B" w:rsidRPr="002E3B38" w:rsidRDefault="00684D7B" w:rsidP="00684D7B">
            <w:pPr>
              <w:pStyle w:val="a9"/>
              <w:tabs>
                <w:tab w:val="right" w:pos="675"/>
                <w:tab w:val="right" w:pos="778"/>
              </w:tabs>
              <w:ind w:right="-72"/>
              <w:jc w:val="center"/>
              <w:rPr>
                <w:rFonts w:ascii="Browallia New" w:hAnsi="Browallia New" w:cs="Browallia New"/>
                <w:color w:val="000000"/>
                <w:sz w:val="16"/>
                <w:szCs w:val="16"/>
                <w:cs/>
              </w:rPr>
            </w:pPr>
          </w:p>
        </w:tc>
        <w:tc>
          <w:tcPr>
            <w:tcW w:w="964" w:type="dxa"/>
            <w:shd w:val="clear" w:color="auto" w:fill="auto"/>
            <w:vAlign w:val="bottom"/>
          </w:tcPr>
          <w:p w14:paraId="57B35945" w14:textId="0BD85CDF" w:rsidR="00684D7B" w:rsidRPr="002E3B38" w:rsidRDefault="00684D7B" w:rsidP="00684D7B">
            <w:pPr>
              <w:pStyle w:val="a9"/>
              <w:tabs>
                <w:tab w:val="right" w:pos="806"/>
              </w:tabs>
              <w:ind w:left="-43" w:right="-72"/>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รับจ้างและ</w:t>
            </w:r>
          </w:p>
        </w:tc>
        <w:tc>
          <w:tcPr>
            <w:tcW w:w="883" w:type="dxa"/>
            <w:shd w:val="clear" w:color="auto" w:fill="auto"/>
            <w:vAlign w:val="bottom"/>
          </w:tcPr>
          <w:p w14:paraId="167484A2" w14:textId="00474FCE" w:rsidR="00684D7B" w:rsidRPr="002E3B38" w:rsidRDefault="00684D7B" w:rsidP="00684D7B">
            <w:pPr>
              <w:pStyle w:val="a9"/>
              <w:tabs>
                <w:tab w:val="right" w:pos="806"/>
              </w:tabs>
              <w:ind w:left="-43"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สินทรัพย์</w:t>
            </w:r>
          </w:p>
        </w:tc>
        <w:tc>
          <w:tcPr>
            <w:tcW w:w="877" w:type="dxa"/>
            <w:shd w:val="clear" w:color="auto" w:fill="auto"/>
            <w:vAlign w:val="bottom"/>
          </w:tcPr>
          <w:p w14:paraId="0F110928" w14:textId="01EF7A44" w:rsidR="00684D7B" w:rsidRPr="002E3B38" w:rsidRDefault="00684D7B" w:rsidP="00684D7B">
            <w:pPr>
              <w:pStyle w:val="a9"/>
              <w:tabs>
                <w:tab w:val="right" w:pos="651"/>
              </w:tabs>
              <w:ind w:left="-43" w:right="-72"/>
              <w:jc w:val="center"/>
              <w:rPr>
                <w:rFonts w:ascii="Browallia New" w:hAnsi="Browallia New" w:cs="Browallia New"/>
                <w:color w:val="000000"/>
                <w:sz w:val="16"/>
                <w:szCs w:val="16"/>
                <w:cs/>
              </w:rPr>
            </w:pPr>
            <w:r w:rsidRPr="002E3B38">
              <w:rPr>
                <w:rFonts w:ascii="Browallia New" w:hAnsi="Browallia New" w:cs="Browallia New"/>
                <w:snapToGrid w:val="0"/>
                <w:color w:val="000000"/>
                <w:sz w:val="16"/>
                <w:szCs w:val="16"/>
                <w:cs/>
                <w:lang w:eastAsia="th-TH"/>
              </w:rPr>
              <w:t>ธุรกิจบริการ</w:t>
            </w:r>
          </w:p>
        </w:tc>
        <w:tc>
          <w:tcPr>
            <w:tcW w:w="877" w:type="dxa"/>
            <w:shd w:val="clear" w:color="auto" w:fill="auto"/>
            <w:vAlign w:val="bottom"/>
          </w:tcPr>
          <w:p w14:paraId="1B98EFE4" w14:textId="77777777" w:rsidR="00684D7B" w:rsidRPr="002E3B38" w:rsidRDefault="00684D7B" w:rsidP="00684D7B">
            <w:pPr>
              <w:pStyle w:val="a9"/>
              <w:tabs>
                <w:tab w:val="right" w:pos="778"/>
              </w:tabs>
              <w:ind w:right="-72"/>
              <w:jc w:val="center"/>
              <w:rPr>
                <w:rFonts w:ascii="Browallia New" w:hAnsi="Browallia New" w:cs="Browallia New"/>
                <w:color w:val="000000"/>
                <w:sz w:val="16"/>
                <w:szCs w:val="16"/>
                <w:cs/>
              </w:rPr>
            </w:pPr>
          </w:p>
        </w:tc>
        <w:tc>
          <w:tcPr>
            <w:tcW w:w="877" w:type="dxa"/>
            <w:shd w:val="clear" w:color="auto" w:fill="auto"/>
            <w:vAlign w:val="bottom"/>
          </w:tcPr>
          <w:p w14:paraId="5537C5AF" w14:textId="66FC6FCA" w:rsidR="00684D7B" w:rsidRPr="002E3B38" w:rsidRDefault="00684D7B" w:rsidP="009C6389">
            <w:pPr>
              <w:pStyle w:val="a9"/>
              <w:tabs>
                <w:tab w:val="right" w:pos="778"/>
              </w:tabs>
              <w:ind w:left="-72" w:right="-72"/>
              <w:jc w:val="center"/>
              <w:rPr>
                <w:rFonts w:ascii="Browallia New" w:hAnsi="Browallia New" w:cs="Browallia New"/>
                <w:color w:val="000000"/>
                <w:sz w:val="16"/>
                <w:szCs w:val="16"/>
                <w:cs/>
              </w:rPr>
            </w:pPr>
            <w:r w:rsidRPr="002E3B38">
              <w:rPr>
                <w:rFonts w:ascii="Browallia New" w:hAnsi="Browallia New" w:cs="Browallia New"/>
                <w:color w:val="000000"/>
                <w:spacing w:val="-6"/>
                <w:sz w:val="16"/>
                <w:szCs w:val="16"/>
                <w:cs/>
              </w:rPr>
              <w:t>รายการ</w:t>
            </w:r>
          </w:p>
        </w:tc>
        <w:tc>
          <w:tcPr>
            <w:tcW w:w="881" w:type="dxa"/>
            <w:shd w:val="clear" w:color="auto" w:fill="auto"/>
          </w:tcPr>
          <w:p w14:paraId="57A7ABD4" w14:textId="77777777" w:rsidR="00684D7B" w:rsidRPr="002E3B38" w:rsidRDefault="00684D7B" w:rsidP="00684D7B">
            <w:pPr>
              <w:pStyle w:val="a9"/>
              <w:tabs>
                <w:tab w:val="right" w:pos="778"/>
              </w:tabs>
              <w:ind w:right="-72"/>
              <w:jc w:val="center"/>
              <w:rPr>
                <w:rFonts w:ascii="Browallia New" w:hAnsi="Browallia New" w:cs="Browallia New"/>
                <w:color w:val="000000"/>
                <w:sz w:val="16"/>
                <w:szCs w:val="16"/>
                <w:cs/>
              </w:rPr>
            </w:pPr>
          </w:p>
        </w:tc>
      </w:tr>
      <w:tr w:rsidR="00684D7B" w:rsidRPr="002E3B38" w14:paraId="0F7E0D9F" w14:textId="77777777" w:rsidTr="008D75C5">
        <w:trPr>
          <w:trHeight w:val="63"/>
          <w:tblHeader/>
        </w:trPr>
        <w:tc>
          <w:tcPr>
            <w:tcW w:w="1526" w:type="dxa"/>
            <w:shd w:val="clear" w:color="auto" w:fill="auto"/>
            <w:vAlign w:val="bottom"/>
          </w:tcPr>
          <w:p w14:paraId="4F27D947" w14:textId="77777777" w:rsidR="00684D7B" w:rsidRPr="002E3B38" w:rsidRDefault="00684D7B" w:rsidP="006E5A3C">
            <w:pPr>
              <w:ind w:left="-107"/>
              <w:jc w:val="thaiDistribute"/>
              <w:rPr>
                <w:rFonts w:ascii="Browallia New" w:hAnsi="Browallia New" w:cs="Browallia New"/>
                <w:snapToGrid w:val="0"/>
                <w:sz w:val="16"/>
                <w:szCs w:val="16"/>
                <w:lang w:val="en-GB" w:eastAsia="th-TH"/>
              </w:rPr>
            </w:pPr>
          </w:p>
        </w:tc>
        <w:tc>
          <w:tcPr>
            <w:tcW w:w="879" w:type="dxa"/>
            <w:shd w:val="clear" w:color="auto" w:fill="auto"/>
            <w:vAlign w:val="bottom"/>
          </w:tcPr>
          <w:p w14:paraId="46C745BF" w14:textId="5B322A6A" w:rsidR="00684D7B" w:rsidRPr="002E3B38" w:rsidRDefault="00684D7B" w:rsidP="004479D6">
            <w:pPr>
              <w:pStyle w:val="a9"/>
              <w:pBdr>
                <w:bottom w:val="single" w:sz="4" w:space="1" w:color="auto"/>
              </w:pBdr>
              <w:tabs>
                <w:tab w:val="right" w:pos="648"/>
              </w:tabs>
              <w:ind w:left="-105"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หลายช่องทาง</w:t>
            </w:r>
          </w:p>
        </w:tc>
        <w:tc>
          <w:tcPr>
            <w:tcW w:w="884" w:type="dxa"/>
            <w:shd w:val="clear" w:color="auto" w:fill="auto"/>
            <w:vAlign w:val="bottom"/>
          </w:tcPr>
          <w:p w14:paraId="65CB78C4" w14:textId="2E9208B1" w:rsidR="00684D7B" w:rsidRPr="002E3B38" w:rsidRDefault="00684D7B" w:rsidP="004479D6">
            <w:pPr>
              <w:pStyle w:val="a9"/>
              <w:pBdr>
                <w:bottom w:val="single" w:sz="4" w:space="1" w:color="auto"/>
              </w:pBdr>
              <w:tabs>
                <w:tab w:val="right" w:pos="634"/>
              </w:tabs>
              <w:ind w:left="-43" w:right="-72"/>
              <w:jc w:val="center"/>
              <w:rPr>
                <w:rFonts w:ascii="Browallia New" w:hAnsi="Browallia New" w:cs="Browallia New"/>
                <w:snapToGrid w:val="0"/>
                <w:color w:val="000000"/>
                <w:sz w:val="16"/>
                <w:szCs w:val="16"/>
                <w:cs/>
                <w:lang w:eastAsia="th-TH"/>
              </w:rPr>
            </w:pPr>
            <w:r w:rsidRPr="002E3B38">
              <w:rPr>
                <w:rFonts w:ascii="Browallia New" w:hAnsi="Browallia New" w:cs="Browallia New"/>
                <w:snapToGrid w:val="0"/>
                <w:color w:val="000000"/>
                <w:sz w:val="16"/>
                <w:szCs w:val="16"/>
                <w:cs/>
                <w:lang w:eastAsia="th-TH"/>
              </w:rPr>
              <w:t>ธุรกิจสื่อ</w:t>
            </w:r>
          </w:p>
        </w:tc>
        <w:tc>
          <w:tcPr>
            <w:tcW w:w="883" w:type="dxa"/>
            <w:shd w:val="clear" w:color="auto" w:fill="auto"/>
            <w:vAlign w:val="bottom"/>
          </w:tcPr>
          <w:p w14:paraId="49E4E2E0" w14:textId="33643329" w:rsidR="00684D7B" w:rsidRPr="002E3B38" w:rsidRDefault="00684D7B" w:rsidP="004479D6">
            <w:pPr>
              <w:pStyle w:val="a9"/>
              <w:pBdr>
                <w:bottom w:val="single" w:sz="4" w:space="1" w:color="auto"/>
              </w:pBdr>
              <w:tabs>
                <w:tab w:val="right" w:pos="706"/>
              </w:tabs>
              <w:ind w:left="-60" w:right="-72"/>
              <w:jc w:val="center"/>
              <w:rPr>
                <w:rFonts w:ascii="Browallia New" w:hAnsi="Browallia New" w:cs="Browallia New"/>
                <w:color w:val="000000"/>
                <w:sz w:val="16"/>
                <w:szCs w:val="16"/>
                <w:cs/>
              </w:rPr>
            </w:pPr>
            <w:r w:rsidRPr="002E3B38">
              <w:rPr>
                <w:rFonts w:ascii="Browallia New" w:hAnsi="Browallia New" w:cs="Browallia New"/>
                <w:snapToGrid w:val="0"/>
                <w:color w:val="000000"/>
                <w:sz w:val="16"/>
                <w:szCs w:val="16"/>
                <w:cs/>
                <w:lang w:eastAsia="th-TH"/>
              </w:rPr>
              <w:t>ธุรกิจเพลง</w:t>
            </w:r>
          </w:p>
        </w:tc>
        <w:tc>
          <w:tcPr>
            <w:tcW w:w="964" w:type="dxa"/>
            <w:shd w:val="clear" w:color="auto" w:fill="auto"/>
            <w:vAlign w:val="bottom"/>
          </w:tcPr>
          <w:p w14:paraId="6CE085E3" w14:textId="260B82F7" w:rsidR="00684D7B" w:rsidRPr="002E3B38" w:rsidRDefault="00684D7B" w:rsidP="004479D6">
            <w:pPr>
              <w:pStyle w:val="a9"/>
              <w:pBdr>
                <w:bottom w:val="single" w:sz="4" w:space="1" w:color="auto"/>
              </w:pBdr>
              <w:tabs>
                <w:tab w:val="right" w:pos="806"/>
              </w:tabs>
              <w:ind w:left="-43" w:right="-72"/>
              <w:jc w:val="center"/>
              <w:rPr>
                <w:rFonts w:ascii="Browallia New" w:hAnsi="Browallia New" w:cs="Browallia New"/>
                <w:snapToGrid w:val="0"/>
                <w:color w:val="000000"/>
                <w:sz w:val="16"/>
                <w:szCs w:val="16"/>
                <w:cs/>
                <w:lang w:val="en-GB" w:eastAsia="th-TH"/>
              </w:rPr>
            </w:pPr>
            <w:r w:rsidRPr="002E3B38">
              <w:rPr>
                <w:rFonts w:ascii="Browallia New" w:hAnsi="Browallia New" w:cs="Browallia New"/>
                <w:snapToGrid w:val="0"/>
                <w:color w:val="000000"/>
                <w:sz w:val="16"/>
                <w:szCs w:val="16"/>
                <w:cs/>
                <w:lang w:val="en-GB" w:eastAsia="th-TH"/>
              </w:rPr>
              <w:t>ผลิตกิจกรรม</w:t>
            </w:r>
          </w:p>
        </w:tc>
        <w:tc>
          <w:tcPr>
            <w:tcW w:w="883" w:type="dxa"/>
            <w:shd w:val="clear" w:color="auto" w:fill="auto"/>
            <w:vAlign w:val="bottom"/>
          </w:tcPr>
          <w:p w14:paraId="7C7D3F7C" w14:textId="22ABF3C2" w:rsidR="00684D7B" w:rsidRPr="002E3B38" w:rsidRDefault="00684D7B" w:rsidP="004479D6">
            <w:pPr>
              <w:pStyle w:val="a9"/>
              <w:pBdr>
                <w:bottom w:val="single" w:sz="4" w:space="1" w:color="auto"/>
              </w:pBdr>
              <w:tabs>
                <w:tab w:val="right" w:pos="806"/>
              </w:tabs>
              <w:ind w:left="-43"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ดิจิทัล</w:t>
            </w:r>
          </w:p>
        </w:tc>
        <w:tc>
          <w:tcPr>
            <w:tcW w:w="877" w:type="dxa"/>
            <w:shd w:val="clear" w:color="auto" w:fill="auto"/>
            <w:vAlign w:val="bottom"/>
          </w:tcPr>
          <w:p w14:paraId="6BF97925" w14:textId="39B30B88" w:rsidR="00684D7B" w:rsidRPr="002E3B38" w:rsidRDefault="00684D7B" w:rsidP="004479D6">
            <w:pPr>
              <w:pStyle w:val="a9"/>
              <w:pBdr>
                <w:bottom w:val="single" w:sz="4" w:space="1" w:color="auto"/>
              </w:pBdr>
              <w:tabs>
                <w:tab w:val="right" w:pos="651"/>
              </w:tabs>
              <w:ind w:left="-43"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และอื่นๆ</w:t>
            </w:r>
          </w:p>
        </w:tc>
        <w:tc>
          <w:tcPr>
            <w:tcW w:w="877" w:type="dxa"/>
            <w:shd w:val="clear" w:color="auto" w:fill="auto"/>
            <w:vAlign w:val="bottom"/>
          </w:tcPr>
          <w:p w14:paraId="5CA97F72" w14:textId="24CE20C6" w:rsidR="00684D7B" w:rsidRPr="002E3B38" w:rsidRDefault="00684D7B" w:rsidP="004479D6">
            <w:pPr>
              <w:pStyle w:val="a9"/>
              <w:pBdr>
                <w:bottom w:val="single" w:sz="4" w:space="1" w:color="auto"/>
              </w:pBdr>
              <w:tabs>
                <w:tab w:val="right" w:pos="662"/>
              </w:tabs>
              <w:ind w:left="-63" w:right="-72" w:hanging="9"/>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รวม</w:t>
            </w:r>
          </w:p>
        </w:tc>
        <w:tc>
          <w:tcPr>
            <w:tcW w:w="877" w:type="dxa"/>
            <w:shd w:val="clear" w:color="auto" w:fill="auto"/>
            <w:vAlign w:val="bottom"/>
          </w:tcPr>
          <w:p w14:paraId="6D8B0DC1" w14:textId="74C28F32" w:rsidR="00684D7B" w:rsidRPr="002E3B38" w:rsidRDefault="00684D7B" w:rsidP="004479D6">
            <w:pPr>
              <w:pStyle w:val="a9"/>
              <w:pBdr>
                <w:bottom w:val="single" w:sz="4" w:space="1" w:color="auto"/>
              </w:pBdr>
              <w:tabs>
                <w:tab w:val="right" w:pos="821"/>
              </w:tabs>
              <w:ind w:left="-72" w:right="-72"/>
              <w:jc w:val="center"/>
              <w:rPr>
                <w:rFonts w:ascii="Browallia New" w:hAnsi="Browallia New" w:cs="Browallia New"/>
                <w:color w:val="000000"/>
                <w:spacing w:val="-6"/>
                <w:sz w:val="16"/>
                <w:szCs w:val="16"/>
                <w:cs/>
              </w:rPr>
            </w:pPr>
            <w:r w:rsidRPr="002E3B38">
              <w:rPr>
                <w:rFonts w:ascii="Browallia New" w:hAnsi="Browallia New" w:cs="Browallia New"/>
                <w:color w:val="000000"/>
                <w:spacing w:val="-6"/>
                <w:sz w:val="16"/>
                <w:szCs w:val="16"/>
                <w:cs/>
              </w:rPr>
              <w:t>ตัดบัญชี</w:t>
            </w:r>
          </w:p>
        </w:tc>
        <w:tc>
          <w:tcPr>
            <w:tcW w:w="881" w:type="dxa"/>
            <w:shd w:val="clear" w:color="auto" w:fill="auto"/>
            <w:vAlign w:val="bottom"/>
          </w:tcPr>
          <w:p w14:paraId="0A9BA10C" w14:textId="373D2884" w:rsidR="00684D7B" w:rsidRPr="002E3B38" w:rsidRDefault="00684D7B" w:rsidP="004479D6">
            <w:pPr>
              <w:pStyle w:val="a9"/>
              <w:pBdr>
                <w:bottom w:val="single" w:sz="4" w:space="1" w:color="auto"/>
              </w:pBdr>
              <w:tabs>
                <w:tab w:val="right" w:pos="749"/>
              </w:tabs>
              <w:ind w:left="-72" w:right="-72"/>
              <w:jc w:val="center"/>
              <w:rPr>
                <w:rFonts w:ascii="Browallia New" w:hAnsi="Browallia New" w:cs="Browallia New"/>
                <w:color w:val="000000"/>
                <w:sz w:val="16"/>
                <w:szCs w:val="16"/>
                <w:cs/>
              </w:rPr>
            </w:pPr>
            <w:r w:rsidRPr="002E3B38">
              <w:rPr>
                <w:rFonts w:ascii="Browallia New" w:hAnsi="Browallia New" w:cs="Browallia New"/>
                <w:color w:val="000000"/>
                <w:sz w:val="16"/>
                <w:szCs w:val="16"/>
                <w:cs/>
              </w:rPr>
              <w:t>รวม</w:t>
            </w:r>
          </w:p>
        </w:tc>
      </w:tr>
      <w:tr w:rsidR="00684D7B" w:rsidRPr="002E3B38" w14:paraId="13CA05FE" w14:textId="77777777" w:rsidTr="008D75C5">
        <w:trPr>
          <w:trHeight w:val="53"/>
          <w:tblHeader/>
        </w:trPr>
        <w:tc>
          <w:tcPr>
            <w:tcW w:w="1526" w:type="dxa"/>
            <w:shd w:val="clear" w:color="auto" w:fill="auto"/>
            <w:vAlign w:val="bottom"/>
          </w:tcPr>
          <w:p w14:paraId="4ECC8FD0" w14:textId="77777777" w:rsidR="00684D7B" w:rsidRPr="002E3B38" w:rsidRDefault="00684D7B" w:rsidP="006E5A3C">
            <w:pPr>
              <w:ind w:left="-107"/>
              <w:rPr>
                <w:rFonts w:ascii="Browallia New" w:hAnsi="Browallia New" w:cs="Browallia New"/>
                <w:sz w:val="16"/>
                <w:szCs w:val="16"/>
                <w:cs/>
              </w:rPr>
            </w:pPr>
          </w:p>
        </w:tc>
        <w:tc>
          <w:tcPr>
            <w:tcW w:w="879" w:type="dxa"/>
            <w:shd w:val="clear" w:color="auto" w:fill="auto"/>
            <w:vAlign w:val="bottom"/>
          </w:tcPr>
          <w:p w14:paraId="18B60392" w14:textId="77777777" w:rsidR="00684D7B" w:rsidRPr="002E3B38" w:rsidRDefault="00684D7B" w:rsidP="006E5A3C">
            <w:pPr>
              <w:tabs>
                <w:tab w:val="decimal" w:pos="628"/>
              </w:tabs>
              <w:ind w:left="-43" w:right="-72"/>
              <w:jc w:val="both"/>
              <w:rPr>
                <w:rFonts w:ascii="Browallia New" w:hAnsi="Browallia New" w:cs="Browallia New"/>
                <w:snapToGrid w:val="0"/>
                <w:sz w:val="16"/>
                <w:szCs w:val="16"/>
                <w:cs/>
                <w:lang w:eastAsia="th-TH"/>
              </w:rPr>
            </w:pPr>
          </w:p>
        </w:tc>
        <w:tc>
          <w:tcPr>
            <w:tcW w:w="884" w:type="dxa"/>
            <w:shd w:val="clear" w:color="auto" w:fill="auto"/>
            <w:vAlign w:val="bottom"/>
          </w:tcPr>
          <w:p w14:paraId="19B3A5D3" w14:textId="77777777" w:rsidR="00684D7B" w:rsidRPr="002E3B38" w:rsidRDefault="00684D7B" w:rsidP="006E5A3C">
            <w:pPr>
              <w:tabs>
                <w:tab w:val="decimal" w:pos="62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1BED4275" w14:textId="77777777" w:rsidR="00684D7B" w:rsidRPr="002E3B38" w:rsidRDefault="00684D7B" w:rsidP="006E5A3C">
            <w:pPr>
              <w:tabs>
                <w:tab w:val="decimal" w:pos="628"/>
              </w:tabs>
              <w:ind w:right="-72"/>
              <w:jc w:val="center"/>
              <w:rPr>
                <w:rFonts w:ascii="Browallia New" w:hAnsi="Browallia New" w:cs="Browallia New"/>
                <w:snapToGrid w:val="0"/>
                <w:sz w:val="16"/>
                <w:szCs w:val="16"/>
                <w:lang w:eastAsia="th-TH"/>
              </w:rPr>
            </w:pPr>
          </w:p>
        </w:tc>
        <w:tc>
          <w:tcPr>
            <w:tcW w:w="964" w:type="dxa"/>
            <w:shd w:val="clear" w:color="auto" w:fill="auto"/>
            <w:vAlign w:val="bottom"/>
          </w:tcPr>
          <w:p w14:paraId="781B3BD2" w14:textId="77777777" w:rsidR="00684D7B" w:rsidRPr="002E3B38" w:rsidRDefault="00684D7B" w:rsidP="006E5A3C">
            <w:pPr>
              <w:tabs>
                <w:tab w:val="decimal" w:pos="77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47D2E5C5" w14:textId="77777777" w:rsidR="00684D7B" w:rsidRPr="002E3B38" w:rsidRDefault="00684D7B" w:rsidP="006E5A3C">
            <w:pPr>
              <w:tabs>
                <w:tab w:val="decimal" w:pos="778"/>
              </w:tabs>
              <w:ind w:left="-43" w:right="-72"/>
              <w:jc w:val="center"/>
              <w:rPr>
                <w:rFonts w:ascii="Browallia New" w:hAnsi="Browallia New" w:cs="Browallia New"/>
                <w:snapToGrid w:val="0"/>
                <w:sz w:val="16"/>
                <w:szCs w:val="16"/>
                <w:cs/>
                <w:lang w:eastAsia="th-TH"/>
              </w:rPr>
            </w:pPr>
          </w:p>
        </w:tc>
        <w:tc>
          <w:tcPr>
            <w:tcW w:w="877" w:type="dxa"/>
            <w:shd w:val="clear" w:color="auto" w:fill="auto"/>
            <w:vAlign w:val="bottom"/>
          </w:tcPr>
          <w:p w14:paraId="00C5816D" w14:textId="77777777" w:rsidR="00684D7B" w:rsidRPr="002E3B38" w:rsidRDefault="00684D7B" w:rsidP="006E5A3C">
            <w:pPr>
              <w:tabs>
                <w:tab w:val="decimal" w:pos="628"/>
              </w:tabs>
              <w:ind w:left="-43" w:right="-72"/>
              <w:jc w:val="center"/>
              <w:rPr>
                <w:rFonts w:ascii="Browallia New" w:hAnsi="Browallia New" w:cs="Browallia New"/>
                <w:snapToGrid w:val="0"/>
                <w:sz w:val="16"/>
                <w:szCs w:val="16"/>
                <w:lang w:eastAsia="th-TH"/>
              </w:rPr>
            </w:pPr>
          </w:p>
        </w:tc>
        <w:tc>
          <w:tcPr>
            <w:tcW w:w="877" w:type="dxa"/>
            <w:shd w:val="clear" w:color="auto" w:fill="auto"/>
            <w:vAlign w:val="bottom"/>
          </w:tcPr>
          <w:p w14:paraId="3402D152" w14:textId="77777777" w:rsidR="00684D7B" w:rsidRPr="002E3B38" w:rsidRDefault="00684D7B" w:rsidP="006E5A3C">
            <w:pPr>
              <w:tabs>
                <w:tab w:val="clear" w:pos="680"/>
                <w:tab w:val="decimal" w:pos="662"/>
              </w:tabs>
              <w:ind w:right="-72"/>
              <w:jc w:val="both"/>
              <w:rPr>
                <w:rFonts w:ascii="Browallia New" w:hAnsi="Browallia New" w:cs="Browallia New"/>
                <w:snapToGrid w:val="0"/>
                <w:sz w:val="16"/>
                <w:szCs w:val="16"/>
                <w:lang w:eastAsia="th-TH"/>
              </w:rPr>
            </w:pPr>
          </w:p>
        </w:tc>
        <w:tc>
          <w:tcPr>
            <w:tcW w:w="877" w:type="dxa"/>
            <w:shd w:val="clear" w:color="auto" w:fill="auto"/>
            <w:vAlign w:val="bottom"/>
          </w:tcPr>
          <w:p w14:paraId="6B24FC65" w14:textId="77777777" w:rsidR="00684D7B" w:rsidRPr="002E3B38" w:rsidRDefault="00684D7B" w:rsidP="006E5A3C">
            <w:pPr>
              <w:tabs>
                <w:tab w:val="decimal" w:pos="778"/>
              </w:tabs>
              <w:ind w:left="-43" w:right="-72"/>
              <w:jc w:val="center"/>
              <w:rPr>
                <w:rFonts w:ascii="Browallia New" w:hAnsi="Browallia New" w:cs="Browallia New"/>
                <w:snapToGrid w:val="0"/>
                <w:sz w:val="16"/>
                <w:szCs w:val="16"/>
                <w:lang w:eastAsia="th-TH"/>
              </w:rPr>
            </w:pPr>
          </w:p>
        </w:tc>
        <w:tc>
          <w:tcPr>
            <w:tcW w:w="881" w:type="dxa"/>
            <w:shd w:val="clear" w:color="auto" w:fill="auto"/>
          </w:tcPr>
          <w:p w14:paraId="04F3B095" w14:textId="77777777" w:rsidR="00684D7B" w:rsidRPr="002E3B38" w:rsidRDefault="00684D7B" w:rsidP="006E5A3C">
            <w:pPr>
              <w:tabs>
                <w:tab w:val="decimal" w:pos="749"/>
              </w:tabs>
              <w:ind w:right="-72"/>
              <w:jc w:val="both"/>
              <w:rPr>
                <w:rFonts w:ascii="Browallia New" w:hAnsi="Browallia New" w:cs="Browallia New"/>
                <w:snapToGrid w:val="0"/>
                <w:sz w:val="16"/>
                <w:szCs w:val="16"/>
                <w:lang w:eastAsia="th-TH"/>
              </w:rPr>
            </w:pPr>
          </w:p>
        </w:tc>
      </w:tr>
      <w:tr w:rsidR="00684D7B" w:rsidRPr="002E3B38" w14:paraId="52264230" w14:textId="77777777" w:rsidTr="008D75C5">
        <w:trPr>
          <w:trHeight w:val="63"/>
        </w:trPr>
        <w:tc>
          <w:tcPr>
            <w:tcW w:w="1526" w:type="dxa"/>
            <w:shd w:val="clear" w:color="auto" w:fill="auto"/>
            <w:vAlign w:val="bottom"/>
          </w:tcPr>
          <w:p w14:paraId="4854AE26" w14:textId="78D22E0F" w:rsidR="00684D7B" w:rsidRPr="002E3B38" w:rsidRDefault="00684D7B" w:rsidP="000D4746">
            <w:pPr>
              <w:ind w:left="15" w:hanging="122"/>
              <w:rPr>
                <w:rFonts w:ascii="Browallia New" w:hAnsi="Browallia New" w:cs="Browallia New"/>
                <w:sz w:val="16"/>
                <w:szCs w:val="16"/>
              </w:rPr>
            </w:pPr>
            <w:r w:rsidRPr="002E3B38">
              <w:rPr>
                <w:rFonts w:ascii="Browallia New" w:hAnsi="Browallia New" w:cs="Browallia New"/>
                <w:sz w:val="16"/>
                <w:szCs w:val="16"/>
                <w:cs/>
              </w:rPr>
              <w:t>รายได้</w:t>
            </w:r>
            <w:r w:rsidR="000D4746" w:rsidRPr="002E3B38">
              <w:rPr>
                <w:rFonts w:ascii="Browallia New" w:hAnsi="Browallia New" w:cs="Browallia New"/>
                <w:sz w:val="16"/>
                <w:szCs w:val="16"/>
                <w:cs/>
              </w:rPr>
              <w:t>จากการขายและให้บริการ</w:t>
            </w:r>
          </w:p>
        </w:tc>
        <w:tc>
          <w:tcPr>
            <w:tcW w:w="879" w:type="dxa"/>
            <w:shd w:val="clear" w:color="auto" w:fill="auto"/>
            <w:vAlign w:val="bottom"/>
          </w:tcPr>
          <w:p w14:paraId="73A9CF94" w14:textId="77777777" w:rsidR="00684D7B" w:rsidRPr="002E3B38" w:rsidRDefault="00684D7B" w:rsidP="006E5A3C">
            <w:pPr>
              <w:tabs>
                <w:tab w:val="decimal" w:pos="648"/>
              </w:tabs>
              <w:ind w:left="-43" w:right="-72"/>
              <w:jc w:val="both"/>
              <w:rPr>
                <w:rFonts w:ascii="Browallia New" w:hAnsi="Browallia New" w:cs="Browallia New"/>
                <w:snapToGrid w:val="0"/>
                <w:sz w:val="16"/>
                <w:szCs w:val="16"/>
                <w:lang w:eastAsia="th-TH"/>
              </w:rPr>
            </w:pPr>
          </w:p>
        </w:tc>
        <w:tc>
          <w:tcPr>
            <w:tcW w:w="884" w:type="dxa"/>
            <w:shd w:val="clear" w:color="auto" w:fill="auto"/>
            <w:vAlign w:val="bottom"/>
          </w:tcPr>
          <w:p w14:paraId="548D508F" w14:textId="77777777" w:rsidR="00684D7B" w:rsidRPr="002E3B38" w:rsidRDefault="00684D7B" w:rsidP="006E5A3C">
            <w:pPr>
              <w:tabs>
                <w:tab w:val="decimal" w:pos="62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4C585816" w14:textId="77777777" w:rsidR="00684D7B" w:rsidRPr="002E3B38" w:rsidRDefault="00684D7B" w:rsidP="006E5A3C">
            <w:pPr>
              <w:tabs>
                <w:tab w:val="decimal" w:pos="628"/>
              </w:tabs>
              <w:ind w:right="-72"/>
              <w:jc w:val="center"/>
              <w:rPr>
                <w:rFonts w:ascii="Browallia New" w:hAnsi="Browallia New" w:cs="Browallia New"/>
                <w:snapToGrid w:val="0"/>
                <w:sz w:val="16"/>
                <w:szCs w:val="16"/>
                <w:lang w:eastAsia="th-TH"/>
              </w:rPr>
            </w:pPr>
          </w:p>
        </w:tc>
        <w:tc>
          <w:tcPr>
            <w:tcW w:w="964" w:type="dxa"/>
            <w:shd w:val="clear" w:color="auto" w:fill="auto"/>
            <w:vAlign w:val="bottom"/>
          </w:tcPr>
          <w:p w14:paraId="74383189" w14:textId="77777777" w:rsidR="00684D7B" w:rsidRPr="002E3B38" w:rsidRDefault="00684D7B" w:rsidP="006E5A3C">
            <w:pPr>
              <w:tabs>
                <w:tab w:val="decimal" w:pos="778"/>
              </w:tabs>
              <w:ind w:left="-43" w:right="-72"/>
              <w:jc w:val="center"/>
              <w:rPr>
                <w:rFonts w:ascii="Browallia New" w:hAnsi="Browallia New" w:cs="Browallia New"/>
                <w:snapToGrid w:val="0"/>
                <w:sz w:val="16"/>
                <w:szCs w:val="16"/>
                <w:lang w:eastAsia="th-TH"/>
              </w:rPr>
            </w:pPr>
          </w:p>
        </w:tc>
        <w:tc>
          <w:tcPr>
            <w:tcW w:w="883" w:type="dxa"/>
            <w:shd w:val="clear" w:color="auto" w:fill="auto"/>
            <w:vAlign w:val="bottom"/>
          </w:tcPr>
          <w:p w14:paraId="2AD1440A" w14:textId="77777777" w:rsidR="00684D7B" w:rsidRPr="002E3B38" w:rsidRDefault="00684D7B" w:rsidP="006E5A3C">
            <w:pPr>
              <w:tabs>
                <w:tab w:val="decimal" w:pos="806"/>
              </w:tabs>
              <w:ind w:left="-43" w:right="-72"/>
              <w:jc w:val="both"/>
              <w:rPr>
                <w:rFonts w:ascii="Browallia New" w:hAnsi="Browallia New" w:cs="Browallia New"/>
                <w:snapToGrid w:val="0"/>
                <w:sz w:val="16"/>
                <w:szCs w:val="16"/>
                <w:lang w:eastAsia="th-TH"/>
              </w:rPr>
            </w:pPr>
          </w:p>
        </w:tc>
        <w:tc>
          <w:tcPr>
            <w:tcW w:w="877" w:type="dxa"/>
            <w:shd w:val="clear" w:color="auto" w:fill="auto"/>
            <w:vAlign w:val="bottom"/>
          </w:tcPr>
          <w:p w14:paraId="392C036F" w14:textId="77777777" w:rsidR="00684D7B" w:rsidRPr="002E3B38" w:rsidRDefault="00684D7B" w:rsidP="006E5A3C">
            <w:pPr>
              <w:tabs>
                <w:tab w:val="decimal" w:pos="628"/>
              </w:tabs>
              <w:ind w:left="-43" w:right="-72"/>
              <w:jc w:val="center"/>
              <w:rPr>
                <w:rFonts w:ascii="Browallia New" w:hAnsi="Browallia New" w:cs="Browallia New"/>
                <w:snapToGrid w:val="0"/>
                <w:sz w:val="16"/>
                <w:szCs w:val="16"/>
                <w:lang w:eastAsia="th-TH"/>
              </w:rPr>
            </w:pPr>
          </w:p>
        </w:tc>
        <w:tc>
          <w:tcPr>
            <w:tcW w:w="877" w:type="dxa"/>
            <w:shd w:val="clear" w:color="auto" w:fill="auto"/>
            <w:vAlign w:val="bottom"/>
          </w:tcPr>
          <w:p w14:paraId="688C7DF5" w14:textId="77777777" w:rsidR="00684D7B" w:rsidRPr="002E3B38" w:rsidRDefault="00684D7B" w:rsidP="006E5A3C">
            <w:pPr>
              <w:tabs>
                <w:tab w:val="clear" w:pos="680"/>
                <w:tab w:val="decimal" w:pos="662"/>
              </w:tabs>
              <w:ind w:right="-72"/>
              <w:jc w:val="both"/>
              <w:rPr>
                <w:rFonts w:ascii="Browallia New" w:hAnsi="Browallia New" w:cs="Browallia New"/>
                <w:snapToGrid w:val="0"/>
                <w:sz w:val="16"/>
                <w:szCs w:val="16"/>
                <w:lang w:eastAsia="th-TH"/>
              </w:rPr>
            </w:pPr>
          </w:p>
        </w:tc>
        <w:tc>
          <w:tcPr>
            <w:tcW w:w="877" w:type="dxa"/>
            <w:shd w:val="clear" w:color="auto" w:fill="auto"/>
            <w:vAlign w:val="bottom"/>
          </w:tcPr>
          <w:p w14:paraId="70C90887" w14:textId="77777777" w:rsidR="00684D7B" w:rsidRPr="002E3B38" w:rsidRDefault="00684D7B" w:rsidP="006E5A3C">
            <w:pPr>
              <w:ind w:left="-43" w:right="-72"/>
              <w:jc w:val="both"/>
              <w:rPr>
                <w:rFonts w:ascii="Browallia New" w:hAnsi="Browallia New" w:cs="Browallia New"/>
                <w:snapToGrid w:val="0"/>
                <w:sz w:val="16"/>
                <w:szCs w:val="16"/>
                <w:lang w:eastAsia="th-TH"/>
              </w:rPr>
            </w:pPr>
          </w:p>
        </w:tc>
        <w:tc>
          <w:tcPr>
            <w:tcW w:w="881" w:type="dxa"/>
            <w:shd w:val="clear" w:color="auto" w:fill="auto"/>
          </w:tcPr>
          <w:p w14:paraId="6B590BCA" w14:textId="77777777" w:rsidR="00684D7B" w:rsidRPr="002E3B38" w:rsidRDefault="00684D7B" w:rsidP="006E5A3C">
            <w:pPr>
              <w:tabs>
                <w:tab w:val="decimal" w:pos="749"/>
              </w:tabs>
              <w:ind w:right="-72"/>
              <w:jc w:val="both"/>
              <w:rPr>
                <w:rFonts w:ascii="Browallia New" w:hAnsi="Browallia New" w:cs="Browallia New"/>
                <w:snapToGrid w:val="0"/>
                <w:sz w:val="16"/>
                <w:szCs w:val="16"/>
                <w:lang w:eastAsia="th-TH"/>
              </w:rPr>
            </w:pPr>
          </w:p>
        </w:tc>
      </w:tr>
      <w:tr w:rsidR="007A47B3" w:rsidRPr="002E3B38" w14:paraId="519DADE2" w14:textId="77777777" w:rsidTr="008D75C5">
        <w:trPr>
          <w:trHeight w:val="63"/>
        </w:trPr>
        <w:tc>
          <w:tcPr>
            <w:tcW w:w="1526" w:type="dxa"/>
            <w:shd w:val="clear" w:color="auto" w:fill="auto"/>
            <w:vAlign w:val="bottom"/>
          </w:tcPr>
          <w:p w14:paraId="20C60461" w14:textId="77777777" w:rsidR="007A47B3" w:rsidRPr="002E3B38" w:rsidRDefault="007A47B3" w:rsidP="007A47B3">
            <w:pPr>
              <w:ind w:left="-107"/>
              <w:rPr>
                <w:rFonts w:ascii="Browallia New" w:hAnsi="Browallia New" w:cs="Browallia New"/>
                <w:sz w:val="16"/>
                <w:szCs w:val="16"/>
              </w:rPr>
            </w:pPr>
            <w:r w:rsidRPr="002E3B38">
              <w:rPr>
                <w:rFonts w:ascii="Browallia New" w:hAnsi="Browallia New" w:cs="Browallia New"/>
                <w:sz w:val="16"/>
                <w:szCs w:val="16"/>
                <w:cs/>
              </w:rPr>
              <w:t xml:space="preserve">   รายได้ภายนอก</w:t>
            </w:r>
          </w:p>
        </w:tc>
        <w:tc>
          <w:tcPr>
            <w:tcW w:w="879" w:type="dxa"/>
            <w:shd w:val="clear" w:color="auto" w:fill="auto"/>
          </w:tcPr>
          <w:p w14:paraId="67A2C804" w14:textId="1AF991C0" w:rsidR="007A47B3" w:rsidRPr="002E3B38" w:rsidRDefault="00CA18D0"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1,431,777</w:t>
            </w:r>
          </w:p>
        </w:tc>
        <w:tc>
          <w:tcPr>
            <w:tcW w:w="884" w:type="dxa"/>
            <w:shd w:val="clear" w:color="auto" w:fill="auto"/>
          </w:tcPr>
          <w:p w14:paraId="6AE025EE" w14:textId="735937E8" w:rsidR="007A47B3" w:rsidRPr="002E3B38" w:rsidRDefault="00CA18D0" w:rsidP="002260B3">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1,647,704</w:t>
            </w:r>
          </w:p>
        </w:tc>
        <w:tc>
          <w:tcPr>
            <w:tcW w:w="883" w:type="dxa"/>
            <w:shd w:val="clear" w:color="auto" w:fill="auto"/>
          </w:tcPr>
          <w:p w14:paraId="341C0B8E" w14:textId="3960377C" w:rsidR="007A47B3" w:rsidRPr="002E3B38" w:rsidRDefault="00CA18D0" w:rsidP="002260B3">
            <w:pPr>
              <w:tabs>
                <w:tab w:val="clear" w:pos="227"/>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160,09</w:t>
            </w:r>
            <w:r w:rsidR="00747A77" w:rsidRPr="002E3B38">
              <w:rPr>
                <w:rFonts w:ascii="Browallia New" w:hAnsi="Browallia New" w:cs="Browallia New"/>
                <w:sz w:val="16"/>
                <w:szCs w:val="16"/>
              </w:rPr>
              <w:t>0</w:t>
            </w:r>
          </w:p>
        </w:tc>
        <w:tc>
          <w:tcPr>
            <w:tcW w:w="964" w:type="dxa"/>
            <w:shd w:val="clear" w:color="auto" w:fill="auto"/>
          </w:tcPr>
          <w:p w14:paraId="32F4163C" w14:textId="083C00C3" w:rsidR="007A47B3" w:rsidRPr="002E3B38" w:rsidRDefault="00CA18D0"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410,066</w:t>
            </w:r>
          </w:p>
        </w:tc>
        <w:tc>
          <w:tcPr>
            <w:tcW w:w="883" w:type="dxa"/>
            <w:shd w:val="clear" w:color="auto" w:fill="auto"/>
          </w:tcPr>
          <w:p w14:paraId="5905D8DB" w14:textId="00F5FA55" w:rsidR="007A47B3" w:rsidRPr="002E3B38" w:rsidRDefault="00CA18D0"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825</w:t>
            </w:r>
          </w:p>
        </w:tc>
        <w:tc>
          <w:tcPr>
            <w:tcW w:w="877" w:type="dxa"/>
            <w:shd w:val="clear" w:color="auto" w:fill="auto"/>
          </w:tcPr>
          <w:p w14:paraId="505D3A53" w14:textId="4891C8E7" w:rsidR="007A47B3" w:rsidRPr="002E3B38" w:rsidRDefault="008A6739" w:rsidP="008A6739">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r w:rsidR="00CA18D0" w:rsidRPr="002E3B38">
              <w:rPr>
                <w:rFonts w:ascii="Browallia New" w:hAnsi="Browallia New" w:cs="Browallia New"/>
                <w:sz w:val="16"/>
                <w:szCs w:val="16"/>
              </w:rPr>
              <w:t>-</w:t>
            </w:r>
          </w:p>
        </w:tc>
        <w:tc>
          <w:tcPr>
            <w:tcW w:w="877" w:type="dxa"/>
            <w:shd w:val="clear" w:color="auto" w:fill="auto"/>
          </w:tcPr>
          <w:p w14:paraId="23936A28" w14:textId="5CC32340" w:rsidR="007A47B3" w:rsidRPr="002E3B38" w:rsidRDefault="00CA18D0" w:rsidP="002260B3">
            <w:pPr>
              <w:tabs>
                <w:tab w:val="clear" w:pos="907"/>
                <w:tab w:val="left" w:pos="582"/>
                <w:tab w:val="decimal" w:pos="720"/>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3,650,46</w:t>
            </w:r>
            <w:r w:rsidR="000663F9" w:rsidRPr="002E3B38">
              <w:rPr>
                <w:rFonts w:ascii="Browallia New" w:hAnsi="Browallia New" w:cs="Browallia New"/>
                <w:sz w:val="16"/>
                <w:szCs w:val="16"/>
              </w:rPr>
              <w:t>2</w:t>
            </w:r>
          </w:p>
        </w:tc>
        <w:tc>
          <w:tcPr>
            <w:tcW w:w="877" w:type="dxa"/>
            <w:shd w:val="clear" w:color="auto" w:fill="auto"/>
          </w:tcPr>
          <w:p w14:paraId="695C3880" w14:textId="74ED9063" w:rsidR="007A47B3" w:rsidRPr="002E3B38" w:rsidRDefault="001A1B9C" w:rsidP="001A1B9C">
            <w:pPr>
              <w:tabs>
                <w:tab w:val="clear" w:pos="907"/>
                <w:tab w:val="left" w:pos="582"/>
                <w:tab w:val="decimal" w:pos="806"/>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81" w:type="dxa"/>
            <w:shd w:val="clear" w:color="auto" w:fill="auto"/>
          </w:tcPr>
          <w:p w14:paraId="11F07AA4" w14:textId="4FF6383D" w:rsidR="007A47B3" w:rsidRPr="002E3B38" w:rsidRDefault="00CA18D0" w:rsidP="002260B3">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3,650,46</w:t>
            </w:r>
            <w:r w:rsidR="009C050D" w:rsidRPr="002E3B38">
              <w:rPr>
                <w:rFonts w:ascii="Browallia New" w:hAnsi="Browallia New" w:cs="Browallia New"/>
                <w:sz w:val="16"/>
                <w:szCs w:val="16"/>
              </w:rPr>
              <w:t>2</w:t>
            </w:r>
          </w:p>
        </w:tc>
      </w:tr>
      <w:tr w:rsidR="007A47B3" w:rsidRPr="002E3B38" w14:paraId="0D990494" w14:textId="77777777" w:rsidTr="008D75C5">
        <w:trPr>
          <w:trHeight w:val="63"/>
        </w:trPr>
        <w:tc>
          <w:tcPr>
            <w:tcW w:w="1526" w:type="dxa"/>
            <w:shd w:val="clear" w:color="auto" w:fill="auto"/>
            <w:vAlign w:val="bottom"/>
          </w:tcPr>
          <w:p w14:paraId="29249BCF" w14:textId="77777777" w:rsidR="007A47B3" w:rsidRPr="002E3B38" w:rsidRDefault="007A47B3" w:rsidP="007A47B3">
            <w:pPr>
              <w:ind w:left="-107"/>
              <w:rPr>
                <w:rFonts w:ascii="Browallia New" w:hAnsi="Browallia New" w:cs="Browallia New"/>
                <w:sz w:val="16"/>
                <w:szCs w:val="16"/>
              </w:rPr>
            </w:pPr>
            <w:r w:rsidRPr="002E3B38">
              <w:rPr>
                <w:rFonts w:ascii="Browallia New" w:hAnsi="Browallia New" w:cs="Browallia New"/>
                <w:sz w:val="16"/>
                <w:szCs w:val="16"/>
                <w:cs/>
              </w:rPr>
              <w:t xml:space="preserve">   รายได้ภายใน</w:t>
            </w:r>
          </w:p>
        </w:tc>
        <w:tc>
          <w:tcPr>
            <w:tcW w:w="879" w:type="dxa"/>
            <w:shd w:val="clear" w:color="auto" w:fill="auto"/>
          </w:tcPr>
          <w:p w14:paraId="7C7A0C78" w14:textId="43AFCAA9"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128,528</w:t>
            </w:r>
          </w:p>
        </w:tc>
        <w:tc>
          <w:tcPr>
            <w:tcW w:w="884" w:type="dxa"/>
            <w:shd w:val="clear" w:color="auto" w:fill="auto"/>
          </w:tcPr>
          <w:p w14:paraId="713D413D" w14:textId="49FE8857"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229,245</w:t>
            </w:r>
          </w:p>
        </w:tc>
        <w:tc>
          <w:tcPr>
            <w:tcW w:w="883" w:type="dxa"/>
            <w:shd w:val="clear" w:color="auto" w:fill="auto"/>
          </w:tcPr>
          <w:p w14:paraId="55FCC5DB" w14:textId="44C14E5E" w:rsidR="007A47B3" w:rsidRPr="002E3B38" w:rsidRDefault="00CA18D0" w:rsidP="002260B3">
            <w:pPr>
              <w:pBdr>
                <w:bottom w:val="single" w:sz="4" w:space="1" w:color="auto"/>
              </w:pBdr>
              <w:tabs>
                <w:tab w:val="clear" w:pos="227"/>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28,258</w:t>
            </w:r>
          </w:p>
        </w:tc>
        <w:tc>
          <w:tcPr>
            <w:tcW w:w="964" w:type="dxa"/>
            <w:shd w:val="clear" w:color="auto" w:fill="auto"/>
          </w:tcPr>
          <w:p w14:paraId="5D3F56C5" w14:textId="46E8410B"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110,947</w:t>
            </w:r>
          </w:p>
        </w:tc>
        <w:tc>
          <w:tcPr>
            <w:tcW w:w="883" w:type="dxa"/>
            <w:shd w:val="clear" w:color="auto" w:fill="auto"/>
          </w:tcPr>
          <w:p w14:paraId="61F0B934" w14:textId="5714151E"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8,766</w:t>
            </w:r>
          </w:p>
        </w:tc>
        <w:tc>
          <w:tcPr>
            <w:tcW w:w="877" w:type="dxa"/>
            <w:shd w:val="clear" w:color="auto" w:fill="auto"/>
          </w:tcPr>
          <w:p w14:paraId="6AFDE079" w14:textId="387AFCBC"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516,366</w:t>
            </w:r>
          </w:p>
        </w:tc>
        <w:tc>
          <w:tcPr>
            <w:tcW w:w="877" w:type="dxa"/>
            <w:shd w:val="clear" w:color="auto" w:fill="auto"/>
          </w:tcPr>
          <w:p w14:paraId="289960F8" w14:textId="613E9428" w:rsidR="007A47B3" w:rsidRPr="002E3B38" w:rsidRDefault="00CA18D0" w:rsidP="002260B3">
            <w:pPr>
              <w:pBdr>
                <w:bottom w:val="single" w:sz="4" w:space="1" w:color="auto"/>
              </w:pBdr>
              <w:tabs>
                <w:tab w:val="clear" w:pos="907"/>
                <w:tab w:val="left" w:pos="582"/>
                <w:tab w:val="decimal" w:pos="720"/>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1,022,110</w:t>
            </w:r>
          </w:p>
        </w:tc>
        <w:tc>
          <w:tcPr>
            <w:tcW w:w="877" w:type="dxa"/>
            <w:shd w:val="clear" w:color="auto" w:fill="auto"/>
          </w:tcPr>
          <w:p w14:paraId="1F29C9DC" w14:textId="38C6B6E5"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(1,022,110)</w:t>
            </w:r>
          </w:p>
        </w:tc>
        <w:tc>
          <w:tcPr>
            <w:tcW w:w="881" w:type="dxa"/>
            <w:shd w:val="clear" w:color="auto" w:fill="auto"/>
          </w:tcPr>
          <w:p w14:paraId="2131C681" w14:textId="33FE7D15" w:rsidR="007A47B3" w:rsidRPr="002E3B38" w:rsidRDefault="001A1B9C" w:rsidP="001A1B9C">
            <w:pPr>
              <w:pBdr>
                <w:bottom w:val="single" w:sz="4" w:space="1" w:color="auto"/>
              </w:pBdr>
              <w:tabs>
                <w:tab w:val="clear" w:pos="907"/>
                <w:tab w:val="left" w:pos="582"/>
                <w:tab w:val="decimal" w:pos="806"/>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r>
      <w:tr w:rsidR="007A47B3" w:rsidRPr="002E3B38" w14:paraId="154857A8" w14:textId="77777777" w:rsidTr="008D75C5">
        <w:trPr>
          <w:trHeight w:val="53"/>
        </w:trPr>
        <w:tc>
          <w:tcPr>
            <w:tcW w:w="1526" w:type="dxa"/>
            <w:shd w:val="clear" w:color="auto" w:fill="auto"/>
            <w:vAlign w:val="bottom"/>
          </w:tcPr>
          <w:p w14:paraId="425160B5" w14:textId="323DEF22" w:rsidR="007A47B3" w:rsidRPr="002E3B38" w:rsidRDefault="007A47B3" w:rsidP="007A47B3">
            <w:pPr>
              <w:ind w:left="15" w:hanging="122"/>
              <w:rPr>
                <w:rFonts w:ascii="Browallia New" w:hAnsi="Browallia New" w:cs="Browallia New"/>
                <w:sz w:val="16"/>
                <w:szCs w:val="16"/>
                <w:cs/>
              </w:rPr>
            </w:pPr>
            <w:r w:rsidRPr="002E3B38">
              <w:rPr>
                <w:rFonts w:ascii="Browallia New" w:hAnsi="Browallia New" w:cs="Browallia New"/>
                <w:sz w:val="16"/>
                <w:szCs w:val="16"/>
                <w:cs/>
              </w:rPr>
              <w:t>รวมรายได้จากการขายและให้บริการ</w:t>
            </w:r>
          </w:p>
        </w:tc>
        <w:tc>
          <w:tcPr>
            <w:tcW w:w="879" w:type="dxa"/>
            <w:shd w:val="clear" w:color="auto" w:fill="auto"/>
          </w:tcPr>
          <w:p w14:paraId="44E217CC" w14:textId="77777777" w:rsidR="001A1B9C" w:rsidRPr="002E3B38" w:rsidRDefault="001A1B9C" w:rsidP="002260B3">
            <w:pPr>
              <w:tabs>
                <w:tab w:val="clear" w:pos="907"/>
                <w:tab w:val="left" w:pos="582"/>
                <w:tab w:val="decimal" w:pos="806"/>
              </w:tabs>
              <w:ind w:left="-57" w:right="-27"/>
              <w:jc w:val="right"/>
              <w:rPr>
                <w:rFonts w:ascii="Browallia New" w:hAnsi="Browallia New" w:cs="Browallia New"/>
                <w:sz w:val="16"/>
                <w:szCs w:val="16"/>
              </w:rPr>
            </w:pPr>
          </w:p>
          <w:p w14:paraId="46F7C969" w14:textId="45115476" w:rsidR="007A47B3" w:rsidRPr="002E3B38" w:rsidRDefault="00CA18D0" w:rsidP="002260B3">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1,560,305</w:t>
            </w:r>
          </w:p>
        </w:tc>
        <w:tc>
          <w:tcPr>
            <w:tcW w:w="884" w:type="dxa"/>
            <w:shd w:val="clear" w:color="auto" w:fill="auto"/>
          </w:tcPr>
          <w:p w14:paraId="13725FCF" w14:textId="77777777" w:rsidR="001A1B9C" w:rsidRPr="002E3B38" w:rsidRDefault="001A1B9C" w:rsidP="002260B3">
            <w:pPr>
              <w:tabs>
                <w:tab w:val="clear" w:pos="907"/>
                <w:tab w:val="left" w:pos="582"/>
                <w:tab w:val="decimal" w:pos="806"/>
              </w:tabs>
              <w:ind w:left="-57" w:right="-27"/>
              <w:jc w:val="right"/>
              <w:rPr>
                <w:rFonts w:ascii="Browallia New" w:hAnsi="Browallia New" w:cs="Browallia New"/>
                <w:sz w:val="16"/>
                <w:szCs w:val="16"/>
              </w:rPr>
            </w:pPr>
          </w:p>
          <w:p w14:paraId="2AF689D4" w14:textId="30B7BA49" w:rsidR="007A47B3" w:rsidRPr="002E3B38" w:rsidRDefault="00CA18D0" w:rsidP="002260B3">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1,876,949</w:t>
            </w:r>
          </w:p>
        </w:tc>
        <w:tc>
          <w:tcPr>
            <w:tcW w:w="883" w:type="dxa"/>
            <w:shd w:val="clear" w:color="auto" w:fill="auto"/>
          </w:tcPr>
          <w:p w14:paraId="0E1A0415" w14:textId="77777777" w:rsidR="001A1B9C" w:rsidRPr="002E3B38" w:rsidRDefault="001A1B9C" w:rsidP="002260B3">
            <w:pPr>
              <w:tabs>
                <w:tab w:val="clear" w:pos="227"/>
                <w:tab w:val="clear" w:pos="907"/>
                <w:tab w:val="left" w:pos="582"/>
                <w:tab w:val="decimal" w:pos="806"/>
              </w:tabs>
              <w:ind w:left="-57" w:right="-27"/>
              <w:jc w:val="right"/>
              <w:rPr>
                <w:rFonts w:ascii="Browallia New" w:hAnsi="Browallia New" w:cs="Browallia New"/>
                <w:sz w:val="16"/>
                <w:szCs w:val="16"/>
              </w:rPr>
            </w:pPr>
          </w:p>
          <w:p w14:paraId="4F1244D5" w14:textId="25D24126" w:rsidR="007A47B3" w:rsidRPr="002E3B38" w:rsidRDefault="00CA18D0" w:rsidP="002260B3">
            <w:pPr>
              <w:tabs>
                <w:tab w:val="clear" w:pos="227"/>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188,348</w:t>
            </w:r>
          </w:p>
        </w:tc>
        <w:tc>
          <w:tcPr>
            <w:tcW w:w="964" w:type="dxa"/>
            <w:shd w:val="clear" w:color="auto" w:fill="auto"/>
          </w:tcPr>
          <w:p w14:paraId="0E416CC9" w14:textId="77777777" w:rsidR="001A1B9C" w:rsidRPr="002E3B38" w:rsidRDefault="001A1B9C" w:rsidP="002260B3">
            <w:pPr>
              <w:tabs>
                <w:tab w:val="clear" w:pos="907"/>
                <w:tab w:val="left" w:pos="582"/>
                <w:tab w:val="decimal" w:pos="806"/>
              </w:tabs>
              <w:ind w:left="-57" w:right="-27"/>
              <w:jc w:val="right"/>
              <w:rPr>
                <w:rFonts w:ascii="Browallia New" w:hAnsi="Browallia New" w:cs="Browallia New"/>
                <w:sz w:val="16"/>
                <w:szCs w:val="16"/>
              </w:rPr>
            </w:pPr>
          </w:p>
          <w:p w14:paraId="0AE78FC6" w14:textId="171B52BA" w:rsidR="007A47B3" w:rsidRPr="002E3B38" w:rsidRDefault="00CA18D0"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521,013</w:t>
            </w:r>
          </w:p>
        </w:tc>
        <w:tc>
          <w:tcPr>
            <w:tcW w:w="883" w:type="dxa"/>
            <w:shd w:val="clear" w:color="auto" w:fill="auto"/>
          </w:tcPr>
          <w:p w14:paraId="668F5455" w14:textId="77777777" w:rsidR="001A1B9C" w:rsidRPr="002E3B38" w:rsidRDefault="001A1B9C" w:rsidP="002260B3">
            <w:pPr>
              <w:tabs>
                <w:tab w:val="clear" w:pos="907"/>
                <w:tab w:val="left" w:pos="582"/>
                <w:tab w:val="decimal" w:pos="806"/>
              </w:tabs>
              <w:ind w:left="-57" w:right="-27"/>
              <w:jc w:val="right"/>
              <w:rPr>
                <w:rFonts w:ascii="Browallia New" w:hAnsi="Browallia New" w:cs="Browallia New"/>
                <w:sz w:val="16"/>
                <w:szCs w:val="16"/>
              </w:rPr>
            </w:pPr>
          </w:p>
          <w:p w14:paraId="70836416" w14:textId="7EF70BDF" w:rsidR="007A47B3" w:rsidRPr="002E3B38" w:rsidRDefault="00CA18D0"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9,59</w:t>
            </w:r>
            <w:r w:rsidR="004B7AE4" w:rsidRPr="002E3B38">
              <w:rPr>
                <w:rFonts w:ascii="Browallia New" w:hAnsi="Browallia New" w:cs="Browallia New"/>
                <w:sz w:val="16"/>
                <w:szCs w:val="16"/>
              </w:rPr>
              <w:t>1</w:t>
            </w:r>
          </w:p>
        </w:tc>
        <w:tc>
          <w:tcPr>
            <w:tcW w:w="877" w:type="dxa"/>
            <w:shd w:val="clear" w:color="auto" w:fill="auto"/>
          </w:tcPr>
          <w:p w14:paraId="4794A4DB" w14:textId="77777777" w:rsidR="001A1B9C" w:rsidRPr="002E3B38" w:rsidRDefault="001A1B9C" w:rsidP="002260B3">
            <w:pPr>
              <w:tabs>
                <w:tab w:val="clear" w:pos="907"/>
                <w:tab w:val="left" w:pos="582"/>
              </w:tabs>
              <w:ind w:left="-57" w:right="-27"/>
              <w:jc w:val="right"/>
              <w:rPr>
                <w:rFonts w:ascii="Browallia New" w:hAnsi="Browallia New" w:cs="Browallia New"/>
                <w:sz w:val="16"/>
                <w:szCs w:val="16"/>
              </w:rPr>
            </w:pPr>
          </w:p>
          <w:p w14:paraId="7BA392EE" w14:textId="23A3377E" w:rsidR="007A47B3" w:rsidRPr="002E3B38" w:rsidRDefault="00CA18D0" w:rsidP="002260B3">
            <w:pPr>
              <w:tabs>
                <w:tab w:val="clear" w:pos="907"/>
                <w:tab w:val="left" w:pos="58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516,366</w:t>
            </w:r>
          </w:p>
        </w:tc>
        <w:tc>
          <w:tcPr>
            <w:tcW w:w="877" w:type="dxa"/>
            <w:shd w:val="clear" w:color="auto" w:fill="auto"/>
          </w:tcPr>
          <w:p w14:paraId="0D5CCF0F" w14:textId="77777777" w:rsidR="001A1B9C" w:rsidRPr="002E3B38" w:rsidRDefault="001A1B9C" w:rsidP="002260B3">
            <w:pPr>
              <w:tabs>
                <w:tab w:val="clear" w:pos="907"/>
                <w:tab w:val="left" w:pos="582"/>
                <w:tab w:val="decimal" w:pos="720"/>
              </w:tabs>
              <w:ind w:left="-57" w:right="-27"/>
              <w:jc w:val="right"/>
              <w:rPr>
                <w:rFonts w:ascii="Browallia New" w:hAnsi="Browallia New" w:cs="Browallia New"/>
                <w:sz w:val="16"/>
                <w:szCs w:val="16"/>
              </w:rPr>
            </w:pPr>
          </w:p>
          <w:p w14:paraId="4D48A6E0" w14:textId="2C85355C" w:rsidR="007A47B3" w:rsidRPr="002E3B38" w:rsidRDefault="00CA18D0" w:rsidP="002260B3">
            <w:pPr>
              <w:tabs>
                <w:tab w:val="clear" w:pos="907"/>
                <w:tab w:val="left" w:pos="582"/>
                <w:tab w:val="decimal" w:pos="720"/>
              </w:tabs>
              <w:ind w:left="-57" w:right="-27"/>
              <w:jc w:val="right"/>
              <w:rPr>
                <w:rFonts w:ascii="Browallia New" w:hAnsi="Browallia New" w:cs="Browallia New"/>
                <w:sz w:val="16"/>
                <w:szCs w:val="16"/>
              </w:rPr>
            </w:pPr>
            <w:r w:rsidRPr="002E3B38">
              <w:rPr>
                <w:rFonts w:ascii="Browallia New" w:hAnsi="Browallia New" w:cs="Browallia New"/>
                <w:sz w:val="16"/>
                <w:szCs w:val="16"/>
              </w:rPr>
              <w:t>4,672,57</w:t>
            </w:r>
            <w:r w:rsidR="0031394C" w:rsidRPr="002E3B38">
              <w:rPr>
                <w:rFonts w:ascii="Browallia New" w:hAnsi="Browallia New" w:cs="Browallia New"/>
                <w:sz w:val="16"/>
                <w:szCs w:val="16"/>
              </w:rPr>
              <w:t>2</w:t>
            </w:r>
          </w:p>
        </w:tc>
        <w:tc>
          <w:tcPr>
            <w:tcW w:w="877" w:type="dxa"/>
            <w:shd w:val="clear" w:color="auto" w:fill="auto"/>
          </w:tcPr>
          <w:p w14:paraId="1D6F2D6D" w14:textId="77777777" w:rsidR="001A1B9C" w:rsidRPr="002E3B38" w:rsidRDefault="001A1B9C" w:rsidP="002260B3">
            <w:pPr>
              <w:tabs>
                <w:tab w:val="clear" w:pos="907"/>
                <w:tab w:val="left" w:pos="582"/>
                <w:tab w:val="decimal" w:pos="806"/>
              </w:tabs>
              <w:ind w:left="-57" w:right="-27"/>
              <w:jc w:val="right"/>
              <w:rPr>
                <w:rFonts w:ascii="Browallia New" w:hAnsi="Browallia New" w:cs="Browallia New"/>
                <w:sz w:val="16"/>
                <w:szCs w:val="16"/>
              </w:rPr>
            </w:pPr>
          </w:p>
          <w:p w14:paraId="7736C74C" w14:textId="3C80349D" w:rsidR="007A47B3" w:rsidRPr="002E3B38" w:rsidRDefault="00CA18D0" w:rsidP="002260B3">
            <w:pP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(1,022,110)</w:t>
            </w:r>
          </w:p>
        </w:tc>
        <w:tc>
          <w:tcPr>
            <w:tcW w:w="881" w:type="dxa"/>
            <w:shd w:val="clear" w:color="auto" w:fill="auto"/>
          </w:tcPr>
          <w:p w14:paraId="071388FA" w14:textId="77777777" w:rsidR="001A1B9C" w:rsidRPr="002E3B38" w:rsidRDefault="001A1B9C" w:rsidP="002260B3">
            <w:pPr>
              <w:tabs>
                <w:tab w:val="clear" w:pos="907"/>
                <w:tab w:val="left" w:pos="582"/>
                <w:tab w:val="decimal" w:pos="804"/>
              </w:tabs>
              <w:ind w:left="-57" w:right="-27"/>
              <w:jc w:val="right"/>
              <w:rPr>
                <w:rFonts w:ascii="Browallia New" w:hAnsi="Browallia New" w:cs="Browallia New"/>
                <w:sz w:val="16"/>
                <w:szCs w:val="16"/>
              </w:rPr>
            </w:pPr>
          </w:p>
          <w:p w14:paraId="0B88AC58" w14:textId="4D2E5F86" w:rsidR="007A47B3" w:rsidRPr="002E3B38" w:rsidRDefault="00CA18D0" w:rsidP="002260B3">
            <w:pPr>
              <w:tabs>
                <w:tab w:val="clear" w:pos="907"/>
                <w:tab w:val="left" w:pos="582"/>
                <w:tab w:val="decimal" w:pos="804"/>
              </w:tabs>
              <w:ind w:left="-57" w:right="-27"/>
              <w:jc w:val="right"/>
              <w:rPr>
                <w:rFonts w:ascii="Browallia New" w:hAnsi="Browallia New" w:cs="Browallia New"/>
                <w:sz w:val="16"/>
                <w:szCs w:val="16"/>
              </w:rPr>
            </w:pPr>
            <w:r w:rsidRPr="002E3B38">
              <w:rPr>
                <w:rFonts w:ascii="Browallia New" w:hAnsi="Browallia New" w:cs="Browallia New"/>
                <w:sz w:val="16"/>
                <w:szCs w:val="16"/>
              </w:rPr>
              <w:t>3,650,46</w:t>
            </w:r>
            <w:r w:rsidR="009C050D" w:rsidRPr="002E3B38">
              <w:rPr>
                <w:rFonts w:ascii="Browallia New" w:hAnsi="Browallia New" w:cs="Browallia New"/>
                <w:sz w:val="16"/>
                <w:szCs w:val="16"/>
              </w:rPr>
              <w:t>2</w:t>
            </w:r>
          </w:p>
        </w:tc>
      </w:tr>
      <w:tr w:rsidR="007A47B3" w:rsidRPr="002E3B38" w14:paraId="79B0FC2F" w14:textId="77777777" w:rsidTr="008D75C5">
        <w:trPr>
          <w:trHeight w:val="63"/>
        </w:trPr>
        <w:tc>
          <w:tcPr>
            <w:tcW w:w="1526" w:type="dxa"/>
            <w:shd w:val="clear" w:color="auto" w:fill="auto"/>
            <w:vAlign w:val="bottom"/>
          </w:tcPr>
          <w:p w14:paraId="1357778A" w14:textId="77777777" w:rsidR="007A47B3" w:rsidRPr="002E3B38" w:rsidRDefault="007A47B3" w:rsidP="007A47B3">
            <w:pPr>
              <w:ind w:left="-107"/>
              <w:rPr>
                <w:rFonts w:ascii="Browallia New" w:hAnsi="Browallia New" w:cs="Browallia New"/>
                <w:sz w:val="16"/>
                <w:szCs w:val="16"/>
              </w:rPr>
            </w:pPr>
            <w:r w:rsidRPr="002E3B38">
              <w:rPr>
                <w:rFonts w:ascii="Browallia New" w:hAnsi="Browallia New" w:cs="Browallia New"/>
                <w:sz w:val="16"/>
                <w:szCs w:val="16"/>
                <w:cs/>
              </w:rPr>
              <w:t>ต้นทุนขายและบริการ</w:t>
            </w:r>
          </w:p>
        </w:tc>
        <w:tc>
          <w:tcPr>
            <w:tcW w:w="879" w:type="dxa"/>
            <w:shd w:val="clear" w:color="auto" w:fill="auto"/>
          </w:tcPr>
          <w:p w14:paraId="1D91A2C1" w14:textId="7B75D402" w:rsidR="007A47B3" w:rsidRPr="002E3B38" w:rsidRDefault="008739F9"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CA18D0" w:rsidRPr="002E3B38">
              <w:rPr>
                <w:rFonts w:ascii="Browallia New" w:hAnsi="Browallia New" w:cs="Browallia New"/>
                <w:sz w:val="16"/>
                <w:szCs w:val="16"/>
              </w:rPr>
              <w:t>682,013</w:t>
            </w:r>
            <w:r w:rsidRPr="002E3B38">
              <w:rPr>
                <w:rFonts w:ascii="Browallia New" w:hAnsi="Browallia New" w:cs="Browallia New"/>
                <w:sz w:val="16"/>
                <w:szCs w:val="16"/>
              </w:rPr>
              <w:t>)</w:t>
            </w:r>
          </w:p>
        </w:tc>
        <w:tc>
          <w:tcPr>
            <w:tcW w:w="884" w:type="dxa"/>
            <w:shd w:val="clear" w:color="auto" w:fill="auto"/>
          </w:tcPr>
          <w:p w14:paraId="771D93BC" w14:textId="7E916C05" w:rsidR="007A47B3" w:rsidRPr="002E3B38" w:rsidRDefault="008739F9" w:rsidP="002260B3">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w:t>
            </w:r>
            <w:r w:rsidR="00CA18D0" w:rsidRPr="002E3B38">
              <w:rPr>
                <w:rFonts w:ascii="Browallia New" w:hAnsi="Browallia New" w:cs="Browallia New"/>
                <w:sz w:val="16"/>
                <w:szCs w:val="16"/>
              </w:rPr>
              <w:t>1,103,090</w:t>
            </w:r>
            <w:r w:rsidRPr="002E3B38">
              <w:rPr>
                <w:rFonts w:ascii="Browallia New" w:hAnsi="Browallia New" w:cs="Browallia New"/>
                <w:sz w:val="16"/>
                <w:szCs w:val="16"/>
              </w:rPr>
              <w:t>)</w:t>
            </w:r>
          </w:p>
        </w:tc>
        <w:tc>
          <w:tcPr>
            <w:tcW w:w="883" w:type="dxa"/>
            <w:shd w:val="clear" w:color="auto" w:fill="auto"/>
          </w:tcPr>
          <w:p w14:paraId="44B99A65" w14:textId="5998434A" w:rsidR="007A47B3" w:rsidRPr="002E3B38" w:rsidRDefault="00C054D8" w:rsidP="002260B3">
            <w:pPr>
              <w:pBdr>
                <w:bottom w:val="single" w:sz="4" w:space="1" w:color="auto"/>
              </w:pBdr>
              <w:tabs>
                <w:tab w:val="clear" w:pos="227"/>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CA18D0" w:rsidRPr="002E3B38">
              <w:rPr>
                <w:rFonts w:ascii="Browallia New" w:hAnsi="Browallia New" w:cs="Browallia New"/>
                <w:sz w:val="16"/>
                <w:szCs w:val="16"/>
              </w:rPr>
              <w:t>81,06</w:t>
            </w:r>
            <w:r w:rsidR="00B63A51" w:rsidRPr="002E3B38">
              <w:rPr>
                <w:rFonts w:ascii="Browallia New" w:hAnsi="Browallia New" w:cs="Browallia New"/>
                <w:sz w:val="16"/>
                <w:szCs w:val="16"/>
              </w:rPr>
              <w:t>7</w:t>
            </w:r>
            <w:r w:rsidRPr="002E3B38">
              <w:rPr>
                <w:rFonts w:ascii="Browallia New" w:hAnsi="Browallia New" w:cs="Browallia New"/>
                <w:sz w:val="16"/>
                <w:szCs w:val="16"/>
              </w:rPr>
              <w:t>)</w:t>
            </w:r>
          </w:p>
        </w:tc>
        <w:tc>
          <w:tcPr>
            <w:tcW w:w="964" w:type="dxa"/>
            <w:shd w:val="clear" w:color="auto" w:fill="auto"/>
          </w:tcPr>
          <w:p w14:paraId="1F64DB5A" w14:textId="176E9035" w:rsidR="007A47B3" w:rsidRPr="002E3B38" w:rsidRDefault="00C054D8"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CA18D0" w:rsidRPr="002E3B38">
              <w:rPr>
                <w:rFonts w:ascii="Browallia New" w:hAnsi="Browallia New" w:cs="Browallia New"/>
                <w:sz w:val="16"/>
                <w:szCs w:val="16"/>
              </w:rPr>
              <w:t>309,724</w:t>
            </w:r>
            <w:r w:rsidRPr="002E3B38">
              <w:rPr>
                <w:rFonts w:ascii="Browallia New" w:hAnsi="Browallia New" w:cs="Browallia New"/>
                <w:sz w:val="16"/>
                <w:szCs w:val="16"/>
              </w:rPr>
              <w:t>)</w:t>
            </w:r>
          </w:p>
        </w:tc>
        <w:tc>
          <w:tcPr>
            <w:tcW w:w="883" w:type="dxa"/>
            <w:shd w:val="clear" w:color="auto" w:fill="auto"/>
          </w:tcPr>
          <w:p w14:paraId="7B3FCA2F" w14:textId="69D5A894" w:rsidR="007A47B3" w:rsidRPr="002E3B38" w:rsidRDefault="007373AC"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CA18D0" w:rsidRPr="002E3B38">
              <w:rPr>
                <w:rFonts w:ascii="Browallia New" w:hAnsi="Browallia New" w:cs="Browallia New"/>
                <w:sz w:val="16"/>
                <w:szCs w:val="16"/>
              </w:rPr>
              <w:t>9,603</w:t>
            </w:r>
            <w:r w:rsidRPr="002E3B38">
              <w:rPr>
                <w:rFonts w:ascii="Browallia New" w:hAnsi="Browallia New" w:cs="Browallia New"/>
                <w:sz w:val="16"/>
                <w:szCs w:val="16"/>
              </w:rPr>
              <w:t>)</w:t>
            </w:r>
          </w:p>
        </w:tc>
        <w:tc>
          <w:tcPr>
            <w:tcW w:w="877" w:type="dxa"/>
            <w:shd w:val="clear" w:color="auto" w:fill="auto"/>
          </w:tcPr>
          <w:p w14:paraId="593C59A5" w14:textId="2E5AC90E" w:rsidR="007A47B3" w:rsidRPr="002E3B38" w:rsidRDefault="001C4A34"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w:t>
            </w:r>
            <w:r w:rsidR="00CA18D0" w:rsidRPr="002E3B38">
              <w:rPr>
                <w:rFonts w:ascii="Browallia New" w:hAnsi="Browallia New" w:cs="Browallia New"/>
                <w:sz w:val="16"/>
                <w:szCs w:val="16"/>
              </w:rPr>
              <w:t>154,644</w:t>
            </w:r>
            <w:r w:rsidRPr="002E3B38">
              <w:rPr>
                <w:rFonts w:ascii="Browallia New" w:hAnsi="Browallia New" w:cs="Browallia New"/>
                <w:sz w:val="16"/>
                <w:szCs w:val="16"/>
              </w:rPr>
              <w:t>)</w:t>
            </w:r>
          </w:p>
        </w:tc>
        <w:tc>
          <w:tcPr>
            <w:tcW w:w="877" w:type="dxa"/>
            <w:shd w:val="clear" w:color="auto" w:fill="auto"/>
          </w:tcPr>
          <w:p w14:paraId="7B47F06B" w14:textId="1DC2DF28" w:rsidR="007A47B3" w:rsidRPr="002E3B38" w:rsidRDefault="001C4A34" w:rsidP="002260B3">
            <w:pPr>
              <w:pBdr>
                <w:bottom w:val="single" w:sz="4" w:space="1" w:color="auto"/>
              </w:pBdr>
              <w:tabs>
                <w:tab w:val="clear" w:pos="907"/>
                <w:tab w:val="left" w:pos="582"/>
                <w:tab w:val="decimal" w:pos="720"/>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w:t>
            </w:r>
            <w:r w:rsidR="00CA18D0" w:rsidRPr="002E3B38">
              <w:rPr>
                <w:rFonts w:ascii="Browallia New" w:hAnsi="Browallia New" w:cs="Browallia New"/>
                <w:sz w:val="16"/>
                <w:szCs w:val="16"/>
              </w:rPr>
              <w:t>2,340,14</w:t>
            </w:r>
            <w:r w:rsidR="00A90624" w:rsidRPr="002E3B38">
              <w:rPr>
                <w:rFonts w:ascii="Browallia New" w:hAnsi="Browallia New" w:cs="Browallia New"/>
                <w:sz w:val="16"/>
                <w:szCs w:val="16"/>
              </w:rPr>
              <w:t>1</w:t>
            </w:r>
            <w:r w:rsidRPr="002E3B38">
              <w:rPr>
                <w:rFonts w:ascii="Browallia New" w:hAnsi="Browallia New" w:cs="Browallia New"/>
                <w:sz w:val="16"/>
                <w:szCs w:val="16"/>
              </w:rPr>
              <w:t>)</w:t>
            </w:r>
          </w:p>
        </w:tc>
        <w:tc>
          <w:tcPr>
            <w:tcW w:w="877" w:type="dxa"/>
            <w:shd w:val="clear" w:color="auto" w:fill="auto"/>
          </w:tcPr>
          <w:p w14:paraId="11DF4524" w14:textId="0309D195" w:rsidR="007A47B3" w:rsidRPr="002E3B38" w:rsidRDefault="00CA18D0" w:rsidP="002260B3">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485,090</w:t>
            </w:r>
          </w:p>
        </w:tc>
        <w:tc>
          <w:tcPr>
            <w:tcW w:w="881" w:type="dxa"/>
            <w:shd w:val="clear" w:color="auto" w:fill="auto"/>
          </w:tcPr>
          <w:p w14:paraId="3D6C2AC1" w14:textId="059BAFA0" w:rsidR="007A47B3" w:rsidRPr="002E3B38" w:rsidRDefault="00634C26" w:rsidP="002260B3">
            <w:pPr>
              <w:pBdr>
                <w:bottom w:val="single" w:sz="4"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w:t>
            </w:r>
            <w:r w:rsidR="00CA18D0" w:rsidRPr="002E3B38">
              <w:rPr>
                <w:rFonts w:ascii="Browallia New" w:hAnsi="Browallia New" w:cs="Browallia New"/>
                <w:sz w:val="16"/>
                <w:szCs w:val="16"/>
              </w:rPr>
              <w:t>1,855,05</w:t>
            </w:r>
            <w:r w:rsidR="009C050D" w:rsidRPr="002E3B38">
              <w:rPr>
                <w:rFonts w:ascii="Browallia New" w:hAnsi="Browallia New" w:cs="Browallia New"/>
                <w:sz w:val="16"/>
                <w:szCs w:val="16"/>
              </w:rPr>
              <w:t>1</w:t>
            </w:r>
            <w:r w:rsidRPr="002E3B38">
              <w:rPr>
                <w:rFonts w:ascii="Browallia New" w:hAnsi="Browallia New" w:cs="Browallia New"/>
                <w:sz w:val="16"/>
                <w:szCs w:val="16"/>
              </w:rPr>
              <w:t>)</w:t>
            </w:r>
          </w:p>
        </w:tc>
      </w:tr>
      <w:tr w:rsidR="007A47B3" w:rsidRPr="002E3B38" w14:paraId="0FB05E21" w14:textId="77777777" w:rsidTr="008D75C5">
        <w:trPr>
          <w:trHeight w:val="53"/>
        </w:trPr>
        <w:tc>
          <w:tcPr>
            <w:tcW w:w="1526" w:type="dxa"/>
            <w:shd w:val="clear" w:color="auto" w:fill="auto"/>
            <w:vAlign w:val="bottom"/>
          </w:tcPr>
          <w:p w14:paraId="15C7A19F" w14:textId="745D889D" w:rsidR="007A47B3" w:rsidRPr="002E3B38" w:rsidRDefault="007A47B3" w:rsidP="007A47B3">
            <w:pPr>
              <w:ind w:left="-107"/>
              <w:rPr>
                <w:rFonts w:ascii="Browallia New" w:hAnsi="Browallia New" w:cs="Browallia New"/>
                <w:sz w:val="16"/>
                <w:szCs w:val="16"/>
              </w:rPr>
            </w:pPr>
            <w:r w:rsidRPr="002E3B38">
              <w:rPr>
                <w:rFonts w:ascii="Browallia New" w:hAnsi="Browallia New" w:cs="Browallia New"/>
                <w:sz w:val="16"/>
                <w:szCs w:val="16"/>
                <w:cs/>
              </w:rPr>
              <w:t>กำไร</w:t>
            </w:r>
            <w:r w:rsidRPr="002E3B38">
              <w:rPr>
                <w:rFonts w:ascii="Browallia New" w:hAnsi="Browallia New" w:cs="Browallia New"/>
                <w:sz w:val="16"/>
                <w:szCs w:val="16"/>
              </w:rPr>
              <w:t xml:space="preserve"> (</w:t>
            </w:r>
            <w:r w:rsidRPr="002E3B38">
              <w:rPr>
                <w:rFonts w:ascii="Browallia New" w:hAnsi="Browallia New" w:cs="Browallia New"/>
                <w:sz w:val="16"/>
                <w:szCs w:val="16"/>
                <w:cs/>
              </w:rPr>
              <w:t>ขาดทุน</w:t>
            </w:r>
            <w:r w:rsidRPr="002E3B38">
              <w:rPr>
                <w:rFonts w:ascii="Browallia New" w:hAnsi="Browallia New" w:cs="Browallia New"/>
                <w:sz w:val="16"/>
                <w:szCs w:val="16"/>
              </w:rPr>
              <w:t xml:space="preserve">) </w:t>
            </w:r>
            <w:r w:rsidRPr="002E3B38">
              <w:rPr>
                <w:rFonts w:ascii="Browallia New" w:hAnsi="Browallia New" w:cs="Browallia New"/>
                <w:sz w:val="16"/>
                <w:szCs w:val="16"/>
                <w:cs/>
              </w:rPr>
              <w:t>ขั้นต้น</w:t>
            </w:r>
          </w:p>
        </w:tc>
        <w:tc>
          <w:tcPr>
            <w:tcW w:w="879" w:type="dxa"/>
            <w:shd w:val="clear" w:color="auto" w:fill="auto"/>
          </w:tcPr>
          <w:p w14:paraId="268FFEB2" w14:textId="250F083B"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878,292</w:t>
            </w:r>
          </w:p>
        </w:tc>
        <w:tc>
          <w:tcPr>
            <w:tcW w:w="884" w:type="dxa"/>
            <w:shd w:val="clear" w:color="auto" w:fill="auto"/>
          </w:tcPr>
          <w:p w14:paraId="7D2AB366" w14:textId="4CBB7ADA"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773,859</w:t>
            </w:r>
          </w:p>
        </w:tc>
        <w:tc>
          <w:tcPr>
            <w:tcW w:w="883" w:type="dxa"/>
            <w:shd w:val="clear" w:color="auto" w:fill="auto"/>
          </w:tcPr>
          <w:p w14:paraId="6A314DDB" w14:textId="3FE5D139" w:rsidR="007A47B3" w:rsidRPr="002E3B38" w:rsidRDefault="00CA18D0" w:rsidP="002260B3">
            <w:pPr>
              <w:pBdr>
                <w:bottom w:val="single" w:sz="12" w:space="1" w:color="auto"/>
              </w:pBdr>
              <w:tabs>
                <w:tab w:val="clear" w:pos="227"/>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107,28</w:t>
            </w:r>
            <w:r w:rsidR="00B63A51" w:rsidRPr="002E3B38">
              <w:rPr>
                <w:rFonts w:ascii="Browallia New" w:hAnsi="Browallia New" w:cs="Browallia New"/>
                <w:sz w:val="16"/>
                <w:szCs w:val="16"/>
              </w:rPr>
              <w:t>1</w:t>
            </w:r>
          </w:p>
        </w:tc>
        <w:tc>
          <w:tcPr>
            <w:tcW w:w="964" w:type="dxa"/>
            <w:shd w:val="clear" w:color="auto" w:fill="auto"/>
          </w:tcPr>
          <w:p w14:paraId="0084C9DE" w14:textId="6AD6A339"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211,289</w:t>
            </w:r>
          </w:p>
        </w:tc>
        <w:tc>
          <w:tcPr>
            <w:tcW w:w="883" w:type="dxa"/>
            <w:shd w:val="clear" w:color="auto" w:fill="auto"/>
          </w:tcPr>
          <w:p w14:paraId="0140EE11" w14:textId="591A6C23"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w:t>
            </w:r>
            <w:r w:rsidR="00E463DD" w:rsidRPr="002E3B38">
              <w:rPr>
                <w:rFonts w:ascii="Browallia New" w:hAnsi="Browallia New" w:cs="Browallia New"/>
                <w:sz w:val="16"/>
                <w:szCs w:val="16"/>
              </w:rPr>
              <w:t>2</w:t>
            </w:r>
            <w:r w:rsidRPr="002E3B38">
              <w:rPr>
                <w:rFonts w:ascii="Browallia New" w:hAnsi="Browallia New" w:cs="Browallia New"/>
                <w:sz w:val="16"/>
                <w:szCs w:val="16"/>
              </w:rPr>
              <w:t>)</w:t>
            </w:r>
          </w:p>
        </w:tc>
        <w:tc>
          <w:tcPr>
            <w:tcW w:w="877" w:type="dxa"/>
            <w:shd w:val="clear" w:color="auto" w:fill="auto"/>
          </w:tcPr>
          <w:p w14:paraId="32F9C04B" w14:textId="18D20B30"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361,722</w:t>
            </w:r>
          </w:p>
        </w:tc>
        <w:tc>
          <w:tcPr>
            <w:tcW w:w="877" w:type="dxa"/>
            <w:shd w:val="clear" w:color="auto" w:fill="auto"/>
          </w:tcPr>
          <w:p w14:paraId="3252D27A" w14:textId="4D03E689" w:rsidR="007A47B3" w:rsidRPr="002E3B38" w:rsidRDefault="00CA18D0" w:rsidP="002260B3">
            <w:pPr>
              <w:pBdr>
                <w:bottom w:val="single" w:sz="12" w:space="1" w:color="auto"/>
              </w:pBdr>
              <w:tabs>
                <w:tab w:val="clear" w:pos="907"/>
                <w:tab w:val="left" w:pos="582"/>
                <w:tab w:val="decimal" w:pos="720"/>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2,332,431</w:t>
            </w:r>
          </w:p>
        </w:tc>
        <w:tc>
          <w:tcPr>
            <w:tcW w:w="877" w:type="dxa"/>
            <w:shd w:val="clear" w:color="auto" w:fill="auto"/>
          </w:tcPr>
          <w:p w14:paraId="2E61599E" w14:textId="29AFF528"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(537,020)</w:t>
            </w:r>
          </w:p>
        </w:tc>
        <w:tc>
          <w:tcPr>
            <w:tcW w:w="881" w:type="dxa"/>
            <w:shd w:val="clear" w:color="auto" w:fill="auto"/>
          </w:tcPr>
          <w:p w14:paraId="67B7C293" w14:textId="5E5CBBC6" w:rsidR="007A47B3" w:rsidRPr="002E3B38" w:rsidRDefault="00CA18D0" w:rsidP="002260B3">
            <w:pPr>
              <w:pBdr>
                <w:bottom w:val="single" w:sz="12" w:space="1" w:color="auto"/>
              </w:pBdr>
              <w:tabs>
                <w:tab w:val="clear" w:pos="907"/>
                <w:tab w:val="left" w:pos="582"/>
                <w:tab w:val="decimal" w:pos="806"/>
              </w:tabs>
              <w:ind w:left="-57" w:right="-27"/>
              <w:jc w:val="right"/>
              <w:rPr>
                <w:rFonts w:ascii="Browallia New" w:hAnsi="Browallia New" w:cs="Browallia New"/>
                <w:sz w:val="16"/>
                <w:szCs w:val="16"/>
              </w:rPr>
            </w:pPr>
            <w:r w:rsidRPr="002E3B38">
              <w:rPr>
                <w:rFonts w:ascii="Browallia New" w:hAnsi="Browallia New" w:cs="Browallia New"/>
                <w:sz w:val="16"/>
                <w:szCs w:val="16"/>
              </w:rPr>
              <w:t>1,795,411</w:t>
            </w:r>
          </w:p>
        </w:tc>
      </w:tr>
      <w:tr w:rsidR="00A85730" w:rsidRPr="002E3B38" w14:paraId="21D03A04" w14:textId="77777777" w:rsidTr="008D75C5">
        <w:trPr>
          <w:trHeight w:val="53"/>
        </w:trPr>
        <w:tc>
          <w:tcPr>
            <w:tcW w:w="1526" w:type="dxa"/>
            <w:shd w:val="clear" w:color="auto" w:fill="auto"/>
            <w:vAlign w:val="bottom"/>
          </w:tcPr>
          <w:p w14:paraId="608CE8D7" w14:textId="77777777" w:rsidR="00A85730" w:rsidRPr="002E3B38" w:rsidRDefault="00A85730" w:rsidP="007A47B3">
            <w:pPr>
              <w:ind w:left="-107"/>
              <w:rPr>
                <w:rFonts w:ascii="Browallia New" w:hAnsi="Browallia New" w:cs="Browallia New"/>
                <w:sz w:val="16"/>
                <w:szCs w:val="16"/>
                <w:cs/>
              </w:rPr>
            </w:pPr>
          </w:p>
        </w:tc>
        <w:tc>
          <w:tcPr>
            <w:tcW w:w="879" w:type="dxa"/>
            <w:shd w:val="clear" w:color="auto" w:fill="auto"/>
            <w:vAlign w:val="center"/>
          </w:tcPr>
          <w:p w14:paraId="18CD5BE5" w14:textId="77777777" w:rsidR="00A85730" w:rsidRPr="002E3B38" w:rsidRDefault="00A85730" w:rsidP="007A47B3">
            <w:pPr>
              <w:tabs>
                <w:tab w:val="decimal" w:pos="648"/>
              </w:tabs>
              <w:ind w:left="-43" w:right="-72"/>
              <w:jc w:val="right"/>
              <w:rPr>
                <w:rFonts w:ascii="Browallia New" w:hAnsi="Browallia New" w:cs="Browallia New"/>
                <w:snapToGrid w:val="0"/>
                <w:sz w:val="16"/>
                <w:szCs w:val="16"/>
                <w:lang w:eastAsia="th-TH"/>
              </w:rPr>
            </w:pPr>
          </w:p>
        </w:tc>
        <w:tc>
          <w:tcPr>
            <w:tcW w:w="884" w:type="dxa"/>
            <w:shd w:val="clear" w:color="auto" w:fill="auto"/>
            <w:vAlign w:val="center"/>
          </w:tcPr>
          <w:p w14:paraId="194B273A" w14:textId="77777777" w:rsidR="00A85730" w:rsidRPr="002E3B38" w:rsidRDefault="00A85730" w:rsidP="007A47B3">
            <w:pPr>
              <w:tabs>
                <w:tab w:val="decimal" w:pos="628"/>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732C9709" w14:textId="77777777" w:rsidR="00A85730" w:rsidRPr="002E3B38" w:rsidRDefault="00A85730" w:rsidP="007A47B3">
            <w:pPr>
              <w:tabs>
                <w:tab w:val="clear" w:pos="227"/>
                <w:tab w:val="clear" w:pos="454"/>
                <w:tab w:val="clear" w:pos="680"/>
              </w:tabs>
              <w:ind w:right="-72"/>
              <w:jc w:val="right"/>
              <w:rPr>
                <w:rFonts w:ascii="Browallia New" w:hAnsi="Browallia New" w:cs="Browallia New"/>
                <w:snapToGrid w:val="0"/>
                <w:sz w:val="16"/>
                <w:szCs w:val="16"/>
                <w:lang w:eastAsia="th-TH"/>
              </w:rPr>
            </w:pPr>
          </w:p>
        </w:tc>
        <w:tc>
          <w:tcPr>
            <w:tcW w:w="964" w:type="dxa"/>
            <w:shd w:val="clear" w:color="auto" w:fill="auto"/>
            <w:vAlign w:val="center"/>
          </w:tcPr>
          <w:p w14:paraId="10AB329A" w14:textId="77777777" w:rsidR="00A85730" w:rsidRPr="002E3B38" w:rsidRDefault="00A85730" w:rsidP="007A47B3">
            <w:pPr>
              <w:tabs>
                <w:tab w:val="decimal" w:pos="778"/>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12C0FB04" w14:textId="77777777" w:rsidR="00A85730" w:rsidRPr="002E3B38" w:rsidRDefault="00A85730" w:rsidP="007A47B3">
            <w:pPr>
              <w:tabs>
                <w:tab w:val="decimal" w:pos="806"/>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106A7D5B" w14:textId="77777777" w:rsidR="00A85730" w:rsidRPr="002E3B38" w:rsidRDefault="00A85730" w:rsidP="007A47B3">
            <w:pPr>
              <w:tabs>
                <w:tab w:val="decimal" w:pos="648"/>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6057C8AD" w14:textId="77777777" w:rsidR="00A85730" w:rsidRPr="002E3B38" w:rsidRDefault="00A85730" w:rsidP="007A47B3">
            <w:pPr>
              <w:tabs>
                <w:tab w:val="clear" w:pos="680"/>
                <w:tab w:val="decimal" w:pos="662"/>
              </w:tabs>
              <w:ind w:right="-72"/>
              <w:jc w:val="right"/>
              <w:rPr>
                <w:rFonts w:ascii="Browallia New" w:hAnsi="Browallia New" w:cs="Browallia New"/>
                <w:snapToGrid w:val="0"/>
                <w:sz w:val="16"/>
                <w:szCs w:val="16"/>
                <w:lang w:eastAsia="th-TH"/>
              </w:rPr>
            </w:pPr>
          </w:p>
        </w:tc>
        <w:tc>
          <w:tcPr>
            <w:tcW w:w="877" w:type="dxa"/>
            <w:shd w:val="clear" w:color="auto" w:fill="auto"/>
            <w:vAlign w:val="center"/>
          </w:tcPr>
          <w:p w14:paraId="22BA6CAA" w14:textId="77777777" w:rsidR="00A85730" w:rsidRPr="002E3B38" w:rsidRDefault="00A85730" w:rsidP="007A47B3">
            <w:pPr>
              <w:tabs>
                <w:tab w:val="decimal" w:pos="821"/>
              </w:tabs>
              <w:ind w:left="-43" w:right="-72"/>
              <w:jc w:val="right"/>
              <w:rPr>
                <w:rFonts w:ascii="Browallia New" w:hAnsi="Browallia New" w:cs="Browallia New"/>
                <w:snapToGrid w:val="0"/>
                <w:sz w:val="16"/>
                <w:szCs w:val="16"/>
                <w:lang w:eastAsia="th-TH"/>
              </w:rPr>
            </w:pPr>
          </w:p>
        </w:tc>
        <w:tc>
          <w:tcPr>
            <w:tcW w:w="881" w:type="dxa"/>
            <w:shd w:val="clear" w:color="auto" w:fill="auto"/>
            <w:vAlign w:val="center"/>
          </w:tcPr>
          <w:p w14:paraId="64E78B19" w14:textId="77777777" w:rsidR="00A85730" w:rsidRPr="002E3B38" w:rsidRDefault="00A85730" w:rsidP="007A47B3">
            <w:pPr>
              <w:tabs>
                <w:tab w:val="decimal" w:pos="749"/>
              </w:tabs>
              <w:ind w:right="-72"/>
              <w:jc w:val="right"/>
              <w:rPr>
                <w:rFonts w:ascii="Browallia New" w:hAnsi="Browallia New" w:cs="Browallia New"/>
                <w:snapToGrid w:val="0"/>
                <w:sz w:val="16"/>
                <w:szCs w:val="16"/>
                <w:lang w:eastAsia="th-TH"/>
              </w:rPr>
            </w:pPr>
          </w:p>
        </w:tc>
      </w:tr>
      <w:tr w:rsidR="007A47B3" w:rsidRPr="002E3B38" w14:paraId="0251DBA3" w14:textId="77777777" w:rsidTr="008D75C5">
        <w:trPr>
          <w:trHeight w:val="63"/>
        </w:trPr>
        <w:tc>
          <w:tcPr>
            <w:tcW w:w="2405" w:type="dxa"/>
            <w:gridSpan w:val="2"/>
            <w:shd w:val="clear" w:color="auto" w:fill="auto"/>
            <w:vAlign w:val="bottom"/>
          </w:tcPr>
          <w:p w14:paraId="2740A6FE" w14:textId="48D891D3" w:rsidR="007A47B3" w:rsidRPr="002E3B38" w:rsidRDefault="00AB6813" w:rsidP="007A47B3">
            <w:pPr>
              <w:tabs>
                <w:tab w:val="decimal" w:pos="648"/>
              </w:tabs>
              <w:ind w:left="-126" w:right="-72"/>
              <w:rPr>
                <w:rFonts w:ascii="Browallia New" w:hAnsi="Browallia New" w:cs="Browallia New"/>
                <w:b/>
                <w:bCs/>
                <w:snapToGrid w:val="0"/>
                <w:sz w:val="16"/>
                <w:szCs w:val="16"/>
                <w:lang w:eastAsia="th-TH"/>
              </w:rPr>
            </w:pPr>
            <w:r w:rsidRPr="002E3B38">
              <w:rPr>
                <w:rFonts w:ascii="Browallia New" w:hAnsi="Browallia New" w:cs="Browallia New"/>
                <w:b/>
                <w:bCs/>
                <w:snapToGrid w:val="0"/>
                <w:sz w:val="16"/>
                <w:szCs w:val="16"/>
                <w:cs/>
                <w:lang w:eastAsia="th-TH"/>
              </w:rPr>
              <w:t>จังหวะเวลาการรับรู้รายได้</w:t>
            </w:r>
          </w:p>
        </w:tc>
        <w:tc>
          <w:tcPr>
            <w:tcW w:w="884" w:type="dxa"/>
            <w:shd w:val="clear" w:color="auto" w:fill="auto"/>
            <w:vAlign w:val="center"/>
          </w:tcPr>
          <w:p w14:paraId="765335DD" w14:textId="77777777" w:rsidR="007A47B3" w:rsidRPr="002E3B38" w:rsidRDefault="007A47B3" w:rsidP="007A47B3">
            <w:pPr>
              <w:tabs>
                <w:tab w:val="decimal" w:pos="628"/>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71464616" w14:textId="77777777" w:rsidR="007A47B3" w:rsidRPr="002E3B38" w:rsidRDefault="007A47B3" w:rsidP="007A47B3">
            <w:pPr>
              <w:tabs>
                <w:tab w:val="clear" w:pos="227"/>
                <w:tab w:val="clear" w:pos="454"/>
                <w:tab w:val="clear" w:pos="680"/>
              </w:tabs>
              <w:ind w:right="-72"/>
              <w:jc w:val="right"/>
              <w:rPr>
                <w:rFonts w:ascii="Browallia New" w:hAnsi="Browallia New" w:cs="Browallia New"/>
                <w:snapToGrid w:val="0"/>
                <w:sz w:val="16"/>
                <w:szCs w:val="16"/>
                <w:lang w:eastAsia="th-TH"/>
              </w:rPr>
            </w:pPr>
          </w:p>
        </w:tc>
        <w:tc>
          <w:tcPr>
            <w:tcW w:w="964" w:type="dxa"/>
            <w:shd w:val="clear" w:color="auto" w:fill="auto"/>
            <w:vAlign w:val="center"/>
          </w:tcPr>
          <w:p w14:paraId="2FFB9BED" w14:textId="77777777"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62999628" w14:textId="77777777"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39226C2D" w14:textId="77777777" w:rsidR="007A47B3" w:rsidRPr="002E3B38" w:rsidRDefault="007A47B3" w:rsidP="007A47B3">
            <w:pPr>
              <w:tabs>
                <w:tab w:val="decimal" w:pos="648"/>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789CC68C" w14:textId="77777777" w:rsidR="007A47B3" w:rsidRPr="002E3B38" w:rsidRDefault="007A47B3" w:rsidP="007A47B3">
            <w:pPr>
              <w:tabs>
                <w:tab w:val="clear" w:pos="680"/>
                <w:tab w:val="decimal" w:pos="662"/>
              </w:tabs>
              <w:ind w:right="-72"/>
              <w:jc w:val="right"/>
              <w:rPr>
                <w:rFonts w:ascii="Browallia New" w:hAnsi="Browallia New" w:cs="Browallia New"/>
                <w:snapToGrid w:val="0"/>
                <w:sz w:val="16"/>
                <w:szCs w:val="16"/>
                <w:lang w:eastAsia="th-TH"/>
              </w:rPr>
            </w:pPr>
          </w:p>
        </w:tc>
        <w:tc>
          <w:tcPr>
            <w:tcW w:w="877" w:type="dxa"/>
            <w:shd w:val="clear" w:color="auto" w:fill="auto"/>
            <w:vAlign w:val="center"/>
          </w:tcPr>
          <w:p w14:paraId="3179DEA6" w14:textId="77777777" w:rsidR="007A47B3" w:rsidRPr="002E3B38" w:rsidRDefault="007A47B3" w:rsidP="007A47B3">
            <w:pPr>
              <w:tabs>
                <w:tab w:val="decimal" w:pos="821"/>
              </w:tabs>
              <w:ind w:left="-43" w:right="-72"/>
              <w:jc w:val="right"/>
              <w:rPr>
                <w:rFonts w:ascii="Browallia New" w:hAnsi="Browallia New" w:cs="Browallia New"/>
                <w:snapToGrid w:val="0"/>
                <w:sz w:val="16"/>
                <w:szCs w:val="16"/>
                <w:lang w:eastAsia="th-TH"/>
              </w:rPr>
            </w:pPr>
          </w:p>
        </w:tc>
        <w:tc>
          <w:tcPr>
            <w:tcW w:w="881" w:type="dxa"/>
            <w:shd w:val="clear" w:color="auto" w:fill="auto"/>
            <w:vAlign w:val="center"/>
          </w:tcPr>
          <w:p w14:paraId="2B5F4E76" w14:textId="77777777" w:rsidR="007A47B3" w:rsidRPr="002E3B38" w:rsidRDefault="007A47B3" w:rsidP="007A47B3">
            <w:pPr>
              <w:tabs>
                <w:tab w:val="decimal" w:pos="749"/>
              </w:tabs>
              <w:ind w:right="-72"/>
              <w:jc w:val="right"/>
              <w:rPr>
                <w:rFonts w:ascii="Browallia New" w:hAnsi="Browallia New" w:cs="Browallia New"/>
                <w:snapToGrid w:val="0"/>
                <w:sz w:val="16"/>
                <w:szCs w:val="16"/>
                <w:lang w:eastAsia="th-TH"/>
              </w:rPr>
            </w:pPr>
          </w:p>
        </w:tc>
      </w:tr>
      <w:tr w:rsidR="007A47B3" w:rsidRPr="002E3B38" w14:paraId="51E1049E" w14:textId="77777777" w:rsidTr="008D75C5">
        <w:trPr>
          <w:trHeight w:val="63"/>
        </w:trPr>
        <w:tc>
          <w:tcPr>
            <w:tcW w:w="1526" w:type="dxa"/>
            <w:shd w:val="clear" w:color="auto" w:fill="auto"/>
            <w:vAlign w:val="bottom"/>
          </w:tcPr>
          <w:p w14:paraId="7A83D01E" w14:textId="77777777" w:rsidR="007A47B3" w:rsidRPr="002E3B38" w:rsidRDefault="007A47B3" w:rsidP="007A47B3">
            <w:pPr>
              <w:ind w:left="-107"/>
              <w:rPr>
                <w:rFonts w:ascii="Browallia New" w:hAnsi="Browallia New" w:cs="Browallia New"/>
                <w:sz w:val="16"/>
                <w:szCs w:val="16"/>
                <w:cs/>
              </w:rPr>
            </w:pPr>
            <w:r w:rsidRPr="002E3B38">
              <w:rPr>
                <w:rFonts w:ascii="Browallia New" w:hAnsi="Browallia New" w:cs="Browallia New"/>
                <w:sz w:val="16"/>
                <w:szCs w:val="16"/>
                <w:cs/>
              </w:rPr>
              <w:t>เมื่อปฏิบัติตามภาระ</w:t>
            </w:r>
          </w:p>
        </w:tc>
        <w:tc>
          <w:tcPr>
            <w:tcW w:w="879" w:type="dxa"/>
            <w:shd w:val="clear" w:color="auto" w:fill="auto"/>
            <w:vAlign w:val="center"/>
          </w:tcPr>
          <w:p w14:paraId="2DD3FDF2" w14:textId="77777777" w:rsidR="007A47B3" w:rsidRPr="002E3B38" w:rsidRDefault="007A47B3" w:rsidP="007A47B3">
            <w:pPr>
              <w:tabs>
                <w:tab w:val="decimal" w:pos="648"/>
              </w:tabs>
              <w:ind w:left="-43" w:right="-72"/>
              <w:jc w:val="right"/>
              <w:rPr>
                <w:rFonts w:ascii="Browallia New" w:hAnsi="Browallia New" w:cs="Browallia New"/>
                <w:snapToGrid w:val="0"/>
                <w:sz w:val="16"/>
                <w:szCs w:val="16"/>
                <w:lang w:eastAsia="th-TH"/>
              </w:rPr>
            </w:pPr>
          </w:p>
        </w:tc>
        <w:tc>
          <w:tcPr>
            <w:tcW w:w="884" w:type="dxa"/>
            <w:shd w:val="clear" w:color="auto" w:fill="auto"/>
            <w:vAlign w:val="center"/>
          </w:tcPr>
          <w:p w14:paraId="38C1E7E2" w14:textId="77777777" w:rsidR="007A47B3" w:rsidRPr="002E3B38" w:rsidRDefault="007A47B3" w:rsidP="007A47B3">
            <w:pPr>
              <w:tabs>
                <w:tab w:val="decimal" w:pos="628"/>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01E9A112" w14:textId="77777777" w:rsidR="007A47B3" w:rsidRPr="002E3B38" w:rsidRDefault="007A47B3" w:rsidP="007A47B3">
            <w:pPr>
              <w:tabs>
                <w:tab w:val="clear" w:pos="227"/>
                <w:tab w:val="clear" w:pos="454"/>
                <w:tab w:val="clear" w:pos="680"/>
              </w:tabs>
              <w:ind w:right="-72"/>
              <w:jc w:val="right"/>
              <w:rPr>
                <w:rFonts w:ascii="Browallia New" w:hAnsi="Browallia New" w:cs="Browallia New"/>
                <w:snapToGrid w:val="0"/>
                <w:sz w:val="16"/>
                <w:szCs w:val="16"/>
                <w:lang w:eastAsia="th-TH"/>
              </w:rPr>
            </w:pPr>
          </w:p>
        </w:tc>
        <w:tc>
          <w:tcPr>
            <w:tcW w:w="964" w:type="dxa"/>
            <w:shd w:val="clear" w:color="auto" w:fill="auto"/>
            <w:vAlign w:val="center"/>
          </w:tcPr>
          <w:p w14:paraId="7AD4EC74" w14:textId="77777777"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83" w:type="dxa"/>
            <w:shd w:val="clear" w:color="auto" w:fill="auto"/>
            <w:vAlign w:val="center"/>
          </w:tcPr>
          <w:p w14:paraId="558011D5" w14:textId="77777777"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2D38F451" w14:textId="77777777" w:rsidR="007A47B3" w:rsidRPr="002E3B38" w:rsidRDefault="007A47B3" w:rsidP="007A47B3">
            <w:pPr>
              <w:tabs>
                <w:tab w:val="decimal" w:pos="648"/>
              </w:tabs>
              <w:ind w:left="-43" w:right="-72"/>
              <w:jc w:val="right"/>
              <w:rPr>
                <w:rFonts w:ascii="Browallia New" w:hAnsi="Browallia New" w:cs="Browallia New"/>
                <w:snapToGrid w:val="0"/>
                <w:sz w:val="16"/>
                <w:szCs w:val="16"/>
                <w:lang w:eastAsia="th-TH"/>
              </w:rPr>
            </w:pPr>
          </w:p>
        </w:tc>
        <w:tc>
          <w:tcPr>
            <w:tcW w:w="877" w:type="dxa"/>
            <w:shd w:val="clear" w:color="auto" w:fill="auto"/>
            <w:vAlign w:val="center"/>
          </w:tcPr>
          <w:p w14:paraId="7D019C64" w14:textId="77777777" w:rsidR="007A47B3" w:rsidRPr="002E3B38" w:rsidRDefault="007A47B3" w:rsidP="007A47B3">
            <w:pPr>
              <w:tabs>
                <w:tab w:val="clear" w:pos="680"/>
                <w:tab w:val="decimal" w:pos="662"/>
              </w:tabs>
              <w:ind w:right="-72"/>
              <w:jc w:val="right"/>
              <w:rPr>
                <w:rFonts w:ascii="Browallia New" w:hAnsi="Browallia New" w:cs="Browallia New"/>
                <w:snapToGrid w:val="0"/>
                <w:sz w:val="16"/>
                <w:szCs w:val="16"/>
                <w:lang w:eastAsia="th-TH"/>
              </w:rPr>
            </w:pPr>
          </w:p>
        </w:tc>
        <w:tc>
          <w:tcPr>
            <w:tcW w:w="877" w:type="dxa"/>
            <w:shd w:val="clear" w:color="auto" w:fill="auto"/>
            <w:vAlign w:val="center"/>
          </w:tcPr>
          <w:p w14:paraId="41D9A7C8" w14:textId="77777777" w:rsidR="007A47B3" w:rsidRPr="002E3B38" w:rsidRDefault="007A47B3" w:rsidP="007A47B3">
            <w:pPr>
              <w:tabs>
                <w:tab w:val="decimal" w:pos="821"/>
              </w:tabs>
              <w:ind w:left="-43" w:right="-72"/>
              <w:jc w:val="right"/>
              <w:rPr>
                <w:rFonts w:ascii="Browallia New" w:hAnsi="Browallia New" w:cs="Browallia New"/>
                <w:snapToGrid w:val="0"/>
                <w:sz w:val="16"/>
                <w:szCs w:val="16"/>
                <w:lang w:eastAsia="th-TH"/>
              </w:rPr>
            </w:pPr>
          </w:p>
        </w:tc>
        <w:tc>
          <w:tcPr>
            <w:tcW w:w="881" w:type="dxa"/>
            <w:shd w:val="clear" w:color="auto" w:fill="auto"/>
            <w:vAlign w:val="center"/>
          </w:tcPr>
          <w:p w14:paraId="56067C72" w14:textId="77777777" w:rsidR="007A47B3" w:rsidRPr="002E3B38" w:rsidRDefault="007A47B3" w:rsidP="007A47B3">
            <w:pPr>
              <w:tabs>
                <w:tab w:val="decimal" w:pos="749"/>
              </w:tabs>
              <w:ind w:right="-72"/>
              <w:jc w:val="right"/>
              <w:rPr>
                <w:rFonts w:ascii="Browallia New" w:hAnsi="Browallia New" w:cs="Browallia New"/>
                <w:snapToGrid w:val="0"/>
                <w:sz w:val="16"/>
                <w:szCs w:val="16"/>
                <w:lang w:eastAsia="th-TH"/>
              </w:rPr>
            </w:pPr>
          </w:p>
        </w:tc>
      </w:tr>
      <w:tr w:rsidR="007A47B3" w:rsidRPr="002E3B38" w14:paraId="6952DB8D" w14:textId="77777777" w:rsidTr="008D75C5">
        <w:trPr>
          <w:trHeight w:val="63"/>
        </w:trPr>
        <w:tc>
          <w:tcPr>
            <w:tcW w:w="1526" w:type="dxa"/>
            <w:shd w:val="clear" w:color="auto" w:fill="auto"/>
            <w:vAlign w:val="bottom"/>
          </w:tcPr>
          <w:p w14:paraId="407B0E1F" w14:textId="77777777" w:rsidR="007A47B3" w:rsidRPr="002E3B38" w:rsidRDefault="007A47B3" w:rsidP="007A47B3">
            <w:pPr>
              <w:ind w:left="-107"/>
              <w:rPr>
                <w:rFonts w:ascii="Browallia New" w:hAnsi="Browallia New" w:cs="Browallia New"/>
                <w:sz w:val="16"/>
                <w:szCs w:val="16"/>
                <w:cs/>
              </w:rPr>
            </w:pPr>
            <w:r w:rsidRPr="002E3B38">
              <w:rPr>
                <w:rFonts w:ascii="Browallia New" w:hAnsi="Browallia New" w:cs="Browallia New"/>
                <w:sz w:val="16"/>
                <w:szCs w:val="16"/>
                <w:cs/>
              </w:rPr>
              <w:t xml:space="preserve">   ที่ต้องปฏิบัติเสร็จสิ้น</w:t>
            </w:r>
          </w:p>
        </w:tc>
        <w:tc>
          <w:tcPr>
            <w:tcW w:w="879" w:type="dxa"/>
            <w:shd w:val="clear" w:color="auto" w:fill="auto"/>
          </w:tcPr>
          <w:p w14:paraId="4BD9843E" w14:textId="040AFA23" w:rsidR="007A47B3" w:rsidRPr="002E3B38" w:rsidRDefault="007A47B3" w:rsidP="007A47B3">
            <w:pPr>
              <w:tabs>
                <w:tab w:val="decimal" w:pos="648"/>
              </w:tabs>
              <w:ind w:left="-43" w:right="-72"/>
              <w:jc w:val="right"/>
              <w:rPr>
                <w:rFonts w:ascii="Browallia New" w:hAnsi="Browallia New" w:cs="Browallia New"/>
                <w:snapToGrid w:val="0"/>
                <w:sz w:val="16"/>
                <w:szCs w:val="16"/>
                <w:lang w:eastAsia="th-TH"/>
              </w:rPr>
            </w:pPr>
          </w:p>
        </w:tc>
        <w:tc>
          <w:tcPr>
            <w:tcW w:w="884" w:type="dxa"/>
            <w:shd w:val="clear" w:color="auto" w:fill="auto"/>
          </w:tcPr>
          <w:p w14:paraId="72B31536" w14:textId="590A87DC" w:rsidR="007A47B3" w:rsidRPr="002E3B38" w:rsidRDefault="007A47B3" w:rsidP="007A47B3">
            <w:pPr>
              <w:tabs>
                <w:tab w:val="decimal" w:pos="628"/>
              </w:tabs>
              <w:ind w:left="-43" w:right="-72"/>
              <w:jc w:val="right"/>
              <w:rPr>
                <w:rFonts w:ascii="Browallia New" w:hAnsi="Browallia New" w:cs="Browallia New"/>
                <w:snapToGrid w:val="0"/>
                <w:sz w:val="16"/>
                <w:szCs w:val="16"/>
                <w:lang w:eastAsia="th-TH"/>
              </w:rPr>
            </w:pPr>
          </w:p>
        </w:tc>
        <w:tc>
          <w:tcPr>
            <w:tcW w:w="883" w:type="dxa"/>
            <w:shd w:val="clear" w:color="auto" w:fill="auto"/>
          </w:tcPr>
          <w:p w14:paraId="5B41BEE3" w14:textId="357B5F79" w:rsidR="007A47B3" w:rsidRPr="002E3B38" w:rsidRDefault="007A47B3" w:rsidP="007A47B3">
            <w:pPr>
              <w:tabs>
                <w:tab w:val="clear" w:pos="227"/>
                <w:tab w:val="clear" w:pos="454"/>
                <w:tab w:val="clear" w:pos="680"/>
              </w:tabs>
              <w:ind w:right="-72"/>
              <w:jc w:val="right"/>
              <w:rPr>
                <w:rFonts w:ascii="Browallia New" w:hAnsi="Browallia New" w:cs="Browallia New"/>
                <w:snapToGrid w:val="0"/>
                <w:sz w:val="16"/>
                <w:szCs w:val="16"/>
                <w:lang w:eastAsia="th-TH"/>
              </w:rPr>
            </w:pPr>
          </w:p>
        </w:tc>
        <w:tc>
          <w:tcPr>
            <w:tcW w:w="964" w:type="dxa"/>
            <w:shd w:val="clear" w:color="auto" w:fill="auto"/>
          </w:tcPr>
          <w:p w14:paraId="0444F77D" w14:textId="463334BF"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83" w:type="dxa"/>
            <w:shd w:val="clear" w:color="auto" w:fill="auto"/>
          </w:tcPr>
          <w:p w14:paraId="64D734E6" w14:textId="7AB328DA" w:rsidR="007A47B3" w:rsidRPr="002E3B38" w:rsidRDefault="007A47B3" w:rsidP="007A47B3">
            <w:pPr>
              <w:tabs>
                <w:tab w:val="decimal" w:pos="806"/>
              </w:tabs>
              <w:ind w:left="-43" w:right="-72"/>
              <w:jc w:val="right"/>
              <w:rPr>
                <w:rFonts w:ascii="Browallia New" w:hAnsi="Browallia New" w:cs="Browallia New"/>
                <w:snapToGrid w:val="0"/>
                <w:sz w:val="16"/>
                <w:szCs w:val="16"/>
                <w:lang w:eastAsia="th-TH"/>
              </w:rPr>
            </w:pPr>
          </w:p>
        </w:tc>
        <w:tc>
          <w:tcPr>
            <w:tcW w:w="877" w:type="dxa"/>
            <w:shd w:val="clear" w:color="auto" w:fill="auto"/>
          </w:tcPr>
          <w:p w14:paraId="2F154821" w14:textId="4CB29962" w:rsidR="007A47B3" w:rsidRPr="002E3B38" w:rsidRDefault="007A47B3" w:rsidP="007A47B3">
            <w:pPr>
              <w:tabs>
                <w:tab w:val="decimal" w:pos="648"/>
              </w:tabs>
              <w:ind w:left="-43" w:right="-72"/>
              <w:jc w:val="right"/>
              <w:rPr>
                <w:rFonts w:ascii="Browallia New" w:hAnsi="Browallia New" w:cs="Browallia New"/>
                <w:snapToGrid w:val="0"/>
                <w:sz w:val="16"/>
                <w:szCs w:val="16"/>
                <w:lang w:eastAsia="th-TH"/>
              </w:rPr>
            </w:pPr>
          </w:p>
        </w:tc>
        <w:tc>
          <w:tcPr>
            <w:tcW w:w="877" w:type="dxa"/>
            <w:shd w:val="clear" w:color="auto" w:fill="auto"/>
          </w:tcPr>
          <w:p w14:paraId="5E7CD508" w14:textId="14C7B68A" w:rsidR="007A47B3" w:rsidRPr="002E3B38" w:rsidRDefault="007A47B3" w:rsidP="007A47B3">
            <w:pPr>
              <w:tabs>
                <w:tab w:val="clear" w:pos="680"/>
                <w:tab w:val="decimal" w:pos="662"/>
              </w:tabs>
              <w:ind w:right="-72"/>
              <w:jc w:val="right"/>
              <w:rPr>
                <w:rFonts w:ascii="Browallia New" w:hAnsi="Browallia New" w:cs="Browallia New"/>
                <w:snapToGrid w:val="0"/>
                <w:sz w:val="16"/>
                <w:szCs w:val="16"/>
                <w:lang w:eastAsia="th-TH"/>
              </w:rPr>
            </w:pPr>
          </w:p>
        </w:tc>
        <w:tc>
          <w:tcPr>
            <w:tcW w:w="877" w:type="dxa"/>
            <w:shd w:val="clear" w:color="auto" w:fill="auto"/>
          </w:tcPr>
          <w:p w14:paraId="760572D6" w14:textId="71B0555D" w:rsidR="007A47B3" w:rsidRPr="002E3B38" w:rsidRDefault="007A47B3" w:rsidP="007A47B3">
            <w:pPr>
              <w:tabs>
                <w:tab w:val="decimal" w:pos="821"/>
              </w:tabs>
              <w:ind w:left="-43" w:right="-72"/>
              <w:jc w:val="right"/>
              <w:rPr>
                <w:rFonts w:ascii="Browallia New" w:hAnsi="Browallia New" w:cs="Browallia New"/>
                <w:snapToGrid w:val="0"/>
                <w:sz w:val="16"/>
                <w:szCs w:val="16"/>
                <w:lang w:eastAsia="th-TH"/>
              </w:rPr>
            </w:pPr>
          </w:p>
        </w:tc>
        <w:tc>
          <w:tcPr>
            <w:tcW w:w="881" w:type="dxa"/>
            <w:shd w:val="clear" w:color="auto" w:fill="auto"/>
          </w:tcPr>
          <w:p w14:paraId="4A138144" w14:textId="5EC61F6C" w:rsidR="007A47B3" w:rsidRPr="002E3B38" w:rsidRDefault="007A47B3" w:rsidP="007A47B3">
            <w:pPr>
              <w:tabs>
                <w:tab w:val="decimal" w:pos="749"/>
              </w:tabs>
              <w:ind w:right="-72"/>
              <w:jc w:val="right"/>
              <w:rPr>
                <w:rFonts w:ascii="Browallia New" w:hAnsi="Browallia New" w:cs="Browallia New"/>
                <w:snapToGrid w:val="0"/>
                <w:sz w:val="16"/>
                <w:szCs w:val="16"/>
                <w:lang w:eastAsia="th-TH"/>
              </w:rPr>
            </w:pPr>
          </w:p>
        </w:tc>
      </w:tr>
      <w:tr w:rsidR="001D7DD1" w:rsidRPr="002E3B38" w14:paraId="05B9290A" w14:textId="77777777" w:rsidTr="008D75C5">
        <w:trPr>
          <w:trHeight w:val="63"/>
        </w:trPr>
        <w:tc>
          <w:tcPr>
            <w:tcW w:w="1526" w:type="dxa"/>
            <w:shd w:val="clear" w:color="auto" w:fill="auto"/>
            <w:vAlign w:val="bottom"/>
          </w:tcPr>
          <w:p w14:paraId="2ABDA5DD" w14:textId="77777777" w:rsidR="001D7DD1" w:rsidRPr="002E3B38" w:rsidRDefault="001D7DD1" w:rsidP="001D7DD1">
            <w:pPr>
              <w:ind w:left="-107"/>
              <w:rPr>
                <w:rFonts w:ascii="Browallia New" w:hAnsi="Browallia New" w:cs="Browallia New"/>
                <w:sz w:val="16"/>
                <w:szCs w:val="16"/>
              </w:rPr>
            </w:pPr>
            <w:r w:rsidRPr="002E3B38">
              <w:rPr>
                <w:rFonts w:ascii="Browallia New" w:hAnsi="Browallia New" w:cs="Browallia New"/>
                <w:sz w:val="16"/>
                <w:szCs w:val="16"/>
              </w:rPr>
              <w:t xml:space="preserve">   (point in time)</w:t>
            </w:r>
          </w:p>
        </w:tc>
        <w:tc>
          <w:tcPr>
            <w:tcW w:w="879" w:type="dxa"/>
            <w:shd w:val="clear" w:color="auto" w:fill="auto"/>
          </w:tcPr>
          <w:p w14:paraId="4890C981" w14:textId="0F91FC53" w:rsidR="001D7DD1" w:rsidRPr="002E3B38" w:rsidRDefault="00461861" w:rsidP="002260B3">
            <w:pPr>
              <w:tabs>
                <w:tab w:val="clear" w:pos="907"/>
                <w:tab w:val="left" w:pos="582"/>
                <w:tab w:val="decimal" w:pos="64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1,560,305</w:t>
            </w:r>
          </w:p>
        </w:tc>
        <w:tc>
          <w:tcPr>
            <w:tcW w:w="884" w:type="dxa"/>
            <w:shd w:val="clear" w:color="auto" w:fill="auto"/>
          </w:tcPr>
          <w:p w14:paraId="758F38DF" w14:textId="6E89B219" w:rsidR="001D7DD1" w:rsidRPr="002E3B38" w:rsidRDefault="00461861" w:rsidP="002260B3">
            <w:pPr>
              <w:tabs>
                <w:tab w:val="clear" w:pos="907"/>
                <w:tab w:val="left" w:pos="582"/>
                <w:tab w:val="decimal" w:pos="62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1,040,536</w:t>
            </w:r>
          </w:p>
        </w:tc>
        <w:tc>
          <w:tcPr>
            <w:tcW w:w="883" w:type="dxa"/>
            <w:shd w:val="clear" w:color="auto" w:fill="auto"/>
          </w:tcPr>
          <w:p w14:paraId="1285A924" w14:textId="338260E5" w:rsidR="001D7DD1" w:rsidRPr="002E3B38" w:rsidRDefault="00461861" w:rsidP="002260B3">
            <w:pPr>
              <w:tabs>
                <w:tab w:val="clear" w:pos="227"/>
                <w:tab w:val="clear" w:pos="454"/>
                <w:tab w:val="clear" w:pos="680"/>
                <w:tab w:val="clear" w:pos="907"/>
                <w:tab w:val="left" w:pos="58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188,348</w:t>
            </w:r>
          </w:p>
        </w:tc>
        <w:tc>
          <w:tcPr>
            <w:tcW w:w="964" w:type="dxa"/>
            <w:shd w:val="clear" w:color="auto" w:fill="auto"/>
          </w:tcPr>
          <w:p w14:paraId="2CB693BC" w14:textId="2BCBF5C1" w:rsidR="001D7DD1" w:rsidRPr="002E3B38" w:rsidRDefault="00461861"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521,013</w:t>
            </w:r>
          </w:p>
        </w:tc>
        <w:tc>
          <w:tcPr>
            <w:tcW w:w="883" w:type="dxa"/>
            <w:shd w:val="clear" w:color="auto" w:fill="auto"/>
          </w:tcPr>
          <w:p w14:paraId="734E5BF9" w14:textId="1F5B2851" w:rsidR="001D7DD1" w:rsidRPr="002E3B38" w:rsidRDefault="00F773C7" w:rsidP="00F773C7">
            <w:pP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77" w:type="dxa"/>
            <w:shd w:val="clear" w:color="auto" w:fill="auto"/>
          </w:tcPr>
          <w:p w14:paraId="202B6701" w14:textId="6A08A534" w:rsidR="001D7DD1" w:rsidRPr="002E3B38" w:rsidRDefault="00461861" w:rsidP="002260B3">
            <w:pPr>
              <w:tabs>
                <w:tab w:val="clear" w:pos="907"/>
                <w:tab w:val="left" w:pos="582"/>
                <w:tab w:val="decimal" w:pos="64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152,666</w:t>
            </w:r>
          </w:p>
        </w:tc>
        <w:tc>
          <w:tcPr>
            <w:tcW w:w="877" w:type="dxa"/>
            <w:shd w:val="clear" w:color="auto" w:fill="auto"/>
          </w:tcPr>
          <w:p w14:paraId="3C1B5B78" w14:textId="68B6B92B" w:rsidR="001D7DD1" w:rsidRPr="002E3B38" w:rsidRDefault="00461861" w:rsidP="002260B3">
            <w:pPr>
              <w:tabs>
                <w:tab w:val="clear" w:pos="680"/>
                <w:tab w:val="clear" w:pos="907"/>
                <w:tab w:val="left" w:pos="582"/>
                <w:tab w:val="decimal" w:pos="66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3,462,868</w:t>
            </w:r>
          </w:p>
        </w:tc>
        <w:tc>
          <w:tcPr>
            <w:tcW w:w="877" w:type="dxa"/>
            <w:shd w:val="clear" w:color="auto" w:fill="auto"/>
          </w:tcPr>
          <w:p w14:paraId="0090D6BA" w14:textId="44EA9B6F" w:rsidR="001D7DD1" w:rsidRPr="002E3B38" w:rsidRDefault="00461861" w:rsidP="002260B3">
            <w:pPr>
              <w:tabs>
                <w:tab w:val="clear" w:pos="907"/>
                <w:tab w:val="left" w:pos="582"/>
                <w:tab w:val="decimal" w:pos="821"/>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(415,950)</w:t>
            </w:r>
          </w:p>
        </w:tc>
        <w:tc>
          <w:tcPr>
            <w:tcW w:w="881" w:type="dxa"/>
            <w:shd w:val="clear" w:color="auto" w:fill="auto"/>
          </w:tcPr>
          <w:p w14:paraId="4F8A3FA9" w14:textId="7759D1FB" w:rsidR="001D7DD1" w:rsidRPr="002E3B38" w:rsidRDefault="00461861" w:rsidP="002260B3">
            <w:pPr>
              <w:tabs>
                <w:tab w:val="clear" w:pos="907"/>
                <w:tab w:val="left" w:pos="582"/>
                <w:tab w:val="decimal" w:pos="749"/>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3,046,918</w:t>
            </w:r>
          </w:p>
        </w:tc>
      </w:tr>
      <w:tr w:rsidR="001D7DD1" w:rsidRPr="002E3B38" w14:paraId="3053B5B8" w14:textId="77777777" w:rsidTr="008D75C5">
        <w:trPr>
          <w:trHeight w:val="63"/>
        </w:trPr>
        <w:tc>
          <w:tcPr>
            <w:tcW w:w="1526" w:type="dxa"/>
            <w:shd w:val="clear" w:color="auto" w:fill="auto"/>
            <w:vAlign w:val="bottom"/>
          </w:tcPr>
          <w:p w14:paraId="2B682021" w14:textId="77777777" w:rsidR="001D7DD1" w:rsidRPr="002E3B38" w:rsidRDefault="001D7DD1" w:rsidP="001D7DD1">
            <w:pPr>
              <w:ind w:left="-107"/>
              <w:rPr>
                <w:rFonts w:ascii="Browallia New" w:hAnsi="Browallia New" w:cs="Browallia New"/>
                <w:sz w:val="16"/>
                <w:szCs w:val="16"/>
                <w:cs/>
              </w:rPr>
            </w:pPr>
            <w:r w:rsidRPr="002E3B38">
              <w:rPr>
                <w:rFonts w:ascii="Browallia New" w:hAnsi="Browallia New" w:cs="Browallia New"/>
                <w:sz w:val="16"/>
                <w:szCs w:val="16"/>
                <w:cs/>
              </w:rPr>
              <w:t>ตลอดช่วงเวลาที่ปฏิบัติ</w:t>
            </w:r>
          </w:p>
        </w:tc>
        <w:tc>
          <w:tcPr>
            <w:tcW w:w="879" w:type="dxa"/>
            <w:shd w:val="clear" w:color="auto" w:fill="auto"/>
          </w:tcPr>
          <w:p w14:paraId="54A54E01" w14:textId="77777777" w:rsidR="001D7DD1" w:rsidRPr="002E3B38" w:rsidRDefault="001D7DD1" w:rsidP="002260B3">
            <w:pPr>
              <w:tabs>
                <w:tab w:val="clear" w:pos="907"/>
                <w:tab w:val="left" w:pos="582"/>
                <w:tab w:val="decimal" w:pos="648"/>
              </w:tabs>
              <w:ind w:left="-57" w:right="-27"/>
              <w:jc w:val="right"/>
              <w:rPr>
                <w:rFonts w:ascii="Browallia New" w:hAnsi="Browallia New" w:cs="Browallia New"/>
                <w:snapToGrid w:val="0"/>
                <w:sz w:val="16"/>
                <w:szCs w:val="16"/>
                <w:lang w:eastAsia="th-TH"/>
              </w:rPr>
            </w:pPr>
          </w:p>
        </w:tc>
        <w:tc>
          <w:tcPr>
            <w:tcW w:w="884" w:type="dxa"/>
            <w:shd w:val="clear" w:color="auto" w:fill="auto"/>
          </w:tcPr>
          <w:p w14:paraId="64AE6928" w14:textId="77777777" w:rsidR="001D7DD1" w:rsidRPr="002E3B38" w:rsidRDefault="001D7DD1" w:rsidP="002260B3">
            <w:pPr>
              <w:tabs>
                <w:tab w:val="clear" w:pos="907"/>
                <w:tab w:val="left" w:pos="582"/>
                <w:tab w:val="decimal" w:pos="628"/>
              </w:tabs>
              <w:ind w:left="-57" w:right="-27"/>
              <w:jc w:val="right"/>
              <w:rPr>
                <w:rFonts w:ascii="Browallia New" w:hAnsi="Browallia New" w:cs="Browallia New"/>
                <w:snapToGrid w:val="0"/>
                <w:sz w:val="16"/>
                <w:szCs w:val="16"/>
                <w:lang w:eastAsia="th-TH"/>
              </w:rPr>
            </w:pPr>
          </w:p>
        </w:tc>
        <w:tc>
          <w:tcPr>
            <w:tcW w:w="883" w:type="dxa"/>
            <w:shd w:val="clear" w:color="auto" w:fill="auto"/>
          </w:tcPr>
          <w:p w14:paraId="120519D9" w14:textId="77777777" w:rsidR="001D7DD1" w:rsidRPr="002E3B38" w:rsidRDefault="001D7DD1" w:rsidP="002260B3">
            <w:pPr>
              <w:tabs>
                <w:tab w:val="clear" w:pos="227"/>
                <w:tab w:val="clear" w:pos="454"/>
                <w:tab w:val="clear" w:pos="680"/>
                <w:tab w:val="clear" w:pos="907"/>
                <w:tab w:val="left" w:pos="582"/>
              </w:tabs>
              <w:ind w:left="-57" w:right="-27"/>
              <w:jc w:val="right"/>
              <w:rPr>
                <w:rFonts w:ascii="Browallia New" w:hAnsi="Browallia New" w:cs="Browallia New"/>
                <w:snapToGrid w:val="0"/>
                <w:sz w:val="16"/>
                <w:szCs w:val="16"/>
                <w:lang w:eastAsia="th-TH"/>
              </w:rPr>
            </w:pPr>
          </w:p>
        </w:tc>
        <w:tc>
          <w:tcPr>
            <w:tcW w:w="964" w:type="dxa"/>
            <w:shd w:val="clear" w:color="auto" w:fill="auto"/>
          </w:tcPr>
          <w:p w14:paraId="68BD460A" w14:textId="77777777" w:rsidR="001D7DD1" w:rsidRPr="002E3B38" w:rsidRDefault="001D7DD1"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tcPr>
          <w:p w14:paraId="4034CDEA" w14:textId="77777777" w:rsidR="001D7DD1" w:rsidRPr="002E3B38" w:rsidRDefault="001D7DD1"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77" w:type="dxa"/>
            <w:shd w:val="clear" w:color="auto" w:fill="auto"/>
          </w:tcPr>
          <w:p w14:paraId="44CC7382" w14:textId="77777777" w:rsidR="001D7DD1" w:rsidRPr="002E3B38" w:rsidRDefault="001D7DD1" w:rsidP="002260B3">
            <w:pPr>
              <w:tabs>
                <w:tab w:val="clear" w:pos="907"/>
                <w:tab w:val="left" w:pos="582"/>
                <w:tab w:val="decimal" w:pos="648"/>
              </w:tabs>
              <w:ind w:left="-57" w:right="-27"/>
              <w:jc w:val="right"/>
              <w:rPr>
                <w:rFonts w:ascii="Browallia New" w:hAnsi="Browallia New" w:cs="Browallia New"/>
                <w:sz w:val="16"/>
                <w:szCs w:val="16"/>
              </w:rPr>
            </w:pPr>
          </w:p>
        </w:tc>
        <w:tc>
          <w:tcPr>
            <w:tcW w:w="877" w:type="dxa"/>
            <w:shd w:val="clear" w:color="auto" w:fill="auto"/>
          </w:tcPr>
          <w:p w14:paraId="72781279" w14:textId="77777777" w:rsidR="001D7DD1" w:rsidRPr="002E3B38" w:rsidRDefault="001D7DD1" w:rsidP="002260B3">
            <w:pPr>
              <w:tabs>
                <w:tab w:val="clear" w:pos="680"/>
                <w:tab w:val="clear" w:pos="907"/>
                <w:tab w:val="left" w:pos="582"/>
                <w:tab w:val="decimal" w:pos="662"/>
              </w:tabs>
              <w:ind w:left="-57" w:right="-27"/>
              <w:jc w:val="right"/>
              <w:rPr>
                <w:rFonts w:ascii="Browallia New" w:hAnsi="Browallia New" w:cs="Browallia New"/>
                <w:snapToGrid w:val="0"/>
                <w:sz w:val="16"/>
                <w:szCs w:val="16"/>
                <w:lang w:eastAsia="th-TH"/>
              </w:rPr>
            </w:pPr>
          </w:p>
        </w:tc>
        <w:tc>
          <w:tcPr>
            <w:tcW w:w="877" w:type="dxa"/>
            <w:shd w:val="clear" w:color="auto" w:fill="auto"/>
          </w:tcPr>
          <w:p w14:paraId="03699A68" w14:textId="77777777" w:rsidR="001D7DD1" w:rsidRPr="002E3B38" w:rsidRDefault="001D7DD1" w:rsidP="002260B3">
            <w:pPr>
              <w:tabs>
                <w:tab w:val="clear" w:pos="907"/>
                <w:tab w:val="left" w:pos="582"/>
                <w:tab w:val="decimal" w:pos="821"/>
              </w:tabs>
              <w:ind w:left="-57" w:right="-27"/>
              <w:jc w:val="right"/>
              <w:rPr>
                <w:rFonts w:ascii="Browallia New" w:hAnsi="Browallia New" w:cs="Browallia New"/>
                <w:snapToGrid w:val="0"/>
                <w:sz w:val="16"/>
                <w:szCs w:val="16"/>
                <w:lang w:eastAsia="th-TH"/>
              </w:rPr>
            </w:pPr>
          </w:p>
        </w:tc>
        <w:tc>
          <w:tcPr>
            <w:tcW w:w="881" w:type="dxa"/>
            <w:shd w:val="clear" w:color="auto" w:fill="auto"/>
          </w:tcPr>
          <w:p w14:paraId="0555315F" w14:textId="77777777" w:rsidR="001D7DD1" w:rsidRPr="002E3B38" w:rsidRDefault="001D7DD1" w:rsidP="002260B3">
            <w:pPr>
              <w:tabs>
                <w:tab w:val="clear" w:pos="907"/>
                <w:tab w:val="left" w:pos="582"/>
                <w:tab w:val="decimal" w:pos="749"/>
              </w:tabs>
              <w:ind w:left="-57" w:right="-27"/>
              <w:jc w:val="right"/>
              <w:rPr>
                <w:rFonts w:ascii="Browallia New" w:hAnsi="Browallia New" w:cs="Browallia New"/>
                <w:snapToGrid w:val="0"/>
                <w:sz w:val="16"/>
                <w:szCs w:val="16"/>
                <w:lang w:eastAsia="th-TH"/>
              </w:rPr>
            </w:pPr>
          </w:p>
        </w:tc>
      </w:tr>
      <w:tr w:rsidR="001D7DD1" w:rsidRPr="002E3B38" w14:paraId="7CC20B24" w14:textId="77777777" w:rsidTr="008D75C5">
        <w:trPr>
          <w:trHeight w:val="126"/>
        </w:trPr>
        <w:tc>
          <w:tcPr>
            <w:tcW w:w="1526" w:type="dxa"/>
            <w:shd w:val="clear" w:color="auto" w:fill="auto"/>
            <w:vAlign w:val="bottom"/>
          </w:tcPr>
          <w:p w14:paraId="166F3421" w14:textId="77777777" w:rsidR="001D7DD1" w:rsidRPr="002E3B38" w:rsidRDefault="001D7DD1" w:rsidP="001D7DD1">
            <w:pPr>
              <w:ind w:left="-107" w:right="-87"/>
              <w:rPr>
                <w:rFonts w:ascii="Browallia New" w:hAnsi="Browallia New" w:cs="Browallia New"/>
                <w:sz w:val="16"/>
                <w:szCs w:val="16"/>
                <w:cs/>
              </w:rPr>
            </w:pPr>
            <w:r w:rsidRPr="002E3B38">
              <w:rPr>
                <w:rFonts w:ascii="Browallia New" w:hAnsi="Browallia New" w:cs="Browallia New"/>
                <w:sz w:val="16"/>
                <w:szCs w:val="16"/>
                <w:cs/>
              </w:rPr>
              <w:t xml:space="preserve">   ตามภาระที่ต้องปฏิบัติ</w:t>
            </w:r>
          </w:p>
        </w:tc>
        <w:tc>
          <w:tcPr>
            <w:tcW w:w="879" w:type="dxa"/>
            <w:shd w:val="clear" w:color="auto" w:fill="auto"/>
          </w:tcPr>
          <w:p w14:paraId="432F9920" w14:textId="6BFF6BF0" w:rsidR="001D7DD1" w:rsidRPr="002E3B38" w:rsidRDefault="001D7DD1" w:rsidP="002260B3">
            <w:pPr>
              <w:tabs>
                <w:tab w:val="clear" w:pos="907"/>
                <w:tab w:val="left" w:pos="582"/>
                <w:tab w:val="decimal" w:pos="648"/>
              </w:tabs>
              <w:ind w:left="-57" w:right="-27"/>
              <w:jc w:val="right"/>
              <w:rPr>
                <w:rFonts w:ascii="Browallia New" w:hAnsi="Browallia New" w:cs="Browallia New"/>
                <w:snapToGrid w:val="0"/>
                <w:sz w:val="16"/>
                <w:szCs w:val="16"/>
                <w:lang w:eastAsia="th-TH"/>
              </w:rPr>
            </w:pPr>
          </w:p>
        </w:tc>
        <w:tc>
          <w:tcPr>
            <w:tcW w:w="884" w:type="dxa"/>
            <w:shd w:val="clear" w:color="auto" w:fill="auto"/>
          </w:tcPr>
          <w:p w14:paraId="141230E0" w14:textId="0D009FCE" w:rsidR="001D7DD1" w:rsidRPr="002E3B38" w:rsidRDefault="001D7DD1" w:rsidP="002260B3">
            <w:pPr>
              <w:tabs>
                <w:tab w:val="clear" w:pos="907"/>
                <w:tab w:val="left" w:pos="582"/>
                <w:tab w:val="decimal" w:pos="628"/>
              </w:tabs>
              <w:ind w:left="-57" w:right="-27"/>
              <w:jc w:val="right"/>
              <w:rPr>
                <w:rFonts w:ascii="Browallia New" w:hAnsi="Browallia New" w:cs="Browallia New"/>
                <w:snapToGrid w:val="0"/>
                <w:sz w:val="16"/>
                <w:szCs w:val="16"/>
                <w:lang w:eastAsia="th-TH"/>
              </w:rPr>
            </w:pPr>
          </w:p>
        </w:tc>
        <w:tc>
          <w:tcPr>
            <w:tcW w:w="883" w:type="dxa"/>
            <w:shd w:val="clear" w:color="auto" w:fill="auto"/>
          </w:tcPr>
          <w:p w14:paraId="18E9C975" w14:textId="33BDA21A" w:rsidR="001D7DD1" w:rsidRPr="002E3B38" w:rsidRDefault="001D7DD1" w:rsidP="002260B3">
            <w:pPr>
              <w:tabs>
                <w:tab w:val="clear" w:pos="227"/>
                <w:tab w:val="clear" w:pos="454"/>
                <w:tab w:val="clear" w:pos="680"/>
                <w:tab w:val="clear" w:pos="907"/>
                <w:tab w:val="left" w:pos="582"/>
              </w:tabs>
              <w:ind w:left="-57" w:right="-27"/>
              <w:jc w:val="right"/>
              <w:rPr>
                <w:rFonts w:ascii="Browallia New" w:hAnsi="Browallia New" w:cs="Browallia New"/>
                <w:snapToGrid w:val="0"/>
                <w:sz w:val="16"/>
                <w:szCs w:val="16"/>
                <w:lang w:eastAsia="th-TH"/>
              </w:rPr>
            </w:pPr>
          </w:p>
        </w:tc>
        <w:tc>
          <w:tcPr>
            <w:tcW w:w="964" w:type="dxa"/>
            <w:shd w:val="clear" w:color="auto" w:fill="auto"/>
          </w:tcPr>
          <w:p w14:paraId="5BE25D4D" w14:textId="6610F616" w:rsidR="001D7DD1" w:rsidRPr="002E3B38" w:rsidRDefault="001D7DD1"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83" w:type="dxa"/>
            <w:shd w:val="clear" w:color="auto" w:fill="auto"/>
          </w:tcPr>
          <w:p w14:paraId="16223DF9" w14:textId="6B92493F" w:rsidR="001D7DD1" w:rsidRPr="002E3B38" w:rsidRDefault="001D7DD1" w:rsidP="002260B3">
            <w:pPr>
              <w:tabs>
                <w:tab w:val="clear" w:pos="907"/>
                <w:tab w:val="left" w:pos="582"/>
                <w:tab w:val="decimal" w:pos="806"/>
              </w:tabs>
              <w:ind w:left="-57" w:right="-27"/>
              <w:jc w:val="right"/>
              <w:rPr>
                <w:rFonts w:ascii="Browallia New" w:hAnsi="Browallia New" w:cs="Browallia New"/>
                <w:snapToGrid w:val="0"/>
                <w:sz w:val="16"/>
                <w:szCs w:val="16"/>
                <w:lang w:eastAsia="th-TH"/>
              </w:rPr>
            </w:pPr>
          </w:p>
        </w:tc>
        <w:tc>
          <w:tcPr>
            <w:tcW w:w="877" w:type="dxa"/>
            <w:shd w:val="clear" w:color="auto" w:fill="auto"/>
          </w:tcPr>
          <w:p w14:paraId="3AB03B9F" w14:textId="3005DA3E" w:rsidR="001D7DD1" w:rsidRPr="002E3B38" w:rsidRDefault="001D7DD1" w:rsidP="002260B3">
            <w:pPr>
              <w:tabs>
                <w:tab w:val="clear" w:pos="907"/>
                <w:tab w:val="left" w:pos="582"/>
                <w:tab w:val="decimal" w:pos="648"/>
              </w:tabs>
              <w:ind w:left="-57" w:right="-27"/>
              <w:jc w:val="right"/>
              <w:rPr>
                <w:rFonts w:ascii="Browallia New" w:hAnsi="Browallia New" w:cs="Browallia New"/>
                <w:sz w:val="16"/>
                <w:szCs w:val="16"/>
              </w:rPr>
            </w:pPr>
          </w:p>
        </w:tc>
        <w:tc>
          <w:tcPr>
            <w:tcW w:w="877" w:type="dxa"/>
            <w:shd w:val="clear" w:color="auto" w:fill="auto"/>
          </w:tcPr>
          <w:p w14:paraId="15EC0527" w14:textId="365D2FF7" w:rsidR="001D7DD1" w:rsidRPr="002E3B38" w:rsidRDefault="001D7DD1" w:rsidP="002260B3">
            <w:pPr>
              <w:tabs>
                <w:tab w:val="clear" w:pos="680"/>
                <w:tab w:val="clear" w:pos="907"/>
                <w:tab w:val="left" w:pos="582"/>
                <w:tab w:val="decimal" w:pos="662"/>
              </w:tabs>
              <w:ind w:left="-57" w:right="-27"/>
              <w:jc w:val="right"/>
              <w:rPr>
                <w:rFonts w:ascii="Browallia New" w:hAnsi="Browallia New" w:cs="Browallia New"/>
                <w:snapToGrid w:val="0"/>
                <w:sz w:val="16"/>
                <w:szCs w:val="16"/>
                <w:lang w:eastAsia="th-TH"/>
              </w:rPr>
            </w:pPr>
          </w:p>
        </w:tc>
        <w:tc>
          <w:tcPr>
            <w:tcW w:w="877" w:type="dxa"/>
            <w:shd w:val="clear" w:color="auto" w:fill="auto"/>
          </w:tcPr>
          <w:p w14:paraId="1A8E5A19" w14:textId="773B3B41" w:rsidR="001D7DD1" w:rsidRPr="002E3B38" w:rsidRDefault="001D7DD1" w:rsidP="002260B3">
            <w:pPr>
              <w:tabs>
                <w:tab w:val="clear" w:pos="907"/>
                <w:tab w:val="left" w:pos="582"/>
                <w:tab w:val="decimal" w:pos="821"/>
              </w:tabs>
              <w:ind w:left="-57" w:right="-27"/>
              <w:jc w:val="right"/>
              <w:rPr>
                <w:rFonts w:ascii="Browallia New" w:hAnsi="Browallia New" w:cs="Browallia New"/>
                <w:snapToGrid w:val="0"/>
                <w:sz w:val="16"/>
                <w:szCs w:val="16"/>
                <w:lang w:eastAsia="th-TH"/>
              </w:rPr>
            </w:pPr>
          </w:p>
        </w:tc>
        <w:tc>
          <w:tcPr>
            <w:tcW w:w="881" w:type="dxa"/>
            <w:shd w:val="clear" w:color="auto" w:fill="auto"/>
          </w:tcPr>
          <w:p w14:paraId="62233C02" w14:textId="5044B75D" w:rsidR="001D7DD1" w:rsidRPr="002E3B38" w:rsidRDefault="001D7DD1" w:rsidP="002260B3">
            <w:pPr>
              <w:tabs>
                <w:tab w:val="clear" w:pos="907"/>
                <w:tab w:val="left" w:pos="582"/>
                <w:tab w:val="decimal" w:pos="749"/>
              </w:tabs>
              <w:ind w:left="-57" w:right="-27"/>
              <w:jc w:val="right"/>
              <w:rPr>
                <w:rFonts w:ascii="Browallia New" w:hAnsi="Browallia New" w:cs="Browallia New"/>
                <w:snapToGrid w:val="0"/>
                <w:sz w:val="16"/>
                <w:szCs w:val="16"/>
                <w:lang w:eastAsia="th-TH"/>
              </w:rPr>
            </w:pPr>
          </w:p>
        </w:tc>
      </w:tr>
      <w:tr w:rsidR="001D7DD1" w:rsidRPr="002E3B38" w14:paraId="7FC65E52" w14:textId="77777777" w:rsidTr="008D75C5">
        <w:trPr>
          <w:trHeight w:val="63"/>
        </w:trPr>
        <w:tc>
          <w:tcPr>
            <w:tcW w:w="1526" w:type="dxa"/>
            <w:shd w:val="clear" w:color="auto" w:fill="auto"/>
            <w:vAlign w:val="bottom"/>
          </w:tcPr>
          <w:p w14:paraId="3B324BEE" w14:textId="77777777" w:rsidR="001D7DD1" w:rsidRPr="002E3B38" w:rsidRDefault="001D7DD1" w:rsidP="001D7DD1">
            <w:pPr>
              <w:ind w:left="-107" w:right="-87"/>
              <w:rPr>
                <w:rFonts w:ascii="Browallia New" w:hAnsi="Browallia New" w:cs="Browallia New"/>
                <w:sz w:val="16"/>
                <w:szCs w:val="16"/>
                <w:lang w:val="en-GB"/>
              </w:rPr>
            </w:pPr>
            <w:r w:rsidRPr="002E3B38">
              <w:rPr>
                <w:rFonts w:ascii="Browallia New" w:hAnsi="Browallia New" w:cs="Browallia New"/>
                <w:sz w:val="16"/>
                <w:szCs w:val="16"/>
                <w:cs/>
              </w:rPr>
              <w:t xml:space="preserve">   </w:t>
            </w:r>
            <w:r w:rsidRPr="002E3B38">
              <w:rPr>
                <w:rFonts w:ascii="Browallia New" w:hAnsi="Browallia New" w:cs="Browallia New"/>
                <w:sz w:val="16"/>
                <w:szCs w:val="16"/>
                <w:lang w:val="en-GB"/>
              </w:rPr>
              <w:t>(over time)</w:t>
            </w:r>
          </w:p>
        </w:tc>
        <w:tc>
          <w:tcPr>
            <w:tcW w:w="879" w:type="dxa"/>
            <w:shd w:val="clear" w:color="auto" w:fill="auto"/>
          </w:tcPr>
          <w:p w14:paraId="1397BA03" w14:textId="647D5ABA" w:rsidR="001D7DD1" w:rsidRPr="002E3B38" w:rsidRDefault="00F773C7" w:rsidP="00F773C7">
            <w:pPr>
              <w:pBdr>
                <w:bottom w:val="single" w:sz="4" w:space="1" w:color="auto"/>
              </w:pBdr>
              <w:tabs>
                <w:tab w:val="clear" w:pos="907"/>
                <w:tab w:val="left" w:pos="582"/>
                <w:tab w:val="decimal" w:pos="648"/>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4" w:type="dxa"/>
            <w:shd w:val="clear" w:color="auto" w:fill="auto"/>
          </w:tcPr>
          <w:p w14:paraId="3EC7C2AE" w14:textId="761F0A08" w:rsidR="001D7DD1" w:rsidRPr="002E3B38" w:rsidRDefault="00461861" w:rsidP="002260B3">
            <w:pPr>
              <w:pBdr>
                <w:bottom w:val="single" w:sz="4" w:space="1" w:color="auto"/>
              </w:pBdr>
              <w:tabs>
                <w:tab w:val="clear" w:pos="907"/>
                <w:tab w:val="left" w:pos="582"/>
                <w:tab w:val="decimal" w:pos="62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836,413</w:t>
            </w:r>
          </w:p>
        </w:tc>
        <w:tc>
          <w:tcPr>
            <w:tcW w:w="883" w:type="dxa"/>
            <w:shd w:val="clear" w:color="auto" w:fill="auto"/>
          </w:tcPr>
          <w:p w14:paraId="108472E4" w14:textId="5F6148AF" w:rsidR="001D7DD1" w:rsidRPr="002E3B38" w:rsidRDefault="00F773C7" w:rsidP="00F773C7">
            <w:pPr>
              <w:pBdr>
                <w:bottom w:val="single" w:sz="4" w:space="1" w:color="auto"/>
              </w:pBdr>
              <w:tabs>
                <w:tab w:val="clear" w:pos="227"/>
                <w:tab w:val="clear" w:pos="454"/>
                <w:tab w:val="clear" w:pos="680"/>
                <w:tab w:val="clear" w:pos="907"/>
                <w:tab w:val="left" w:pos="582"/>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964" w:type="dxa"/>
            <w:shd w:val="clear" w:color="auto" w:fill="auto"/>
          </w:tcPr>
          <w:p w14:paraId="44385AF6" w14:textId="340BB346" w:rsidR="001D7DD1" w:rsidRPr="002E3B38" w:rsidRDefault="00F773C7" w:rsidP="00F773C7">
            <w:pPr>
              <w:pBdr>
                <w:bottom w:val="single" w:sz="4" w:space="1" w:color="auto"/>
              </w:pBdr>
              <w:tabs>
                <w:tab w:val="clear" w:pos="907"/>
                <w:tab w:val="left" w:pos="582"/>
                <w:tab w:val="decimal" w:pos="806"/>
              </w:tabs>
              <w:ind w:left="-57" w:right="-27"/>
              <w:jc w:val="center"/>
              <w:rPr>
                <w:rFonts w:ascii="Browallia New" w:hAnsi="Browallia New" w:cs="Browallia New"/>
                <w:snapToGrid w:val="0"/>
                <w:sz w:val="16"/>
                <w:szCs w:val="16"/>
                <w:lang w:eastAsia="th-TH"/>
              </w:rPr>
            </w:pPr>
            <w:r w:rsidRPr="002E3B38">
              <w:rPr>
                <w:rFonts w:ascii="Browallia New" w:hAnsi="Browallia New" w:cs="Browallia New"/>
                <w:sz w:val="16"/>
                <w:szCs w:val="16"/>
              </w:rPr>
              <w:t xml:space="preserve">         -</w:t>
            </w:r>
          </w:p>
        </w:tc>
        <w:tc>
          <w:tcPr>
            <w:tcW w:w="883" w:type="dxa"/>
            <w:shd w:val="clear" w:color="auto" w:fill="auto"/>
          </w:tcPr>
          <w:p w14:paraId="410669CE" w14:textId="2FDEF071" w:rsidR="001D7DD1" w:rsidRPr="002E3B38" w:rsidRDefault="00461861" w:rsidP="002260B3">
            <w:pPr>
              <w:pBdr>
                <w:bottom w:val="single" w:sz="4"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9,591</w:t>
            </w:r>
          </w:p>
        </w:tc>
        <w:tc>
          <w:tcPr>
            <w:tcW w:w="877" w:type="dxa"/>
            <w:shd w:val="clear" w:color="auto" w:fill="auto"/>
          </w:tcPr>
          <w:p w14:paraId="2E15E6E4" w14:textId="16BAE137" w:rsidR="001D7DD1" w:rsidRPr="002E3B38" w:rsidRDefault="00461861" w:rsidP="002260B3">
            <w:pPr>
              <w:pBdr>
                <w:bottom w:val="single" w:sz="4" w:space="1" w:color="auto"/>
              </w:pBdr>
              <w:tabs>
                <w:tab w:val="clear" w:pos="907"/>
                <w:tab w:val="left" w:pos="582"/>
                <w:tab w:val="decimal" w:pos="64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363,700</w:t>
            </w:r>
          </w:p>
        </w:tc>
        <w:tc>
          <w:tcPr>
            <w:tcW w:w="877" w:type="dxa"/>
            <w:shd w:val="clear" w:color="auto" w:fill="auto"/>
          </w:tcPr>
          <w:p w14:paraId="1947979D" w14:textId="1A5EBD5F" w:rsidR="001D7DD1" w:rsidRPr="002E3B38" w:rsidRDefault="00461861" w:rsidP="002260B3">
            <w:pPr>
              <w:pBdr>
                <w:bottom w:val="single" w:sz="4" w:space="1" w:color="auto"/>
              </w:pBdr>
              <w:tabs>
                <w:tab w:val="clear" w:pos="680"/>
                <w:tab w:val="clear" w:pos="907"/>
                <w:tab w:val="left" w:pos="582"/>
                <w:tab w:val="decimal" w:pos="66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1,209,704</w:t>
            </w:r>
          </w:p>
        </w:tc>
        <w:tc>
          <w:tcPr>
            <w:tcW w:w="877" w:type="dxa"/>
            <w:shd w:val="clear" w:color="auto" w:fill="auto"/>
          </w:tcPr>
          <w:p w14:paraId="6A903341" w14:textId="3F939671" w:rsidR="001D7DD1" w:rsidRPr="002E3B38" w:rsidRDefault="00461861" w:rsidP="002260B3">
            <w:pPr>
              <w:pBdr>
                <w:bottom w:val="single" w:sz="4" w:space="1" w:color="auto"/>
              </w:pBdr>
              <w:tabs>
                <w:tab w:val="clear" w:pos="907"/>
                <w:tab w:val="left" w:pos="582"/>
                <w:tab w:val="decimal" w:pos="821"/>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(606,160)</w:t>
            </w:r>
          </w:p>
        </w:tc>
        <w:tc>
          <w:tcPr>
            <w:tcW w:w="881" w:type="dxa"/>
            <w:shd w:val="clear" w:color="auto" w:fill="auto"/>
          </w:tcPr>
          <w:p w14:paraId="390B40EC" w14:textId="1BFF37FB" w:rsidR="001D7DD1" w:rsidRPr="002E3B38" w:rsidRDefault="00461861" w:rsidP="002260B3">
            <w:pPr>
              <w:pBdr>
                <w:bottom w:val="single" w:sz="4" w:space="1" w:color="auto"/>
              </w:pBdr>
              <w:tabs>
                <w:tab w:val="clear" w:pos="907"/>
                <w:tab w:val="left" w:pos="582"/>
                <w:tab w:val="decimal" w:pos="749"/>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603,544</w:t>
            </w:r>
          </w:p>
        </w:tc>
      </w:tr>
      <w:tr w:rsidR="001D7DD1" w:rsidRPr="002E3B38" w14:paraId="7D533AF2" w14:textId="77777777" w:rsidTr="008D75C5">
        <w:trPr>
          <w:trHeight w:val="53"/>
        </w:trPr>
        <w:tc>
          <w:tcPr>
            <w:tcW w:w="1526" w:type="dxa"/>
            <w:shd w:val="clear" w:color="auto" w:fill="auto"/>
            <w:vAlign w:val="bottom"/>
          </w:tcPr>
          <w:p w14:paraId="781D5FA7" w14:textId="77777777" w:rsidR="001D7DD1" w:rsidRPr="002E3B38" w:rsidRDefault="001D7DD1" w:rsidP="001D7DD1">
            <w:pPr>
              <w:ind w:left="-107" w:right="-87"/>
              <w:rPr>
                <w:rFonts w:ascii="Browallia New" w:hAnsi="Browallia New" w:cs="Browallia New"/>
                <w:sz w:val="16"/>
                <w:szCs w:val="16"/>
                <w:cs/>
              </w:rPr>
            </w:pPr>
            <w:r w:rsidRPr="002E3B38">
              <w:rPr>
                <w:rFonts w:ascii="Browallia New" w:hAnsi="Browallia New" w:cs="Browallia New"/>
                <w:sz w:val="16"/>
                <w:szCs w:val="16"/>
                <w:cs/>
              </w:rPr>
              <w:t>รวมรายได้</w:t>
            </w:r>
          </w:p>
        </w:tc>
        <w:tc>
          <w:tcPr>
            <w:tcW w:w="879" w:type="dxa"/>
            <w:shd w:val="clear" w:color="auto" w:fill="auto"/>
          </w:tcPr>
          <w:p w14:paraId="19EB9137" w14:textId="24979581" w:rsidR="001D7DD1" w:rsidRPr="002E3B38" w:rsidRDefault="00960111" w:rsidP="002260B3">
            <w:pPr>
              <w:pBdr>
                <w:bottom w:val="single" w:sz="12" w:space="1" w:color="auto"/>
              </w:pBdr>
              <w:tabs>
                <w:tab w:val="clear" w:pos="907"/>
                <w:tab w:val="left" w:pos="582"/>
                <w:tab w:val="decimal" w:pos="64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1,560,305</w:t>
            </w:r>
          </w:p>
        </w:tc>
        <w:tc>
          <w:tcPr>
            <w:tcW w:w="884" w:type="dxa"/>
            <w:shd w:val="clear" w:color="auto" w:fill="auto"/>
          </w:tcPr>
          <w:p w14:paraId="7D2EB515" w14:textId="664F4CC7" w:rsidR="001D7DD1" w:rsidRPr="002E3B38" w:rsidRDefault="00960111" w:rsidP="002260B3">
            <w:pPr>
              <w:pBdr>
                <w:bottom w:val="single" w:sz="12" w:space="1" w:color="auto"/>
              </w:pBdr>
              <w:tabs>
                <w:tab w:val="clear" w:pos="907"/>
                <w:tab w:val="left" w:pos="582"/>
                <w:tab w:val="decimal" w:pos="62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1,876,949</w:t>
            </w:r>
          </w:p>
        </w:tc>
        <w:tc>
          <w:tcPr>
            <w:tcW w:w="883" w:type="dxa"/>
            <w:shd w:val="clear" w:color="auto" w:fill="auto"/>
          </w:tcPr>
          <w:p w14:paraId="03E5D920" w14:textId="0B41631C" w:rsidR="001D7DD1" w:rsidRPr="002E3B38" w:rsidRDefault="00960111" w:rsidP="002260B3">
            <w:pPr>
              <w:pBdr>
                <w:bottom w:val="single" w:sz="12" w:space="1" w:color="auto"/>
              </w:pBdr>
              <w:tabs>
                <w:tab w:val="clear" w:pos="227"/>
                <w:tab w:val="clear" w:pos="454"/>
                <w:tab w:val="clear" w:pos="680"/>
                <w:tab w:val="clear" w:pos="907"/>
                <w:tab w:val="left" w:pos="58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188,348</w:t>
            </w:r>
          </w:p>
        </w:tc>
        <w:tc>
          <w:tcPr>
            <w:tcW w:w="964" w:type="dxa"/>
            <w:shd w:val="clear" w:color="auto" w:fill="auto"/>
          </w:tcPr>
          <w:p w14:paraId="23C742B8" w14:textId="6683E377" w:rsidR="001D7DD1" w:rsidRPr="002E3B38" w:rsidRDefault="00960111"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521,013</w:t>
            </w:r>
          </w:p>
        </w:tc>
        <w:tc>
          <w:tcPr>
            <w:tcW w:w="883" w:type="dxa"/>
            <w:shd w:val="clear" w:color="auto" w:fill="auto"/>
          </w:tcPr>
          <w:p w14:paraId="2E57591F" w14:textId="7FB0EAEB" w:rsidR="001D7DD1" w:rsidRPr="002E3B38" w:rsidRDefault="00960111" w:rsidP="002260B3">
            <w:pPr>
              <w:pBdr>
                <w:bottom w:val="single" w:sz="12" w:space="1" w:color="auto"/>
              </w:pBdr>
              <w:tabs>
                <w:tab w:val="clear" w:pos="907"/>
                <w:tab w:val="left" w:pos="582"/>
                <w:tab w:val="decimal" w:pos="806"/>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9,59</w:t>
            </w:r>
            <w:r w:rsidR="005B426A" w:rsidRPr="002E3B38">
              <w:rPr>
                <w:rFonts w:ascii="Browallia New" w:hAnsi="Browallia New" w:cs="Browallia New"/>
                <w:sz w:val="16"/>
                <w:szCs w:val="16"/>
              </w:rPr>
              <w:t>1</w:t>
            </w:r>
          </w:p>
        </w:tc>
        <w:tc>
          <w:tcPr>
            <w:tcW w:w="877" w:type="dxa"/>
            <w:shd w:val="clear" w:color="auto" w:fill="auto"/>
          </w:tcPr>
          <w:p w14:paraId="6802D0A7" w14:textId="3E24FD43" w:rsidR="001D7DD1" w:rsidRPr="002E3B38" w:rsidRDefault="00960111" w:rsidP="002260B3">
            <w:pPr>
              <w:pBdr>
                <w:bottom w:val="single" w:sz="12" w:space="1" w:color="auto"/>
              </w:pBdr>
              <w:tabs>
                <w:tab w:val="clear" w:pos="907"/>
                <w:tab w:val="left" w:pos="582"/>
                <w:tab w:val="decimal" w:pos="648"/>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516,366</w:t>
            </w:r>
          </w:p>
        </w:tc>
        <w:tc>
          <w:tcPr>
            <w:tcW w:w="877" w:type="dxa"/>
            <w:shd w:val="clear" w:color="auto" w:fill="auto"/>
          </w:tcPr>
          <w:p w14:paraId="4F0B8111" w14:textId="445EC325" w:rsidR="001D7DD1" w:rsidRPr="002E3B38" w:rsidRDefault="00960111" w:rsidP="002260B3">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4,672,57</w:t>
            </w:r>
            <w:r w:rsidR="00E51DC0" w:rsidRPr="002E3B38">
              <w:rPr>
                <w:rFonts w:ascii="Browallia New" w:hAnsi="Browallia New" w:cs="Browallia New"/>
                <w:sz w:val="16"/>
                <w:szCs w:val="16"/>
              </w:rPr>
              <w:t>2</w:t>
            </w:r>
          </w:p>
        </w:tc>
        <w:tc>
          <w:tcPr>
            <w:tcW w:w="877" w:type="dxa"/>
            <w:shd w:val="clear" w:color="auto" w:fill="auto"/>
          </w:tcPr>
          <w:p w14:paraId="07634052" w14:textId="32AECACD" w:rsidR="001D7DD1" w:rsidRPr="002E3B38" w:rsidRDefault="00960111" w:rsidP="002260B3">
            <w:pPr>
              <w:pBdr>
                <w:bottom w:val="single" w:sz="12" w:space="1" w:color="auto"/>
              </w:pBdr>
              <w:tabs>
                <w:tab w:val="clear" w:pos="907"/>
                <w:tab w:val="left" w:pos="582"/>
                <w:tab w:val="decimal" w:pos="821"/>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(1,022,110)</w:t>
            </w:r>
          </w:p>
        </w:tc>
        <w:tc>
          <w:tcPr>
            <w:tcW w:w="881" w:type="dxa"/>
            <w:shd w:val="clear" w:color="auto" w:fill="auto"/>
          </w:tcPr>
          <w:p w14:paraId="05A746C9" w14:textId="64A249F3" w:rsidR="001D7DD1" w:rsidRPr="002E3B38" w:rsidRDefault="00960111" w:rsidP="002260B3">
            <w:pPr>
              <w:pBdr>
                <w:bottom w:val="single" w:sz="12" w:space="1" w:color="auto"/>
              </w:pBdr>
              <w:tabs>
                <w:tab w:val="clear" w:pos="907"/>
                <w:tab w:val="left" w:pos="582"/>
                <w:tab w:val="decimal" w:pos="749"/>
              </w:tabs>
              <w:ind w:left="-57" w:right="-27"/>
              <w:jc w:val="right"/>
              <w:rPr>
                <w:rFonts w:ascii="Browallia New" w:hAnsi="Browallia New" w:cs="Browallia New"/>
                <w:snapToGrid w:val="0"/>
                <w:sz w:val="16"/>
                <w:szCs w:val="16"/>
                <w:lang w:eastAsia="th-TH"/>
              </w:rPr>
            </w:pPr>
            <w:r w:rsidRPr="002E3B38">
              <w:rPr>
                <w:rFonts w:ascii="Browallia New" w:hAnsi="Browallia New" w:cs="Browallia New"/>
                <w:sz w:val="16"/>
                <w:szCs w:val="16"/>
              </w:rPr>
              <w:t>3,650,46</w:t>
            </w:r>
            <w:r w:rsidR="002D138C" w:rsidRPr="002E3B38">
              <w:rPr>
                <w:rFonts w:ascii="Browallia New" w:hAnsi="Browallia New" w:cs="Browallia New"/>
                <w:sz w:val="16"/>
                <w:szCs w:val="16"/>
              </w:rPr>
              <w:t>2</w:t>
            </w:r>
          </w:p>
        </w:tc>
      </w:tr>
    </w:tbl>
    <w:p w14:paraId="30458DAB" w14:textId="77777777" w:rsidR="000641FB" w:rsidRPr="002E3B38" w:rsidRDefault="000641FB" w:rsidP="001A1F7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32" w:type="dxa"/>
        <w:tblInd w:w="441" w:type="dxa"/>
        <w:tblLayout w:type="fixed"/>
        <w:tblLook w:val="0000" w:firstRow="0" w:lastRow="0" w:firstColumn="0" w:lastColumn="0" w:noHBand="0" w:noVBand="0"/>
      </w:tblPr>
      <w:tblGrid>
        <w:gridCol w:w="1524"/>
        <w:gridCol w:w="891"/>
        <w:gridCol w:w="877"/>
        <w:gridCol w:w="874"/>
        <w:gridCol w:w="965"/>
        <w:gridCol w:w="878"/>
        <w:gridCol w:w="878"/>
        <w:gridCol w:w="878"/>
        <w:gridCol w:w="878"/>
        <w:gridCol w:w="878"/>
        <w:gridCol w:w="11"/>
      </w:tblGrid>
      <w:tr w:rsidR="0033669D" w:rsidRPr="002E3B38" w14:paraId="37BCAEB6" w14:textId="77777777" w:rsidTr="00A313CF">
        <w:trPr>
          <w:trHeight w:val="64"/>
        </w:trPr>
        <w:tc>
          <w:tcPr>
            <w:tcW w:w="1524" w:type="dxa"/>
            <w:shd w:val="clear" w:color="auto" w:fill="auto"/>
            <w:vAlign w:val="bottom"/>
          </w:tcPr>
          <w:p w14:paraId="0DFB3B29" w14:textId="77777777" w:rsidR="0033669D" w:rsidRPr="002E3B38" w:rsidRDefault="0033669D" w:rsidP="006E5A3C">
            <w:pPr>
              <w:ind w:left="-104"/>
              <w:jc w:val="thaiDistribute"/>
              <w:rPr>
                <w:rFonts w:ascii="Browallia New" w:hAnsi="Browallia New" w:cs="Browallia New"/>
                <w:snapToGrid w:val="0"/>
                <w:spacing w:val="-4"/>
                <w:sz w:val="16"/>
                <w:szCs w:val="16"/>
                <w:cs/>
                <w:lang w:val="en-GB" w:eastAsia="th-TH"/>
              </w:rPr>
            </w:pPr>
          </w:p>
        </w:tc>
        <w:tc>
          <w:tcPr>
            <w:tcW w:w="8008" w:type="dxa"/>
            <w:gridSpan w:val="10"/>
            <w:shd w:val="clear" w:color="auto" w:fill="auto"/>
            <w:vAlign w:val="bottom"/>
          </w:tcPr>
          <w:p w14:paraId="7A194D70" w14:textId="0D117BFA" w:rsidR="0033669D" w:rsidRPr="002E3B38" w:rsidRDefault="000D4E80" w:rsidP="000D4E80">
            <w:pPr>
              <w:pStyle w:val="a9"/>
              <w:ind w:right="-72"/>
              <w:jc w:val="right"/>
              <w:rPr>
                <w:rFonts w:ascii="Browallia New" w:hAnsi="Browallia New" w:cs="Browallia New"/>
                <w:color w:val="000000"/>
                <w:spacing w:val="-4"/>
                <w:sz w:val="16"/>
                <w:szCs w:val="16"/>
                <w:cs/>
                <w:lang w:val="th-TH"/>
              </w:rPr>
            </w:pPr>
            <w:r w:rsidRPr="002E3B38">
              <w:rPr>
                <w:rFonts w:ascii="Browallia New" w:hAnsi="Browallia New" w:cs="Browallia New"/>
                <w:color w:val="000000"/>
                <w:spacing w:val="-4"/>
                <w:sz w:val="16"/>
                <w:szCs w:val="16"/>
                <w:cs/>
                <w:lang w:val="th-TH"/>
              </w:rPr>
              <w:t>(หน่วย : พันบาท)</w:t>
            </w:r>
          </w:p>
        </w:tc>
      </w:tr>
      <w:tr w:rsidR="000D4E80" w:rsidRPr="002E3B38" w14:paraId="2198B0D8" w14:textId="77777777" w:rsidTr="00A313CF">
        <w:trPr>
          <w:trHeight w:val="64"/>
        </w:trPr>
        <w:tc>
          <w:tcPr>
            <w:tcW w:w="1524" w:type="dxa"/>
            <w:shd w:val="clear" w:color="auto" w:fill="auto"/>
            <w:vAlign w:val="bottom"/>
          </w:tcPr>
          <w:p w14:paraId="63004C32" w14:textId="77777777" w:rsidR="000D4E80" w:rsidRPr="002E3B38" w:rsidRDefault="000D4E80" w:rsidP="006E5A3C">
            <w:pPr>
              <w:ind w:left="-104"/>
              <w:jc w:val="thaiDistribute"/>
              <w:rPr>
                <w:rFonts w:ascii="Browallia New" w:hAnsi="Browallia New" w:cs="Browallia New"/>
                <w:snapToGrid w:val="0"/>
                <w:spacing w:val="-4"/>
                <w:sz w:val="16"/>
                <w:szCs w:val="16"/>
                <w:cs/>
                <w:lang w:val="en-GB" w:eastAsia="th-TH"/>
              </w:rPr>
            </w:pPr>
          </w:p>
        </w:tc>
        <w:tc>
          <w:tcPr>
            <w:tcW w:w="8008" w:type="dxa"/>
            <w:gridSpan w:val="10"/>
            <w:shd w:val="clear" w:color="auto" w:fill="auto"/>
            <w:vAlign w:val="bottom"/>
          </w:tcPr>
          <w:p w14:paraId="1D780D08" w14:textId="57C7C379" w:rsidR="000D4E80" w:rsidRPr="002E3B38" w:rsidRDefault="004B06DD" w:rsidP="000D4E80">
            <w:pPr>
              <w:pStyle w:val="a9"/>
              <w:pBdr>
                <w:bottom w:val="single" w:sz="4" w:space="1" w:color="auto"/>
              </w:pBdr>
              <w:ind w:right="-72"/>
              <w:jc w:val="center"/>
              <w:rPr>
                <w:rFonts w:ascii="Browallia New" w:hAnsi="Browallia New" w:cs="Browallia New"/>
                <w:color w:val="000000"/>
                <w:spacing w:val="-4"/>
                <w:sz w:val="16"/>
                <w:szCs w:val="16"/>
                <w:cs/>
                <w:lang w:val="th-TH"/>
              </w:rPr>
            </w:pPr>
            <w:r w:rsidRPr="002E3B38">
              <w:rPr>
                <w:rFonts w:ascii="Browallia New" w:hAnsi="Browallia New" w:cs="Browallia New"/>
                <w:color w:val="000000"/>
                <w:spacing w:val="-4"/>
                <w:sz w:val="16"/>
                <w:szCs w:val="16"/>
                <w:cs/>
                <w:lang w:val="th-TH"/>
              </w:rPr>
              <w:t>งบการเงินรวม</w:t>
            </w:r>
          </w:p>
        </w:tc>
      </w:tr>
      <w:tr w:rsidR="0033669D" w:rsidRPr="002E3B38" w14:paraId="19E552E1" w14:textId="77777777" w:rsidTr="00A313CF">
        <w:trPr>
          <w:trHeight w:val="63"/>
        </w:trPr>
        <w:tc>
          <w:tcPr>
            <w:tcW w:w="1524" w:type="dxa"/>
            <w:shd w:val="clear" w:color="auto" w:fill="auto"/>
            <w:vAlign w:val="bottom"/>
          </w:tcPr>
          <w:p w14:paraId="04664795" w14:textId="77777777" w:rsidR="0033669D" w:rsidRPr="002E3B38" w:rsidRDefault="0033669D" w:rsidP="006E5A3C">
            <w:pPr>
              <w:spacing w:before="16"/>
              <w:ind w:left="-104"/>
              <w:jc w:val="thaiDistribute"/>
              <w:rPr>
                <w:rFonts w:ascii="Browallia New" w:hAnsi="Browallia New" w:cs="Browallia New"/>
                <w:snapToGrid w:val="0"/>
                <w:spacing w:val="-4"/>
                <w:sz w:val="16"/>
                <w:szCs w:val="16"/>
                <w:cs/>
                <w:lang w:val="en-GB" w:eastAsia="th-TH"/>
              </w:rPr>
            </w:pPr>
          </w:p>
        </w:tc>
        <w:tc>
          <w:tcPr>
            <w:tcW w:w="8008" w:type="dxa"/>
            <w:gridSpan w:val="10"/>
            <w:shd w:val="clear" w:color="auto" w:fill="auto"/>
            <w:vAlign w:val="bottom"/>
          </w:tcPr>
          <w:p w14:paraId="62D4D467" w14:textId="0D2F3433" w:rsidR="0033669D" w:rsidRPr="002E3B38" w:rsidRDefault="0033669D" w:rsidP="000D4E80">
            <w:pPr>
              <w:pStyle w:val="a9"/>
              <w:pBdr>
                <w:bottom w:val="single" w:sz="4" w:space="1" w:color="auto"/>
              </w:pBdr>
              <w:spacing w:before="16"/>
              <w:ind w:left="11520" w:right="-72" w:hanging="11520"/>
              <w:jc w:val="center"/>
              <w:rPr>
                <w:rFonts w:ascii="Browallia New" w:hAnsi="Browallia New" w:cs="Browallia New"/>
                <w:spacing w:val="-4"/>
                <w:sz w:val="16"/>
                <w:szCs w:val="16"/>
                <w:cs/>
                <w:lang w:val="th-TH"/>
              </w:rPr>
            </w:pPr>
            <w:r w:rsidRPr="002E3B38">
              <w:rPr>
                <w:rFonts w:ascii="Browallia New" w:hAnsi="Browallia New" w:cs="Browallia New"/>
                <w:spacing w:val="-4"/>
                <w:sz w:val="16"/>
                <w:szCs w:val="16"/>
                <w:cs/>
              </w:rPr>
              <w:t xml:space="preserve">ณ </w:t>
            </w:r>
            <w:r w:rsidRPr="002E3B38">
              <w:rPr>
                <w:rFonts w:ascii="Browallia New" w:hAnsi="Browallia New" w:cs="Browallia New"/>
                <w:spacing w:val="-4"/>
                <w:sz w:val="16"/>
                <w:szCs w:val="16"/>
                <w:cs/>
                <w:lang w:val="th-TH"/>
              </w:rPr>
              <w:t xml:space="preserve">วันที่ </w:t>
            </w:r>
            <w:r w:rsidRPr="002E3B38">
              <w:rPr>
                <w:rFonts w:ascii="Browallia New" w:hAnsi="Browallia New" w:cs="Browallia New"/>
                <w:spacing w:val="-4"/>
                <w:sz w:val="16"/>
                <w:szCs w:val="16"/>
                <w:lang w:val="en-GB"/>
              </w:rPr>
              <w:t xml:space="preserve">31 </w:t>
            </w:r>
            <w:r w:rsidR="0034660B" w:rsidRPr="002E3B38">
              <w:rPr>
                <w:rFonts w:ascii="Browallia New" w:hAnsi="Browallia New" w:cs="Browallia New"/>
                <w:spacing w:val="-4"/>
                <w:sz w:val="16"/>
                <w:szCs w:val="16"/>
                <w:cs/>
                <w:lang w:val="en-GB"/>
              </w:rPr>
              <w:t>ธันวาคม</w:t>
            </w:r>
            <w:r w:rsidRPr="002E3B38">
              <w:rPr>
                <w:rFonts w:ascii="Browallia New" w:hAnsi="Browallia New" w:cs="Browallia New"/>
                <w:spacing w:val="-4"/>
                <w:sz w:val="16"/>
                <w:szCs w:val="16"/>
                <w:cs/>
                <w:lang w:val="en-GB"/>
              </w:rPr>
              <w:t xml:space="preserve"> </w:t>
            </w:r>
            <w:r w:rsidRPr="002E3B38">
              <w:rPr>
                <w:rFonts w:ascii="Browallia New" w:hAnsi="Browallia New" w:cs="Browallia New"/>
                <w:spacing w:val="-4"/>
                <w:sz w:val="16"/>
                <w:szCs w:val="16"/>
                <w:lang w:val="en-GB"/>
              </w:rPr>
              <w:t>2566</w:t>
            </w:r>
          </w:p>
        </w:tc>
      </w:tr>
      <w:tr w:rsidR="0033669D" w:rsidRPr="002E3B38" w14:paraId="71610BCB" w14:textId="77777777" w:rsidTr="00A313CF">
        <w:trPr>
          <w:gridAfter w:val="1"/>
          <w:wAfter w:w="11" w:type="dxa"/>
          <w:trHeight w:val="63"/>
        </w:trPr>
        <w:tc>
          <w:tcPr>
            <w:tcW w:w="1524" w:type="dxa"/>
            <w:shd w:val="clear" w:color="auto" w:fill="auto"/>
            <w:vAlign w:val="bottom"/>
          </w:tcPr>
          <w:p w14:paraId="0AF52E07" w14:textId="77777777" w:rsidR="0033669D" w:rsidRPr="002E3B38" w:rsidRDefault="0033669D" w:rsidP="006E5A3C">
            <w:pPr>
              <w:ind w:left="-104"/>
              <w:jc w:val="thaiDistribute"/>
              <w:rPr>
                <w:rFonts w:ascii="Browallia New" w:hAnsi="Browallia New" w:cs="Browallia New"/>
                <w:snapToGrid w:val="0"/>
                <w:spacing w:val="-4"/>
                <w:sz w:val="16"/>
                <w:szCs w:val="16"/>
                <w:lang w:val="en-GB" w:eastAsia="th-TH"/>
              </w:rPr>
            </w:pPr>
          </w:p>
        </w:tc>
        <w:tc>
          <w:tcPr>
            <w:tcW w:w="891" w:type="dxa"/>
            <w:shd w:val="clear" w:color="auto" w:fill="auto"/>
            <w:vAlign w:val="bottom"/>
          </w:tcPr>
          <w:p w14:paraId="7AF383A7" w14:textId="7DCF7B53" w:rsidR="0033669D" w:rsidRPr="002E3B38" w:rsidRDefault="0033669D" w:rsidP="0033669D">
            <w:pPr>
              <w:pStyle w:val="a9"/>
              <w:tabs>
                <w:tab w:val="right" w:pos="624"/>
              </w:tabs>
              <w:ind w:left="-105" w:right="-72"/>
              <w:jc w:val="center"/>
              <w:rPr>
                <w:rFonts w:ascii="Browallia New" w:hAnsi="Browallia New" w:cs="Browallia New"/>
                <w:snapToGrid w:val="0"/>
                <w:color w:val="000000"/>
                <w:spacing w:val="-4"/>
                <w:sz w:val="16"/>
                <w:szCs w:val="16"/>
                <w:lang w:val="en-GB" w:eastAsia="th-TH"/>
              </w:rPr>
            </w:pPr>
            <w:r w:rsidRPr="002E3B38">
              <w:rPr>
                <w:rFonts w:ascii="Browallia New" w:hAnsi="Browallia New" w:cs="Browallia New"/>
                <w:snapToGrid w:val="0"/>
                <w:color w:val="000000"/>
                <w:spacing w:val="-4"/>
                <w:sz w:val="16"/>
                <w:szCs w:val="16"/>
                <w:cs/>
                <w:lang w:eastAsia="th-TH"/>
              </w:rPr>
              <w:t>ธุรกิจ</w:t>
            </w:r>
            <w:r w:rsidRPr="002E3B38">
              <w:rPr>
                <w:rFonts w:ascii="Browallia New" w:hAnsi="Browallia New" w:cs="Browallia New"/>
                <w:color w:val="000000"/>
                <w:spacing w:val="-4"/>
                <w:sz w:val="16"/>
                <w:szCs w:val="16"/>
                <w:cs/>
              </w:rPr>
              <w:t>พาณิชย์</w:t>
            </w:r>
          </w:p>
        </w:tc>
        <w:tc>
          <w:tcPr>
            <w:tcW w:w="877" w:type="dxa"/>
            <w:shd w:val="clear" w:color="auto" w:fill="auto"/>
            <w:vAlign w:val="bottom"/>
          </w:tcPr>
          <w:p w14:paraId="6B0E97F3" w14:textId="77777777" w:rsidR="0033669D" w:rsidRPr="002E3B38" w:rsidRDefault="0033669D" w:rsidP="0033669D">
            <w:pPr>
              <w:pStyle w:val="a9"/>
              <w:tabs>
                <w:tab w:val="right" w:pos="778"/>
              </w:tabs>
              <w:ind w:left="-43" w:right="-72"/>
              <w:jc w:val="center"/>
              <w:rPr>
                <w:rFonts w:ascii="Browallia New" w:hAnsi="Browallia New" w:cs="Browallia New"/>
                <w:snapToGrid w:val="0"/>
                <w:color w:val="000000"/>
                <w:spacing w:val="-4"/>
                <w:sz w:val="16"/>
                <w:szCs w:val="16"/>
                <w:cs/>
                <w:lang w:eastAsia="th-TH"/>
              </w:rPr>
            </w:pPr>
          </w:p>
        </w:tc>
        <w:tc>
          <w:tcPr>
            <w:tcW w:w="874" w:type="dxa"/>
            <w:shd w:val="clear" w:color="auto" w:fill="auto"/>
            <w:vAlign w:val="bottom"/>
          </w:tcPr>
          <w:p w14:paraId="29E82FE7" w14:textId="77777777" w:rsidR="0033669D" w:rsidRPr="002E3B38" w:rsidRDefault="0033669D" w:rsidP="0033669D">
            <w:pPr>
              <w:pStyle w:val="a9"/>
              <w:tabs>
                <w:tab w:val="right" w:pos="675"/>
                <w:tab w:val="right" w:pos="778"/>
              </w:tabs>
              <w:ind w:left="-43" w:right="-72"/>
              <w:jc w:val="center"/>
              <w:rPr>
                <w:rFonts w:ascii="Browallia New" w:hAnsi="Browallia New" w:cs="Browallia New"/>
                <w:color w:val="000000"/>
                <w:spacing w:val="-4"/>
                <w:sz w:val="16"/>
                <w:szCs w:val="16"/>
                <w:cs/>
              </w:rPr>
            </w:pPr>
          </w:p>
        </w:tc>
        <w:tc>
          <w:tcPr>
            <w:tcW w:w="965" w:type="dxa"/>
            <w:shd w:val="clear" w:color="auto" w:fill="auto"/>
            <w:vAlign w:val="bottom"/>
          </w:tcPr>
          <w:p w14:paraId="4B8276AD" w14:textId="32162BF7" w:rsidR="0033669D" w:rsidRPr="002E3B38" w:rsidRDefault="0033669D" w:rsidP="0033669D">
            <w:pPr>
              <w:pStyle w:val="a9"/>
              <w:tabs>
                <w:tab w:val="right" w:pos="778"/>
              </w:tabs>
              <w:ind w:right="-72"/>
              <w:jc w:val="center"/>
              <w:rPr>
                <w:rFonts w:ascii="Browallia New" w:hAnsi="Browallia New" w:cs="Browallia New"/>
                <w:snapToGrid w:val="0"/>
                <w:color w:val="000000"/>
                <w:spacing w:val="-4"/>
                <w:sz w:val="16"/>
                <w:szCs w:val="16"/>
                <w:cs/>
                <w:lang w:val="en-GB" w:eastAsia="th-TH"/>
              </w:rPr>
            </w:pPr>
            <w:r w:rsidRPr="002E3B38">
              <w:rPr>
                <w:rFonts w:ascii="Browallia New" w:hAnsi="Browallia New" w:cs="Browallia New"/>
                <w:snapToGrid w:val="0"/>
                <w:color w:val="000000"/>
                <w:spacing w:val="-4"/>
                <w:sz w:val="16"/>
                <w:szCs w:val="16"/>
                <w:cs/>
                <w:lang w:val="en-GB" w:eastAsia="th-TH"/>
              </w:rPr>
              <w:t>ธุรกิจ</w:t>
            </w:r>
            <w:r w:rsidRPr="002E3B38">
              <w:rPr>
                <w:rFonts w:ascii="Browallia New" w:hAnsi="Browallia New" w:cs="Browallia New"/>
                <w:snapToGrid w:val="0"/>
                <w:color w:val="000000"/>
                <w:spacing w:val="-4"/>
                <w:sz w:val="16"/>
                <w:szCs w:val="16"/>
                <w:cs/>
                <w:lang w:val="en-GB" w:eastAsia="th-TH"/>
              </w:rPr>
              <w:br/>
              <w:t>รับจ้างและ</w:t>
            </w:r>
          </w:p>
        </w:tc>
        <w:tc>
          <w:tcPr>
            <w:tcW w:w="878" w:type="dxa"/>
            <w:shd w:val="clear" w:color="auto" w:fill="auto"/>
            <w:vAlign w:val="bottom"/>
          </w:tcPr>
          <w:p w14:paraId="670FA8CE" w14:textId="747DDA13" w:rsidR="0033669D" w:rsidRPr="002E3B38" w:rsidRDefault="0033669D" w:rsidP="0033669D">
            <w:pPr>
              <w:pStyle w:val="a9"/>
              <w:tabs>
                <w:tab w:val="right" w:pos="778"/>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ธุรกิจสินทรัพย์</w:t>
            </w:r>
          </w:p>
        </w:tc>
        <w:tc>
          <w:tcPr>
            <w:tcW w:w="878" w:type="dxa"/>
            <w:shd w:val="clear" w:color="auto" w:fill="auto"/>
            <w:vAlign w:val="bottom"/>
          </w:tcPr>
          <w:p w14:paraId="5ECBDE7F" w14:textId="1B2411ED" w:rsidR="0033669D" w:rsidRPr="002E3B38" w:rsidRDefault="0033669D" w:rsidP="0033669D">
            <w:pPr>
              <w:pStyle w:val="a9"/>
              <w:tabs>
                <w:tab w:val="right" w:pos="651"/>
              </w:tabs>
              <w:ind w:left="-43" w:right="-72"/>
              <w:jc w:val="center"/>
              <w:rPr>
                <w:rFonts w:ascii="Browallia New" w:hAnsi="Browallia New" w:cs="Browallia New"/>
                <w:color w:val="000000"/>
                <w:spacing w:val="-4"/>
                <w:sz w:val="16"/>
                <w:szCs w:val="16"/>
                <w:cs/>
              </w:rPr>
            </w:pPr>
            <w:r w:rsidRPr="002E3B38">
              <w:rPr>
                <w:rFonts w:ascii="Browallia New" w:hAnsi="Browallia New" w:cs="Browallia New"/>
                <w:snapToGrid w:val="0"/>
                <w:color w:val="000000"/>
                <w:spacing w:val="-4"/>
                <w:sz w:val="16"/>
                <w:szCs w:val="16"/>
                <w:cs/>
                <w:lang w:eastAsia="th-TH"/>
              </w:rPr>
              <w:t>ธุรกิจบริการ</w:t>
            </w:r>
          </w:p>
        </w:tc>
        <w:tc>
          <w:tcPr>
            <w:tcW w:w="878" w:type="dxa"/>
            <w:shd w:val="clear" w:color="auto" w:fill="auto"/>
            <w:vAlign w:val="bottom"/>
          </w:tcPr>
          <w:p w14:paraId="4E238B0C" w14:textId="77777777" w:rsidR="0033669D" w:rsidRPr="002E3B38" w:rsidRDefault="0033669D" w:rsidP="0033669D">
            <w:pPr>
              <w:pStyle w:val="a9"/>
              <w:tabs>
                <w:tab w:val="right" w:pos="778"/>
              </w:tabs>
              <w:ind w:left="-43" w:right="-72"/>
              <w:jc w:val="center"/>
              <w:rPr>
                <w:rFonts w:ascii="Browallia New" w:hAnsi="Browallia New" w:cs="Browallia New"/>
                <w:color w:val="000000"/>
                <w:spacing w:val="-4"/>
                <w:sz w:val="16"/>
                <w:szCs w:val="16"/>
                <w:cs/>
              </w:rPr>
            </w:pPr>
          </w:p>
        </w:tc>
        <w:tc>
          <w:tcPr>
            <w:tcW w:w="878" w:type="dxa"/>
            <w:shd w:val="clear" w:color="auto" w:fill="auto"/>
            <w:vAlign w:val="bottom"/>
          </w:tcPr>
          <w:p w14:paraId="449A2E31" w14:textId="5208F74B" w:rsidR="0033669D" w:rsidRPr="002E3B38" w:rsidRDefault="0033669D" w:rsidP="0033669D">
            <w:pPr>
              <w:pStyle w:val="a9"/>
              <w:tabs>
                <w:tab w:val="right" w:pos="778"/>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6"/>
                <w:sz w:val="16"/>
                <w:szCs w:val="16"/>
                <w:cs/>
              </w:rPr>
              <w:t>รายการ</w:t>
            </w:r>
          </w:p>
        </w:tc>
        <w:tc>
          <w:tcPr>
            <w:tcW w:w="878" w:type="dxa"/>
            <w:shd w:val="clear" w:color="auto" w:fill="auto"/>
          </w:tcPr>
          <w:p w14:paraId="69EAD7AE" w14:textId="77777777" w:rsidR="0033669D" w:rsidRPr="002E3B38" w:rsidRDefault="0033669D" w:rsidP="0033669D">
            <w:pPr>
              <w:pStyle w:val="a9"/>
              <w:tabs>
                <w:tab w:val="right" w:pos="778"/>
              </w:tabs>
              <w:ind w:left="-43" w:right="-72"/>
              <w:jc w:val="center"/>
              <w:rPr>
                <w:rFonts w:ascii="Browallia New" w:hAnsi="Browallia New" w:cs="Browallia New"/>
                <w:color w:val="000000"/>
                <w:spacing w:val="-4"/>
                <w:sz w:val="16"/>
                <w:szCs w:val="16"/>
                <w:cs/>
              </w:rPr>
            </w:pPr>
          </w:p>
        </w:tc>
      </w:tr>
      <w:tr w:rsidR="0033669D" w:rsidRPr="002E3B38" w14:paraId="768A5D76" w14:textId="77777777" w:rsidTr="00A313CF">
        <w:trPr>
          <w:gridAfter w:val="1"/>
          <w:wAfter w:w="11" w:type="dxa"/>
          <w:trHeight w:val="63"/>
        </w:trPr>
        <w:tc>
          <w:tcPr>
            <w:tcW w:w="1524" w:type="dxa"/>
            <w:shd w:val="clear" w:color="auto" w:fill="auto"/>
            <w:vAlign w:val="bottom"/>
          </w:tcPr>
          <w:p w14:paraId="330E65EE" w14:textId="77777777" w:rsidR="0033669D" w:rsidRPr="002E3B38" w:rsidRDefault="0033669D" w:rsidP="006E5A3C">
            <w:pPr>
              <w:ind w:left="-104"/>
              <w:jc w:val="thaiDistribute"/>
              <w:rPr>
                <w:rFonts w:ascii="Browallia New" w:hAnsi="Browallia New" w:cs="Browallia New"/>
                <w:snapToGrid w:val="0"/>
                <w:spacing w:val="-4"/>
                <w:sz w:val="16"/>
                <w:szCs w:val="16"/>
                <w:lang w:val="en-GB" w:eastAsia="th-TH"/>
              </w:rPr>
            </w:pPr>
          </w:p>
        </w:tc>
        <w:tc>
          <w:tcPr>
            <w:tcW w:w="891" w:type="dxa"/>
            <w:shd w:val="clear" w:color="auto" w:fill="auto"/>
            <w:vAlign w:val="bottom"/>
          </w:tcPr>
          <w:p w14:paraId="4A69269D" w14:textId="51D070DC" w:rsidR="0033669D" w:rsidRPr="002E3B38" w:rsidRDefault="0033669D" w:rsidP="000D4E80">
            <w:pPr>
              <w:pStyle w:val="a9"/>
              <w:pBdr>
                <w:bottom w:val="single" w:sz="4" w:space="1" w:color="auto"/>
              </w:pBdr>
              <w:tabs>
                <w:tab w:val="right" w:pos="624"/>
              </w:tabs>
              <w:ind w:left="-105"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หลายช่องทาง</w:t>
            </w:r>
          </w:p>
        </w:tc>
        <w:tc>
          <w:tcPr>
            <w:tcW w:w="877" w:type="dxa"/>
            <w:shd w:val="clear" w:color="auto" w:fill="auto"/>
            <w:vAlign w:val="bottom"/>
          </w:tcPr>
          <w:p w14:paraId="3EFB35FE" w14:textId="448697DD" w:rsidR="0033669D" w:rsidRPr="002E3B38" w:rsidRDefault="0033669D" w:rsidP="000D4E80">
            <w:pPr>
              <w:pStyle w:val="a9"/>
              <w:pBdr>
                <w:bottom w:val="single" w:sz="4" w:space="1" w:color="auto"/>
              </w:pBdr>
              <w:tabs>
                <w:tab w:val="right" w:pos="656"/>
              </w:tabs>
              <w:ind w:left="-43" w:right="-72"/>
              <w:jc w:val="center"/>
              <w:rPr>
                <w:rFonts w:ascii="Browallia New" w:hAnsi="Browallia New" w:cs="Browallia New"/>
                <w:snapToGrid w:val="0"/>
                <w:color w:val="000000"/>
                <w:spacing w:val="-4"/>
                <w:sz w:val="16"/>
                <w:szCs w:val="16"/>
                <w:cs/>
                <w:lang w:eastAsia="th-TH"/>
              </w:rPr>
            </w:pPr>
            <w:r w:rsidRPr="002E3B38">
              <w:rPr>
                <w:rFonts w:ascii="Browallia New" w:hAnsi="Browallia New" w:cs="Browallia New"/>
                <w:snapToGrid w:val="0"/>
                <w:color w:val="000000"/>
                <w:spacing w:val="-4"/>
                <w:sz w:val="16"/>
                <w:szCs w:val="16"/>
                <w:cs/>
                <w:lang w:eastAsia="th-TH"/>
              </w:rPr>
              <w:t>ธุรกิจสื่อ</w:t>
            </w:r>
          </w:p>
        </w:tc>
        <w:tc>
          <w:tcPr>
            <w:tcW w:w="874" w:type="dxa"/>
            <w:shd w:val="clear" w:color="auto" w:fill="auto"/>
            <w:vAlign w:val="bottom"/>
          </w:tcPr>
          <w:p w14:paraId="46532CC3" w14:textId="7A7CE15B" w:rsidR="0033669D" w:rsidRPr="002E3B38" w:rsidRDefault="0033669D" w:rsidP="000D4E80">
            <w:pPr>
              <w:pStyle w:val="a9"/>
              <w:pBdr>
                <w:bottom w:val="single" w:sz="4" w:space="1" w:color="auto"/>
              </w:pBdr>
              <w:tabs>
                <w:tab w:val="right" w:pos="554"/>
              </w:tabs>
              <w:ind w:left="-43" w:right="-72"/>
              <w:jc w:val="center"/>
              <w:rPr>
                <w:rFonts w:ascii="Browallia New" w:hAnsi="Browallia New" w:cs="Browallia New"/>
                <w:color w:val="000000"/>
                <w:spacing w:val="-4"/>
                <w:sz w:val="16"/>
                <w:szCs w:val="16"/>
                <w:cs/>
              </w:rPr>
            </w:pPr>
            <w:r w:rsidRPr="002E3B38">
              <w:rPr>
                <w:rFonts w:ascii="Browallia New" w:hAnsi="Browallia New" w:cs="Browallia New"/>
                <w:snapToGrid w:val="0"/>
                <w:color w:val="000000"/>
                <w:spacing w:val="-4"/>
                <w:sz w:val="16"/>
                <w:szCs w:val="16"/>
                <w:cs/>
                <w:lang w:eastAsia="th-TH"/>
              </w:rPr>
              <w:t>ธุรกิจเพลง</w:t>
            </w:r>
          </w:p>
        </w:tc>
        <w:tc>
          <w:tcPr>
            <w:tcW w:w="965" w:type="dxa"/>
            <w:shd w:val="clear" w:color="auto" w:fill="auto"/>
            <w:vAlign w:val="bottom"/>
          </w:tcPr>
          <w:p w14:paraId="7FE9065C" w14:textId="23DE6BBA" w:rsidR="0033669D" w:rsidRPr="002E3B38" w:rsidRDefault="0033669D" w:rsidP="000D4E80">
            <w:pPr>
              <w:pStyle w:val="a9"/>
              <w:pBdr>
                <w:bottom w:val="single" w:sz="4" w:space="1" w:color="auto"/>
              </w:pBdr>
              <w:tabs>
                <w:tab w:val="right" w:pos="778"/>
              </w:tabs>
              <w:ind w:right="-72"/>
              <w:jc w:val="center"/>
              <w:rPr>
                <w:rFonts w:ascii="Browallia New" w:hAnsi="Browallia New" w:cs="Browallia New"/>
                <w:snapToGrid w:val="0"/>
                <w:color w:val="000000"/>
                <w:spacing w:val="-4"/>
                <w:sz w:val="16"/>
                <w:szCs w:val="16"/>
                <w:cs/>
                <w:lang w:val="en-GB" w:eastAsia="th-TH"/>
              </w:rPr>
            </w:pPr>
            <w:r w:rsidRPr="002E3B38">
              <w:rPr>
                <w:rFonts w:ascii="Browallia New" w:hAnsi="Browallia New" w:cs="Browallia New"/>
                <w:snapToGrid w:val="0"/>
                <w:color w:val="000000"/>
                <w:spacing w:val="-4"/>
                <w:sz w:val="16"/>
                <w:szCs w:val="16"/>
                <w:cs/>
                <w:lang w:val="en-GB" w:eastAsia="th-TH"/>
              </w:rPr>
              <w:t>ผลิตกิจกรรม</w:t>
            </w:r>
          </w:p>
        </w:tc>
        <w:tc>
          <w:tcPr>
            <w:tcW w:w="878" w:type="dxa"/>
            <w:shd w:val="clear" w:color="auto" w:fill="auto"/>
            <w:vAlign w:val="bottom"/>
          </w:tcPr>
          <w:p w14:paraId="29A5E93D" w14:textId="26D7883A" w:rsidR="0033669D" w:rsidRPr="002E3B38" w:rsidRDefault="0033669D" w:rsidP="000D4E80">
            <w:pPr>
              <w:pStyle w:val="a9"/>
              <w:pBdr>
                <w:bottom w:val="single" w:sz="4" w:space="1" w:color="auto"/>
              </w:pBdr>
              <w:tabs>
                <w:tab w:val="right" w:pos="778"/>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ดิจิทัล</w:t>
            </w:r>
          </w:p>
        </w:tc>
        <w:tc>
          <w:tcPr>
            <w:tcW w:w="878" w:type="dxa"/>
            <w:shd w:val="clear" w:color="auto" w:fill="auto"/>
            <w:vAlign w:val="bottom"/>
          </w:tcPr>
          <w:p w14:paraId="5CF19FB3" w14:textId="3591E1C0" w:rsidR="0033669D" w:rsidRPr="002E3B38" w:rsidRDefault="0033669D" w:rsidP="000D4E80">
            <w:pPr>
              <w:pStyle w:val="a9"/>
              <w:pBdr>
                <w:bottom w:val="single" w:sz="4" w:space="1" w:color="auto"/>
              </w:pBdr>
              <w:tabs>
                <w:tab w:val="right" w:pos="651"/>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และอื่นๆ</w:t>
            </w:r>
          </w:p>
        </w:tc>
        <w:tc>
          <w:tcPr>
            <w:tcW w:w="878" w:type="dxa"/>
            <w:shd w:val="clear" w:color="auto" w:fill="auto"/>
            <w:vAlign w:val="bottom"/>
          </w:tcPr>
          <w:p w14:paraId="3C888E5D" w14:textId="388E63EF" w:rsidR="0033669D" w:rsidRPr="002E3B38" w:rsidRDefault="0033669D" w:rsidP="000D4E80">
            <w:pPr>
              <w:pStyle w:val="a9"/>
              <w:pBdr>
                <w:bottom w:val="single" w:sz="4" w:space="1" w:color="auto"/>
              </w:pBdr>
              <w:tabs>
                <w:tab w:val="right" w:pos="662"/>
              </w:tabs>
              <w:ind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รวม</w:t>
            </w:r>
          </w:p>
        </w:tc>
        <w:tc>
          <w:tcPr>
            <w:tcW w:w="878" w:type="dxa"/>
            <w:shd w:val="clear" w:color="auto" w:fill="auto"/>
            <w:vAlign w:val="bottom"/>
          </w:tcPr>
          <w:p w14:paraId="5DCA54AF" w14:textId="7E81BBA7" w:rsidR="0033669D" w:rsidRPr="002E3B38" w:rsidRDefault="0033669D" w:rsidP="000D4E80">
            <w:pPr>
              <w:pStyle w:val="a9"/>
              <w:pBdr>
                <w:bottom w:val="single" w:sz="4" w:space="1" w:color="auto"/>
              </w:pBdr>
              <w:tabs>
                <w:tab w:val="right" w:pos="792"/>
              </w:tabs>
              <w:ind w:left="-43" w:right="-72"/>
              <w:jc w:val="center"/>
              <w:rPr>
                <w:rFonts w:ascii="Browallia New" w:hAnsi="Browallia New" w:cs="Browallia New"/>
                <w:color w:val="000000"/>
                <w:spacing w:val="-6"/>
                <w:sz w:val="16"/>
                <w:szCs w:val="16"/>
                <w:cs/>
              </w:rPr>
            </w:pPr>
            <w:r w:rsidRPr="002E3B38">
              <w:rPr>
                <w:rFonts w:ascii="Browallia New" w:hAnsi="Browallia New" w:cs="Browallia New"/>
                <w:color w:val="000000"/>
                <w:spacing w:val="-6"/>
                <w:sz w:val="16"/>
                <w:szCs w:val="16"/>
                <w:cs/>
              </w:rPr>
              <w:t>ตัดบัญชี</w:t>
            </w:r>
          </w:p>
        </w:tc>
        <w:tc>
          <w:tcPr>
            <w:tcW w:w="878" w:type="dxa"/>
            <w:shd w:val="clear" w:color="auto" w:fill="auto"/>
            <w:vAlign w:val="bottom"/>
          </w:tcPr>
          <w:p w14:paraId="361FA1AE" w14:textId="169443B8" w:rsidR="0033669D" w:rsidRPr="002E3B38" w:rsidRDefault="0033669D" w:rsidP="000D4E80">
            <w:pPr>
              <w:pStyle w:val="a9"/>
              <w:pBdr>
                <w:bottom w:val="single" w:sz="4" w:space="1" w:color="auto"/>
              </w:pBdr>
              <w:tabs>
                <w:tab w:val="right" w:pos="754"/>
              </w:tabs>
              <w:ind w:left="-43" w:right="-72"/>
              <w:jc w:val="center"/>
              <w:rPr>
                <w:rFonts w:ascii="Browallia New" w:hAnsi="Browallia New" w:cs="Browallia New"/>
                <w:color w:val="000000"/>
                <w:spacing w:val="-4"/>
                <w:sz w:val="16"/>
                <w:szCs w:val="16"/>
                <w:cs/>
              </w:rPr>
            </w:pPr>
            <w:r w:rsidRPr="002E3B38">
              <w:rPr>
                <w:rFonts w:ascii="Browallia New" w:hAnsi="Browallia New" w:cs="Browallia New"/>
                <w:color w:val="000000"/>
                <w:spacing w:val="-4"/>
                <w:sz w:val="16"/>
                <w:szCs w:val="16"/>
                <w:cs/>
              </w:rPr>
              <w:t>รวม</w:t>
            </w:r>
          </w:p>
        </w:tc>
      </w:tr>
      <w:tr w:rsidR="0033669D" w:rsidRPr="002E3B38" w14:paraId="58041836" w14:textId="77777777" w:rsidTr="00A313CF">
        <w:trPr>
          <w:gridAfter w:val="1"/>
          <w:wAfter w:w="11" w:type="dxa"/>
          <w:trHeight w:val="53"/>
        </w:trPr>
        <w:tc>
          <w:tcPr>
            <w:tcW w:w="1524" w:type="dxa"/>
            <w:shd w:val="clear" w:color="auto" w:fill="auto"/>
            <w:vAlign w:val="bottom"/>
          </w:tcPr>
          <w:p w14:paraId="763C095C" w14:textId="77777777" w:rsidR="0033669D" w:rsidRPr="002E3B38" w:rsidRDefault="0033669D" w:rsidP="006E5A3C">
            <w:pPr>
              <w:ind w:left="-104"/>
              <w:rPr>
                <w:rFonts w:ascii="Browallia New" w:hAnsi="Browallia New" w:cs="Browallia New"/>
                <w:sz w:val="16"/>
                <w:szCs w:val="16"/>
                <w:cs/>
              </w:rPr>
            </w:pPr>
          </w:p>
        </w:tc>
        <w:tc>
          <w:tcPr>
            <w:tcW w:w="891" w:type="dxa"/>
            <w:shd w:val="clear" w:color="auto" w:fill="auto"/>
            <w:vAlign w:val="bottom"/>
          </w:tcPr>
          <w:p w14:paraId="783FFC43" w14:textId="77777777" w:rsidR="0033669D" w:rsidRPr="002E3B38" w:rsidRDefault="0033669D" w:rsidP="006E5A3C">
            <w:pPr>
              <w:ind w:left="-107" w:right="-72"/>
              <w:jc w:val="both"/>
              <w:rPr>
                <w:rFonts w:ascii="Browallia New" w:hAnsi="Browallia New" w:cs="Browallia New"/>
                <w:sz w:val="16"/>
                <w:szCs w:val="16"/>
                <w:cs/>
              </w:rPr>
            </w:pPr>
          </w:p>
        </w:tc>
        <w:tc>
          <w:tcPr>
            <w:tcW w:w="877" w:type="dxa"/>
            <w:shd w:val="clear" w:color="auto" w:fill="auto"/>
            <w:vAlign w:val="bottom"/>
          </w:tcPr>
          <w:p w14:paraId="49BDA1A2" w14:textId="77777777" w:rsidR="0033669D" w:rsidRPr="002E3B38" w:rsidRDefault="0033669D" w:rsidP="006E5A3C">
            <w:pPr>
              <w:ind w:left="-107" w:right="-72"/>
              <w:jc w:val="both"/>
              <w:rPr>
                <w:rFonts w:ascii="Browallia New" w:hAnsi="Browallia New" w:cs="Browallia New"/>
                <w:sz w:val="16"/>
                <w:szCs w:val="16"/>
              </w:rPr>
            </w:pPr>
          </w:p>
        </w:tc>
        <w:tc>
          <w:tcPr>
            <w:tcW w:w="874" w:type="dxa"/>
            <w:shd w:val="clear" w:color="auto" w:fill="auto"/>
            <w:vAlign w:val="bottom"/>
          </w:tcPr>
          <w:p w14:paraId="0AEE911B" w14:textId="77777777" w:rsidR="0033669D" w:rsidRPr="002E3B38" w:rsidRDefault="0033669D" w:rsidP="006E5A3C">
            <w:pPr>
              <w:ind w:left="-107" w:right="-72"/>
              <w:jc w:val="both"/>
              <w:rPr>
                <w:rFonts w:ascii="Browallia New" w:hAnsi="Browallia New" w:cs="Browallia New"/>
                <w:sz w:val="16"/>
                <w:szCs w:val="16"/>
              </w:rPr>
            </w:pPr>
          </w:p>
        </w:tc>
        <w:tc>
          <w:tcPr>
            <w:tcW w:w="965" w:type="dxa"/>
            <w:shd w:val="clear" w:color="auto" w:fill="auto"/>
            <w:vAlign w:val="bottom"/>
          </w:tcPr>
          <w:p w14:paraId="7D4176B2" w14:textId="77777777" w:rsidR="0033669D" w:rsidRPr="002E3B38" w:rsidRDefault="0033669D" w:rsidP="006E5A3C">
            <w:pPr>
              <w:ind w:right="-72"/>
              <w:jc w:val="both"/>
              <w:rPr>
                <w:rFonts w:ascii="Browallia New" w:hAnsi="Browallia New" w:cs="Browallia New"/>
                <w:sz w:val="16"/>
                <w:szCs w:val="16"/>
              </w:rPr>
            </w:pPr>
          </w:p>
        </w:tc>
        <w:tc>
          <w:tcPr>
            <w:tcW w:w="878" w:type="dxa"/>
            <w:shd w:val="clear" w:color="auto" w:fill="auto"/>
            <w:vAlign w:val="bottom"/>
          </w:tcPr>
          <w:p w14:paraId="53738C37" w14:textId="77777777" w:rsidR="0033669D" w:rsidRPr="002E3B38" w:rsidRDefault="0033669D" w:rsidP="006E5A3C">
            <w:pPr>
              <w:ind w:right="-72"/>
              <w:jc w:val="both"/>
              <w:rPr>
                <w:rFonts w:ascii="Browallia New" w:hAnsi="Browallia New" w:cs="Browallia New"/>
                <w:sz w:val="16"/>
                <w:szCs w:val="16"/>
                <w:cs/>
              </w:rPr>
            </w:pPr>
          </w:p>
        </w:tc>
        <w:tc>
          <w:tcPr>
            <w:tcW w:w="878" w:type="dxa"/>
            <w:shd w:val="clear" w:color="auto" w:fill="auto"/>
            <w:vAlign w:val="bottom"/>
          </w:tcPr>
          <w:p w14:paraId="12D6F612" w14:textId="77777777" w:rsidR="0033669D" w:rsidRPr="002E3B38" w:rsidRDefault="0033669D" w:rsidP="006E5A3C">
            <w:pPr>
              <w:ind w:left="-107" w:right="-72"/>
              <w:jc w:val="both"/>
              <w:rPr>
                <w:rFonts w:ascii="Browallia New" w:hAnsi="Browallia New" w:cs="Browallia New"/>
                <w:sz w:val="16"/>
                <w:szCs w:val="16"/>
              </w:rPr>
            </w:pPr>
          </w:p>
        </w:tc>
        <w:tc>
          <w:tcPr>
            <w:tcW w:w="878" w:type="dxa"/>
            <w:shd w:val="clear" w:color="auto" w:fill="auto"/>
            <w:vAlign w:val="bottom"/>
          </w:tcPr>
          <w:p w14:paraId="5BAACD14" w14:textId="77777777" w:rsidR="0033669D" w:rsidRPr="002E3B38" w:rsidRDefault="0033669D" w:rsidP="006E5A3C">
            <w:pPr>
              <w:ind w:right="-72"/>
              <w:jc w:val="both"/>
              <w:rPr>
                <w:rFonts w:ascii="Browallia New" w:hAnsi="Browallia New" w:cs="Browallia New"/>
                <w:sz w:val="16"/>
                <w:szCs w:val="16"/>
              </w:rPr>
            </w:pPr>
          </w:p>
        </w:tc>
        <w:tc>
          <w:tcPr>
            <w:tcW w:w="878" w:type="dxa"/>
            <w:shd w:val="clear" w:color="auto" w:fill="auto"/>
            <w:vAlign w:val="bottom"/>
          </w:tcPr>
          <w:p w14:paraId="428A6F7A" w14:textId="77777777" w:rsidR="0033669D" w:rsidRPr="002E3B38" w:rsidRDefault="0033669D" w:rsidP="006E5A3C">
            <w:pPr>
              <w:tabs>
                <w:tab w:val="decimal" w:pos="792"/>
              </w:tabs>
              <w:ind w:left="-107" w:right="-72"/>
              <w:jc w:val="both"/>
              <w:rPr>
                <w:rFonts w:ascii="Browallia New" w:hAnsi="Browallia New" w:cs="Browallia New"/>
                <w:sz w:val="16"/>
                <w:szCs w:val="16"/>
              </w:rPr>
            </w:pPr>
          </w:p>
        </w:tc>
        <w:tc>
          <w:tcPr>
            <w:tcW w:w="878" w:type="dxa"/>
            <w:shd w:val="clear" w:color="auto" w:fill="auto"/>
          </w:tcPr>
          <w:p w14:paraId="53E374C9" w14:textId="77777777" w:rsidR="0033669D" w:rsidRPr="002E3B38" w:rsidRDefault="0033669D" w:rsidP="006E5A3C">
            <w:pPr>
              <w:ind w:left="-107" w:right="-72"/>
              <w:jc w:val="both"/>
              <w:rPr>
                <w:rFonts w:ascii="Browallia New" w:hAnsi="Browallia New" w:cs="Browallia New"/>
                <w:sz w:val="16"/>
                <w:szCs w:val="16"/>
              </w:rPr>
            </w:pPr>
          </w:p>
        </w:tc>
      </w:tr>
      <w:tr w:rsidR="003E76FE" w:rsidRPr="002E3B38" w14:paraId="7FB86179" w14:textId="77777777" w:rsidTr="00A313CF">
        <w:trPr>
          <w:gridAfter w:val="1"/>
          <w:wAfter w:w="11" w:type="dxa"/>
          <w:trHeight w:val="63"/>
        </w:trPr>
        <w:tc>
          <w:tcPr>
            <w:tcW w:w="1524" w:type="dxa"/>
            <w:shd w:val="clear" w:color="auto" w:fill="auto"/>
            <w:vAlign w:val="bottom"/>
          </w:tcPr>
          <w:p w14:paraId="3021BD9D" w14:textId="61679640" w:rsidR="003E76FE" w:rsidRPr="002E3B38" w:rsidRDefault="003E76FE" w:rsidP="003E76FE">
            <w:pPr>
              <w:ind w:left="-104"/>
              <w:rPr>
                <w:rFonts w:ascii="Browallia New" w:hAnsi="Browallia New" w:cs="Browallia New"/>
                <w:spacing w:val="-4"/>
                <w:sz w:val="16"/>
                <w:szCs w:val="16"/>
              </w:rPr>
            </w:pPr>
            <w:r w:rsidRPr="002E3B38">
              <w:rPr>
                <w:rFonts w:ascii="Browallia New" w:hAnsi="Browallia New" w:cs="Browallia New"/>
                <w:spacing w:val="-4"/>
                <w:sz w:val="16"/>
                <w:szCs w:val="16"/>
                <w:cs/>
                <w:lang w:val="en-GB"/>
              </w:rPr>
              <w:t>อุปกรณ์</w:t>
            </w:r>
            <w:r w:rsidRPr="002E3B38">
              <w:rPr>
                <w:rFonts w:ascii="Browallia New" w:hAnsi="Browallia New" w:cs="Browallia New"/>
                <w:spacing w:val="-4"/>
                <w:sz w:val="16"/>
                <w:szCs w:val="16"/>
              </w:rPr>
              <w:t xml:space="preserve"> - </w:t>
            </w:r>
            <w:r w:rsidRPr="002E3B38">
              <w:rPr>
                <w:rFonts w:ascii="Browallia New" w:hAnsi="Browallia New" w:cs="Browallia New"/>
                <w:spacing w:val="-4"/>
                <w:sz w:val="16"/>
                <w:szCs w:val="16"/>
                <w:cs/>
              </w:rPr>
              <w:t>สุทธิ</w:t>
            </w:r>
          </w:p>
        </w:tc>
        <w:tc>
          <w:tcPr>
            <w:tcW w:w="891" w:type="dxa"/>
            <w:shd w:val="clear" w:color="auto" w:fill="auto"/>
          </w:tcPr>
          <w:p w14:paraId="1973FC64" w14:textId="758EE4E5" w:rsidR="003E76FE" w:rsidRPr="002E3B38" w:rsidRDefault="003E76FE" w:rsidP="002260B3">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51,428</w:t>
            </w:r>
          </w:p>
        </w:tc>
        <w:tc>
          <w:tcPr>
            <w:tcW w:w="877" w:type="dxa"/>
            <w:shd w:val="clear" w:color="auto" w:fill="auto"/>
          </w:tcPr>
          <w:p w14:paraId="11A63F54" w14:textId="05F012BE"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138,110</w:t>
            </w:r>
          </w:p>
        </w:tc>
        <w:tc>
          <w:tcPr>
            <w:tcW w:w="874" w:type="dxa"/>
            <w:shd w:val="clear" w:color="auto" w:fill="auto"/>
          </w:tcPr>
          <w:p w14:paraId="31D8396E" w14:textId="660BA5B7"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44</w:t>
            </w:r>
          </w:p>
        </w:tc>
        <w:tc>
          <w:tcPr>
            <w:tcW w:w="965" w:type="dxa"/>
            <w:shd w:val="clear" w:color="auto" w:fill="auto"/>
          </w:tcPr>
          <w:p w14:paraId="4F20087A" w14:textId="67E13B24" w:rsidR="003E76FE" w:rsidRPr="002E3B38" w:rsidRDefault="003E76FE" w:rsidP="002260B3">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2E3B38">
              <w:rPr>
                <w:rFonts w:ascii="Browallia New" w:hAnsi="Browallia New" w:cs="Browallia New"/>
                <w:sz w:val="16"/>
                <w:szCs w:val="16"/>
              </w:rPr>
              <w:t>107</w:t>
            </w:r>
          </w:p>
        </w:tc>
        <w:tc>
          <w:tcPr>
            <w:tcW w:w="878" w:type="dxa"/>
            <w:shd w:val="clear" w:color="auto" w:fill="auto"/>
          </w:tcPr>
          <w:p w14:paraId="1AF21028" w14:textId="1FC4B019" w:rsidR="003E76FE" w:rsidRPr="002E3B38" w:rsidRDefault="00F773C7" w:rsidP="002260B3">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53628E38" w14:textId="03B59EAF"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256,947</w:t>
            </w:r>
          </w:p>
        </w:tc>
        <w:tc>
          <w:tcPr>
            <w:tcW w:w="878" w:type="dxa"/>
            <w:shd w:val="clear" w:color="auto" w:fill="auto"/>
          </w:tcPr>
          <w:p w14:paraId="06F6E352" w14:textId="69955A8A"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446,636</w:t>
            </w:r>
          </w:p>
        </w:tc>
        <w:tc>
          <w:tcPr>
            <w:tcW w:w="878" w:type="dxa"/>
            <w:shd w:val="clear" w:color="auto" w:fill="auto"/>
          </w:tcPr>
          <w:p w14:paraId="487B869F" w14:textId="1491F882" w:rsidR="003E76FE" w:rsidRPr="002E3B38" w:rsidRDefault="00F773C7" w:rsidP="002260B3">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45E866B1" w14:textId="4597B826" w:rsidR="003E76FE" w:rsidRPr="002E3B38" w:rsidRDefault="003E76FE" w:rsidP="002260B3">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446,636</w:t>
            </w:r>
          </w:p>
        </w:tc>
      </w:tr>
      <w:tr w:rsidR="003E76FE" w:rsidRPr="002E3B38" w14:paraId="610C0869" w14:textId="77777777" w:rsidTr="00A313CF">
        <w:trPr>
          <w:gridAfter w:val="1"/>
          <w:wAfter w:w="11" w:type="dxa"/>
          <w:trHeight w:val="63"/>
        </w:trPr>
        <w:tc>
          <w:tcPr>
            <w:tcW w:w="1524" w:type="dxa"/>
            <w:shd w:val="clear" w:color="auto" w:fill="auto"/>
            <w:vAlign w:val="bottom"/>
          </w:tcPr>
          <w:p w14:paraId="5F80629B" w14:textId="1AD8D3B3" w:rsidR="003E76FE" w:rsidRPr="002E3B38" w:rsidRDefault="003E76FE" w:rsidP="003E76FE">
            <w:pPr>
              <w:ind w:left="-104" w:right="-71"/>
              <w:rPr>
                <w:rFonts w:ascii="Browallia New" w:hAnsi="Browallia New" w:cs="Browallia New"/>
                <w:spacing w:val="-4"/>
                <w:sz w:val="16"/>
                <w:szCs w:val="16"/>
                <w:cs/>
                <w:lang w:val="en-GB"/>
              </w:rPr>
            </w:pPr>
            <w:r w:rsidRPr="002E3B38">
              <w:rPr>
                <w:rFonts w:ascii="Browallia New" w:hAnsi="Browallia New" w:cs="Browallia New"/>
                <w:spacing w:val="-4"/>
                <w:sz w:val="16"/>
                <w:szCs w:val="16"/>
                <w:cs/>
              </w:rPr>
              <w:t xml:space="preserve">สินทรัพย์สิทธิการใช้ </w:t>
            </w:r>
            <w:r w:rsidRPr="002E3B38">
              <w:rPr>
                <w:rFonts w:ascii="Browallia New" w:hAnsi="Browallia New" w:cs="Browallia New"/>
                <w:spacing w:val="-4"/>
                <w:sz w:val="16"/>
                <w:szCs w:val="16"/>
              </w:rPr>
              <w:t xml:space="preserve">- </w:t>
            </w:r>
            <w:r w:rsidRPr="002E3B38">
              <w:rPr>
                <w:rFonts w:ascii="Browallia New" w:hAnsi="Browallia New" w:cs="Browallia New"/>
                <w:spacing w:val="-4"/>
                <w:sz w:val="16"/>
                <w:szCs w:val="16"/>
                <w:cs/>
              </w:rPr>
              <w:t>สุทธิ</w:t>
            </w:r>
          </w:p>
        </w:tc>
        <w:tc>
          <w:tcPr>
            <w:tcW w:w="891" w:type="dxa"/>
            <w:shd w:val="clear" w:color="auto" w:fill="auto"/>
          </w:tcPr>
          <w:p w14:paraId="5B53B3B1" w14:textId="68805721" w:rsidR="003E76FE" w:rsidRPr="002E3B38" w:rsidRDefault="003E76FE" w:rsidP="002260B3">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150,496</w:t>
            </w:r>
          </w:p>
        </w:tc>
        <w:tc>
          <w:tcPr>
            <w:tcW w:w="877" w:type="dxa"/>
            <w:shd w:val="clear" w:color="auto" w:fill="auto"/>
          </w:tcPr>
          <w:p w14:paraId="35216FE8" w14:textId="1E9B7837"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178,369</w:t>
            </w:r>
          </w:p>
        </w:tc>
        <w:tc>
          <w:tcPr>
            <w:tcW w:w="874" w:type="dxa"/>
            <w:shd w:val="clear" w:color="auto" w:fill="auto"/>
          </w:tcPr>
          <w:p w14:paraId="5ECEF29E" w14:textId="4D5F86AF"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4,275</w:t>
            </w:r>
          </w:p>
        </w:tc>
        <w:tc>
          <w:tcPr>
            <w:tcW w:w="965" w:type="dxa"/>
            <w:shd w:val="clear" w:color="auto" w:fill="auto"/>
          </w:tcPr>
          <w:p w14:paraId="443E8159" w14:textId="7D0FD73A" w:rsidR="003E76FE" w:rsidRPr="002E3B38" w:rsidRDefault="00F773C7" w:rsidP="002260B3">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2CF50707" w14:textId="587FB875" w:rsidR="003E76FE" w:rsidRPr="002E3B38" w:rsidRDefault="00F773C7" w:rsidP="002260B3">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4F1B6D43" w14:textId="49D5BB62"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244,336</w:t>
            </w:r>
          </w:p>
        </w:tc>
        <w:tc>
          <w:tcPr>
            <w:tcW w:w="878" w:type="dxa"/>
            <w:shd w:val="clear" w:color="auto" w:fill="auto"/>
          </w:tcPr>
          <w:p w14:paraId="6A3B7562" w14:textId="27827991"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577,476</w:t>
            </w:r>
          </w:p>
        </w:tc>
        <w:tc>
          <w:tcPr>
            <w:tcW w:w="878" w:type="dxa"/>
            <w:shd w:val="clear" w:color="auto" w:fill="auto"/>
          </w:tcPr>
          <w:p w14:paraId="06132CD6" w14:textId="2FB0B571" w:rsidR="003E76FE" w:rsidRPr="002E3B38" w:rsidRDefault="00F773C7" w:rsidP="002260B3">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28ABC75D" w14:textId="359FBEF5" w:rsidR="003E76FE" w:rsidRPr="002E3B38" w:rsidRDefault="003E76FE" w:rsidP="002260B3">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577,476</w:t>
            </w:r>
          </w:p>
        </w:tc>
      </w:tr>
      <w:tr w:rsidR="003E76FE" w:rsidRPr="002E3B38" w14:paraId="20A427C3" w14:textId="77777777" w:rsidTr="00A313CF">
        <w:trPr>
          <w:gridAfter w:val="1"/>
          <w:wAfter w:w="11" w:type="dxa"/>
          <w:trHeight w:val="63"/>
        </w:trPr>
        <w:tc>
          <w:tcPr>
            <w:tcW w:w="1524" w:type="dxa"/>
            <w:shd w:val="clear" w:color="auto" w:fill="auto"/>
            <w:vAlign w:val="bottom"/>
          </w:tcPr>
          <w:p w14:paraId="25AB84E1" w14:textId="72CCF1DF" w:rsidR="003E76FE" w:rsidRPr="002E3B38" w:rsidRDefault="003E76FE" w:rsidP="003E76FE">
            <w:pPr>
              <w:ind w:left="-104"/>
              <w:rPr>
                <w:rFonts w:ascii="Browallia New" w:hAnsi="Browallia New" w:cs="Browallia New"/>
                <w:spacing w:val="-4"/>
                <w:sz w:val="16"/>
                <w:szCs w:val="16"/>
                <w:cs/>
              </w:rPr>
            </w:pPr>
            <w:r w:rsidRPr="002E3B38">
              <w:rPr>
                <w:rFonts w:ascii="Browallia New" w:hAnsi="Browallia New" w:cs="Browallia New"/>
                <w:spacing w:val="-4"/>
                <w:sz w:val="16"/>
                <w:szCs w:val="16"/>
                <w:cs/>
              </w:rPr>
              <w:t>สินทรัพย์ไม่มีตัวตน</w:t>
            </w:r>
            <w:r w:rsidRPr="002E3B38">
              <w:rPr>
                <w:rFonts w:ascii="Browallia New" w:hAnsi="Browallia New" w:cs="Browallia New"/>
                <w:spacing w:val="-4"/>
                <w:sz w:val="16"/>
                <w:szCs w:val="16"/>
              </w:rPr>
              <w:t xml:space="preserve"> - </w:t>
            </w:r>
            <w:r w:rsidRPr="002E3B38">
              <w:rPr>
                <w:rFonts w:ascii="Browallia New" w:hAnsi="Browallia New" w:cs="Browallia New"/>
                <w:spacing w:val="-4"/>
                <w:sz w:val="16"/>
                <w:szCs w:val="16"/>
                <w:cs/>
              </w:rPr>
              <w:t>สุทธิ</w:t>
            </w:r>
          </w:p>
        </w:tc>
        <w:tc>
          <w:tcPr>
            <w:tcW w:w="891" w:type="dxa"/>
            <w:shd w:val="clear" w:color="auto" w:fill="auto"/>
          </w:tcPr>
          <w:p w14:paraId="40157252" w14:textId="4C6D90D9" w:rsidR="003E76FE" w:rsidRPr="002E3B38" w:rsidRDefault="003E76FE" w:rsidP="002260B3">
            <w:pPr>
              <w:tabs>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301,206</w:t>
            </w:r>
          </w:p>
        </w:tc>
        <w:tc>
          <w:tcPr>
            <w:tcW w:w="877" w:type="dxa"/>
            <w:shd w:val="clear" w:color="auto" w:fill="auto"/>
          </w:tcPr>
          <w:p w14:paraId="11CF91AD" w14:textId="225AB87D"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3,605,977</w:t>
            </w:r>
          </w:p>
        </w:tc>
        <w:tc>
          <w:tcPr>
            <w:tcW w:w="874" w:type="dxa"/>
            <w:shd w:val="clear" w:color="auto" w:fill="auto"/>
          </w:tcPr>
          <w:p w14:paraId="6314642D" w14:textId="0D645D38"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32,858</w:t>
            </w:r>
          </w:p>
        </w:tc>
        <w:tc>
          <w:tcPr>
            <w:tcW w:w="965" w:type="dxa"/>
            <w:shd w:val="clear" w:color="auto" w:fill="auto"/>
          </w:tcPr>
          <w:p w14:paraId="2053F362" w14:textId="740526CC" w:rsidR="003E76FE" w:rsidRPr="002E3B38" w:rsidRDefault="00F773C7" w:rsidP="002260B3">
            <w:pPr>
              <w:tabs>
                <w:tab w:val="clear" w:pos="680"/>
                <w:tab w:val="clear" w:pos="907"/>
                <w:tab w:val="left" w:pos="582"/>
                <w:tab w:val="decimal" w:pos="648"/>
                <w:tab w:val="decimal" w:pos="778"/>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4FACB2B2" w14:textId="123A0F86" w:rsidR="003E76FE" w:rsidRPr="002E3B38" w:rsidRDefault="003E76FE" w:rsidP="002260B3">
            <w:pPr>
              <w:tabs>
                <w:tab w:val="clear" w:pos="680"/>
                <w:tab w:val="clear" w:pos="907"/>
                <w:tab w:val="left" w:pos="582"/>
                <w:tab w:val="decimal" w:pos="648"/>
                <w:tab w:val="decimal" w:pos="778"/>
              </w:tabs>
              <w:ind w:left="-57" w:right="-27"/>
              <w:jc w:val="right"/>
              <w:rPr>
                <w:rFonts w:ascii="Browallia New" w:hAnsi="Browallia New" w:cs="Browallia New"/>
                <w:sz w:val="16"/>
                <w:szCs w:val="16"/>
              </w:rPr>
            </w:pPr>
            <w:r w:rsidRPr="002E3B38">
              <w:rPr>
                <w:rFonts w:ascii="Browallia New" w:hAnsi="Browallia New" w:cs="Browallia New"/>
                <w:sz w:val="16"/>
                <w:szCs w:val="16"/>
              </w:rPr>
              <w:t>16,955</w:t>
            </w:r>
          </w:p>
        </w:tc>
        <w:tc>
          <w:tcPr>
            <w:tcW w:w="878" w:type="dxa"/>
            <w:shd w:val="clear" w:color="auto" w:fill="auto"/>
          </w:tcPr>
          <w:p w14:paraId="2F502411" w14:textId="58725275"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45,403</w:t>
            </w:r>
          </w:p>
        </w:tc>
        <w:tc>
          <w:tcPr>
            <w:tcW w:w="878" w:type="dxa"/>
            <w:shd w:val="clear" w:color="auto" w:fill="auto"/>
          </w:tcPr>
          <w:p w14:paraId="30846C01" w14:textId="34D236FC" w:rsidR="003E76FE" w:rsidRPr="002E3B38" w:rsidRDefault="003E76FE" w:rsidP="002260B3">
            <w:pPr>
              <w:tabs>
                <w:tab w:val="clear" w:pos="680"/>
                <w:tab w:val="clear" w:pos="907"/>
                <w:tab w:val="left" w:pos="582"/>
                <w:tab w:val="decimal" w:pos="648"/>
              </w:tabs>
              <w:ind w:left="-57" w:right="-27"/>
              <w:jc w:val="right"/>
              <w:rPr>
                <w:rFonts w:ascii="Browallia New" w:hAnsi="Browallia New" w:cs="Browallia New"/>
                <w:sz w:val="16"/>
                <w:szCs w:val="16"/>
              </w:rPr>
            </w:pPr>
            <w:r w:rsidRPr="002E3B38">
              <w:rPr>
                <w:rFonts w:ascii="Browallia New" w:hAnsi="Browallia New" w:cs="Browallia New"/>
                <w:sz w:val="16"/>
                <w:szCs w:val="16"/>
              </w:rPr>
              <w:t>4,002,399</w:t>
            </w:r>
          </w:p>
        </w:tc>
        <w:tc>
          <w:tcPr>
            <w:tcW w:w="878" w:type="dxa"/>
            <w:shd w:val="clear" w:color="auto" w:fill="auto"/>
          </w:tcPr>
          <w:p w14:paraId="6330354F" w14:textId="4EE73173" w:rsidR="003E76FE" w:rsidRPr="002E3B38" w:rsidRDefault="00F773C7" w:rsidP="002260B3">
            <w:pPr>
              <w:tabs>
                <w:tab w:val="clear" w:pos="680"/>
                <w:tab w:val="clear" w:pos="907"/>
                <w:tab w:val="left" w:pos="582"/>
                <w:tab w:val="decimal" w:pos="648"/>
                <w:tab w:val="decimal" w:pos="792"/>
              </w:tabs>
              <w:ind w:left="-57" w:right="-27"/>
              <w:jc w:val="center"/>
              <w:rPr>
                <w:rFonts w:ascii="Browallia New" w:hAnsi="Browallia New" w:cs="Browallia New"/>
                <w:sz w:val="16"/>
                <w:szCs w:val="16"/>
              </w:rPr>
            </w:pPr>
            <w:r w:rsidRPr="002E3B38">
              <w:rPr>
                <w:rFonts w:ascii="Browallia New" w:hAnsi="Browallia New" w:cs="Browallia New"/>
                <w:sz w:val="16"/>
                <w:szCs w:val="16"/>
              </w:rPr>
              <w:t xml:space="preserve">         -</w:t>
            </w:r>
          </w:p>
        </w:tc>
        <w:tc>
          <w:tcPr>
            <w:tcW w:w="878" w:type="dxa"/>
            <w:shd w:val="clear" w:color="auto" w:fill="auto"/>
          </w:tcPr>
          <w:p w14:paraId="4B79F476" w14:textId="724D1270" w:rsidR="003E76FE" w:rsidRPr="002E3B38" w:rsidRDefault="003E76FE" w:rsidP="002260B3">
            <w:pPr>
              <w:tabs>
                <w:tab w:val="clear" w:pos="680"/>
                <w:tab w:val="clear" w:pos="907"/>
                <w:tab w:val="left" w:pos="582"/>
                <w:tab w:val="decimal" w:pos="648"/>
                <w:tab w:val="decimal" w:pos="754"/>
              </w:tabs>
              <w:ind w:left="-57" w:right="-27"/>
              <w:jc w:val="right"/>
              <w:rPr>
                <w:rFonts w:ascii="Browallia New" w:hAnsi="Browallia New" w:cs="Browallia New"/>
                <w:sz w:val="16"/>
                <w:szCs w:val="16"/>
              </w:rPr>
            </w:pPr>
            <w:r w:rsidRPr="002E3B38">
              <w:rPr>
                <w:rFonts w:ascii="Browallia New" w:hAnsi="Browallia New" w:cs="Browallia New"/>
                <w:sz w:val="16"/>
                <w:szCs w:val="16"/>
              </w:rPr>
              <w:t>4,002,399</w:t>
            </w:r>
          </w:p>
        </w:tc>
      </w:tr>
    </w:tbl>
    <w:p w14:paraId="62E05683" w14:textId="77777777" w:rsidR="00A313CF" w:rsidRPr="002E3B38" w:rsidRDefault="00A313CF">
      <w:pPr>
        <w:rPr>
          <w:rFonts w:ascii="Browallia New" w:hAnsi="Browallia New" w:cs="Browallia New"/>
          <w:sz w:val="28"/>
          <w:szCs w:val="28"/>
        </w:rPr>
      </w:pPr>
    </w:p>
    <w:p w14:paraId="114079C9" w14:textId="77777777" w:rsidR="00EC0D73" w:rsidRPr="002E3B38" w:rsidRDefault="00EC0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E3B38">
        <w:rPr>
          <w:rFonts w:ascii="Browallia New" w:hAnsi="Browallia New" w:cs="Browallia New"/>
          <w:sz w:val="28"/>
          <w:szCs w:val="28"/>
        </w:rPr>
        <w:br w:type="page"/>
      </w:r>
    </w:p>
    <w:tbl>
      <w:tblPr>
        <w:tblW w:w="9482" w:type="dxa"/>
        <w:tblInd w:w="441" w:type="dxa"/>
        <w:tblLayout w:type="fixed"/>
        <w:tblLook w:val="0000" w:firstRow="0" w:lastRow="0" w:firstColumn="0" w:lastColumn="0" w:noHBand="0" w:noVBand="0"/>
      </w:tblPr>
      <w:tblGrid>
        <w:gridCol w:w="3255"/>
        <w:gridCol w:w="1556"/>
        <w:gridCol w:w="1557"/>
        <w:gridCol w:w="1557"/>
        <w:gridCol w:w="1557"/>
      </w:tblGrid>
      <w:tr w:rsidR="0032777F" w:rsidRPr="002E3B38" w14:paraId="0048059C" w14:textId="77777777" w:rsidTr="00394F0A">
        <w:trPr>
          <w:trHeight w:val="64"/>
        </w:trPr>
        <w:tc>
          <w:tcPr>
            <w:tcW w:w="3255" w:type="dxa"/>
            <w:shd w:val="clear" w:color="auto" w:fill="auto"/>
            <w:vAlign w:val="bottom"/>
          </w:tcPr>
          <w:p w14:paraId="71DF23AD" w14:textId="005E4528" w:rsidR="0032777F" w:rsidRPr="002E3B38" w:rsidRDefault="0032777F" w:rsidP="0032777F">
            <w:pPr>
              <w:jc w:val="thaiDistribute"/>
              <w:rPr>
                <w:rFonts w:ascii="Browallia New" w:hAnsi="Browallia New" w:cs="Browallia New"/>
                <w:snapToGrid w:val="0"/>
                <w:sz w:val="24"/>
                <w:szCs w:val="24"/>
                <w:cs/>
                <w:lang w:val="en-GB" w:eastAsia="th-TH"/>
              </w:rPr>
            </w:pPr>
            <w:r w:rsidRPr="002E3B38">
              <w:rPr>
                <w:rFonts w:ascii="Browallia New" w:hAnsi="Browallia New" w:cs="Browallia New"/>
                <w:b/>
                <w:bCs/>
                <w:sz w:val="24"/>
                <w:szCs w:val="24"/>
              </w:rPr>
              <w:lastRenderedPageBreak/>
              <w:t xml:space="preserve">      </w:t>
            </w:r>
          </w:p>
        </w:tc>
        <w:tc>
          <w:tcPr>
            <w:tcW w:w="6227" w:type="dxa"/>
            <w:gridSpan w:val="4"/>
            <w:shd w:val="clear" w:color="auto" w:fill="auto"/>
            <w:vAlign w:val="bottom"/>
          </w:tcPr>
          <w:p w14:paraId="18689C7C" w14:textId="77777777" w:rsidR="0032777F" w:rsidRPr="002E3B38" w:rsidRDefault="0032777F" w:rsidP="0032777F">
            <w:pPr>
              <w:pStyle w:val="a9"/>
              <w:ind w:right="-72"/>
              <w:jc w:val="right"/>
              <w:rPr>
                <w:rFonts w:ascii="Browallia New" w:hAnsi="Browallia New" w:cs="Browallia New"/>
                <w:color w:val="000000"/>
                <w:sz w:val="24"/>
                <w:szCs w:val="24"/>
                <w:cs/>
                <w:lang w:val="th-TH"/>
              </w:rPr>
            </w:pPr>
            <w:r w:rsidRPr="002E3B38">
              <w:rPr>
                <w:rFonts w:ascii="Browallia New" w:hAnsi="Browallia New" w:cs="Browallia New"/>
                <w:color w:val="000000"/>
                <w:sz w:val="24"/>
                <w:szCs w:val="24"/>
                <w:cs/>
                <w:lang w:val="th-TH"/>
              </w:rPr>
              <w:t xml:space="preserve">(หน่วย : </w:t>
            </w:r>
            <w:r w:rsidRPr="002E3B38">
              <w:rPr>
                <w:rFonts w:ascii="Browallia New" w:hAnsi="Browallia New" w:cs="Browallia New"/>
                <w:color w:val="000000"/>
                <w:sz w:val="24"/>
                <w:szCs w:val="24"/>
                <w:cs/>
              </w:rPr>
              <w:t>พัน</w:t>
            </w:r>
            <w:r w:rsidRPr="002E3B38">
              <w:rPr>
                <w:rFonts w:ascii="Browallia New" w:hAnsi="Browallia New" w:cs="Browallia New"/>
                <w:color w:val="000000"/>
                <w:sz w:val="24"/>
                <w:szCs w:val="24"/>
                <w:cs/>
                <w:lang w:val="th-TH"/>
              </w:rPr>
              <w:t>บาท)</w:t>
            </w:r>
          </w:p>
        </w:tc>
      </w:tr>
      <w:tr w:rsidR="0032777F" w:rsidRPr="002E3B38" w14:paraId="51072ED5" w14:textId="77777777" w:rsidTr="00394F0A">
        <w:trPr>
          <w:trHeight w:val="64"/>
        </w:trPr>
        <w:tc>
          <w:tcPr>
            <w:tcW w:w="3255" w:type="dxa"/>
            <w:shd w:val="clear" w:color="auto" w:fill="auto"/>
            <w:vAlign w:val="bottom"/>
          </w:tcPr>
          <w:p w14:paraId="660BECDD" w14:textId="77777777" w:rsidR="0032777F" w:rsidRPr="002E3B38" w:rsidRDefault="0032777F" w:rsidP="0032777F">
            <w:pPr>
              <w:ind w:left="-107"/>
              <w:jc w:val="thaiDistribute"/>
              <w:rPr>
                <w:rFonts w:ascii="Browallia New" w:hAnsi="Browallia New" w:cs="Browallia New"/>
                <w:snapToGrid w:val="0"/>
                <w:sz w:val="24"/>
                <w:szCs w:val="24"/>
                <w:cs/>
                <w:lang w:val="en-GB" w:eastAsia="th-TH"/>
              </w:rPr>
            </w:pPr>
          </w:p>
        </w:tc>
        <w:tc>
          <w:tcPr>
            <w:tcW w:w="6227" w:type="dxa"/>
            <w:gridSpan w:val="4"/>
            <w:shd w:val="clear" w:color="auto" w:fill="auto"/>
            <w:vAlign w:val="bottom"/>
          </w:tcPr>
          <w:p w14:paraId="728AC728" w14:textId="096FC13F" w:rsidR="0032777F" w:rsidRPr="002E3B38" w:rsidRDefault="0032777F" w:rsidP="0032777F">
            <w:pPr>
              <w:pStyle w:val="a9"/>
              <w:pBdr>
                <w:bottom w:val="single" w:sz="4" w:space="1" w:color="auto"/>
              </w:pBdr>
              <w:ind w:right="-72"/>
              <w:jc w:val="center"/>
              <w:rPr>
                <w:rFonts w:ascii="Browallia New" w:hAnsi="Browallia New" w:cs="Browallia New"/>
                <w:color w:val="000000"/>
                <w:sz w:val="24"/>
                <w:szCs w:val="24"/>
                <w:cs/>
                <w:lang w:val="th-TH"/>
              </w:rPr>
            </w:pPr>
            <w:r w:rsidRPr="002E3B38">
              <w:rPr>
                <w:rFonts w:ascii="Browallia New" w:hAnsi="Browallia New" w:cs="Browallia New"/>
                <w:color w:val="000000"/>
                <w:sz w:val="24"/>
                <w:szCs w:val="24"/>
                <w:cs/>
                <w:lang w:val="th-TH"/>
              </w:rPr>
              <w:t>งบการเงินเฉพาะบริษัท</w:t>
            </w:r>
          </w:p>
        </w:tc>
      </w:tr>
      <w:tr w:rsidR="0032777F" w:rsidRPr="002E3B38" w14:paraId="12DC137B" w14:textId="77777777" w:rsidTr="00394F0A">
        <w:trPr>
          <w:trHeight w:val="63"/>
        </w:trPr>
        <w:tc>
          <w:tcPr>
            <w:tcW w:w="3255" w:type="dxa"/>
            <w:shd w:val="clear" w:color="auto" w:fill="auto"/>
            <w:vAlign w:val="bottom"/>
          </w:tcPr>
          <w:p w14:paraId="1B9C9166" w14:textId="77777777" w:rsidR="0032777F" w:rsidRPr="002E3B38" w:rsidRDefault="0032777F" w:rsidP="0032777F">
            <w:pPr>
              <w:spacing w:before="16"/>
              <w:ind w:left="-107"/>
              <w:jc w:val="thaiDistribute"/>
              <w:rPr>
                <w:rFonts w:ascii="Browallia New" w:hAnsi="Browallia New" w:cs="Browallia New"/>
                <w:snapToGrid w:val="0"/>
                <w:sz w:val="24"/>
                <w:szCs w:val="24"/>
                <w:cs/>
                <w:lang w:val="en-GB" w:eastAsia="th-TH"/>
              </w:rPr>
            </w:pPr>
          </w:p>
        </w:tc>
        <w:tc>
          <w:tcPr>
            <w:tcW w:w="6227" w:type="dxa"/>
            <w:gridSpan w:val="4"/>
            <w:shd w:val="clear" w:color="auto" w:fill="auto"/>
            <w:vAlign w:val="bottom"/>
          </w:tcPr>
          <w:p w14:paraId="6082BEBC" w14:textId="6EE305D9" w:rsidR="0032777F" w:rsidRPr="002E3B38" w:rsidRDefault="0032777F" w:rsidP="0032777F">
            <w:pPr>
              <w:pStyle w:val="a9"/>
              <w:pBdr>
                <w:bottom w:val="single" w:sz="4" w:space="1" w:color="auto"/>
              </w:pBdr>
              <w:spacing w:before="16"/>
              <w:ind w:left="11520" w:right="-72" w:hanging="11520"/>
              <w:jc w:val="center"/>
              <w:rPr>
                <w:rFonts w:ascii="Browallia New" w:hAnsi="Browallia New" w:cs="Browallia New"/>
                <w:sz w:val="24"/>
                <w:szCs w:val="24"/>
                <w:cs/>
              </w:rPr>
            </w:pPr>
            <w:r w:rsidRPr="002E3B38">
              <w:rPr>
                <w:rFonts w:ascii="Browallia New" w:hAnsi="Browallia New" w:cs="Browallia New"/>
                <w:sz w:val="24"/>
                <w:szCs w:val="24"/>
                <w:cs/>
                <w:lang w:val="th-TH"/>
              </w:rPr>
              <w:t xml:space="preserve">ณ วันที่ </w:t>
            </w:r>
            <w:r w:rsidRPr="002E3B38">
              <w:rPr>
                <w:rFonts w:ascii="Browallia New" w:hAnsi="Browallia New" w:cs="Browallia New"/>
                <w:sz w:val="24"/>
                <w:szCs w:val="24"/>
                <w:lang w:val="en-GB"/>
              </w:rPr>
              <w:t xml:space="preserve">31 </w:t>
            </w:r>
            <w:r w:rsidRPr="002E3B38">
              <w:rPr>
                <w:rFonts w:ascii="Browallia New" w:hAnsi="Browallia New" w:cs="Browallia New"/>
                <w:sz w:val="24"/>
                <w:szCs w:val="24"/>
                <w:cs/>
                <w:lang w:val="th-TH"/>
              </w:rPr>
              <w:t xml:space="preserve">ธันวาคม </w:t>
            </w:r>
            <w:r w:rsidRPr="002E3B38">
              <w:rPr>
                <w:rFonts w:ascii="Browallia New" w:hAnsi="Browallia New" w:cs="Browallia New"/>
                <w:sz w:val="24"/>
                <w:szCs w:val="24"/>
                <w:lang w:val="en-GB"/>
              </w:rPr>
              <w:t>256</w:t>
            </w:r>
            <w:r w:rsidRPr="002E3B38">
              <w:rPr>
                <w:rFonts w:ascii="Browallia New" w:hAnsi="Browallia New" w:cs="Browallia New"/>
                <w:sz w:val="24"/>
                <w:szCs w:val="24"/>
              </w:rPr>
              <w:t>7</w:t>
            </w:r>
          </w:p>
        </w:tc>
      </w:tr>
      <w:tr w:rsidR="000836DC" w:rsidRPr="002E3B38" w14:paraId="3C949E81" w14:textId="77777777" w:rsidTr="000836DC">
        <w:trPr>
          <w:trHeight w:val="53"/>
        </w:trPr>
        <w:tc>
          <w:tcPr>
            <w:tcW w:w="3255" w:type="dxa"/>
            <w:shd w:val="clear" w:color="auto" w:fill="auto"/>
            <w:vAlign w:val="bottom"/>
          </w:tcPr>
          <w:p w14:paraId="1FE41FB7" w14:textId="77777777" w:rsidR="000836DC" w:rsidRPr="002E3B38" w:rsidRDefault="000836DC" w:rsidP="000836DC">
            <w:pPr>
              <w:ind w:left="-107"/>
              <w:jc w:val="thaiDistribute"/>
              <w:rPr>
                <w:rFonts w:ascii="Browallia New" w:hAnsi="Browallia New" w:cs="Browallia New"/>
                <w:snapToGrid w:val="0"/>
                <w:sz w:val="24"/>
                <w:szCs w:val="24"/>
                <w:cs/>
                <w:lang w:val="en-GB" w:eastAsia="th-TH"/>
              </w:rPr>
            </w:pPr>
          </w:p>
        </w:tc>
        <w:tc>
          <w:tcPr>
            <w:tcW w:w="1556" w:type="dxa"/>
            <w:shd w:val="clear" w:color="auto" w:fill="auto"/>
            <w:vAlign w:val="bottom"/>
          </w:tcPr>
          <w:p w14:paraId="764EBE6E" w14:textId="5952E2C8" w:rsidR="000836DC" w:rsidRPr="002E3B38" w:rsidRDefault="000836DC" w:rsidP="000836DC">
            <w:pPr>
              <w:pStyle w:val="a9"/>
              <w:tabs>
                <w:tab w:val="right" w:pos="675"/>
              </w:tabs>
              <w:ind w:right="-72"/>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color w:val="000000"/>
                <w:sz w:val="24"/>
                <w:szCs w:val="24"/>
                <w:cs/>
              </w:rPr>
              <w:t>ธุรกิจสื่อ</w:t>
            </w:r>
          </w:p>
        </w:tc>
        <w:tc>
          <w:tcPr>
            <w:tcW w:w="1557" w:type="dxa"/>
            <w:shd w:val="clear" w:color="auto" w:fill="auto"/>
            <w:vAlign w:val="bottom"/>
          </w:tcPr>
          <w:p w14:paraId="1D4D36CE" w14:textId="5BD2F795" w:rsidR="000836DC" w:rsidRPr="002E3B38" w:rsidRDefault="000836DC" w:rsidP="000836DC">
            <w:pPr>
              <w:pStyle w:val="a9"/>
              <w:tabs>
                <w:tab w:val="right" w:pos="778"/>
              </w:tabs>
              <w:ind w:left="-43" w:right="-72"/>
              <w:jc w:val="center"/>
              <w:rPr>
                <w:rFonts w:ascii="Browallia New" w:hAnsi="Browallia New" w:cs="Browallia New"/>
                <w:snapToGrid w:val="0"/>
                <w:color w:val="000000"/>
                <w:sz w:val="24"/>
                <w:szCs w:val="24"/>
                <w:lang w:val="en-GB" w:eastAsia="th-TH"/>
              </w:rPr>
            </w:pPr>
            <w:r w:rsidRPr="002E3B38">
              <w:rPr>
                <w:rFonts w:ascii="Browallia New" w:hAnsi="Browallia New" w:cs="Browallia New"/>
                <w:snapToGrid w:val="0"/>
                <w:color w:val="000000"/>
                <w:sz w:val="24"/>
                <w:szCs w:val="24"/>
                <w:cs/>
                <w:lang w:val="en-GB" w:eastAsia="th-TH"/>
              </w:rPr>
              <w:t>ธุรกิจรับจ้างและ</w:t>
            </w:r>
          </w:p>
        </w:tc>
        <w:tc>
          <w:tcPr>
            <w:tcW w:w="1557" w:type="dxa"/>
            <w:shd w:val="clear" w:color="auto" w:fill="auto"/>
            <w:vAlign w:val="bottom"/>
          </w:tcPr>
          <w:p w14:paraId="363C2BBE" w14:textId="477102AB" w:rsidR="000836DC" w:rsidRPr="002E3B38" w:rsidRDefault="000836DC" w:rsidP="000836DC">
            <w:pPr>
              <w:pStyle w:val="a9"/>
              <w:tabs>
                <w:tab w:val="right" w:pos="778"/>
              </w:tabs>
              <w:ind w:left="-43" w:right="-72"/>
              <w:jc w:val="center"/>
              <w:rPr>
                <w:rFonts w:ascii="Browallia New" w:hAnsi="Browallia New" w:cs="Browallia New"/>
                <w:snapToGrid w:val="0"/>
                <w:sz w:val="24"/>
                <w:szCs w:val="24"/>
                <w:cs/>
                <w:lang w:val="en-GB" w:eastAsia="th-TH"/>
              </w:rPr>
            </w:pPr>
            <w:r w:rsidRPr="002E3B38">
              <w:rPr>
                <w:rFonts w:ascii="Browallia New" w:hAnsi="Browallia New" w:cs="Browallia New"/>
                <w:snapToGrid w:val="0"/>
                <w:color w:val="000000"/>
                <w:sz w:val="24"/>
                <w:szCs w:val="24"/>
                <w:cs/>
                <w:lang w:eastAsia="th-TH"/>
              </w:rPr>
              <w:t>ธุรกิจบริการ</w:t>
            </w:r>
          </w:p>
        </w:tc>
        <w:tc>
          <w:tcPr>
            <w:tcW w:w="1557" w:type="dxa"/>
            <w:shd w:val="clear" w:color="auto" w:fill="auto"/>
            <w:vAlign w:val="bottom"/>
          </w:tcPr>
          <w:p w14:paraId="3D66E6A0" w14:textId="77777777" w:rsidR="000836DC" w:rsidRPr="002E3B38" w:rsidRDefault="000836DC" w:rsidP="000836DC">
            <w:pPr>
              <w:pStyle w:val="a9"/>
              <w:tabs>
                <w:tab w:val="right" w:pos="778"/>
              </w:tabs>
              <w:ind w:right="-72"/>
              <w:jc w:val="center"/>
              <w:rPr>
                <w:rFonts w:ascii="Browallia New" w:hAnsi="Browallia New" w:cs="Browallia New"/>
                <w:snapToGrid w:val="0"/>
                <w:color w:val="000000"/>
                <w:sz w:val="24"/>
                <w:szCs w:val="24"/>
                <w:lang w:val="en-GB" w:eastAsia="th-TH"/>
              </w:rPr>
            </w:pPr>
          </w:p>
        </w:tc>
      </w:tr>
      <w:tr w:rsidR="000836DC" w:rsidRPr="002E3B38" w14:paraId="56E3D11E" w14:textId="77777777" w:rsidTr="000836DC">
        <w:trPr>
          <w:trHeight w:val="63"/>
        </w:trPr>
        <w:tc>
          <w:tcPr>
            <w:tcW w:w="3255" w:type="dxa"/>
            <w:shd w:val="clear" w:color="auto" w:fill="auto"/>
            <w:vAlign w:val="bottom"/>
          </w:tcPr>
          <w:p w14:paraId="12AE8BEE" w14:textId="77777777" w:rsidR="000836DC" w:rsidRPr="002E3B38" w:rsidRDefault="000836DC" w:rsidP="000836DC">
            <w:pPr>
              <w:ind w:left="-107"/>
              <w:jc w:val="thaiDistribute"/>
              <w:rPr>
                <w:rFonts w:ascii="Browallia New" w:hAnsi="Browallia New" w:cs="Browallia New"/>
                <w:snapToGrid w:val="0"/>
                <w:sz w:val="24"/>
                <w:szCs w:val="24"/>
                <w:lang w:val="en-GB" w:eastAsia="th-TH"/>
              </w:rPr>
            </w:pPr>
          </w:p>
        </w:tc>
        <w:tc>
          <w:tcPr>
            <w:tcW w:w="1556" w:type="dxa"/>
            <w:shd w:val="clear" w:color="auto" w:fill="auto"/>
            <w:vAlign w:val="bottom"/>
          </w:tcPr>
          <w:p w14:paraId="5593D138" w14:textId="7B094D54" w:rsidR="000836DC" w:rsidRPr="002E3B38" w:rsidRDefault="000836DC" w:rsidP="000836DC">
            <w:pPr>
              <w:pStyle w:val="a9"/>
              <w:pBdr>
                <w:bottom w:val="single" w:sz="4" w:space="1" w:color="auto"/>
              </w:pBdr>
              <w:ind w:left="-60"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และเพลง</w:t>
            </w:r>
          </w:p>
        </w:tc>
        <w:tc>
          <w:tcPr>
            <w:tcW w:w="1557" w:type="dxa"/>
            <w:shd w:val="clear" w:color="auto" w:fill="auto"/>
            <w:vAlign w:val="bottom"/>
          </w:tcPr>
          <w:p w14:paraId="5CC57FF1" w14:textId="3AF4D6B4" w:rsidR="000836DC" w:rsidRPr="002E3B3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ผลิตกิจกรรม</w:t>
            </w:r>
          </w:p>
        </w:tc>
        <w:tc>
          <w:tcPr>
            <w:tcW w:w="1557" w:type="dxa"/>
            <w:shd w:val="clear" w:color="auto" w:fill="auto"/>
            <w:vAlign w:val="bottom"/>
          </w:tcPr>
          <w:p w14:paraId="1FCA1645" w14:textId="77777777" w:rsidR="000836DC" w:rsidRPr="002E3B3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และอื่นๆ</w:t>
            </w:r>
          </w:p>
        </w:tc>
        <w:tc>
          <w:tcPr>
            <w:tcW w:w="1557" w:type="dxa"/>
            <w:shd w:val="clear" w:color="auto" w:fill="auto"/>
            <w:vAlign w:val="bottom"/>
          </w:tcPr>
          <w:p w14:paraId="26C5271D" w14:textId="77777777" w:rsidR="000836DC" w:rsidRPr="002E3B38" w:rsidRDefault="000836DC" w:rsidP="000836DC">
            <w:pPr>
              <w:pStyle w:val="a9"/>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รวม</w:t>
            </w:r>
          </w:p>
        </w:tc>
      </w:tr>
      <w:tr w:rsidR="000836DC" w:rsidRPr="002E3B38" w14:paraId="2B8254CE" w14:textId="77777777" w:rsidTr="000836DC">
        <w:trPr>
          <w:trHeight w:val="53"/>
        </w:trPr>
        <w:tc>
          <w:tcPr>
            <w:tcW w:w="3255" w:type="dxa"/>
            <w:shd w:val="clear" w:color="auto" w:fill="auto"/>
            <w:vAlign w:val="bottom"/>
          </w:tcPr>
          <w:p w14:paraId="7CDA5399" w14:textId="77777777" w:rsidR="000836DC" w:rsidRPr="002E3B38" w:rsidRDefault="000836DC" w:rsidP="000836DC">
            <w:pPr>
              <w:ind w:left="-107"/>
              <w:rPr>
                <w:rFonts w:ascii="Browallia New" w:hAnsi="Browallia New" w:cs="Browallia New"/>
                <w:sz w:val="24"/>
                <w:szCs w:val="24"/>
                <w:cs/>
              </w:rPr>
            </w:pPr>
          </w:p>
        </w:tc>
        <w:tc>
          <w:tcPr>
            <w:tcW w:w="1556" w:type="dxa"/>
            <w:shd w:val="clear" w:color="auto" w:fill="auto"/>
            <w:vAlign w:val="bottom"/>
          </w:tcPr>
          <w:p w14:paraId="05DC15AE" w14:textId="77777777" w:rsidR="000836DC" w:rsidRPr="002E3B38" w:rsidRDefault="000836DC" w:rsidP="000836DC">
            <w:pPr>
              <w:tabs>
                <w:tab w:val="decimal" w:pos="628"/>
              </w:tabs>
              <w:ind w:right="-72"/>
              <w:jc w:val="center"/>
              <w:rPr>
                <w:rFonts w:ascii="Browallia New" w:hAnsi="Browallia New" w:cs="Browallia New"/>
                <w:snapToGrid w:val="0"/>
                <w:sz w:val="24"/>
                <w:szCs w:val="24"/>
                <w:lang w:eastAsia="th-TH"/>
              </w:rPr>
            </w:pPr>
          </w:p>
        </w:tc>
        <w:tc>
          <w:tcPr>
            <w:tcW w:w="1557" w:type="dxa"/>
            <w:shd w:val="clear" w:color="auto" w:fill="auto"/>
            <w:vAlign w:val="bottom"/>
          </w:tcPr>
          <w:p w14:paraId="7753BA9C" w14:textId="77777777" w:rsidR="000836DC" w:rsidRPr="002E3B38" w:rsidRDefault="000836DC" w:rsidP="000836DC">
            <w:pPr>
              <w:tabs>
                <w:tab w:val="decimal" w:pos="778"/>
              </w:tabs>
              <w:ind w:left="-43" w:right="-72"/>
              <w:jc w:val="center"/>
              <w:rPr>
                <w:rFonts w:ascii="Browallia New" w:hAnsi="Browallia New" w:cs="Browallia New"/>
                <w:snapToGrid w:val="0"/>
                <w:sz w:val="24"/>
                <w:szCs w:val="24"/>
                <w:cs/>
                <w:lang w:eastAsia="th-TH"/>
              </w:rPr>
            </w:pPr>
          </w:p>
        </w:tc>
        <w:tc>
          <w:tcPr>
            <w:tcW w:w="1557" w:type="dxa"/>
            <w:shd w:val="clear" w:color="auto" w:fill="auto"/>
            <w:vAlign w:val="bottom"/>
          </w:tcPr>
          <w:p w14:paraId="622AEF6D" w14:textId="77777777" w:rsidR="000836DC" w:rsidRPr="002E3B38" w:rsidRDefault="000836DC" w:rsidP="000836DC">
            <w:pPr>
              <w:tabs>
                <w:tab w:val="decimal" w:pos="628"/>
              </w:tabs>
              <w:ind w:left="-43" w:right="-72"/>
              <w:jc w:val="center"/>
              <w:rPr>
                <w:rFonts w:ascii="Browallia New" w:hAnsi="Browallia New" w:cs="Browallia New"/>
                <w:snapToGrid w:val="0"/>
                <w:sz w:val="24"/>
                <w:szCs w:val="24"/>
                <w:lang w:eastAsia="th-TH"/>
              </w:rPr>
            </w:pPr>
          </w:p>
        </w:tc>
        <w:tc>
          <w:tcPr>
            <w:tcW w:w="1557" w:type="dxa"/>
            <w:shd w:val="clear" w:color="auto" w:fill="auto"/>
            <w:vAlign w:val="bottom"/>
          </w:tcPr>
          <w:p w14:paraId="24301313" w14:textId="77777777" w:rsidR="000836DC" w:rsidRPr="002E3B38" w:rsidRDefault="000836DC" w:rsidP="000836DC">
            <w:pPr>
              <w:tabs>
                <w:tab w:val="clear" w:pos="680"/>
                <w:tab w:val="decimal" w:pos="662"/>
              </w:tabs>
              <w:ind w:right="-72"/>
              <w:jc w:val="both"/>
              <w:rPr>
                <w:rFonts w:ascii="Browallia New" w:hAnsi="Browallia New" w:cs="Browallia New"/>
                <w:snapToGrid w:val="0"/>
                <w:sz w:val="24"/>
                <w:szCs w:val="24"/>
                <w:lang w:eastAsia="th-TH"/>
              </w:rPr>
            </w:pPr>
          </w:p>
        </w:tc>
      </w:tr>
      <w:tr w:rsidR="000836DC" w:rsidRPr="002E3B38" w14:paraId="4A5DECE5" w14:textId="77777777" w:rsidTr="000836DC">
        <w:trPr>
          <w:trHeight w:val="63"/>
        </w:trPr>
        <w:tc>
          <w:tcPr>
            <w:tcW w:w="3255" w:type="dxa"/>
            <w:shd w:val="clear" w:color="auto" w:fill="auto"/>
            <w:vAlign w:val="bottom"/>
          </w:tcPr>
          <w:p w14:paraId="4819B12A" w14:textId="77777777" w:rsidR="000836DC" w:rsidRPr="002E3B38" w:rsidRDefault="000836DC" w:rsidP="000836DC">
            <w:pPr>
              <w:tabs>
                <w:tab w:val="decimal" w:pos="648"/>
              </w:tabs>
              <w:ind w:left="-126" w:right="-72"/>
              <w:rPr>
                <w:rFonts w:ascii="Browallia New" w:hAnsi="Browallia New" w:cs="Browallia New"/>
                <w:snapToGrid w:val="0"/>
                <w:sz w:val="24"/>
                <w:szCs w:val="24"/>
                <w:cs/>
                <w:lang w:eastAsia="th-TH"/>
              </w:rPr>
            </w:pPr>
            <w:r w:rsidRPr="002E3B38">
              <w:rPr>
                <w:rFonts w:ascii="Browallia New" w:hAnsi="Browallia New" w:cs="Browallia New"/>
                <w:b/>
                <w:bCs/>
                <w:sz w:val="24"/>
                <w:szCs w:val="24"/>
                <w:cs/>
              </w:rPr>
              <w:t>จังหวะเวลาการรับรู้รายได้</w:t>
            </w:r>
          </w:p>
        </w:tc>
        <w:tc>
          <w:tcPr>
            <w:tcW w:w="1556" w:type="dxa"/>
            <w:shd w:val="clear" w:color="auto" w:fill="auto"/>
            <w:vAlign w:val="center"/>
          </w:tcPr>
          <w:p w14:paraId="0848BDB7" w14:textId="77777777" w:rsidR="000836DC" w:rsidRPr="002E3B38" w:rsidRDefault="000836DC" w:rsidP="000836DC">
            <w:pPr>
              <w:tabs>
                <w:tab w:val="decimal" w:pos="706"/>
              </w:tabs>
              <w:ind w:right="-72"/>
              <w:jc w:val="right"/>
              <w:rPr>
                <w:rFonts w:ascii="Browallia New" w:hAnsi="Browallia New" w:cs="Browallia New"/>
                <w:snapToGrid w:val="0"/>
                <w:sz w:val="24"/>
                <w:szCs w:val="24"/>
                <w:lang w:eastAsia="th-TH"/>
              </w:rPr>
            </w:pPr>
          </w:p>
        </w:tc>
        <w:tc>
          <w:tcPr>
            <w:tcW w:w="1557" w:type="dxa"/>
            <w:shd w:val="clear" w:color="auto" w:fill="auto"/>
            <w:vAlign w:val="center"/>
          </w:tcPr>
          <w:p w14:paraId="24325A1E" w14:textId="77777777" w:rsidR="000836DC" w:rsidRPr="002E3B38" w:rsidRDefault="000836DC" w:rsidP="000836DC">
            <w:pPr>
              <w:tabs>
                <w:tab w:val="decimal" w:pos="806"/>
              </w:tabs>
              <w:ind w:left="-43" w:right="-72"/>
              <w:jc w:val="center"/>
              <w:rPr>
                <w:rFonts w:ascii="Browallia New" w:hAnsi="Browallia New" w:cs="Browallia New"/>
                <w:snapToGrid w:val="0"/>
                <w:sz w:val="24"/>
                <w:szCs w:val="24"/>
                <w:lang w:eastAsia="th-TH"/>
              </w:rPr>
            </w:pPr>
          </w:p>
        </w:tc>
        <w:tc>
          <w:tcPr>
            <w:tcW w:w="1557" w:type="dxa"/>
            <w:shd w:val="clear" w:color="auto" w:fill="auto"/>
            <w:vAlign w:val="center"/>
          </w:tcPr>
          <w:p w14:paraId="3AB80438" w14:textId="77777777" w:rsidR="000836DC" w:rsidRPr="002E3B3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shd w:val="clear" w:color="auto" w:fill="auto"/>
            <w:vAlign w:val="center"/>
          </w:tcPr>
          <w:p w14:paraId="4086B195" w14:textId="77777777" w:rsidR="000836DC" w:rsidRPr="002E3B3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0836DC" w:rsidRPr="002E3B38" w14:paraId="1107452F" w14:textId="77777777" w:rsidTr="000836DC">
        <w:trPr>
          <w:trHeight w:val="63"/>
        </w:trPr>
        <w:tc>
          <w:tcPr>
            <w:tcW w:w="3255" w:type="dxa"/>
            <w:shd w:val="clear" w:color="auto" w:fill="auto"/>
            <w:vAlign w:val="bottom"/>
          </w:tcPr>
          <w:p w14:paraId="1055F51F" w14:textId="4279477B"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เพื่อปฏิบัติตามภาระที่ต้องปฏิบัติเสร็จสิ้น</w:t>
            </w:r>
          </w:p>
        </w:tc>
        <w:tc>
          <w:tcPr>
            <w:tcW w:w="1556" w:type="dxa"/>
            <w:shd w:val="clear" w:color="auto" w:fill="auto"/>
            <w:vAlign w:val="center"/>
          </w:tcPr>
          <w:p w14:paraId="7BFBE4E0" w14:textId="35E28980" w:rsidR="000836DC" w:rsidRPr="002E3B38" w:rsidRDefault="000836DC" w:rsidP="000836DC">
            <w:pPr>
              <w:tabs>
                <w:tab w:val="decimal" w:pos="706"/>
              </w:tabs>
              <w:ind w:right="-72"/>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cs/>
                <w:lang w:eastAsia="th-TH"/>
              </w:rPr>
              <w:t xml:space="preserve"> </w:t>
            </w:r>
          </w:p>
        </w:tc>
        <w:tc>
          <w:tcPr>
            <w:tcW w:w="1557" w:type="dxa"/>
            <w:shd w:val="clear" w:color="auto" w:fill="auto"/>
            <w:vAlign w:val="bottom"/>
          </w:tcPr>
          <w:p w14:paraId="4D15D9E5" w14:textId="77777777" w:rsidR="000836DC" w:rsidRPr="002E3B38" w:rsidRDefault="000836DC" w:rsidP="000836DC">
            <w:pPr>
              <w:tabs>
                <w:tab w:val="decimal" w:pos="806"/>
              </w:tabs>
              <w:ind w:left="-43" w:right="-72"/>
              <w:jc w:val="right"/>
              <w:rPr>
                <w:rFonts w:ascii="Browallia New" w:hAnsi="Browallia New" w:cs="Browallia New"/>
                <w:snapToGrid w:val="0"/>
                <w:sz w:val="24"/>
                <w:szCs w:val="24"/>
                <w:lang w:eastAsia="th-TH"/>
              </w:rPr>
            </w:pPr>
          </w:p>
        </w:tc>
        <w:tc>
          <w:tcPr>
            <w:tcW w:w="1557" w:type="dxa"/>
            <w:shd w:val="clear" w:color="auto" w:fill="auto"/>
            <w:vAlign w:val="bottom"/>
          </w:tcPr>
          <w:p w14:paraId="5A5514EF" w14:textId="77777777" w:rsidR="000836DC" w:rsidRPr="002E3B3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shd w:val="clear" w:color="auto" w:fill="auto"/>
            <w:vAlign w:val="bottom"/>
          </w:tcPr>
          <w:p w14:paraId="0D110080" w14:textId="77777777" w:rsidR="000836DC" w:rsidRPr="002E3B3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0836DC" w:rsidRPr="002E3B38" w14:paraId="063CAC13" w14:textId="77777777" w:rsidTr="000836DC">
        <w:trPr>
          <w:trHeight w:val="63"/>
        </w:trPr>
        <w:tc>
          <w:tcPr>
            <w:tcW w:w="3255" w:type="dxa"/>
            <w:shd w:val="clear" w:color="auto" w:fill="auto"/>
            <w:vAlign w:val="bottom"/>
          </w:tcPr>
          <w:p w14:paraId="5EF5C74F" w14:textId="66E5C9D4"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cs/>
              </w:rPr>
              <w:t xml:space="preserve">   </w:t>
            </w:r>
            <w:r w:rsidRPr="002E3B38">
              <w:rPr>
                <w:rFonts w:ascii="Browallia New" w:hAnsi="Browallia New" w:cs="Browallia New"/>
                <w:sz w:val="24"/>
                <w:szCs w:val="24"/>
              </w:rPr>
              <w:t>(point in time)</w:t>
            </w:r>
          </w:p>
        </w:tc>
        <w:tc>
          <w:tcPr>
            <w:tcW w:w="1556" w:type="dxa"/>
            <w:shd w:val="clear" w:color="auto" w:fill="auto"/>
            <w:vAlign w:val="bottom"/>
          </w:tcPr>
          <w:p w14:paraId="1CC40955" w14:textId="5B8E15CE" w:rsidR="000836DC" w:rsidRPr="002E3B38" w:rsidRDefault="000836DC" w:rsidP="000836DC">
            <w:pPr>
              <w:tabs>
                <w:tab w:val="clear" w:pos="907"/>
                <w:tab w:val="left" w:pos="582"/>
                <w:tab w:val="decimal" w:pos="706"/>
              </w:tabs>
              <w:ind w:left="-57" w:right="-27"/>
              <w:jc w:val="right"/>
              <w:rPr>
                <w:rFonts w:ascii="Browallia New" w:hAnsi="Browallia New" w:cs="Browallia New"/>
                <w:sz w:val="24"/>
                <w:szCs w:val="24"/>
              </w:rPr>
            </w:pPr>
            <w:r w:rsidRPr="002E3B38">
              <w:rPr>
                <w:rFonts w:ascii="Browallia New" w:hAnsi="Browallia New" w:cs="Browallia New"/>
                <w:sz w:val="24"/>
                <w:szCs w:val="24"/>
              </w:rPr>
              <w:t>214</w:t>
            </w:r>
          </w:p>
        </w:tc>
        <w:tc>
          <w:tcPr>
            <w:tcW w:w="1557" w:type="dxa"/>
            <w:shd w:val="clear" w:color="auto" w:fill="auto"/>
            <w:vAlign w:val="bottom"/>
          </w:tcPr>
          <w:p w14:paraId="4608E1DF" w14:textId="13C85398" w:rsidR="000836DC" w:rsidRPr="002E3B38" w:rsidRDefault="000836DC" w:rsidP="000836DC">
            <w:pPr>
              <w:tabs>
                <w:tab w:val="clear" w:pos="907"/>
                <w:tab w:val="left" w:pos="582"/>
                <w:tab w:val="decimal" w:pos="806"/>
              </w:tabs>
              <w:ind w:left="-57" w:right="-27"/>
              <w:jc w:val="right"/>
              <w:rPr>
                <w:rFonts w:ascii="Browallia New" w:hAnsi="Browallia New" w:cs="Browallia New"/>
                <w:sz w:val="24"/>
                <w:szCs w:val="24"/>
              </w:rPr>
            </w:pPr>
            <w:r w:rsidRPr="002E3B38">
              <w:rPr>
                <w:rFonts w:ascii="Browallia New" w:hAnsi="Browallia New" w:cs="Browallia New"/>
                <w:sz w:val="24"/>
                <w:szCs w:val="24"/>
              </w:rPr>
              <w:t>68,126</w:t>
            </w:r>
          </w:p>
        </w:tc>
        <w:tc>
          <w:tcPr>
            <w:tcW w:w="1557" w:type="dxa"/>
            <w:shd w:val="clear" w:color="auto" w:fill="auto"/>
            <w:vAlign w:val="bottom"/>
          </w:tcPr>
          <w:p w14:paraId="5DCDFE7A" w14:textId="073BB794" w:rsidR="000836DC" w:rsidRPr="002E3B38" w:rsidRDefault="000836DC" w:rsidP="000836DC">
            <w:pPr>
              <w:tabs>
                <w:tab w:val="clear" w:pos="907"/>
                <w:tab w:val="left" w:pos="582"/>
                <w:tab w:val="decimal" w:pos="648"/>
              </w:tabs>
              <w:ind w:left="-57" w:right="-27"/>
              <w:jc w:val="right"/>
              <w:rPr>
                <w:rFonts w:ascii="Browallia New" w:hAnsi="Browallia New" w:cs="Browallia New"/>
                <w:sz w:val="24"/>
                <w:szCs w:val="24"/>
              </w:rPr>
            </w:pPr>
            <w:r w:rsidRPr="002E3B38">
              <w:rPr>
                <w:rFonts w:ascii="Browallia New" w:hAnsi="Browallia New" w:cs="Browallia New"/>
                <w:sz w:val="24"/>
                <w:szCs w:val="24"/>
              </w:rPr>
              <w:t>129,355</w:t>
            </w:r>
          </w:p>
        </w:tc>
        <w:tc>
          <w:tcPr>
            <w:tcW w:w="1557" w:type="dxa"/>
            <w:shd w:val="clear" w:color="auto" w:fill="auto"/>
            <w:vAlign w:val="bottom"/>
          </w:tcPr>
          <w:p w14:paraId="42A87FB0" w14:textId="18FE5593" w:rsidR="000836DC" w:rsidRPr="002E3B38" w:rsidRDefault="000836DC" w:rsidP="000836DC">
            <w:pPr>
              <w:tabs>
                <w:tab w:val="clear" w:pos="680"/>
                <w:tab w:val="clear" w:pos="907"/>
                <w:tab w:val="left" w:pos="582"/>
                <w:tab w:val="decimal" w:pos="662"/>
              </w:tabs>
              <w:ind w:left="-57" w:right="-27"/>
              <w:jc w:val="right"/>
              <w:rPr>
                <w:rFonts w:ascii="Browallia New" w:hAnsi="Browallia New" w:cs="Browallia New"/>
                <w:sz w:val="24"/>
                <w:szCs w:val="24"/>
              </w:rPr>
            </w:pPr>
            <w:r w:rsidRPr="002E3B38">
              <w:rPr>
                <w:rFonts w:ascii="Browallia New" w:hAnsi="Browallia New" w:cs="Browallia New"/>
                <w:sz w:val="24"/>
                <w:szCs w:val="24"/>
              </w:rPr>
              <w:t>197,695</w:t>
            </w:r>
          </w:p>
        </w:tc>
      </w:tr>
      <w:tr w:rsidR="000836DC" w:rsidRPr="002E3B38" w14:paraId="3C862F78" w14:textId="77777777" w:rsidTr="000836DC">
        <w:trPr>
          <w:trHeight w:val="63"/>
        </w:trPr>
        <w:tc>
          <w:tcPr>
            <w:tcW w:w="3255" w:type="dxa"/>
            <w:shd w:val="clear" w:color="auto" w:fill="auto"/>
            <w:vAlign w:val="bottom"/>
          </w:tcPr>
          <w:p w14:paraId="435ECED2" w14:textId="2476C556"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ตลอดช่วงเวลาที่ปฏิบัติตามภาระที่ต้องปฏิบัติ</w:t>
            </w:r>
          </w:p>
        </w:tc>
        <w:tc>
          <w:tcPr>
            <w:tcW w:w="1556" w:type="dxa"/>
            <w:shd w:val="clear" w:color="auto" w:fill="auto"/>
            <w:vAlign w:val="bottom"/>
          </w:tcPr>
          <w:p w14:paraId="5C645F03" w14:textId="77777777" w:rsidR="000836DC" w:rsidRPr="002E3B38" w:rsidRDefault="000836DC" w:rsidP="000836DC">
            <w:pPr>
              <w:tabs>
                <w:tab w:val="clear" w:pos="907"/>
                <w:tab w:val="left" w:pos="582"/>
                <w:tab w:val="decimal" w:pos="706"/>
              </w:tabs>
              <w:ind w:left="-57" w:right="-27"/>
              <w:jc w:val="right"/>
              <w:rPr>
                <w:rFonts w:ascii="Browallia New" w:hAnsi="Browallia New" w:cs="Browallia New"/>
                <w:sz w:val="24"/>
                <w:szCs w:val="24"/>
              </w:rPr>
            </w:pPr>
          </w:p>
        </w:tc>
        <w:tc>
          <w:tcPr>
            <w:tcW w:w="1557" w:type="dxa"/>
            <w:shd w:val="clear" w:color="auto" w:fill="auto"/>
            <w:vAlign w:val="bottom"/>
          </w:tcPr>
          <w:p w14:paraId="71358CFD" w14:textId="77777777" w:rsidR="000836DC" w:rsidRPr="002E3B38" w:rsidRDefault="000836DC" w:rsidP="000836DC">
            <w:pPr>
              <w:tabs>
                <w:tab w:val="clear" w:pos="907"/>
                <w:tab w:val="left" w:pos="582"/>
                <w:tab w:val="decimal" w:pos="806"/>
              </w:tabs>
              <w:ind w:left="-57" w:right="-27"/>
              <w:jc w:val="right"/>
              <w:rPr>
                <w:rFonts w:ascii="Browallia New" w:hAnsi="Browallia New" w:cs="Browallia New"/>
                <w:sz w:val="24"/>
                <w:szCs w:val="24"/>
              </w:rPr>
            </w:pPr>
          </w:p>
        </w:tc>
        <w:tc>
          <w:tcPr>
            <w:tcW w:w="1557" w:type="dxa"/>
            <w:shd w:val="clear" w:color="auto" w:fill="auto"/>
            <w:vAlign w:val="bottom"/>
          </w:tcPr>
          <w:p w14:paraId="2E6EB7E1" w14:textId="77777777" w:rsidR="000836DC" w:rsidRPr="002E3B38" w:rsidRDefault="000836DC" w:rsidP="000836DC">
            <w:pPr>
              <w:tabs>
                <w:tab w:val="clear" w:pos="907"/>
                <w:tab w:val="left" w:pos="582"/>
                <w:tab w:val="decimal" w:pos="648"/>
              </w:tabs>
              <w:ind w:left="-57" w:right="-27"/>
              <w:jc w:val="right"/>
              <w:rPr>
                <w:rFonts w:ascii="Browallia New" w:hAnsi="Browallia New" w:cs="Browallia New"/>
                <w:sz w:val="24"/>
                <w:szCs w:val="24"/>
              </w:rPr>
            </w:pPr>
          </w:p>
        </w:tc>
        <w:tc>
          <w:tcPr>
            <w:tcW w:w="1557" w:type="dxa"/>
            <w:shd w:val="clear" w:color="auto" w:fill="auto"/>
            <w:vAlign w:val="bottom"/>
          </w:tcPr>
          <w:p w14:paraId="6890F0DA" w14:textId="77777777" w:rsidR="000836DC" w:rsidRPr="002E3B38" w:rsidRDefault="000836DC" w:rsidP="000836DC">
            <w:pPr>
              <w:tabs>
                <w:tab w:val="clear" w:pos="680"/>
                <w:tab w:val="clear" w:pos="907"/>
                <w:tab w:val="left" w:pos="582"/>
                <w:tab w:val="decimal" w:pos="662"/>
              </w:tabs>
              <w:ind w:left="-57" w:right="-27"/>
              <w:jc w:val="right"/>
              <w:rPr>
                <w:rFonts w:ascii="Browallia New" w:hAnsi="Browallia New" w:cs="Browallia New"/>
                <w:sz w:val="24"/>
                <w:szCs w:val="24"/>
              </w:rPr>
            </w:pPr>
          </w:p>
        </w:tc>
      </w:tr>
      <w:tr w:rsidR="000836DC" w:rsidRPr="002E3B38" w14:paraId="3A7C2762" w14:textId="77777777" w:rsidTr="000836DC">
        <w:trPr>
          <w:trHeight w:val="126"/>
        </w:trPr>
        <w:tc>
          <w:tcPr>
            <w:tcW w:w="3255" w:type="dxa"/>
            <w:shd w:val="clear" w:color="auto" w:fill="auto"/>
            <w:vAlign w:val="bottom"/>
          </w:tcPr>
          <w:p w14:paraId="02D7D900" w14:textId="3D63452C" w:rsidR="000836DC" w:rsidRPr="002E3B38" w:rsidRDefault="000836DC" w:rsidP="000836DC">
            <w:pPr>
              <w:ind w:left="-107" w:right="-87"/>
              <w:rPr>
                <w:rFonts w:ascii="Browallia New" w:hAnsi="Browallia New" w:cs="Browallia New"/>
                <w:sz w:val="24"/>
                <w:szCs w:val="24"/>
                <w:cs/>
              </w:rPr>
            </w:pPr>
            <w:r w:rsidRPr="002E3B38">
              <w:rPr>
                <w:rFonts w:ascii="Browallia New" w:hAnsi="Browallia New" w:cs="Browallia New"/>
                <w:sz w:val="24"/>
                <w:szCs w:val="24"/>
                <w:cs/>
              </w:rPr>
              <w:t xml:space="preserve">   </w:t>
            </w:r>
            <w:r w:rsidRPr="002E3B38">
              <w:rPr>
                <w:rFonts w:ascii="Browallia New" w:hAnsi="Browallia New" w:cs="Browallia New"/>
                <w:sz w:val="24"/>
                <w:szCs w:val="24"/>
                <w:lang w:val="en-GB"/>
              </w:rPr>
              <w:t>(over time)</w:t>
            </w:r>
          </w:p>
        </w:tc>
        <w:tc>
          <w:tcPr>
            <w:tcW w:w="1556" w:type="dxa"/>
            <w:shd w:val="clear" w:color="auto" w:fill="auto"/>
            <w:vAlign w:val="bottom"/>
          </w:tcPr>
          <w:p w14:paraId="32100B01" w14:textId="4D4884C7" w:rsidR="000836DC" w:rsidRPr="002E3B38" w:rsidRDefault="000836DC" w:rsidP="000836DC">
            <w:pPr>
              <w:pBdr>
                <w:bottom w:val="single" w:sz="4" w:space="1" w:color="auto"/>
              </w:pBdr>
              <w:tabs>
                <w:tab w:val="clear" w:pos="907"/>
                <w:tab w:val="left" w:pos="582"/>
                <w:tab w:val="decimal" w:pos="706"/>
              </w:tabs>
              <w:ind w:left="-57" w:right="-27"/>
              <w:jc w:val="right"/>
              <w:rPr>
                <w:rFonts w:ascii="Browallia New" w:hAnsi="Browallia New" w:cs="Browallia New"/>
                <w:sz w:val="24"/>
                <w:szCs w:val="24"/>
              </w:rPr>
            </w:pPr>
            <w:r w:rsidRPr="002E3B38">
              <w:rPr>
                <w:rFonts w:ascii="Browallia New" w:hAnsi="Browallia New" w:cs="Browallia New"/>
                <w:sz w:val="24"/>
                <w:szCs w:val="24"/>
              </w:rPr>
              <w:t>18,277</w:t>
            </w:r>
          </w:p>
        </w:tc>
        <w:tc>
          <w:tcPr>
            <w:tcW w:w="1557" w:type="dxa"/>
            <w:shd w:val="clear" w:color="auto" w:fill="auto"/>
            <w:vAlign w:val="bottom"/>
          </w:tcPr>
          <w:p w14:paraId="3488CD79" w14:textId="0BEB3AA1" w:rsidR="000836DC" w:rsidRPr="002E3B38" w:rsidRDefault="000836DC" w:rsidP="000836DC">
            <w:pPr>
              <w:pBdr>
                <w:bottom w:val="single" w:sz="4" w:space="1" w:color="auto"/>
              </w:pBdr>
              <w:tabs>
                <w:tab w:val="clear" w:pos="907"/>
                <w:tab w:val="left" w:pos="582"/>
                <w:tab w:val="decimal" w:pos="806"/>
              </w:tabs>
              <w:ind w:left="-57" w:right="-27"/>
              <w:jc w:val="right"/>
              <w:rPr>
                <w:rFonts w:ascii="Browallia New" w:hAnsi="Browallia New" w:cs="Browallia New"/>
                <w:sz w:val="24"/>
                <w:szCs w:val="24"/>
              </w:rPr>
            </w:pPr>
            <w:r w:rsidRPr="002E3B38">
              <w:rPr>
                <w:rFonts w:ascii="Browallia New" w:hAnsi="Browallia New" w:cs="Browallia New"/>
                <w:sz w:val="24"/>
                <w:szCs w:val="24"/>
              </w:rPr>
              <w:t xml:space="preserve">         -</w:t>
            </w:r>
          </w:p>
        </w:tc>
        <w:tc>
          <w:tcPr>
            <w:tcW w:w="1557" w:type="dxa"/>
            <w:shd w:val="clear" w:color="auto" w:fill="auto"/>
            <w:vAlign w:val="bottom"/>
          </w:tcPr>
          <w:p w14:paraId="7F3F7983" w14:textId="25944AAC" w:rsidR="000836DC" w:rsidRPr="002E3B38" w:rsidRDefault="000836DC" w:rsidP="000836DC">
            <w:pPr>
              <w:pBdr>
                <w:bottom w:val="single" w:sz="4" w:space="1" w:color="auto"/>
              </w:pBdr>
              <w:tabs>
                <w:tab w:val="clear" w:pos="907"/>
                <w:tab w:val="left" w:pos="582"/>
                <w:tab w:val="decimal" w:pos="648"/>
              </w:tabs>
              <w:ind w:left="-57" w:right="-27"/>
              <w:jc w:val="right"/>
              <w:rPr>
                <w:rFonts w:ascii="Browallia New" w:hAnsi="Browallia New" w:cs="Browallia New"/>
                <w:sz w:val="24"/>
                <w:szCs w:val="24"/>
              </w:rPr>
            </w:pPr>
            <w:r w:rsidRPr="002E3B38">
              <w:rPr>
                <w:rFonts w:ascii="Browallia New" w:hAnsi="Browallia New" w:cs="Browallia New"/>
                <w:sz w:val="24"/>
                <w:szCs w:val="24"/>
              </w:rPr>
              <w:t>291,842</w:t>
            </w:r>
          </w:p>
        </w:tc>
        <w:tc>
          <w:tcPr>
            <w:tcW w:w="1557" w:type="dxa"/>
            <w:shd w:val="clear" w:color="auto" w:fill="auto"/>
            <w:vAlign w:val="bottom"/>
          </w:tcPr>
          <w:p w14:paraId="41259FA2" w14:textId="45016B8C" w:rsidR="000836DC" w:rsidRPr="002E3B38" w:rsidRDefault="000836DC" w:rsidP="000836DC">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4"/>
                <w:szCs w:val="24"/>
              </w:rPr>
            </w:pPr>
            <w:r w:rsidRPr="002E3B38">
              <w:rPr>
                <w:rFonts w:ascii="Browallia New" w:hAnsi="Browallia New" w:cs="Browallia New"/>
                <w:sz w:val="24"/>
                <w:szCs w:val="24"/>
              </w:rPr>
              <w:t>310,119</w:t>
            </w:r>
          </w:p>
        </w:tc>
      </w:tr>
      <w:tr w:rsidR="000836DC" w:rsidRPr="002E3B38" w14:paraId="1AF688B8" w14:textId="77777777" w:rsidTr="000836DC">
        <w:trPr>
          <w:trHeight w:val="53"/>
        </w:trPr>
        <w:tc>
          <w:tcPr>
            <w:tcW w:w="3255" w:type="dxa"/>
            <w:shd w:val="clear" w:color="auto" w:fill="auto"/>
            <w:vAlign w:val="bottom"/>
          </w:tcPr>
          <w:p w14:paraId="332B2AE9" w14:textId="77777777" w:rsidR="000836DC" w:rsidRPr="002E3B38" w:rsidRDefault="000836DC" w:rsidP="000836DC">
            <w:pPr>
              <w:ind w:left="-107" w:right="-87"/>
              <w:rPr>
                <w:rFonts w:ascii="Browallia New" w:hAnsi="Browallia New" w:cs="Browallia New"/>
                <w:sz w:val="24"/>
                <w:szCs w:val="24"/>
                <w:cs/>
              </w:rPr>
            </w:pPr>
            <w:r w:rsidRPr="002E3B38">
              <w:rPr>
                <w:rFonts w:ascii="Browallia New" w:hAnsi="Browallia New" w:cs="Browallia New"/>
                <w:sz w:val="24"/>
                <w:szCs w:val="24"/>
                <w:cs/>
              </w:rPr>
              <w:t>รวมรายได้</w:t>
            </w:r>
          </w:p>
        </w:tc>
        <w:tc>
          <w:tcPr>
            <w:tcW w:w="1556" w:type="dxa"/>
            <w:shd w:val="clear" w:color="auto" w:fill="auto"/>
            <w:vAlign w:val="bottom"/>
          </w:tcPr>
          <w:p w14:paraId="4E2CC1C4" w14:textId="2AE13338" w:rsidR="000836DC" w:rsidRPr="002E3B38" w:rsidRDefault="000836DC" w:rsidP="000836DC">
            <w:pPr>
              <w:pBdr>
                <w:bottom w:val="single" w:sz="12" w:space="1" w:color="auto"/>
              </w:pBdr>
              <w:tabs>
                <w:tab w:val="clear" w:pos="907"/>
                <w:tab w:val="left" w:pos="582"/>
                <w:tab w:val="decimal" w:pos="706"/>
              </w:tabs>
              <w:ind w:left="-57" w:right="-27"/>
              <w:jc w:val="right"/>
              <w:rPr>
                <w:rFonts w:ascii="Browallia New" w:hAnsi="Browallia New" w:cs="Browallia New"/>
                <w:snapToGrid w:val="0"/>
                <w:sz w:val="24"/>
                <w:szCs w:val="24"/>
                <w:lang w:eastAsia="th-TH"/>
              </w:rPr>
            </w:pPr>
            <w:r w:rsidRPr="002E3B38">
              <w:rPr>
                <w:rFonts w:ascii="Browallia New" w:hAnsi="Browallia New" w:cs="Browallia New"/>
                <w:sz w:val="24"/>
                <w:szCs w:val="24"/>
              </w:rPr>
              <w:t>18,491</w:t>
            </w:r>
          </w:p>
        </w:tc>
        <w:tc>
          <w:tcPr>
            <w:tcW w:w="1557" w:type="dxa"/>
            <w:shd w:val="clear" w:color="auto" w:fill="auto"/>
            <w:vAlign w:val="bottom"/>
          </w:tcPr>
          <w:p w14:paraId="2B7E1303" w14:textId="71752A15" w:rsidR="000836DC" w:rsidRPr="002E3B38" w:rsidRDefault="000836DC" w:rsidP="000836DC">
            <w:pPr>
              <w:pBdr>
                <w:bottom w:val="single" w:sz="12" w:space="1" w:color="auto"/>
              </w:pBdr>
              <w:tabs>
                <w:tab w:val="clear" w:pos="907"/>
                <w:tab w:val="left" w:pos="582"/>
                <w:tab w:val="decimal" w:pos="806"/>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68,126</w:t>
            </w:r>
          </w:p>
        </w:tc>
        <w:tc>
          <w:tcPr>
            <w:tcW w:w="1557" w:type="dxa"/>
            <w:shd w:val="clear" w:color="auto" w:fill="auto"/>
            <w:vAlign w:val="bottom"/>
          </w:tcPr>
          <w:p w14:paraId="1EAC1536" w14:textId="5B4257FD" w:rsidR="000836DC" w:rsidRPr="002E3B38" w:rsidRDefault="000836DC" w:rsidP="000836DC">
            <w:pPr>
              <w:pBdr>
                <w:bottom w:val="single" w:sz="12" w:space="1" w:color="auto"/>
              </w:pBdr>
              <w:tabs>
                <w:tab w:val="clear" w:pos="907"/>
                <w:tab w:val="left" w:pos="582"/>
                <w:tab w:val="decimal" w:pos="648"/>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421,197</w:t>
            </w:r>
          </w:p>
        </w:tc>
        <w:tc>
          <w:tcPr>
            <w:tcW w:w="1557" w:type="dxa"/>
            <w:shd w:val="clear" w:color="auto" w:fill="auto"/>
            <w:vAlign w:val="bottom"/>
          </w:tcPr>
          <w:p w14:paraId="4AB67828" w14:textId="245F912C" w:rsidR="000836DC" w:rsidRPr="002E3B38" w:rsidRDefault="000836DC" w:rsidP="000836DC">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507,814</w:t>
            </w:r>
          </w:p>
        </w:tc>
      </w:tr>
    </w:tbl>
    <w:p w14:paraId="6A569239" w14:textId="77777777" w:rsidR="0026528E" w:rsidRPr="002E3B38" w:rsidRDefault="0026528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482" w:type="dxa"/>
        <w:tblInd w:w="441" w:type="dxa"/>
        <w:tblLayout w:type="fixed"/>
        <w:tblLook w:val="0000" w:firstRow="0" w:lastRow="0" w:firstColumn="0" w:lastColumn="0" w:noHBand="0" w:noVBand="0"/>
      </w:tblPr>
      <w:tblGrid>
        <w:gridCol w:w="3255"/>
        <w:gridCol w:w="1556"/>
        <w:gridCol w:w="1557"/>
        <w:gridCol w:w="1557"/>
        <w:gridCol w:w="1557"/>
      </w:tblGrid>
      <w:tr w:rsidR="00B115ED" w:rsidRPr="002E3B38" w14:paraId="063CE347" w14:textId="77777777" w:rsidTr="00B115ED">
        <w:trPr>
          <w:trHeight w:val="64"/>
        </w:trPr>
        <w:tc>
          <w:tcPr>
            <w:tcW w:w="3255" w:type="dxa"/>
            <w:shd w:val="clear" w:color="auto" w:fill="auto"/>
            <w:vAlign w:val="bottom"/>
          </w:tcPr>
          <w:p w14:paraId="7F7DC2DE" w14:textId="77777777" w:rsidR="00B115ED" w:rsidRPr="002E3B38" w:rsidRDefault="00B115ED" w:rsidP="00B115ED">
            <w:pPr>
              <w:jc w:val="thaiDistribute"/>
              <w:rPr>
                <w:rFonts w:ascii="Browallia New" w:hAnsi="Browallia New" w:cs="Browallia New"/>
                <w:snapToGrid w:val="0"/>
                <w:sz w:val="24"/>
                <w:szCs w:val="24"/>
                <w:cs/>
                <w:lang w:val="en-GB" w:eastAsia="th-TH"/>
              </w:rPr>
            </w:pPr>
            <w:r w:rsidRPr="002E3B38">
              <w:rPr>
                <w:rFonts w:ascii="Browallia New" w:hAnsi="Browallia New" w:cs="Browallia New"/>
                <w:sz w:val="24"/>
                <w:szCs w:val="24"/>
              </w:rPr>
              <w:t xml:space="preserve">      </w:t>
            </w:r>
          </w:p>
        </w:tc>
        <w:tc>
          <w:tcPr>
            <w:tcW w:w="6227" w:type="dxa"/>
            <w:gridSpan w:val="4"/>
            <w:shd w:val="clear" w:color="auto" w:fill="auto"/>
            <w:vAlign w:val="bottom"/>
          </w:tcPr>
          <w:p w14:paraId="16A9AC1F" w14:textId="22591F34" w:rsidR="00B115ED" w:rsidRPr="002E3B38" w:rsidRDefault="00B115ED" w:rsidP="00B115ED">
            <w:pPr>
              <w:pStyle w:val="a9"/>
              <w:ind w:right="-72"/>
              <w:jc w:val="right"/>
              <w:rPr>
                <w:rFonts w:ascii="Browallia New" w:hAnsi="Browallia New" w:cs="Browallia New"/>
                <w:color w:val="000000"/>
                <w:sz w:val="24"/>
                <w:szCs w:val="24"/>
                <w:cs/>
                <w:lang w:val="th-TH"/>
              </w:rPr>
            </w:pPr>
            <w:r w:rsidRPr="002E3B38">
              <w:rPr>
                <w:rFonts w:ascii="Browallia New" w:hAnsi="Browallia New" w:cs="Browallia New"/>
                <w:color w:val="000000"/>
                <w:sz w:val="24"/>
                <w:szCs w:val="24"/>
                <w:cs/>
                <w:lang w:val="th-TH"/>
              </w:rPr>
              <w:t xml:space="preserve">(หน่วย : </w:t>
            </w:r>
            <w:r w:rsidRPr="002E3B38">
              <w:rPr>
                <w:rFonts w:ascii="Browallia New" w:hAnsi="Browallia New" w:cs="Browallia New"/>
                <w:color w:val="000000"/>
                <w:sz w:val="24"/>
                <w:szCs w:val="24"/>
                <w:cs/>
              </w:rPr>
              <w:t>พัน</w:t>
            </w:r>
            <w:r w:rsidRPr="002E3B38">
              <w:rPr>
                <w:rFonts w:ascii="Browallia New" w:hAnsi="Browallia New" w:cs="Browallia New"/>
                <w:color w:val="000000"/>
                <w:sz w:val="24"/>
                <w:szCs w:val="24"/>
                <w:cs/>
                <w:lang w:val="th-TH"/>
              </w:rPr>
              <w:t>บาท)</w:t>
            </w:r>
          </w:p>
        </w:tc>
      </w:tr>
      <w:tr w:rsidR="00B115ED" w:rsidRPr="002E3B38" w14:paraId="2F2CD2A1" w14:textId="77777777" w:rsidTr="00B115ED">
        <w:trPr>
          <w:trHeight w:val="64"/>
        </w:trPr>
        <w:tc>
          <w:tcPr>
            <w:tcW w:w="3255" w:type="dxa"/>
            <w:shd w:val="clear" w:color="auto" w:fill="auto"/>
            <w:vAlign w:val="bottom"/>
          </w:tcPr>
          <w:p w14:paraId="68E7CF3E" w14:textId="77777777" w:rsidR="00B115ED" w:rsidRPr="002E3B38" w:rsidRDefault="00B115ED" w:rsidP="00B115ED">
            <w:pPr>
              <w:ind w:left="-107"/>
              <w:jc w:val="thaiDistribute"/>
              <w:rPr>
                <w:rFonts w:ascii="Browallia New" w:hAnsi="Browallia New" w:cs="Browallia New"/>
                <w:snapToGrid w:val="0"/>
                <w:sz w:val="24"/>
                <w:szCs w:val="24"/>
                <w:cs/>
                <w:lang w:val="en-GB" w:eastAsia="th-TH"/>
              </w:rPr>
            </w:pPr>
          </w:p>
        </w:tc>
        <w:tc>
          <w:tcPr>
            <w:tcW w:w="6227" w:type="dxa"/>
            <w:gridSpan w:val="4"/>
            <w:shd w:val="clear" w:color="auto" w:fill="auto"/>
            <w:vAlign w:val="bottom"/>
          </w:tcPr>
          <w:p w14:paraId="20065D0F" w14:textId="500EDE4A" w:rsidR="00B115ED" w:rsidRPr="002E3B38" w:rsidRDefault="00B115ED" w:rsidP="00B115ED">
            <w:pPr>
              <w:pStyle w:val="a9"/>
              <w:pBdr>
                <w:bottom w:val="single" w:sz="4" w:space="1" w:color="auto"/>
              </w:pBdr>
              <w:ind w:right="-72"/>
              <w:jc w:val="center"/>
              <w:rPr>
                <w:rFonts w:ascii="Browallia New" w:hAnsi="Browallia New" w:cs="Browallia New"/>
                <w:color w:val="000000"/>
                <w:sz w:val="24"/>
                <w:szCs w:val="24"/>
                <w:cs/>
                <w:lang w:val="th-TH"/>
              </w:rPr>
            </w:pPr>
            <w:r w:rsidRPr="002E3B38">
              <w:rPr>
                <w:rFonts w:ascii="Browallia New" w:hAnsi="Browallia New" w:cs="Browallia New"/>
                <w:color w:val="000000"/>
                <w:sz w:val="24"/>
                <w:szCs w:val="24"/>
                <w:cs/>
                <w:lang w:val="th-TH"/>
              </w:rPr>
              <w:t>งบการเงินเฉพาะบริษัท</w:t>
            </w:r>
          </w:p>
        </w:tc>
      </w:tr>
      <w:tr w:rsidR="00B115ED" w:rsidRPr="002E3B38" w14:paraId="1C87FCAB" w14:textId="77777777" w:rsidTr="00B115ED">
        <w:trPr>
          <w:trHeight w:val="63"/>
        </w:trPr>
        <w:tc>
          <w:tcPr>
            <w:tcW w:w="3255" w:type="dxa"/>
            <w:shd w:val="clear" w:color="auto" w:fill="auto"/>
            <w:vAlign w:val="bottom"/>
          </w:tcPr>
          <w:p w14:paraId="65993D95" w14:textId="77777777" w:rsidR="00B115ED" w:rsidRPr="002E3B38" w:rsidRDefault="00B115ED" w:rsidP="00B115ED">
            <w:pPr>
              <w:spacing w:before="16"/>
              <w:ind w:left="-107"/>
              <w:jc w:val="thaiDistribute"/>
              <w:rPr>
                <w:rFonts w:ascii="Browallia New" w:hAnsi="Browallia New" w:cs="Browallia New"/>
                <w:snapToGrid w:val="0"/>
                <w:sz w:val="24"/>
                <w:szCs w:val="24"/>
                <w:cs/>
                <w:lang w:val="en-GB" w:eastAsia="th-TH"/>
              </w:rPr>
            </w:pPr>
          </w:p>
        </w:tc>
        <w:tc>
          <w:tcPr>
            <w:tcW w:w="6227" w:type="dxa"/>
            <w:gridSpan w:val="4"/>
            <w:shd w:val="clear" w:color="auto" w:fill="auto"/>
            <w:vAlign w:val="bottom"/>
          </w:tcPr>
          <w:p w14:paraId="42DC67D4" w14:textId="657292E6" w:rsidR="00B115ED" w:rsidRPr="002E3B38" w:rsidRDefault="00B115ED" w:rsidP="00B115ED">
            <w:pPr>
              <w:pStyle w:val="a9"/>
              <w:pBdr>
                <w:bottom w:val="single" w:sz="4" w:space="1" w:color="auto"/>
              </w:pBdr>
              <w:spacing w:before="16"/>
              <w:ind w:left="11520" w:right="-72" w:hanging="11520"/>
              <w:jc w:val="center"/>
              <w:rPr>
                <w:rFonts w:ascii="Browallia New" w:hAnsi="Browallia New" w:cs="Browallia New"/>
                <w:sz w:val="24"/>
                <w:szCs w:val="24"/>
                <w:cs/>
              </w:rPr>
            </w:pPr>
            <w:r w:rsidRPr="002E3B38">
              <w:rPr>
                <w:rFonts w:ascii="Browallia New" w:hAnsi="Browallia New" w:cs="Browallia New"/>
                <w:sz w:val="24"/>
                <w:szCs w:val="24"/>
                <w:cs/>
                <w:lang w:val="th-TH"/>
              </w:rPr>
              <w:t xml:space="preserve">ณ วันที่ </w:t>
            </w:r>
            <w:r w:rsidRPr="002E3B38">
              <w:rPr>
                <w:rFonts w:ascii="Browallia New" w:hAnsi="Browallia New" w:cs="Browallia New"/>
                <w:sz w:val="24"/>
                <w:szCs w:val="24"/>
                <w:lang w:val="en-GB"/>
              </w:rPr>
              <w:t xml:space="preserve">31 </w:t>
            </w:r>
            <w:r w:rsidRPr="002E3B38">
              <w:rPr>
                <w:rFonts w:ascii="Browallia New" w:hAnsi="Browallia New" w:cs="Browallia New"/>
                <w:sz w:val="24"/>
                <w:szCs w:val="24"/>
                <w:cs/>
                <w:lang w:val="th-TH"/>
              </w:rPr>
              <w:t xml:space="preserve">ธันวาคม </w:t>
            </w:r>
            <w:r w:rsidRPr="002E3B38">
              <w:rPr>
                <w:rFonts w:ascii="Browallia New" w:hAnsi="Browallia New" w:cs="Browallia New"/>
                <w:sz w:val="24"/>
                <w:szCs w:val="24"/>
                <w:lang w:val="en-GB"/>
              </w:rPr>
              <w:t>256</w:t>
            </w:r>
            <w:r w:rsidRPr="002E3B38">
              <w:rPr>
                <w:rFonts w:ascii="Browallia New" w:hAnsi="Browallia New" w:cs="Browallia New"/>
                <w:sz w:val="24"/>
                <w:szCs w:val="24"/>
              </w:rPr>
              <w:t>6</w:t>
            </w:r>
          </w:p>
        </w:tc>
      </w:tr>
      <w:tr w:rsidR="000836DC" w:rsidRPr="002E3B38" w14:paraId="11DCAEE8" w14:textId="77777777" w:rsidTr="000836DC">
        <w:trPr>
          <w:trHeight w:val="53"/>
        </w:trPr>
        <w:tc>
          <w:tcPr>
            <w:tcW w:w="3255" w:type="dxa"/>
            <w:shd w:val="clear" w:color="auto" w:fill="auto"/>
            <w:vAlign w:val="bottom"/>
          </w:tcPr>
          <w:p w14:paraId="27F4FEFE" w14:textId="77777777" w:rsidR="000836DC" w:rsidRPr="002E3B38" w:rsidRDefault="000836DC" w:rsidP="000836DC">
            <w:pPr>
              <w:ind w:left="-107"/>
              <w:jc w:val="thaiDistribute"/>
              <w:rPr>
                <w:rFonts w:ascii="Browallia New" w:hAnsi="Browallia New" w:cs="Browallia New"/>
                <w:snapToGrid w:val="0"/>
                <w:sz w:val="24"/>
                <w:szCs w:val="24"/>
                <w:cs/>
                <w:lang w:val="en-GB" w:eastAsia="th-TH"/>
              </w:rPr>
            </w:pPr>
          </w:p>
        </w:tc>
        <w:tc>
          <w:tcPr>
            <w:tcW w:w="1556" w:type="dxa"/>
            <w:shd w:val="clear" w:color="auto" w:fill="auto"/>
            <w:vAlign w:val="bottom"/>
          </w:tcPr>
          <w:p w14:paraId="4B926131" w14:textId="4AC76CA9" w:rsidR="000836DC" w:rsidRPr="002E3B38" w:rsidRDefault="000836DC" w:rsidP="000836DC">
            <w:pPr>
              <w:pStyle w:val="a9"/>
              <w:tabs>
                <w:tab w:val="right" w:pos="675"/>
              </w:tabs>
              <w:ind w:right="-72"/>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color w:val="000000"/>
                <w:sz w:val="24"/>
                <w:szCs w:val="24"/>
                <w:cs/>
              </w:rPr>
              <w:t>ธุรกิจสื่อ</w:t>
            </w:r>
          </w:p>
        </w:tc>
        <w:tc>
          <w:tcPr>
            <w:tcW w:w="1557" w:type="dxa"/>
            <w:shd w:val="clear" w:color="auto" w:fill="auto"/>
            <w:vAlign w:val="bottom"/>
          </w:tcPr>
          <w:p w14:paraId="49A7668C" w14:textId="5FA07406" w:rsidR="000836DC" w:rsidRPr="002E3B38" w:rsidRDefault="000836DC" w:rsidP="000836DC">
            <w:pPr>
              <w:pStyle w:val="a9"/>
              <w:tabs>
                <w:tab w:val="right" w:pos="778"/>
              </w:tabs>
              <w:ind w:left="-43" w:right="-72"/>
              <w:jc w:val="center"/>
              <w:rPr>
                <w:rFonts w:ascii="Browallia New" w:hAnsi="Browallia New" w:cs="Browallia New"/>
                <w:snapToGrid w:val="0"/>
                <w:color w:val="000000"/>
                <w:sz w:val="24"/>
                <w:szCs w:val="24"/>
                <w:lang w:val="en-GB" w:eastAsia="th-TH"/>
              </w:rPr>
            </w:pPr>
            <w:r w:rsidRPr="002E3B38">
              <w:rPr>
                <w:rFonts w:ascii="Browallia New" w:hAnsi="Browallia New" w:cs="Browallia New"/>
                <w:snapToGrid w:val="0"/>
                <w:color w:val="000000"/>
                <w:sz w:val="24"/>
                <w:szCs w:val="24"/>
                <w:cs/>
                <w:lang w:val="en-GB" w:eastAsia="th-TH"/>
              </w:rPr>
              <w:t>ธุรกิจรับจ้างและ</w:t>
            </w:r>
          </w:p>
        </w:tc>
        <w:tc>
          <w:tcPr>
            <w:tcW w:w="1557" w:type="dxa"/>
            <w:shd w:val="clear" w:color="auto" w:fill="auto"/>
            <w:vAlign w:val="bottom"/>
          </w:tcPr>
          <w:p w14:paraId="3615E938" w14:textId="298FE1D9" w:rsidR="000836DC" w:rsidRPr="002E3B38" w:rsidRDefault="000836DC" w:rsidP="000836DC">
            <w:pPr>
              <w:pStyle w:val="a9"/>
              <w:tabs>
                <w:tab w:val="right" w:pos="778"/>
              </w:tabs>
              <w:ind w:left="-43" w:right="-72"/>
              <w:jc w:val="center"/>
              <w:rPr>
                <w:rFonts w:ascii="Browallia New" w:hAnsi="Browallia New" w:cs="Browallia New"/>
                <w:snapToGrid w:val="0"/>
                <w:sz w:val="24"/>
                <w:szCs w:val="24"/>
                <w:cs/>
                <w:lang w:val="en-GB" w:eastAsia="th-TH"/>
              </w:rPr>
            </w:pPr>
            <w:r w:rsidRPr="002E3B38">
              <w:rPr>
                <w:rFonts w:ascii="Browallia New" w:hAnsi="Browallia New" w:cs="Browallia New"/>
                <w:snapToGrid w:val="0"/>
                <w:color w:val="000000"/>
                <w:sz w:val="24"/>
                <w:szCs w:val="24"/>
                <w:cs/>
                <w:lang w:eastAsia="th-TH"/>
              </w:rPr>
              <w:t>ธุรกิจบริการ</w:t>
            </w:r>
          </w:p>
        </w:tc>
        <w:tc>
          <w:tcPr>
            <w:tcW w:w="1557" w:type="dxa"/>
            <w:shd w:val="clear" w:color="auto" w:fill="auto"/>
            <w:vAlign w:val="bottom"/>
          </w:tcPr>
          <w:p w14:paraId="01A0D374" w14:textId="77777777" w:rsidR="000836DC" w:rsidRPr="002E3B38" w:rsidRDefault="000836DC" w:rsidP="000836DC">
            <w:pPr>
              <w:pStyle w:val="a9"/>
              <w:tabs>
                <w:tab w:val="right" w:pos="778"/>
              </w:tabs>
              <w:ind w:right="-72"/>
              <w:jc w:val="center"/>
              <w:rPr>
                <w:rFonts w:ascii="Browallia New" w:hAnsi="Browallia New" w:cs="Browallia New"/>
                <w:snapToGrid w:val="0"/>
                <w:color w:val="000000"/>
                <w:sz w:val="24"/>
                <w:szCs w:val="24"/>
                <w:lang w:val="en-GB" w:eastAsia="th-TH"/>
              </w:rPr>
            </w:pPr>
          </w:p>
        </w:tc>
      </w:tr>
      <w:tr w:rsidR="000836DC" w:rsidRPr="002E3B38" w14:paraId="26EFDE49" w14:textId="77777777" w:rsidTr="000836DC">
        <w:trPr>
          <w:trHeight w:val="63"/>
        </w:trPr>
        <w:tc>
          <w:tcPr>
            <w:tcW w:w="3255" w:type="dxa"/>
            <w:shd w:val="clear" w:color="auto" w:fill="auto"/>
            <w:vAlign w:val="bottom"/>
          </w:tcPr>
          <w:p w14:paraId="5C46850B" w14:textId="77777777" w:rsidR="000836DC" w:rsidRPr="002E3B38" w:rsidRDefault="000836DC" w:rsidP="000836DC">
            <w:pPr>
              <w:ind w:left="-107"/>
              <w:jc w:val="thaiDistribute"/>
              <w:rPr>
                <w:rFonts w:ascii="Browallia New" w:hAnsi="Browallia New" w:cs="Browallia New"/>
                <w:snapToGrid w:val="0"/>
                <w:sz w:val="24"/>
                <w:szCs w:val="24"/>
                <w:lang w:val="en-GB" w:eastAsia="th-TH"/>
              </w:rPr>
            </w:pPr>
          </w:p>
        </w:tc>
        <w:tc>
          <w:tcPr>
            <w:tcW w:w="1556" w:type="dxa"/>
            <w:shd w:val="clear" w:color="auto" w:fill="auto"/>
            <w:vAlign w:val="bottom"/>
          </w:tcPr>
          <w:p w14:paraId="577DF505" w14:textId="1F4EE81C" w:rsidR="000836DC" w:rsidRPr="002E3B38" w:rsidRDefault="000836DC" w:rsidP="000836DC">
            <w:pPr>
              <w:pStyle w:val="a9"/>
              <w:pBdr>
                <w:bottom w:val="single" w:sz="4" w:space="1" w:color="auto"/>
              </w:pBdr>
              <w:ind w:left="-60"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และเพลง</w:t>
            </w:r>
          </w:p>
        </w:tc>
        <w:tc>
          <w:tcPr>
            <w:tcW w:w="1557" w:type="dxa"/>
            <w:shd w:val="clear" w:color="auto" w:fill="auto"/>
            <w:vAlign w:val="bottom"/>
          </w:tcPr>
          <w:p w14:paraId="162DB735" w14:textId="642F00AF" w:rsidR="000836DC" w:rsidRPr="002E3B3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ผลิตกิจกรรม</w:t>
            </w:r>
          </w:p>
        </w:tc>
        <w:tc>
          <w:tcPr>
            <w:tcW w:w="1557" w:type="dxa"/>
            <w:shd w:val="clear" w:color="auto" w:fill="auto"/>
            <w:vAlign w:val="bottom"/>
          </w:tcPr>
          <w:p w14:paraId="72DA1F6D" w14:textId="25FB4226" w:rsidR="000836DC" w:rsidRPr="002E3B38" w:rsidRDefault="000836DC" w:rsidP="000836DC">
            <w:pPr>
              <w:pStyle w:val="a9"/>
              <w:pBdr>
                <w:bottom w:val="single" w:sz="4" w:space="1" w:color="auto"/>
              </w:pBdr>
              <w:ind w:left="-43" w:right="0"/>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และอื่นๆ</w:t>
            </w:r>
          </w:p>
        </w:tc>
        <w:tc>
          <w:tcPr>
            <w:tcW w:w="1557" w:type="dxa"/>
            <w:shd w:val="clear" w:color="auto" w:fill="auto"/>
            <w:vAlign w:val="bottom"/>
          </w:tcPr>
          <w:p w14:paraId="34F49B20" w14:textId="3F5175F6" w:rsidR="000836DC" w:rsidRPr="002E3B38" w:rsidRDefault="000836DC" w:rsidP="000836DC">
            <w:pPr>
              <w:pStyle w:val="a9"/>
              <w:pBdr>
                <w:bottom w:val="single" w:sz="4" w:space="1" w:color="auto"/>
              </w:pBdr>
              <w:ind w:left="-63" w:right="0" w:hanging="9"/>
              <w:jc w:val="center"/>
              <w:rPr>
                <w:rFonts w:ascii="Browallia New" w:hAnsi="Browallia New" w:cs="Browallia New"/>
                <w:snapToGrid w:val="0"/>
                <w:color w:val="000000"/>
                <w:sz w:val="24"/>
                <w:szCs w:val="24"/>
                <w:cs/>
                <w:lang w:val="en-GB" w:eastAsia="th-TH"/>
              </w:rPr>
            </w:pPr>
            <w:r w:rsidRPr="002E3B38">
              <w:rPr>
                <w:rFonts w:ascii="Browallia New" w:hAnsi="Browallia New" w:cs="Browallia New"/>
                <w:snapToGrid w:val="0"/>
                <w:color w:val="000000"/>
                <w:sz w:val="24"/>
                <w:szCs w:val="24"/>
                <w:cs/>
                <w:lang w:val="en-GB" w:eastAsia="th-TH"/>
              </w:rPr>
              <w:t>รวม</w:t>
            </w:r>
          </w:p>
        </w:tc>
      </w:tr>
      <w:tr w:rsidR="000836DC" w:rsidRPr="002E3B38" w14:paraId="187002EF" w14:textId="77777777" w:rsidTr="000836DC">
        <w:trPr>
          <w:trHeight w:val="53"/>
        </w:trPr>
        <w:tc>
          <w:tcPr>
            <w:tcW w:w="3255" w:type="dxa"/>
            <w:shd w:val="clear" w:color="auto" w:fill="auto"/>
            <w:vAlign w:val="bottom"/>
          </w:tcPr>
          <w:p w14:paraId="5B2F712E" w14:textId="77777777" w:rsidR="000836DC" w:rsidRPr="002E3B38" w:rsidRDefault="000836DC" w:rsidP="000836DC">
            <w:pPr>
              <w:ind w:left="-107"/>
              <w:rPr>
                <w:rFonts w:ascii="Browallia New" w:hAnsi="Browallia New" w:cs="Browallia New"/>
                <w:sz w:val="24"/>
                <w:szCs w:val="24"/>
                <w:cs/>
              </w:rPr>
            </w:pPr>
          </w:p>
        </w:tc>
        <w:tc>
          <w:tcPr>
            <w:tcW w:w="1556" w:type="dxa"/>
            <w:shd w:val="clear" w:color="auto" w:fill="auto"/>
            <w:vAlign w:val="bottom"/>
          </w:tcPr>
          <w:p w14:paraId="51B23DE8" w14:textId="77777777" w:rsidR="000836DC" w:rsidRPr="002E3B38" w:rsidRDefault="000836DC" w:rsidP="000836DC">
            <w:pPr>
              <w:tabs>
                <w:tab w:val="decimal" w:pos="628"/>
              </w:tabs>
              <w:ind w:right="-72"/>
              <w:jc w:val="center"/>
              <w:rPr>
                <w:rFonts w:ascii="Browallia New" w:hAnsi="Browallia New" w:cs="Browallia New"/>
                <w:snapToGrid w:val="0"/>
                <w:sz w:val="24"/>
                <w:szCs w:val="24"/>
                <w:lang w:eastAsia="th-TH"/>
              </w:rPr>
            </w:pPr>
          </w:p>
        </w:tc>
        <w:tc>
          <w:tcPr>
            <w:tcW w:w="1557" w:type="dxa"/>
            <w:shd w:val="clear" w:color="auto" w:fill="auto"/>
            <w:vAlign w:val="bottom"/>
          </w:tcPr>
          <w:p w14:paraId="3DFDBFA1" w14:textId="77777777" w:rsidR="000836DC" w:rsidRPr="002E3B38" w:rsidRDefault="000836DC" w:rsidP="000836DC">
            <w:pPr>
              <w:tabs>
                <w:tab w:val="decimal" w:pos="778"/>
              </w:tabs>
              <w:ind w:left="-43" w:right="-72"/>
              <w:jc w:val="center"/>
              <w:rPr>
                <w:rFonts w:ascii="Browallia New" w:hAnsi="Browallia New" w:cs="Browallia New"/>
                <w:snapToGrid w:val="0"/>
                <w:sz w:val="24"/>
                <w:szCs w:val="24"/>
                <w:cs/>
                <w:lang w:eastAsia="th-TH"/>
              </w:rPr>
            </w:pPr>
          </w:p>
        </w:tc>
        <w:tc>
          <w:tcPr>
            <w:tcW w:w="1557" w:type="dxa"/>
            <w:shd w:val="clear" w:color="auto" w:fill="auto"/>
            <w:vAlign w:val="bottom"/>
          </w:tcPr>
          <w:p w14:paraId="4AAD4EDE" w14:textId="77777777" w:rsidR="000836DC" w:rsidRPr="002E3B38" w:rsidRDefault="000836DC" w:rsidP="000836DC">
            <w:pPr>
              <w:tabs>
                <w:tab w:val="decimal" w:pos="628"/>
              </w:tabs>
              <w:ind w:left="-43" w:right="-72"/>
              <w:jc w:val="center"/>
              <w:rPr>
                <w:rFonts w:ascii="Browallia New" w:hAnsi="Browallia New" w:cs="Browallia New"/>
                <w:snapToGrid w:val="0"/>
                <w:sz w:val="24"/>
                <w:szCs w:val="24"/>
                <w:lang w:eastAsia="th-TH"/>
              </w:rPr>
            </w:pPr>
          </w:p>
        </w:tc>
        <w:tc>
          <w:tcPr>
            <w:tcW w:w="1557" w:type="dxa"/>
            <w:shd w:val="clear" w:color="auto" w:fill="auto"/>
            <w:vAlign w:val="bottom"/>
          </w:tcPr>
          <w:p w14:paraId="75B76A25" w14:textId="77777777" w:rsidR="000836DC" w:rsidRPr="002E3B38" w:rsidRDefault="000836DC" w:rsidP="000836DC">
            <w:pPr>
              <w:tabs>
                <w:tab w:val="clear" w:pos="680"/>
                <w:tab w:val="decimal" w:pos="662"/>
              </w:tabs>
              <w:ind w:right="-72"/>
              <w:jc w:val="both"/>
              <w:rPr>
                <w:rFonts w:ascii="Browallia New" w:hAnsi="Browallia New" w:cs="Browallia New"/>
                <w:snapToGrid w:val="0"/>
                <w:sz w:val="24"/>
                <w:szCs w:val="24"/>
                <w:lang w:eastAsia="th-TH"/>
              </w:rPr>
            </w:pPr>
          </w:p>
        </w:tc>
      </w:tr>
      <w:tr w:rsidR="000836DC" w:rsidRPr="002E3B38" w14:paraId="41187ECF" w14:textId="77777777" w:rsidTr="000836DC">
        <w:trPr>
          <w:trHeight w:val="63"/>
        </w:trPr>
        <w:tc>
          <w:tcPr>
            <w:tcW w:w="3255" w:type="dxa"/>
            <w:shd w:val="clear" w:color="auto" w:fill="auto"/>
            <w:vAlign w:val="bottom"/>
          </w:tcPr>
          <w:p w14:paraId="1C2D371C" w14:textId="77777777" w:rsidR="000836DC" w:rsidRPr="002E3B38" w:rsidRDefault="000836DC" w:rsidP="000836DC">
            <w:pPr>
              <w:tabs>
                <w:tab w:val="decimal" w:pos="648"/>
              </w:tabs>
              <w:ind w:left="-126" w:right="-72"/>
              <w:rPr>
                <w:rFonts w:ascii="Browallia New" w:hAnsi="Browallia New" w:cs="Browallia New"/>
                <w:snapToGrid w:val="0"/>
                <w:sz w:val="24"/>
                <w:szCs w:val="24"/>
                <w:lang w:eastAsia="th-TH"/>
              </w:rPr>
            </w:pPr>
            <w:r w:rsidRPr="002E3B38">
              <w:rPr>
                <w:rFonts w:ascii="Browallia New" w:hAnsi="Browallia New" w:cs="Browallia New"/>
                <w:b/>
                <w:bCs/>
                <w:sz w:val="24"/>
                <w:szCs w:val="24"/>
                <w:cs/>
              </w:rPr>
              <w:t>จังหวะเวลาการรับรู้รายได้</w:t>
            </w:r>
          </w:p>
        </w:tc>
        <w:tc>
          <w:tcPr>
            <w:tcW w:w="1556" w:type="dxa"/>
            <w:shd w:val="clear" w:color="auto" w:fill="auto"/>
            <w:vAlign w:val="center"/>
          </w:tcPr>
          <w:p w14:paraId="7E649AD3" w14:textId="77777777" w:rsidR="000836DC" w:rsidRPr="002E3B38" w:rsidRDefault="000836DC" w:rsidP="000836DC">
            <w:pPr>
              <w:tabs>
                <w:tab w:val="decimal" w:pos="706"/>
              </w:tabs>
              <w:ind w:right="-72"/>
              <w:jc w:val="right"/>
              <w:rPr>
                <w:rFonts w:ascii="Browallia New" w:hAnsi="Browallia New" w:cs="Browallia New"/>
                <w:snapToGrid w:val="0"/>
                <w:sz w:val="24"/>
                <w:szCs w:val="24"/>
                <w:lang w:eastAsia="th-TH"/>
              </w:rPr>
            </w:pPr>
          </w:p>
        </w:tc>
        <w:tc>
          <w:tcPr>
            <w:tcW w:w="1557" w:type="dxa"/>
            <w:shd w:val="clear" w:color="auto" w:fill="auto"/>
            <w:vAlign w:val="center"/>
          </w:tcPr>
          <w:p w14:paraId="749487A3" w14:textId="77777777" w:rsidR="000836DC" w:rsidRPr="002E3B38" w:rsidRDefault="000836DC" w:rsidP="000836DC">
            <w:pPr>
              <w:tabs>
                <w:tab w:val="decimal" w:pos="806"/>
              </w:tabs>
              <w:ind w:left="-43" w:right="-72"/>
              <w:jc w:val="center"/>
              <w:rPr>
                <w:rFonts w:ascii="Browallia New" w:hAnsi="Browallia New" w:cs="Browallia New"/>
                <w:snapToGrid w:val="0"/>
                <w:sz w:val="24"/>
                <w:szCs w:val="24"/>
                <w:lang w:eastAsia="th-TH"/>
              </w:rPr>
            </w:pPr>
          </w:p>
        </w:tc>
        <w:tc>
          <w:tcPr>
            <w:tcW w:w="1557" w:type="dxa"/>
            <w:shd w:val="clear" w:color="auto" w:fill="auto"/>
            <w:vAlign w:val="center"/>
          </w:tcPr>
          <w:p w14:paraId="01246324" w14:textId="77777777" w:rsidR="000836DC" w:rsidRPr="002E3B3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shd w:val="clear" w:color="auto" w:fill="auto"/>
            <w:vAlign w:val="center"/>
          </w:tcPr>
          <w:p w14:paraId="6BFC1758" w14:textId="77777777" w:rsidR="000836DC" w:rsidRPr="002E3B3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0836DC" w:rsidRPr="002E3B38" w14:paraId="0F4A2F5D" w14:textId="77777777" w:rsidTr="000836DC">
        <w:trPr>
          <w:trHeight w:val="63"/>
        </w:trPr>
        <w:tc>
          <w:tcPr>
            <w:tcW w:w="3255" w:type="dxa"/>
            <w:shd w:val="clear" w:color="auto" w:fill="auto"/>
            <w:vAlign w:val="bottom"/>
          </w:tcPr>
          <w:p w14:paraId="63C5A988" w14:textId="77777777"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เพื่อปฏิบัติตามภาระที่ต้องปฏิบัติเสร็จสิ้น</w:t>
            </w:r>
          </w:p>
        </w:tc>
        <w:tc>
          <w:tcPr>
            <w:tcW w:w="1556" w:type="dxa"/>
            <w:shd w:val="clear" w:color="auto" w:fill="auto"/>
            <w:vAlign w:val="center"/>
          </w:tcPr>
          <w:p w14:paraId="43D2552A" w14:textId="77777777" w:rsidR="000836DC" w:rsidRPr="002E3B38" w:rsidRDefault="000836DC" w:rsidP="000836DC">
            <w:pPr>
              <w:tabs>
                <w:tab w:val="decimal" w:pos="706"/>
              </w:tabs>
              <w:ind w:right="-72"/>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cs/>
                <w:lang w:eastAsia="th-TH"/>
              </w:rPr>
              <w:t xml:space="preserve"> </w:t>
            </w:r>
          </w:p>
        </w:tc>
        <w:tc>
          <w:tcPr>
            <w:tcW w:w="1557" w:type="dxa"/>
            <w:shd w:val="clear" w:color="auto" w:fill="auto"/>
            <w:vAlign w:val="center"/>
          </w:tcPr>
          <w:p w14:paraId="771A10F5" w14:textId="77777777" w:rsidR="000836DC" w:rsidRPr="002E3B38" w:rsidRDefault="000836DC" w:rsidP="000836DC">
            <w:pPr>
              <w:tabs>
                <w:tab w:val="decimal" w:pos="806"/>
              </w:tabs>
              <w:ind w:left="-43" w:right="-72"/>
              <w:jc w:val="center"/>
              <w:rPr>
                <w:rFonts w:ascii="Browallia New" w:hAnsi="Browallia New" w:cs="Browallia New"/>
                <w:snapToGrid w:val="0"/>
                <w:sz w:val="24"/>
                <w:szCs w:val="24"/>
                <w:lang w:eastAsia="th-TH"/>
              </w:rPr>
            </w:pPr>
          </w:p>
        </w:tc>
        <w:tc>
          <w:tcPr>
            <w:tcW w:w="1557" w:type="dxa"/>
            <w:shd w:val="clear" w:color="auto" w:fill="auto"/>
            <w:vAlign w:val="center"/>
          </w:tcPr>
          <w:p w14:paraId="3E098C01" w14:textId="77777777" w:rsidR="000836DC" w:rsidRPr="002E3B38" w:rsidRDefault="000836DC" w:rsidP="000836DC">
            <w:pPr>
              <w:tabs>
                <w:tab w:val="decimal" w:pos="648"/>
              </w:tabs>
              <w:ind w:left="-43" w:right="-72"/>
              <w:jc w:val="right"/>
              <w:rPr>
                <w:rFonts w:ascii="Browallia New" w:hAnsi="Browallia New" w:cs="Browallia New"/>
                <w:snapToGrid w:val="0"/>
                <w:sz w:val="24"/>
                <w:szCs w:val="24"/>
                <w:lang w:eastAsia="th-TH"/>
              </w:rPr>
            </w:pPr>
          </w:p>
        </w:tc>
        <w:tc>
          <w:tcPr>
            <w:tcW w:w="1557" w:type="dxa"/>
            <w:shd w:val="clear" w:color="auto" w:fill="auto"/>
            <w:vAlign w:val="center"/>
          </w:tcPr>
          <w:p w14:paraId="0F4CC5BA" w14:textId="77777777" w:rsidR="000836DC" w:rsidRPr="002E3B38" w:rsidRDefault="000836DC" w:rsidP="000836DC">
            <w:pPr>
              <w:tabs>
                <w:tab w:val="clear" w:pos="680"/>
                <w:tab w:val="decimal" w:pos="662"/>
              </w:tabs>
              <w:ind w:right="-72"/>
              <w:jc w:val="right"/>
              <w:rPr>
                <w:rFonts w:ascii="Browallia New" w:hAnsi="Browallia New" w:cs="Browallia New"/>
                <w:snapToGrid w:val="0"/>
                <w:sz w:val="24"/>
                <w:szCs w:val="24"/>
                <w:lang w:eastAsia="th-TH"/>
              </w:rPr>
            </w:pPr>
          </w:p>
        </w:tc>
      </w:tr>
      <w:tr w:rsidR="000836DC" w:rsidRPr="002E3B38" w14:paraId="3463E13E" w14:textId="77777777" w:rsidTr="000836DC">
        <w:trPr>
          <w:trHeight w:val="63"/>
        </w:trPr>
        <w:tc>
          <w:tcPr>
            <w:tcW w:w="3255" w:type="dxa"/>
            <w:shd w:val="clear" w:color="auto" w:fill="auto"/>
            <w:vAlign w:val="bottom"/>
          </w:tcPr>
          <w:p w14:paraId="2C07BE81" w14:textId="77777777"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cs/>
              </w:rPr>
              <w:t xml:space="preserve">   </w:t>
            </w:r>
            <w:r w:rsidRPr="002E3B38">
              <w:rPr>
                <w:rFonts w:ascii="Browallia New" w:hAnsi="Browallia New" w:cs="Browallia New"/>
                <w:sz w:val="24"/>
                <w:szCs w:val="24"/>
              </w:rPr>
              <w:t>(point in time)</w:t>
            </w:r>
          </w:p>
        </w:tc>
        <w:tc>
          <w:tcPr>
            <w:tcW w:w="1556" w:type="dxa"/>
            <w:shd w:val="clear" w:color="auto" w:fill="auto"/>
          </w:tcPr>
          <w:p w14:paraId="46B09E74" w14:textId="2B80BEEE" w:rsidR="000836DC" w:rsidRPr="002E3B38" w:rsidRDefault="000836DC" w:rsidP="000836DC">
            <w:pPr>
              <w:tabs>
                <w:tab w:val="clear" w:pos="907"/>
                <w:tab w:val="left" w:pos="582"/>
                <w:tab w:val="decimal" w:pos="628"/>
              </w:tabs>
              <w:ind w:left="-57" w:right="-27"/>
              <w:jc w:val="right"/>
              <w:rPr>
                <w:rFonts w:ascii="Browallia New" w:hAnsi="Browallia New" w:cs="Browallia New"/>
                <w:sz w:val="24"/>
                <w:szCs w:val="24"/>
              </w:rPr>
            </w:pPr>
            <w:r w:rsidRPr="002E3B38">
              <w:rPr>
                <w:rFonts w:ascii="Browallia New" w:hAnsi="Browallia New" w:cs="Browallia New"/>
                <w:sz w:val="24"/>
                <w:szCs w:val="24"/>
              </w:rPr>
              <w:t>125,497</w:t>
            </w:r>
          </w:p>
        </w:tc>
        <w:tc>
          <w:tcPr>
            <w:tcW w:w="1557" w:type="dxa"/>
            <w:shd w:val="clear" w:color="auto" w:fill="auto"/>
          </w:tcPr>
          <w:p w14:paraId="00BB9938" w14:textId="5BB98C0E" w:rsidR="000836DC" w:rsidRPr="002E3B38" w:rsidRDefault="000836DC" w:rsidP="000836DC">
            <w:pPr>
              <w:tabs>
                <w:tab w:val="clear" w:pos="907"/>
                <w:tab w:val="left" w:pos="582"/>
                <w:tab w:val="decimal" w:pos="806"/>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107,588</w:t>
            </w:r>
          </w:p>
        </w:tc>
        <w:tc>
          <w:tcPr>
            <w:tcW w:w="1557" w:type="dxa"/>
            <w:shd w:val="clear" w:color="auto" w:fill="auto"/>
          </w:tcPr>
          <w:p w14:paraId="37F19AFD" w14:textId="1D9CA84E" w:rsidR="000836DC" w:rsidRPr="002E3B38" w:rsidRDefault="000836DC" w:rsidP="000836DC">
            <w:pPr>
              <w:tabs>
                <w:tab w:val="clear" w:pos="907"/>
                <w:tab w:val="left" w:pos="582"/>
                <w:tab w:val="decimal" w:pos="648"/>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78,283</w:t>
            </w:r>
          </w:p>
        </w:tc>
        <w:tc>
          <w:tcPr>
            <w:tcW w:w="1557" w:type="dxa"/>
            <w:shd w:val="clear" w:color="auto" w:fill="auto"/>
          </w:tcPr>
          <w:p w14:paraId="4AD3A4BE" w14:textId="3A1114AE" w:rsidR="000836DC" w:rsidRPr="002E3B38" w:rsidRDefault="000836DC" w:rsidP="000836DC">
            <w:pPr>
              <w:tabs>
                <w:tab w:val="clear" w:pos="680"/>
                <w:tab w:val="clear" w:pos="907"/>
                <w:tab w:val="left" w:pos="582"/>
                <w:tab w:val="decimal" w:pos="662"/>
              </w:tabs>
              <w:ind w:left="-57" w:right="-27"/>
              <w:jc w:val="right"/>
              <w:rPr>
                <w:rFonts w:ascii="Browallia New" w:hAnsi="Browallia New" w:cs="Browallia New"/>
                <w:snapToGrid w:val="0"/>
                <w:sz w:val="24"/>
                <w:szCs w:val="24"/>
                <w:cs/>
                <w:lang w:eastAsia="th-TH"/>
              </w:rPr>
            </w:pPr>
            <w:r w:rsidRPr="002E3B38">
              <w:rPr>
                <w:rFonts w:ascii="Browallia New" w:hAnsi="Browallia New" w:cs="Browallia New"/>
                <w:snapToGrid w:val="0"/>
                <w:sz w:val="24"/>
                <w:szCs w:val="24"/>
                <w:lang w:eastAsia="th-TH"/>
              </w:rPr>
              <w:t>311,368</w:t>
            </w:r>
          </w:p>
        </w:tc>
      </w:tr>
      <w:tr w:rsidR="000836DC" w:rsidRPr="002E3B38" w14:paraId="60D6A63E" w14:textId="77777777" w:rsidTr="000836DC">
        <w:trPr>
          <w:trHeight w:val="63"/>
        </w:trPr>
        <w:tc>
          <w:tcPr>
            <w:tcW w:w="3255" w:type="dxa"/>
            <w:shd w:val="clear" w:color="auto" w:fill="auto"/>
            <w:vAlign w:val="bottom"/>
          </w:tcPr>
          <w:p w14:paraId="76C4E7A7" w14:textId="77777777" w:rsidR="000836DC" w:rsidRPr="002E3B38" w:rsidRDefault="000836DC" w:rsidP="000836DC">
            <w:pPr>
              <w:ind w:left="-107"/>
              <w:rPr>
                <w:rFonts w:ascii="Browallia New" w:hAnsi="Browallia New" w:cs="Browallia New"/>
                <w:sz w:val="24"/>
                <w:szCs w:val="24"/>
                <w:cs/>
              </w:rPr>
            </w:pPr>
            <w:r w:rsidRPr="002E3B38">
              <w:rPr>
                <w:rFonts w:ascii="Browallia New" w:hAnsi="Browallia New" w:cs="Browallia New"/>
                <w:sz w:val="24"/>
                <w:szCs w:val="24"/>
              </w:rPr>
              <w:t xml:space="preserve">- </w:t>
            </w:r>
            <w:r w:rsidRPr="002E3B38">
              <w:rPr>
                <w:rFonts w:ascii="Browallia New" w:hAnsi="Browallia New" w:cs="Browallia New"/>
                <w:sz w:val="24"/>
                <w:szCs w:val="24"/>
                <w:cs/>
              </w:rPr>
              <w:t>ตลอดช่วงเวลาที่ปฏิบัติตามภาระที่ต้องปฏิบัติ</w:t>
            </w:r>
          </w:p>
        </w:tc>
        <w:tc>
          <w:tcPr>
            <w:tcW w:w="1556" w:type="dxa"/>
            <w:shd w:val="clear" w:color="auto" w:fill="auto"/>
            <w:vAlign w:val="bottom"/>
          </w:tcPr>
          <w:p w14:paraId="1548E6DD" w14:textId="77777777" w:rsidR="000836DC" w:rsidRPr="002E3B38" w:rsidRDefault="000836DC" w:rsidP="000836DC">
            <w:pPr>
              <w:tabs>
                <w:tab w:val="decimal" w:pos="706"/>
              </w:tabs>
              <w:ind w:right="-72"/>
              <w:jc w:val="right"/>
              <w:rPr>
                <w:rFonts w:ascii="Browallia New" w:hAnsi="Browallia New" w:cs="Browallia New"/>
                <w:snapToGrid w:val="0"/>
                <w:sz w:val="24"/>
                <w:szCs w:val="24"/>
                <w:lang w:eastAsia="th-TH"/>
              </w:rPr>
            </w:pPr>
          </w:p>
        </w:tc>
        <w:tc>
          <w:tcPr>
            <w:tcW w:w="1557" w:type="dxa"/>
            <w:shd w:val="clear" w:color="auto" w:fill="auto"/>
            <w:vAlign w:val="bottom"/>
          </w:tcPr>
          <w:p w14:paraId="28CD5B44" w14:textId="77777777" w:rsidR="000836DC" w:rsidRPr="002E3B38" w:rsidRDefault="000836DC" w:rsidP="000836DC">
            <w:pPr>
              <w:tabs>
                <w:tab w:val="decimal" w:pos="806"/>
              </w:tabs>
              <w:ind w:left="-43" w:right="-72"/>
              <w:jc w:val="center"/>
              <w:rPr>
                <w:rFonts w:ascii="Browallia New" w:hAnsi="Browallia New" w:cs="Browallia New"/>
                <w:snapToGrid w:val="0"/>
                <w:sz w:val="24"/>
                <w:szCs w:val="24"/>
                <w:lang w:eastAsia="th-TH"/>
              </w:rPr>
            </w:pPr>
          </w:p>
        </w:tc>
        <w:tc>
          <w:tcPr>
            <w:tcW w:w="1557" w:type="dxa"/>
            <w:shd w:val="clear" w:color="auto" w:fill="auto"/>
          </w:tcPr>
          <w:p w14:paraId="69331545" w14:textId="77777777" w:rsidR="000836DC" w:rsidRPr="002E3B38" w:rsidRDefault="000836DC" w:rsidP="000836DC">
            <w:pPr>
              <w:tabs>
                <w:tab w:val="clear" w:pos="907"/>
                <w:tab w:val="left" w:pos="582"/>
                <w:tab w:val="decimal" w:pos="648"/>
              </w:tabs>
              <w:ind w:left="-57" w:right="-27"/>
              <w:jc w:val="right"/>
              <w:rPr>
                <w:rFonts w:ascii="Browallia New" w:hAnsi="Browallia New" w:cs="Browallia New"/>
                <w:sz w:val="24"/>
                <w:szCs w:val="24"/>
              </w:rPr>
            </w:pPr>
          </w:p>
        </w:tc>
        <w:tc>
          <w:tcPr>
            <w:tcW w:w="1557" w:type="dxa"/>
            <w:shd w:val="clear" w:color="auto" w:fill="auto"/>
          </w:tcPr>
          <w:p w14:paraId="67C3E28A" w14:textId="77777777" w:rsidR="000836DC" w:rsidRPr="002E3B38" w:rsidRDefault="000836DC" w:rsidP="000836DC">
            <w:pPr>
              <w:tabs>
                <w:tab w:val="clear" w:pos="680"/>
                <w:tab w:val="clear" w:pos="907"/>
                <w:tab w:val="left" w:pos="582"/>
                <w:tab w:val="decimal" w:pos="662"/>
              </w:tabs>
              <w:ind w:left="-57" w:right="-27"/>
              <w:jc w:val="right"/>
              <w:rPr>
                <w:rFonts w:ascii="Browallia New" w:hAnsi="Browallia New" w:cs="Browallia New"/>
                <w:sz w:val="24"/>
                <w:szCs w:val="24"/>
              </w:rPr>
            </w:pPr>
          </w:p>
        </w:tc>
      </w:tr>
      <w:tr w:rsidR="000836DC" w:rsidRPr="002E3B38" w14:paraId="1B84CE73" w14:textId="77777777" w:rsidTr="000836DC">
        <w:trPr>
          <w:trHeight w:val="126"/>
        </w:trPr>
        <w:tc>
          <w:tcPr>
            <w:tcW w:w="3255" w:type="dxa"/>
            <w:shd w:val="clear" w:color="auto" w:fill="auto"/>
            <w:vAlign w:val="bottom"/>
          </w:tcPr>
          <w:p w14:paraId="25B477C2" w14:textId="77777777" w:rsidR="000836DC" w:rsidRPr="002E3B38" w:rsidRDefault="000836DC" w:rsidP="000836DC">
            <w:pPr>
              <w:ind w:left="-107" w:right="-87"/>
              <w:rPr>
                <w:rFonts w:ascii="Browallia New" w:hAnsi="Browallia New" w:cs="Browallia New"/>
                <w:sz w:val="24"/>
                <w:szCs w:val="24"/>
                <w:cs/>
              </w:rPr>
            </w:pPr>
            <w:r w:rsidRPr="002E3B38">
              <w:rPr>
                <w:rFonts w:ascii="Browallia New" w:hAnsi="Browallia New" w:cs="Browallia New"/>
                <w:sz w:val="24"/>
                <w:szCs w:val="24"/>
                <w:cs/>
              </w:rPr>
              <w:t xml:space="preserve">   </w:t>
            </w:r>
            <w:r w:rsidRPr="002E3B38">
              <w:rPr>
                <w:rFonts w:ascii="Browallia New" w:hAnsi="Browallia New" w:cs="Browallia New"/>
                <w:sz w:val="24"/>
                <w:szCs w:val="24"/>
                <w:lang w:val="en-GB"/>
              </w:rPr>
              <w:t>(over time)</w:t>
            </w:r>
          </w:p>
        </w:tc>
        <w:tc>
          <w:tcPr>
            <w:tcW w:w="1556" w:type="dxa"/>
            <w:shd w:val="clear" w:color="auto" w:fill="auto"/>
            <w:vAlign w:val="bottom"/>
          </w:tcPr>
          <w:p w14:paraId="5121C905" w14:textId="46C39A28" w:rsidR="000836DC" w:rsidRPr="002E3B38" w:rsidRDefault="000836DC" w:rsidP="000836DC">
            <w:pPr>
              <w:pBdr>
                <w:bottom w:val="single" w:sz="4" w:space="1" w:color="auto"/>
              </w:pBdr>
              <w:tabs>
                <w:tab w:val="clear" w:pos="907"/>
                <w:tab w:val="left" w:pos="582"/>
                <w:tab w:val="decimal" w:pos="706"/>
              </w:tabs>
              <w:ind w:left="-57" w:right="-27"/>
              <w:jc w:val="center"/>
              <w:rPr>
                <w:rFonts w:ascii="Browallia New" w:hAnsi="Browallia New" w:cs="Browallia New"/>
                <w:snapToGrid w:val="0"/>
                <w:sz w:val="24"/>
                <w:szCs w:val="24"/>
                <w:lang w:eastAsia="th-TH"/>
              </w:rPr>
            </w:pPr>
            <w:r w:rsidRPr="002E3B38">
              <w:rPr>
                <w:rFonts w:ascii="Browallia New" w:hAnsi="Browallia New" w:cs="Browallia New"/>
                <w:sz w:val="24"/>
                <w:szCs w:val="24"/>
              </w:rPr>
              <w:t xml:space="preserve">         17,759</w:t>
            </w:r>
          </w:p>
        </w:tc>
        <w:tc>
          <w:tcPr>
            <w:tcW w:w="1557" w:type="dxa"/>
            <w:shd w:val="clear" w:color="auto" w:fill="auto"/>
            <w:vAlign w:val="bottom"/>
          </w:tcPr>
          <w:p w14:paraId="1829AE05" w14:textId="5F56F772" w:rsidR="000836DC" w:rsidRPr="002E3B38" w:rsidRDefault="000836DC" w:rsidP="000836DC">
            <w:pPr>
              <w:pBdr>
                <w:bottom w:val="single" w:sz="4" w:space="1" w:color="auto"/>
              </w:pBdr>
              <w:tabs>
                <w:tab w:val="clear" w:pos="907"/>
                <w:tab w:val="left" w:pos="582"/>
                <w:tab w:val="decimal" w:pos="806"/>
              </w:tabs>
              <w:ind w:left="-57" w:right="-27"/>
              <w:jc w:val="center"/>
              <w:rPr>
                <w:rFonts w:ascii="Browallia New" w:hAnsi="Browallia New" w:cs="Browallia New"/>
                <w:snapToGrid w:val="0"/>
                <w:sz w:val="24"/>
                <w:szCs w:val="24"/>
                <w:lang w:eastAsia="th-TH"/>
              </w:rPr>
            </w:pPr>
            <w:r w:rsidRPr="002E3B38">
              <w:rPr>
                <w:rFonts w:ascii="Browallia New" w:hAnsi="Browallia New" w:cs="Browallia New"/>
                <w:sz w:val="24"/>
                <w:szCs w:val="24"/>
              </w:rPr>
              <w:t xml:space="preserve">         -</w:t>
            </w:r>
          </w:p>
        </w:tc>
        <w:tc>
          <w:tcPr>
            <w:tcW w:w="1557" w:type="dxa"/>
            <w:shd w:val="clear" w:color="auto" w:fill="auto"/>
          </w:tcPr>
          <w:p w14:paraId="1205AA32" w14:textId="2EDDCDF7" w:rsidR="000836DC" w:rsidRPr="002E3B38" w:rsidRDefault="000836DC" w:rsidP="000836DC">
            <w:pPr>
              <w:pBdr>
                <w:bottom w:val="single" w:sz="4" w:space="1" w:color="auto"/>
              </w:pBdr>
              <w:tabs>
                <w:tab w:val="clear" w:pos="907"/>
                <w:tab w:val="left" w:pos="582"/>
                <w:tab w:val="decimal" w:pos="648"/>
              </w:tabs>
              <w:ind w:left="-57" w:right="-27"/>
              <w:jc w:val="right"/>
              <w:rPr>
                <w:rFonts w:ascii="Browallia New" w:hAnsi="Browallia New" w:cs="Browallia New"/>
                <w:sz w:val="24"/>
                <w:szCs w:val="24"/>
              </w:rPr>
            </w:pPr>
            <w:r w:rsidRPr="002E3B38">
              <w:rPr>
                <w:rFonts w:ascii="Browallia New" w:hAnsi="Browallia New" w:cs="Browallia New"/>
                <w:sz w:val="24"/>
                <w:szCs w:val="24"/>
              </w:rPr>
              <w:t>319,482</w:t>
            </w:r>
          </w:p>
        </w:tc>
        <w:tc>
          <w:tcPr>
            <w:tcW w:w="1557" w:type="dxa"/>
            <w:shd w:val="clear" w:color="auto" w:fill="auto"/>
          </w:tcPr>
          <w:p w14:paraId="7E5EF25D" w14:textId="4CB3E2A9" w:rsidR="000836DC" w:rsidRPr="002E3B38" w:rsidRDefault="000836DC" w:rsidP="000836DC">
            <w:pPr>
              <w:pBdr>
                <w:bottom w:val="single" w:sz="4" w:space="1" w:color="auto"/>
              </w:pBdr>
              <w:tabs>
                <w:tab w:val="clear" w:pos="680"/>
                <w:tab w:val="clear" w:pos="907"/>
                <w:tab w:val="left" w:pos="582"/>
                <w:tab w:val="decimal" w:pos="662"/>
              </w:tabs>
              <w:ind w:left="-57" w:right="-27"/>
              <w:jc w:val="right"/>
              <w:rPr>
                <w:rFonts w:ascii="Browallia New" w:hAnsi="Browallia New" w:cs="Browallia New"/>
                <w:sz w:val="24"/>
                <w:szCs w:val="24"/>
              </w:rPr>
            </w:pPr>
            <w:r w:rsidRPr="002E3B38">
              <w:rPr>
                <w:rFonts w:ascii="Browallia New" w:hAnsi="Browallia New" w:cs="Browallia New"/>
                <w:sz w:val="24"/>
                <w:szCs w:val="24"/>
              </w:rPr>
              <w:t>337,241</w:t>
            </w:r>
          </w:p>
        </w:tc>
      </w:tr>
      <w:tr w:rsidR="000836DC" w:rsidRPr="002E3B38" w14:paraId="7241DC27" w14:textId="77777777" w:rsidTr="000836DC">
        <w:trPr>
          <w:trHeight w:val="53"/>
        </w:trPr>
        <w:tc>
          <w:tcPr>
            <w:tcW w:w="3255" w:type="dxa"/>
            <w:shd w:val="clear" w:color="auto" w:fill="auto"/>
            <w:vAlign w:val="bottom"/>
          </w:tcPr>
          <w:p w14:paraId="50F0E493" w14:textId="77777777" w:rsidR="000836DC" w:rsidRPr="002E3B38" w:rsidRDefault="000836DC" w:rsidP="000836DC">
            <w:pPr>
              <w:ind w:left="-107" w:right="-87"/>
              <w:rPr>
                <w:rFonts w:ascii="Browallia New" w:hAnsi="Browallia New" w:cs="Browallia New"/>
                <w:sz w:val="24"/>
                <w:szCs w:val="24"/>
                <w:cs/>
              </w:rPr>
            </w:pPr>
            <w:r w:rsidRPr="002E3B38">
              <w:rPr>
                <w:rFonts w:ascii="Browallia New" w:hAnsi="Browallia New" w:cs="Browallia New"/>
                <w:sz w:val="24"/>
                <w:szCs w:val="24"/>
                <w:cs/>
              </w:rPr>
              <w:t>รวมรายได้</w:t>
            </w:r>
          </w:p>
        </w:tc>
        <w:tc>
          <w:tcPr>
            <w:tcW w:w="1556" w:type="dxa"/>
            <w:shd w:val="clear" w:color="auto" w:fill="auto"/>
          </w:tcPr>
          <w:p w14:paraId="23F85035" w14:textId="6993A2E7" w:rsidR="000836DC" w:rsidRPr="002E3B38" w:rsidRDefault="000836DC" w:rsidP="000836DC">
            <w:pPr>
              <w:pBdr>
                <w:bottom w:val="single" w:sz="12" w:space="1" w:color="auto"/>
              </w:pBdr>
              <w:tabs>
                <w:tab w:val="clear" w:pos="907"/>
                <w:tab w:val="left" w:pos="582"/>
                <w:tab w:val="decimal" w:pos="628"/>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143,256</w:t>
            </w:r>
          </w:p>
        </w:tc>
        <w:tc>
          <w:tcPr>
            <w:tcW w:w="1557" w:type="dxa"/>
            <w:shd w:val="clear" w:color="auto" w:fill="auto"/>
          </w:tcPr>
          <w:p w14:paraId="0829D2A1" w14:textId="4CFCEA74" w:rsidR="000836DC" w:rsidRPr="002E3B38" w:rsidRDefault="000836DC" w:rsidP="000836DC">
            <w:pPr>
              <w:pBdr>
                <w:bottom w:val="single" w:sz="12" w:space="1" w:color="auto"/>
              </w:pBdr>
              <w:tabs>
                <w:tab w:val="clear" w:pos="907"/>
                <w:tab w:val="left" w:pos="582"/>
                <w:tab w:val="decimal" w:pos="628"/>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107,588</w:t>
            </w:r>
          </w:p>
        </w:tc>
        <w:tc>
          <w:tcPr>
            <w:tcW w:w="1557" w:type="dxa"/>
            <w:shd w:val="clear" w:color="auto" w:fill="auto"/>
          </w:tcPr>
          <w:p w14:paraId="47822801" w14:textId="0B5BE097" w:rsidR="000836DC" w:rsidRPr="002E3B38" w:rsidRDefault="000836DC" w:rsidP="000836DC">
            <w:pPr>
              <w:pBdr>
                <w:bottom w:val="single" w:sz="12" w:space="1" w:color="auto"/>
              </w:pBdr>
              <w:tabs>
                <w:tab w:val="clear" w:pos="907"/>
                <w:tab w:val="left" w:pos="582"/>
                <w:tab w:val="decimal" w:pos="648"/>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397,765</w:t>
            </w:r>
          </w:p>
        </w:tc>
        <w:tc>
          <w:tcPr>
            <w:tcW w:w="1557" w:type="dxa"/>
            <w:shd w:val="clear" w:color="auto" w:fill="auto"/>
          </w:tcPr>
          <w:p w14:paraId="67458D12" w14:textId="75A5B59E" w:rsidR="000836DC" w:rsidRPr="002E3B38" w:rsidRDefault="000836DC" w:rsidP="000836DC">
            <w:pPr>
              <w:pBdr>
                <w:bottom w:val="single" w:sz="12" w:space="1" w:color="auto"/>
              </w:pBdr>
              <w:tabs>
                <w:tab w:val="clear" w:pos="680"/>
                <w:tab w:val="clear" w:pos="907"/>
                <w:tab w:val="left" w:pos="582"/>
                <w:tab w:val="decimal" w:pos="662"/>
              </w:tabs>
              <w:ind w:left="-57" w:right="-27"/>
              <w:jc w:val="right"/>
              <w:rPr>
                <w:rFonts w:ascii="Browallia New" w:hAnsi="Browallia New" w:cs="Browallia New"/>
                <w:snapToGrid w:val="0"/>
                <w:sz w:val="24"/>
                <w:szCs w:val="24"/>
                <w:lang w:eastAsia="th-TH"/>
              </w:rPr>
            </w:pPr>
            <w:r w:rsidRPr="002E3B38">
              <w:rPr>
                <w:rFonts w:ascii="Browallia New" w:hAnsi="Browallia New" w:cs="Browallia New"/>
                <w:snapToGrid w:val="0"/>
                <w:sz w:val="24"/>
                <w:szCs w:val="24"/>
                <w:lang w:eastAsia="th-TH"/>
              </w:rPr>
              <w:t>648,609</w:t>
            </w:r>
          </w:p>
        </w:tc>
      </w:tr>
    </w:tbl>
    <w:p w14:paraId="3C966710" w14:textId="4E5EA592" w:rsidR="006F7CA6" w:rsidRPr="002E3B38" w:rsidRDefault="006F7CA6" w:rsidP="006F7CA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sectPr w:rsidR="006F7CA6" w:rsidRPr="002E3B38" w:rsidSect="00DA739F">
          <w:headerReference w:type="default" r:id="rId29"/>
          <w:footerReference w:type="default" r:id="rId30"/>
          <w:pgSz w:w="11909" w:h="16834" w:code="9"/>
          <w:pgMar w:top="2404" w:right="1021" w:bottom="1281" w:left="1440" w:header="805" w:footer="301" w:gutter="0"/>
          <w:pgNumType w:start="82"/>
          <w:cols w:space="720"/>
          <w:docGrid w:linePitch="245"/>
        </w:sectPr>
      </w:pPr>
    </w:p>
    <w:p w14:paraId="455ED884" w14:textId="39090C53" w:rsidR="00AE1601" w:rsidRPr="002E3B38" w:rsidRDefault="007060EF" w:rsidP="00842DD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2E3B38">
        <w:rPr>
          <w:rFonts w:ascii="Browallia New" w:hAnsi="Browallia New" w:cs="Browallia New"/>
          <w:b/>
          <w:bCs/>
          <w:color w:val="000000" w:themeColor="text1"/>
          <w:sz w:val="28"/>
          <w:szCs w:val="28"/>
          <w:cs/>
          <w:lang w:val="de-DE"/>
        </w:rPr>
        <w:lastRenderedPageBreak/>
        <w:t>ภาระผูกพันและหนี้สินที่อาจเกิดขึ้น</w:t>
      </w:r>
      <w:r w:rsidR="0016751B" w:rsidRPr="002E3B38">
        <w:rPr>
          <w:rFonts w:ascii="Browallia New" w:hAnsi="Browallia New" w:cs="Browallia New"/>
          <w:b/>
          <w:bCs/>
          <w:color w:val="000000" w:themeColor="text1"/>
          <w:sz w:val="28"/>
          <w:szCs w:val="28"/>
          <w:cs/>
          <w:lang w:val="de-DE"/>
        </w:rPr>
        <w:t xml:space="preserve"> </w:t>
      </w:r>
      <w:r w:rsidR="00816CA9" w:rsidRPr="002E3B38">
        <w:rPr>
          <w:rFonts w:ascii="Browallia New" w:hAnsi="Browallia New" w:cs="Browallia New"/>
          <w:b/>
          <w:bCs/>
          <w:color w:val="000000" w:themeColor="text1"/>
          <w:sz w:val="28"/>
          <w:szCs w:val="28"/>
          <w:cs/>
          <w:lang w:val="de-DE"/>
        </w:rPr>
        <w:t>และสั</w:t>
      </w:r>
      <w:r w:rsidR="0016751B" w:rsidRPr="002E3B38">
        <w:rPr>
          <w:rFonts w:ascii="Browallia New" w:hAnsi="Browallia New" w:cs="Browallia New"/>
          <w:b/>
          <w:bCs/>
          <w:color w:val="000000" w:themeColor="text1"/>
          <w:sz w:val="28"/>
          <w:szCs w:val="28"/>
          <w:cs/>
          <w:lang w:val="de-DE"/>
        </w:rPr>
        <w:t>ญญา</w:t>
      </w:r>
      <w:r w:rsidR="00BD51FC" w:rsidRPr="002E3B38">
        <w:rPr>
          <w:rFonts w:ascii="Browallia New" w:hAnsi="Browallia New" w:cs="Browallia New"/>
          <w:b/>
          <w:bCs/>
          <w:color w:val="000000" w:themeColor="text1"/>
          <w:sz w:val="28"/>
          <w:szCs w:val="28"/>
          <w:cs/>
          <w:lang w:val="de-DE"/>
        </w:rPr>
        <w:t>ที่สำคัญ</w:t>
      </w:r>
    </w:p>
    <w:p w14:paraId="62A508EE" w14:textId="63228B19" w:rsidR="00AE1601" w:rsidRPr="002E3B38"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14E440EB" w:rsidR="0068722B" w:rsidRPr="002E3B38" w:rsidRDefault="0068722B" w:rsidP="008638E4">
      <w:pPr>
        <w:pStyle w:val="ListParagraph"/>
        <w:numPr>
          <w:ilvl w:val="0"/>
          <w:numId w:val="17"/>
        </w:numPr>
        <w:tabs>
          <w:tab w:val="left" w:pos="993"/>
        </w:tabs>
        <w:spacing w:line="240" w:lineRule="auto"/>
        <w:ind w:hanging="714"/>
        <w:jc w:val="thaiDistribute"/>
        <w:rPr>
          <w:rFonts w:ascii="Browallia New" w:hAnsi="Browallia New" w:cs="Browallia New"/>
          <w:b/>
          <w:bCs/>
          <w:sz w:val="28"/>
        </w:rPr>
      </w:pPr>
      <w:r w:rsidRPr="002E3B38">
        <w:rPr>
          <w:rFonts w:ascii="Browallia New" w:hAnsi="Browallia New" w:cs="Browallia New"/>
          <w:b/>
          <w:bCs/>
          <w:sz w:val="28"/>
          <w:cs/>
        </w:rPr>
        <w:t>ภาระผูกพัน</w:t>
      </w:r>
    </w:p>
    <w:p w14:paraId="3EA525B8" w14:textId="77777777" w:rsidR="002871A6" w:rsidRPr="002E3B38" w:rsidRDefault="002871A6" w:rsidP="005072B8">
      <w:pPr>
        <w:pStyle w:val="ListParagraph"/>
        <w:tabs>
          <w:tab w:val="left" w:pos="1560"/>
          <w:tab w:val="left" w:pos="2694"/>
          <w:tab w:val="left" w:pos="3544"/>
        </w:tabs>
        <w:spacing w:line="240" w:lineRule="auto"/>
        <w:ind w:left="851"/>
        <w:jc w:val="thaiDistribute"/>
        <w:rPr>
          <w:rFonts w:ascii="Browallia New" w:hAnsi="Browallia New" w:cs="Browallia New"/>
          <w:b/>
          <w:bCs/>
          <w:sz w:val="28"/>
        </w:rPr>
      </w:pPr>
    </w:p>
    <w:p w14:paraId="5156478A" w14:textId="38013ABD" w:rsidR="0068722B" w:rsidRPr="002E3B38" w:rsidRDefault="004A6C51" w:rsidP="008638E4">
      <w:pPr>
        <w:pStyle w:val="ListParagraph"/>
        <w:numPr>
          <w:ilvl w:val="2"/>
          <w:numId w:val="39"/>
        </w:numPr>
        <w:tabs>
          <w:tab w:val="left" w:pos="993"/>
        </w:tabs>
        <w:spacing w:line="240" w:lineRule="auto"/>
        <w:ind w:left="1701" w:hanging="708"/>
        <w:jc w:val="thaiDistribute"/>
        <w:rPr>
          <w:rFonts w:ascii="Browallia New" w:hAnsi="Browallia New" w:cs="Browallia New"/>
          <w:color w:val="000000" w:themeColor="text1"/>
          <w:sz w:val="28"/>
        </w:rPr>
      </w:pPr>
      <w:r w:rsidRPr="002E3B38">
        <w:rPr>
          <w:rFonts w:ascii="Browallia New" w:eastAsia="Arial Unicode MS" w:hAnsi="Browallia New" w:cs="Browallia New"/>
          <w:color w:val="000000" w:themeColor="text1"/>
          <w:spacing w:val="-4"/>
          <w:sz w:val="28"/>
          <w:cs/>
        </w:rPr>
        <w:t>ภาระผูกพันรายจ่ายฝ่ายทุน</w:t>
      </w:r>
    </w:p>
    <w:tbl>
      <w:tblPr>
        <w:tblW w:w="7938" w:type="dxa"/>
        <w:tblInd w:w="1560" w:type="dxa"/>
        <w:tblLayout w:type="fixed"/>
        <w:tblLook w:val="0000" w:firstRow="0" w:lastRow="0" w:firstColumn="0" w:lastColumn="0" w:noHBand="0" w:noVBand="0"/>
      </w:tblPr>
      <w:tblGrid>
        <w:gridCol w:w="2126"/>
        <w:gridCol w:w="1276"/>
        <w:gridCol w:w="283"/>
        <w:gridCol w:w="1134"/>
        <w:gridCol w:w="284"/>
        <w:gridCol w:w="1275"/>
        <w:gridCol w:w="284"/>
        <w:gridCol w:w="1276"/>
      </w:tblGrid>
      <w:tr w:rsidR="004A6C51" w:rsidRPr="002E3B38" w14:paraId="2B65CB6E" w14:textId="77777777" w:rsidTr="00803DCD">
        <w:trPr>
          <w:cantSplit/>
          <w:tblHeader/>
        </w:trPr>
        <w:tc>
          <w:tcPr>
            <w:tcW w:w="2126" w:type="dxa"/>
          </w:tcPr>
          <w:p w14:paraId="5684AF69"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812" w:type="dxa"/>
            <w:gridSpan w:val="7"/>
          </w:tcPr>
          <w:p w14:paraId="3B4A45D5" w14:textId="5C19C1D5"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Pr="002E3B38">
              <w:rPr>
                <w:rFonts w:ascii="Browallia New" w:hAnsi="Browallia New" w:cs="Browallia New"/>
                <w:snapToGrid w:val="0"/>
                <w:sz w:val="28"/>
                <w:szCs w:val="28"/>
                <w:cs/>
                <w:lang w:eastAsia="th-TH"/>
              </w:rPr>
              <w:t>บาท)</w:t>
            </w:r>
          </w:p>
        </w:tc>
      </w:tr>
      <w:tr w:rsidR="004A6C51" w:rsidRPr="002E3B38" w14:paraId="5AC80E15" w14:textId="77777777" w:rsidTr="00803DCD">
        <w:trPr>
          <w:cantSplit/>
          <w:tblHeader/>
        </w:trPr>
        <w:tc>
          <w:tcPr>
            <w:tcW w:w="2126" w:type="dxa"/>
          </w:tcPr>
          <w:p w14:paraId="7B3A06A3"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93" w:type="dxa"/>
            <w:gridSpan w:val="3"/>
            <w:tcBorders>
              <w:bottom w:val="single" w:sz="4" w:space="0" w:color="auto"/>
            </w:tcBorders>
          </w:tcPr>
          <w:p w14:paraId="7C1D8695" w14:textId="7204F336" w:rsidR="004A6C51"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E3B38">
              <w:rPr>
                <w:rFonts w:ascii="Browallia New" w:hAnsi="Browallia New" w:cs="Browallia New"/>
                <w:sz w:val="28"/>
                <w:szCs w:val="28"/>
                <w:cs/>
              </w:rPr>
              <w:t>งบการเงินรวม</w:t>
            </w:r>
          </w:p>
        </w:tc>
        <w:tc>
          <w:tcPr>
            <w:tcW w:w="284" w:type="dxa"/>
          </w:tcPr>
          <w:p w14:paraId="13C10D93"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835" w:type="dxa"/>
            <w:gridSpan w:val="3"/>
            <w:tcBorders>
              <w:bottom w:val="single" w:sz="4" w:space="0" w:color="auto"/>
            </w:tcBorders>
          </w:tcPr>
          <w:p w14:paraId="70327539" w14:textId="6506E330" w:rsidR="004A6C51"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E3B38">
              <w:rPr>
                <w:rFonts w:ascii="Browallia New" w:hAnsi="Browallia New" w:cs="Browallia New"/>
                <w:sz w:val="28"/>
                <w:szCs w:val="28"/>
                <w:cs/>
              </w:rPr>
              <w:t>งบการเงินเฉพาะบริษัท</w:t>
            </w:r>
          </w:p>
        </w:tc>
      </w:tr>
      <w:tr w:rsidR="002E5B56" w:rsidRPr="002E3B38" w14:paraId="200BD57C" w14:textId="77777777" w:rsidTr="00803DCD">
        <w:trPr>
          <w:cantSplit/>
          <w:tblHeader/>
        </w:trPr>
        <w:tc>
          <w:tcPr>
            <w:tcW w:w="2126" w:type="dxa"/>
          </w:tcPr>
          <w:p w14:paraId="47D11791" w14:textId="77777777" w:rsidR="002E5B56" w:rsidRPr="002E3B38" w:rsidRDefault="002E5B56" w:rsidP="002E5B56">
            <w:pPr>
              <w:pStyle w:val="a0"/>
              <w:tabs>
                <w:tab w:val="clear" w:pos="360"/>
                <w:tab w:val="clear" w:pos="720"/>
                <w:tab w:val="clear" w:pos="1080"/>
                <w:tab w:val="left" w:pos="540"/>
              </w:tabs>
              <w:rPr>
                <w:rFonts w:ascii="Browallia New" w:hAnsi="Browallia New" w:cs="Browallia New"/>
                <w:lang w:val="en-US"/>
              </w:rPr>
            </w:pPr>
          </w:p>
        </w:tc>
        <w:tc>
          <w:tcPr>
            <w:tcW w:w="1276" w:type="dxa"/>
            <w:tcBorders>
              <w:top w:val="single" w:sz="4" w:space="0" w:color="auto"/>
              <w:bottom w:val="single" w:sz="4" w:space="0" w:color="auto"/>
            </w:tcBorders>
            <w:vAlign w:val="bottom"/>
          </w:tcPr>
          <w:p w14:paraId="3B81EAA5" w14:textId="2FD84794" w:rsidR="002E5B56" w:rsidRPr="002E3B38" w:rsidRDefault="00D814A9" w:rsidP="002E5B56">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 xml:space="preserve">31 </w:t>
            </w:r>
            <w:r w:rsidRPr="002E3B38">
              <w:rPr>
                <w:rFonts w:ascii="Browallia New" w:hAnsi="Browallia New" w:cs="Browallia New"/>
                <w:sz w:val="28"/>
                <w:szCs w:val="28"/>
                <w:cs/>
                <w:lang w:val="en-GB"/>
              </w:rPr>
              <w:t xml:space="preserve">ธันวาคม </w:t>
            </w:r>
            <w:r w:rsidR="003D08D2" w:rsidRPr="002E3B38">
              <w:rPr>
                <w:rFonts w:ascii="Browallia New" w:hAnsi="Browallia New" w:cs="Browallia New"/>
                <w:sz w:val="28"/>
                <w:szCs w:val="28"/>
                <w:lang w:val="en-GB"/>
              </w:rPr>
              <w:t xml:space="preserve">  </w:t>
            </w:r>
            <w:r w:rsidRPr="002E3B38">
              <w:rPr>
                <w:rFonts w:ascii="Browallia New" w:hAnsi="Browallia New" w:cs="Browallia New"/>
                <w:sz w:val="28"/>
                <w:szCs w:val="28"/>
                <w:lang w:val="en-GB"/>
              </w:rPr>
              <w:t>256</w:t>
            </w:r>
            <w:r w:rsidR="0087317B" w:rsidRPr="002E3B38">
              <w:rPr>
                <w:rFonts w:ascii="Browallia New" w:hAnsi="Browallia New" w:cs="Browallia New"/>
                <w:sz w:val="28"/>
                <w:szCs w:val="28"/>
                <w:lang w:val="en-GB"/>
              </w:rPr>
              <w:t>7</w:t>
            </w:r>
          </w:p>
        </w:tc>
        <w:tc>
          <w:tcPr>
            <w:tcW w:w="283" w:type="dxa"/>
            <w:tcBorders>
              <w:top w:val="single" w:sz="4" w:space="0" w:color="auto"/>
            </w:tcBorders>
            <w:vAlign w:val="bottom"/>
          </w:tcPr>
          <w:p w14:paraId="02139509" w14:textId="77777777" w:rsidR="002E5B56" w:rsidRPr="002E3B3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4492C9F" w14:textId="36F4143D" w:rsidR="002E5B56" w:rsidRPr="002E3B38" w:rsidRDefault="002E5B56" w:rsidP="002E5B56">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c>
          <w:tcPr>
            <w:tcW w:w="284" w:type="dxa"/>
            <w:vAlign w:val="bottom"/>
          </w:tcPr>
          <w:p w14:paraId="4641AC00" w14:textId="77777777" w:rsidR="002E5B56" w:rsidRPr="002E3B3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275" w:type="dxa"/>
            <w:tcBorders>
              <w:bottom w:val="single" w:sz="4" w:space="0" w:color="auto"/>
            </w:tcBorders>
            <w:vAlign w:val="bottom"/>
          </w:tcPr>
          <w:p w14:paraId="60705D7B" w14:textId="2D35FABB" w:rsidR="002E5B56" w:rsidRPr="002E3B38" w:rsidRDefault="00671C8F" w:rsidP="002E5B56">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eastAsia="SimSun" w:hAnsi="Browallia New" w:cs="Browallia New"/>
                <w:sz w:val="28"/>
                <w:szCs w:val="28"/>
                <w:lang w:val="en-GB"/>
              </w:rPr>
              <w:t xml:space="preserve">31 </w:t>
            </w:r>
            <w:r w:rsidRPr="002E3B38">
              <w:rPr>
                <w:rFonts w:ascii="Browallia New" w:eastAsia="SimSun" w:hAnsi="Browallia New" w:cs="Browallia New"/>
                <w:sz w:val="28"/>
                <w:szCs w:val="28"/>
                <w:cs/>
                <w:lang w:val="en-GB"/>
              </w:rPr>
              <w:t>ธันวาคม</w:t>
            </w:r>
            <w:r w:rsidR="00803DCD" w:rsidRPr="002E3B38">
              <w:rPr>
                <w:rFonts w:ascii="Browallia New" w:eastAsia="SimSun" w:hAnsi="Browallia New" w:cs="Browallia New"/>
                <w:sz w:val="28"/>
                <w:szCs w:val="28"/>
                <w:cs/>
                <w:lang w:val="en-GB"/>
              </w:rPr>
              <w:t xml:space="preserve">   </w:t>
            </w:r>
            <w:r w:rsidRPr="002E3B38">
              <w:rPr>
                <w:rFonts w:ascii="Browallia New" w:eastAsia="SimSun" w:hAnsi="Browallia New" w:cs="Browallia New"/>
                <w:sz w:val="28"/>
                <w:szCs w:val="28"/>
                <w:lang w:val="en-GB"/>
              </w:rPr>
              <w:t>256</w:t>
            </w:r>
            <w:r w:rsidR="0087317B" w:rsidRPr="002E3B38">
              <w:rPr>
                <w:rFonts w:ascii="Browallia New" w:eastAsia="SimSun" w:hAnsi="Browallia New" w:cs="Browallia New"/>
                <w:sz w:val="28"/>
                <w:szCs w:val="28"/>
                <w:lang w:val="en-GB"/>
              </w:rPr>
              <w:t>7</w:t>
            </w:r>
          </w:p>
        </w:tc>
        <w:tc>
          <w:tcPr>
            <w:tcW w:w="284" w:type="dxa"/>
            <w:tcBorders>
              <w:top w:val="single" w:sz="4" w:space="0" w:color="auto"/>
            </w:tcBorders>
            <w:vAlign w:val="bottom"/>
          </w:tcPr>
          <w:p w14:paraId="51BF1D96" w14:textId="77777777" w:rsidR="002E5B56" w:rsidRPr="002E3B38" w:rsidRDefault="002E5B56" w:rsidP="002E5B56">
            <w:pPr>
              <w:tabs>
                <w:tab w:val="clear" w:pos="907"/>
              </w:tabs>
              <w:spacing w:line="240" w:lineRule="auto"/>
              <w:ind w:left="-108" w:right="-108"/>
              <w:jc w:val="center"/>
              <w:rPr>
                <w:rFonts w:ascii="Browallia New" w:hAnsi="Browallia New" w:cs="Browallia New"/>
                <w:sz w:val="28"/>
                <w:szCs w:val="28"/>
                <w:cs/>
              </w:rPr>
            </w:pPr>
          </w:p>
        </w:tc>
        <w:tc>
          <w:tcPr>
            <w:tcW w:w="1276" w:type="dxa"/>
            <w:tcBorders>
              <w:top w:val="single" w:sz="4" w:space="0" w:color="auto"/>
              <w:bottom w:val="single" w:sz="4" w:space="0" w:color="auto"/>
            </w:tcBorders>
            <w:vAlign w:val="bottom"/>
          </w:tcPr>
          <w:p w14:paraId="2BDEDE88" w14:textId="502A34F6" w:rsidR="002E5B56" w:rsidRPr="002E3B38" w:rsidRDefault="002E5B56" w:rsidP="002E5B56">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r>
      <w:tr w:rsidR="004A6C51" w:rsidRPr="002E3B38" w14:paraId="4C051E0F" w14:textId="77777777" w:rsidTr="00803DCD">
        <w:trPr>
          <w:cantSplit/>
        </w:trPr>
        <w:tc>
          <w:tcPr>
            <w:tcW w:w="2126" w:type="dxa"/>
            <w:vAlign w:val="bottom"/>
          </w:tcPr>
          <w:p w14:paraId="0109B3DE"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76" w:type="dxa"/>
            <w:vAlign w:val="bottom"/>
          </w:tcPr>
          <w:p w14:paraId="6C45F981"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3" w:type="dxa"/>
          </w:tcPr>
          <w:p w14:paraId="5381A9FF"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34" w:type="dxa"/>
            <w:vAlign w:val="bottom"/>
          </w:tcPr>
          <w:p w14:paraId="306382D0"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84" w:type="dxa"/>
          </w:tcPr>
          <w:p w14:paraId="749E43F8"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5" w:type="dxa"/>
          </w:tcPr>
          <w:p w14:paraId="76A27C33"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84" w:type="dxa"/>
          </w:tcPr>
          <w:p w14:paraId="52839B26"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76" w:type="dxa"/>
          </w:tcPr>
          <w:p w14:paraId="1DE3ECEE"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8722B" w:rsidRPr="002E3B38" w14:paraId="0B938B8C" w14:textId="77777777" w:rsidTr="00803DCD">
        <w:trPr>
          <w:cantSplit/>
          <w:trHeight w:val="135"/>
        </w:trPr>
        <w:tc>
          <w:tcPr>
            <w:tcW w:w="2126" w:type="dxa"/>
            <w:vAlign w:val="bottom"/>
          </w:tcPr>
          <w:p w14:paraId="44E1DD9D" w14:textId="425C5C6B" w:rsidR="004A6C51" w:rsidRPr="002E3B38"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3B38">
              <w:rPr>
                <w:rFonts w:ascii="Browallia New" w:hAnsi="Browallia New" w:cs="Browallia New"/>
                <w:sz w:val="28"/>
                <w:szCs w:val="28"/>
                <w:cs/>
              </w:rPr>
              <w:t>ซื้อสินทรัพย์</w:t>
            </w:r>
          </w:p>
        </w:tc>
        <w:tc>
          <w:tcPr>
            <w:tcW w:w="1276" w:type="dxa"/>
          </w:tcPr>
          <w:p w14:paraId="27FF9B7D" w14:textId="1800B9BF" w:rsidR="004A6C51" w:rsidRPr="002E3B38" w:rsidRDefault="00CD16EA"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2E3B38">
              <w:rPr>
                <w:rFonts w:ascii="Browallia New" w:hAnsi="Browallia New" w:cs="Browallia New"/>
                <w:sz w:val="28"/>
                <w:szCs w:val="28"/>
              </w:rPr>
              <w:t>16,669</w:t>
            </w:r>
            <w:r w:rsidR="00CB5810" w:rsidRPr="002E3B38">
              <w:rPr>
                <w:rFonts w:ascii="Browallia New" w:hAnsi="Browallia New" w:cs="Browallia New"/>
                <w:sz w:val="28"/>
                <w:szCs w:val="28"/>
              </w:rPr>
              <w:t>,176</w:t>
            </w:r>
          </w:p>
        </w:tc>
        <w:tc>
          <w:tcPr>
            <w:tcW w:w="283" w:type="dxa"/>
          </w:tcPr>
          <w:p w14:paraId="13FCE0E1"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134" w:type="dxa"/>
            <w:vAlign w:val="bottom"/>
          </w:tcPr>
          <w:p w14:paraId="674BE2BD" w14:textId="684A5CA0" w:rsidR="004A6C51" w:rsidRPr="002E3B38" w:rsidRDefault="00CD16E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2E3B38">
              <w:rPr>
                <w:rFonts w:ascii="Browallia New" w:hAnsi="Browallia New" w:cs="Browallia New"/>
                <w:sz w:val="28"/>
                <w:szCs w:val="28"/>
              </w:rPr>
              <w:t>5,625</w:t>
            </w:r>
            <w:r w:rsidR="00344CF2" w:rsidRPr="002E3B38">
              <w:rPr>
                <w:rFonts w:ascii="Browallia New" w:hAnsi="Browallia New" w:cs="Browallia New"/>
                <w:sz w:val="28"/>
                <w:szCs w:val="28"/>
              </w:rPr>
              <w:t>,210</w:t>
            </w:r>
          </w:p>
        </w:tc>
        <w:tc>
          <w:tcPr>
            <w:tcW w:w="284" w:type="dxa"/>
          </w:tcPr>
          <w:p w14:paraId="6546660B"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75" w:type="dxa"/>
          </w:tcPr>
          <w:p w14:paraId="58C597B9" w14:textId="60C4AC3C" w:rsidR="004A6C51" w:rsidRPr="002E3B38" w:rsidRDefault="00CD16EA"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2E3B38">
              <w:rPr>
                <w:rFonts w:ascii="Browallia New" w:hAnsi="Browallia New" w:cs="Browallia New"/>
                <w:sz w:val="28"/>
                <w:szCs w:val="28"/>
              </w:rPr>
              <w:t>3,253</w:t>
            </w:r>
            <w:r w:rsidR="002943C6" w:rsidRPr="002E3B38">
              <w:rPr>
                <w:rFonts w:ascii="Browallia New" w:hAnsi="Browallia New" w:cs="Browallia New"/>
                <w:sz w:val="28"/>
                <w:szCs w:val="28"/>
              </w:rPr>
              <w:t>,891</w:t>
            </w:r>
          </w:p>
        </w:tc>
        <w:tc>
          <w:tcPr>
            <w:tcW w:w="284" w:type="dxa"/>
          </w:tcPr>
          <w:p w14:paraId="2F5A8B58" w14:textId="77777777" w:rsidR="004A6C51" w:rsidRPr="002E3B3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76" w:type="dxa"/>
            <w:vAlign w:val="bottom"/>
          </w:tcPr>
          <w:p w14:paraId="3FA08177" w14:textId="23227377" w:rsidR="004A6C51" w:rsidRPr="002E3B38" w:rsidRDefault="009A50C2"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rPr>
              <w:t>3,767</w:t>
            </w:r>
            <w:r w:rsidR="00C6678D" w:rsidRPr="002E3B38">
              <w:rPr>
                <w:rFonts w:ascii="Browallia New" w:hAnsi="Browallia New" w:cs="Browallia New"/>
                <w:sz w:val="28"/>
                <w:szCs w:val="28"/>
              </w:rPr>
              <w:t>,662</w:t>
            </w:r>
          </w:p>
        </w:tc>
      </w:tr>
    </w:tbl>
    <w:p w14:paraId="29BDE691" w14:textId="77777777" w:rsidR="00E7210A" w:rsidRPr="002E3B38" w:rsidRDefault="00E7210A" w:rsidP="00E7210A">
      <w:pPr>
        <w:pStyle w:val="ListParagraph"/>
        <w:tabs>
          <w:tab w:val="left" w:pos="993"/>
        </w:tabs>
        <w:spacing w:line="240" w:lineRule="auto"/>
        <w:ind w:left="1701"/>
        <w:jc w:val="thaiDistribute"/>
        <w:rPr>
          <w:rFonts w:ascii="Browallia New" w:eastAsia="Arial Unicode MS" w:hAnsi="Browallia New" w:cs="Browallia New"/>
          <w:color w:val="000000" w:themeColor="text1"/>
          <w:spacing w:val="-4"/>
          <w:sz w:val="28"/>
        </w:rPr>
      </w:pPr>
    </w:p>
    <w:p w14:paraId="6FB2193E" w14:textId="72EA8359" w:rsidR="00F461A7" w:rsidRPr="002E3B38" w:rsidRDefault="002B7795" w:rsidP="008638E4">
      <w:pPr>
        <w:pStyle w:val="ListParagraph"/>
        <w:numPr>
          <w:ilvl w:val="2"/>
          <w:numId w:val="39"/>
        </w:numPr>
        <w:tabs>
          <w:tab w:val="left" w:pos="993"/>
        </w:tabs>
        <w:spacing w:line="240" w:lineRule="auto"/>
        <w:ind w:left="1701" w:hanging="708"/>
        <w:jc w:val="thaiDistribute"/>
        <w:rPr>
          <w:rFonts w:ascii="Browallia New" w:eastAsia="Arial Unicode MS" w:hAnsi="Browallia New" w:cs="Browallia New"/>
          <w:color w:val="000000" w:themeColor="text1"/>
          <w:spacing w:val="-4"/>
          <w:sz w:val="28"/>
        </w:rPr>
      </w:pPr>
      <w:r w:rsidRPr="002E3B38">
        <w:rPr>
          <w:rFonts w:ascii="Browallia New" w:eastAsia="Arial Unicode MS" w:hAnsi="Browallia New" w:cs="Browallia New"/>
          <w:color w:val="000000" w:themeColor="text1"/>
          <w:spacing w:val="-4"/>
          <w:sz w:val="28"/>
          <w:cs/>
        </w:rPr>
        <w:t>ภาระผูกพันจากสัญญาเช่าที่ยกเลิกไม่ได้</w:t>
      </w:r>
    </w:p>
    <w:p w14:paraId="2854326D" w14:textId="77777777" w:rsidR="002B7795" w:rsidRPr="002E3B38" w:rsidRDefault="002B7795" w:rsidP="002B7795">
      <w:pPr>
        <w:pStyle w:val="ListParagraph"/>
        <w:tabs>
          <w:tab w:val="left" w:pos="993"/>
        </w:tabs>
        <w:spacing w:line="240" w:lineRule="auto"/>
        <w:ind w:left="1146"/>
        <w:jc w:val="thaiDistribute"/>
        <w:rPr>
          <w:rFonts w:ascii="Browallia New" w:hAnsi="Browallia New" w:cs="Browallia New"/>
          <w:color w:val="000000" w:themeColor="text1"/>
          <w:sz w:val="28"/>
        </w:rPr>
      </w:pPr>
    </w:p>
    <w:p w14:paraId="62107DE9" w14:textId="0577C6F4" w:rsidR="00104B01" w:rsidRPr="002E3B38" w:rsidRDefault="00104B0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2E3B38">
        <w:rPr>
          <w:rFonts w:ascii="Browallia New" w:hAnsi="Browallia New" w:cs="Browallia New"/>
          <w:color w:val="000000" w:themeColor="text1"/>
          <w:sz w:val="28"/>
          <w:cs/>
        </w:rPr>
        <w:t>กลุ่มบริษัทมีภาระผูกพันตามสัญญาเช่ายอดรวมของจำนวนเงินขั้นต่ำที่ต้องจ่ายในอนาคตตาม</w:t>
      </w:r>
      <w:r w:rsidR="0068722B" w:rsidRPr="002E3B38">
        <w:rPr>
          <w:rFonts w:ascii="Browallia New" w:hAnsi="Browallia New" w:cs="Browallia New"/>
          <w:color w:val="000000" w:themeColor="text1"/>
          <w:sz w:val="28"/>
          <w:cs/>
        </w:rPr>
        <w:br/>
      </w:r>
      <w:r w:rsidRPr="002E3B38">
        <w:rPr>
          <w:rFonts w:ascii="Browallia New" w:hAnsi="Browallia New" w:cs="Browallia New"/>
          <w:color w:val="000000" w:themeColor="text1"/>
          <w:sz w:val="28"/>
          <w:cs/>
        </w:rPr>
        <w:t>สัญญาเช่าที่ไม่สามารถยกเลิกได้ดังนี้</w:t>
      </w:r>
    </w:p>
    <w:p w14:paraId="672A3371" w14:textId="77777777" w:rsidR="00543EF1" w:rsidRPr="002E3B38" w:rsidRDefault="00543EF1"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268"/>
        <w:gridCol w:w="1086"/>
        <w:gridCol w:w="243"/>
        <w:gridCol w:w="1254"/>
        <w:gridCol w:w="248"/>
        <w:gridCol w:w="1232"/>
        <w:gridCol w:w="254"/>
        <w:gridCol w:w="1274"/>
        <w:gridCol w:w="11"/>
      </w:tblGrid>
      <w:tr w:rsidR="00104B01" w:rsidRPr="002E3B38" w14:paraId="6F39DB14" w14:textId="77777777" w:rsidTr="002342C4">
        <w:trPr>
          <w:gridAfter w:val="1"/>
          <w:wAfter w:w="11" w:type="dxa"/>
          <w:cantSplit/>
          <w:tblHeader/>
        </w:trPr>
        <w:tc>
          <w:tcPr>
            <w:tcW w:w="2268" w:type="dxa"/>
          </w:tcPr>
          <w:p w14:paraId="4BF96EA6"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91" w:type="dxa"/>
            <w:gridSpan w:val="7"/>
          </w:tcPr>
          <w:p w14:paraId="3B16A80D" w14:textId="7CD97946"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2E3B38">
              <w:rPr>
                <w:rFonts w:ascii="Browallia New" w:hAnsi="Browallia New" w:cs="Browallia New"/>
                <w:snapToGrid w:val="0"/>
                <w:sz w:val="24"/>
                <w:szCs w:val="24"/>
                <w:lang w:eastAsia="th-TH"/>
              </w:rPr>
              <w:t>(</w:t>
            </w:r>
            <w:proofErr w:type="gramStart"/>
            <w:r w:rsidRPr="002E3B38">
              <w:rPr>
                <w:rFonts w:ascii="Browallia New" w:hAnsi="Browallia New" w:cs="Browallia New"/>
                <w:snapToGrid w:val="0"/>
                <w:sz w:val="24"/>
                <w:szCs w:val="24"/>
                <w:cs/>
                <w:lang w:eastAsia="th-TH"/>
              </w:rPr>
              <w:t>หน่วย</w:t>
            </w:r>
            <w:r w:rsidRPr="002E3B38">
              <w:rPr>
                <w:rFonts w:ascii="Browallia New" w:hAnsi="Browallia New" w:cs="Browallia New"/>
                <w:snapToGrid w:val="0"/>
                <w:sz w:val="24"/>
                <w:szCs w:val="24"/>
                <w:lang w:eastAsia="th-TH"/>
              </w:rPr>
              <w:t xml:space="preserve"> :</w:t>
            </w:r>
            <w:proofErr w:type="gramEnd"/>
            <w:r w:rsidRPr="002E3B38">
              <w:rPr>
                <w:rFonts w:ascii="Browallia New" w:hAnsi="Browallia New" w:cs="Browallia New"/>
                <w:snapToGrid w:val="0"/>
                <w:sz w:val="24"/>
                <w:szCs w:val="24"/>
                <w:lang w:eastAsia="th-TH"/>
              </w:rPr>
              <w:t xml:space="preserve"> </w:t>
            </w:r>
            <w:r w:rsidRPr="002E3B38">
              <w:rPr>
                <w:rFonts w:ascii="Browallia New" w:hAnsi="Browallia New" w:cs="Browallia New"/>
                <w:snapToGrid w:val="0"/>
                <w:sz w:val="24"/>
                <w:szCs w:val="24"/>
                <w:cs/>
                <w:lang w:eastAsia="th-TH"/>
              </w:rPr>
              <w:t>บาท)</w:t>
            </w:r>
          </w:p>
        </w:tc>
      </w:tr>
      <w:tr w:rsidR="00104B01" w:rsidRPr="002E3B38" w14:paraId="75EC8B61" w14:textId="77777777" w:rsidTr="002342C4">
        <w:trPr>
          <w:cantSplit/>
          <w:tblHeader/>
        </w:trPr>
        <w:tc>
          <w:tcPr>
            <w:tcW w:w="2268" w:type="dxa"/>
          </w:tcPr>
          <w:p w14:paraId="19967EBC"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583" w:type="dxa"/>
            <w:gridSpan w:val="3"/>
            <w:tcBorders>
              <w:bottom w:val="single" w:sz="4" w:space="0" w:color="auto"/>
            </w:tcBorders>
          </w:tcPr>
          <w:p w14:paraId="3D88BE80" w14:textId="0AA99126" w:rsidR="00104B01"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2E3B38">
              <w:rPr>
                <w:rFonts w:ascii="Browallia New" w:hAnsi="Browallia New" w:cs="Browallia New"/>
                <w:sz w:val="24"/>
                <w:szCs w:val="24"/>
                <w:cs/>
              </w:rPr>
              <w:t>งบการเงินรวม</w:t>
            </w:r>
          </w:p>
        </w:tc>
        <w:tc>
          <w:tcPr>
            <w:tcW w:w="248" w:type="dxa"/>
          </w:tcPr>
          <w:p w14:paraId="420103ED"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3558F1E8" w:rsidR="00104B01"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2E3B38">
              <w:rPr>
                <w:rFonts w:ascii="Browallia New" w:hAnsi="Browallia New" w:cs="Browallia New"/>
                <w:sz w:val="24"/>
                <w:szCs w:val="24"/>
                <w:cs/>
              </w:rPr>
              <w:t>งบการเงินเฉพาะบริษัท</w:t>
            </w:r>
          </w:p>
        </w:tc>
      </w:tr>
      <w:tr w:rsidR="000D7819" w:rsidRPr="002E3B38" w14:paraId="7C531AA3" w14:textId="77777777" w:rsidTr="002342C4">
        <w:trPr>
          <w:cantSplit/>
          <w:tblHeader/>
        </w:trPr>
        <w:tc>
          <w:tcPr>
            <w:tcW w:w="2268" w:type="dxa"/>
          </w:tcPr>
          <w:p w14:paraId="0EABEF1E" w14:textId="77777777" w:rsidR="000D7819" w:rsidRPr="002E3B38" w:rsidRDefault="000D7819" w:rsidP="000D7819">
            <w:pPr>
              <w:pStyle w:val="a0"/>
              <w:tabs>
                <w:tab w:val="clear" w:pos="360"/>
                <w:tab w:val="clear" w:pos="720"/>
                <w:tab w:val="clear" w:pos="1080"/>
                <w:tab w:val="left" w:pos="540"/>
              </w:tabs>
              <w:rPr>
                <w:rFonts w:ascii="Browallia New" w:hAnsi="Browallia New" w:cs="Browallia New"/>
                <w:sz w:val="24"/>
                <w:szCs w:val="24"/>
                <w:lang w:val="en-US"/>
              </w:rPr>
            </w:pPr>
          </w:p>
        </w:tc>
        <w:tc>
          <w:tcPr>
            <w:tcW w:w="1086" w:type="dxa"/>
            <w:tcBorders>
              <w:top w:val="single" w:sz="4" w:space="0" w:color="auto"/>
              <w:bottom w:val="single" w:sz="4" w:space="0" w:color="auto"/>
            </w:tcBorders>
            <w:vAlign w:val="bottom"/>
          </w:tcPr>
          <w:p w14:paraId="75011482" w14:textId="7D8FB60C" w:rsidR="000D7819" w:rsidRPr="002E3B38" w:rsidRDefault="00442179" w:rsidP="000D7819">
            <w:pPr>
              <w:tabs>
                <w:tab w:val="clear" w:pos="907"/>
              </w:tabs>
              <w:spacing w:line="240" w:lineRule="auto"/>
              <w:ind w:left="-108" w:right="-108"/>
              <w:jc w:val="center"/>
              <w:rPr>
                <w:rFonts w:ascii="Browallia New" w:hAnsi="Browallia New" w:cs="Browallia New"/>
                <w:sz w:val="28"/>
                <w:szCs w:val="28"/>
                <w:cs/>
              </w:rPr>
            </w:pPr>
            <w:r w:rsidRPr="002E3B38">
              <w:rPr>
                <w:rFonts w:ascii="Browallia New" w:eastAsia="SimSun" w:hAnsi="Browallia New" w:cs="Browallia New"/>
                <w:sz w:val="28"/>
                <w:szCs w:val="28"/>
                <w:lang w:val="en-GB"/>
              </w:rPr>
              <w:t>31</w:t>
            </w:r>
            <w:r w:rsidRPr="002E3B38">
              <w:rPr>
                <w:rFonts w:ascii="Browallia New" w:eastAsia="SimSun" w:hAnsi="Browallia New" w:cs="Browallia New"/>
                <w:sz w:val="28"/>
                <w:szCs w:val="28"/>
                <w:cs/>
                <w:lang w:val="en-GB"/>
              </w:rPr>
              <w:t xml:space="preserve"> ธันวาคม    </w:t>
            </w:r>
            <w:r w:rsidR="000D7819" w:rsidRPr="002E3B38">
              <w:rPr>
                <w:rFonts w:ascii="Browallia New" w:eastAsia="SimSun" w:hAnsi="Browallia New" w:cs="Browallia New"/>
                <w:sz w:val="28"/>
                <w:szCs w:val="28"/>
                <w:lang w:val="en-GB"/>
              </w:rPr>
              <w:br/>
            </w:r>
            <w:r w:rsidR="000D7819" w:rsidRPr="002E3B38">
              <w:rPr>
                <w:rFonts w:ascii="Browallia New" w:eastAsia="SimSun" w:hAnsi="Browallia New" w:cs="Browallia New"/>
                <w:sz w:val="28"/>
                <w:szCs w:val="28"/>
              </w:rPr>
              <w:t>2567</w:t>
            </w:r>
          </w:p>
        </w:tc>
        <w:tc>
          <w:tcPr>
            <w:tcW w:w="243" w:type="dxa"/>
            <w:tcBorders>
              <w:top w:val="single" w:sz="4" w:space="0" w:color="auto"/>
            </w:tcBorders>
            <w:vAlign w:val="bottom"/>
          </w:tcPr>
          <w:p w14:paraId="457CAB6C" w14:textId="77777777" w:rsidR="000D7819" w:rsidRPr="002E3B3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54" w:type="dxa"/>
            <w:tcBorders>
              <w:top w:val="single" w:sz="4" w:space="0" w:color="auto"/>
              <w:bottom w:val="single" w:sz="4" w:space="0" w:color="auto"/>
            </w:tcBorders>
            <w:vAlign w:val="bottom"/>
          </w:tcPr>
          <w:p w14:paraId="5AC93329" w14:textId="4022D8C0" w:rsidR="000D7819" w:rsidRPr="002E3B38" w:rsidRDefault="000D7819" w:rsidP="000D7819">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c>
          <w:tcPr>
            <w:tcW w:w="248" w:type="dxa"/>
            <w:vAlign w:val="bottom"/>
          </w:tcPr>
          <w:p w14:paraId="73BC9F6E" w14:textId="77777777" w:rsidR="000D7819" w:rsidRPr="002E3B3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32" w:type="dxa"/>
            <w:tcBorders>
              <w:bottom w:val="single" w:sz="4" w:space="0" w:color="auto"/>
            </w:tcBorders>
            <w:vAlign w:val="bottom"/>
          </w:tcPr>
          <w:p w14:paraId="263D429D" w14:textId="192B5088" w:rsidR="000D7819" w:rsidRPr="002E3B38" w:rsidRDefault="00442179" w:rsidP="000D7819">
            <w:pPr>
              <w:tabs>
                <w:tab w:val="clear" w:pos="907"/>
              </w:tabs>
              <w:spacing w:line="240" w:lineRule="auto"/>
              <w:ind w:left="-108" w:right="-108"/>
              <w:jc w:val="center"/>
              <w:rPr>
                <w:rFonts w:ascii="Browallia New" w:hAnsi="Browallia New" w:cs="Browallia New"/>
                <w:sz w:val="28"/>
                <w:szCs w:val="28"/>
                <w:lang w:val="en-GB"/>
              </w:rPr>
            </w:pPr>
            <w:r w:rsidRPr="002E3B38">
              <w:rPr>
                <w:rFonts w:ascii="Browallia New" w:eastAsia="SimSun" w:hAnsi="Browallia New" w:cs="Browallia New"/>
                <w:sz w:val="28"/>
                <w:szCs w:val="28"/>
                <w:lang w:val="en-GB"/>
              </w:rPr>
              <w:t>31</w:t>
            </w:r>
            <w:r w:rsidRPr="002E3B38">
              <w:rPr>
                <w:rFonts w:ascii="Browallia New" w:eastAsia="SimSun" w:hAnsi="Browallia New" w:cs="Browallia New"/>
                <w:sz w:val="28"/>
                <w:szCs w:val="28"/>
                <w:cs/>
                <w:lang w:val="en-GB"/>
              </w:rPr>
              <w:t xml:space="preserve"> ธันวาคม    </w:t>
            </w:r>
            <w:r w:rsidR="000D7819" w:rsidRPr="002E3B38">
              <w:rPr>
                <w:rFonts w:ascii="Browallia New" w:eastAsia="SimSun" w:hAnsi="Browallia New" w:cs="Browallia New"/>
                <w:sz w:val="28"/>
                <w:szCs w:val="28"/>
                <w:lang w:val="en-GB"/>
              </w:rPr>
              <w:br/>
            </w:r>
            <w:r w:rsidR="000D7819" w:rsidRPr="002E3B38">
              <w:rPr>
                <w:rFonts w:ascii="Browallia New" w:eastAsia="SimSun" w:hAnsi="Browallia New" w:cs="Browallia New"/>
                <w:sz w:val="28"/>
                <w:szCs w:val="28"/>
              </w:rPr>
              <w:t>2567</w:t>
            </w:r>
          </w:p>
        </w:tc>
        <w:tc>
          <w:tcPr>
            <w:tcW w:w="254" w:type="dxa"/>
            <w:tcBorders>
              <w:top w:val="single" w:sz="4" w:space="0" w:color="auto"/>
            </w:tcBorders>
            <w:vAlign w:val="bottom"/>
          </w:tcPr>
          <w:p w14:paraId="17313A0F" w14:textId="77777777" w:rsidR="000D7819" w:rsidRPr="002E3B38" w:rsidRDefault="000D7819" w:rsidP="000D7819">
            <w:pPr>
              <w:tabs>
                <w:tab w:val="clear" w:pos="907"/>
              </w:tabs>
              <w:spacing w:line="240" w:lineRule="auto"/>
              <w:ind w:left="-108" w:right="-108"/>
              <w:jc w:val="center"/>
              <w:rPr>
                <w:rFonts w:ascii="Browallia New" w:hAnsi="Browallia New" w:cs="Browallia New"/>
                <w:sz w:val="28"/>
                <w:szCs w:val="28"/>
                <w:cs/>
              </w:rPr>
            </w:pPr>
          </w:p>
        </w:tc>
        <w:tc>
          <w:tcPr>
            <w:tcW w:w="1285" w:type="dxa"/>
            <w:gridSpan w:val="2"/>
            <w:tcBorders>
              <w:top w:val="single" w:sz="4" w:space="0" w:color="auto"/>
              <w:bottom w:val="single" w:sz="4" w:space="0" w:color="auto"/>
            </w:tcBorders>
            <w:vAlign w:val="bottom"/>
          </w:tcPr>
          <w:p w14:paraId="568D0DB1" w14:textId="39F147A2" w:rsidR="000D7819" w:rsidRPr="002E3B38" w:rsidRDefault="000D7819" w:rsidP="000D7819">
            <w:pPr>
              <w:tabs>
                <w:tab w:val="clear" w:pos="907"/>
              </w:tabs>
              <w:spacing w:line="240" w:lineRule="auto"/>
              <w:ind w:left="-108" w:right="-108"/>
              <w:jc w:val="center"/>
              <w:rPr>
                <w:rFonts w:ascii="Browallia New" w:hAnsi="Browallia New" w:cs="Browallia New"/>
                <w:sz w:val="28"/>
                <w:szCs w:val="28"/>
                <w:cs/>
              </w:rPr>
            </w:pPr>
            <w:r w:rsidRPr="002E3B38">
              <w:rPr>
                <w:rFonts w:ascii="Browallia New" w:hAnsi="Browallia New" w:cs="Browallia New"/>
                <w:sz w:val="28"/>
                <w:szCs w:val="28"/>
                <w:lang w:val="en-GB"/>
              </w:rPr>
              <w:t>31</w:t>
            </w:r>
            <w:r w:rsidRPr="002E3B38">
              <w:rPr>
                <w:rFonts w:ascii="Browallia New" w:hAnsi="Browallia New" w:cs="Browallia New"/>
                <w:sz w:val="28"/>
                <w:szCs w:val="28"/>
                <w:cs/>
              </w:rPr>
              <w:t xml:space="preserve"> ธันวาคม    </w:t>
            </w:r>
            <w:r w:rsidRPr="002E3B38">
              <w:rPr>
                <w:rFonts w:ascii="Browallia New" w:hAnsi="Browallia New" w:cs="Browallia New"/>
                <w:sz w:val="28"/>
                <w:szCs w:val="28"/>
                <w:lang w:val="en-GB"/>
              </w:rPr>
              <w:t>2566</w:t>
            </w:r>
          </w:p>
        </w:tc>
      </w:tr>
      <w:tr w:rsidR="00104B01" w:rsidRPr="002E3B38" w14:paraId="10764EB0" w14:textId="77777777" w:rsidTr="002342C4">
        <w:trPr>
          <w:cantSplit/>
        </w:trPr>
        <w:tc>
          <w:tcPr>
            <w:tcW w:w="2268" w:type="dxa"/>
            <w:vAlign w:val="bottom"/>
          </w:tcPr>
          <w:p w14:paraId="1B31C92B"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086" w:type="dxa"/>
            <w:vAlign w:val="bottom"/>
          </w:tcPr>
          <w:p w14:paraId="5FFF241A"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2E3B3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2E3B38" w14:paraId="1A52E6C9" w14:textId="77777777" w:rsidTr="002342C4">
        <w:trPr>
          <w:cantSplit/>
          <w:trHeight w:val="135"/>
        </w:trPr>
        <w:tc>
          <w:tcPr>
            <w:tcW w:w="2268" w:type="dxa"/>
            <w:vAlign w:val="bottom"/>
          </w:tcPr>
          <w:p w14:paraId="25B56631" w14:textId="272082E0"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ไม่เกิน </w:t>
            </w:r>
            <w:r w:rsidRPr="002E3B38">
              <w:rPr>
                <w:rFonts w:ascii="Browallia New" w:hAnsi="Browallia New" w:cs="Browallia New"/>
                <w:sz w:val="26"/>
                <w:szCs w:val="26"/>
              </w:rPr>
              <w:t xml:space="preserve">1 </w:t>
            </w:r>
            <w:r w:rsidRPr="002E3B38">
              <w:rPr>
                <w:rFonts w:ascii="Browallia New" w:hAnsi="Browallia New" w:cs="Browallia New"/>
                <w:sz w:val="26"/>
                <w:szCs w:val="26"/>
                <w:cs/>
              </w:rPr>
              <w:t>ปี</w:t>
            </w:r>
          </w:p>
        </w:tc>
        <w:tc>
          <w:tcPr>
            <w:tcW w:w="1086" w:type="dxa"/>
          </w:tcPr>
          <w:p w14:paraId="3B1E3EBE" w14:textId="69E91C5B" w:rsidR="00F127D5" w:rsidRPr="002E3B38" w:rsidRDefault="009A50C2"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729</w:t>
            </w:r>
            <w:r w:rsidR="00AA359A" w:rsidRPr="002E3B38">
              <w:rPr>
                <w:rFonts w:ascii="Browallia New" w:hAnsi="Browallia New" w:cs="Browallia New"/>
                <w:sz w:val="28"/>
                <w:szCs w:val="28"/>
                <w:lang w:val="en-GB"/>
              </w:rPr>
              <w:t>,000</w:t>
            </w:r>
          </w:p>
        </w:tc>
        <w:tc>
          <w:tcPr>
            <w:tcW w:w="243" w:type="dxa"/>
          </w:tcPr>
          <w:p w14:paraId="1259C9CE"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54" w:type="dxa"/>
          </w:tcPr>
          <w:p w14:paraId="199FA1F4" w14:textId="6038CBED" w:rsidR="00F127D5" w:rsidRPr="002E3B38" w:rsidRDefault="00C76B29"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rPr>
              <w:t>911</w:t>
            </w:r>
            <w:r w:rsidR="00F30B01" w:rsidRPr="002E3B38">
              <w:rPr>
                <w:rFonts w:ascii="Browallia New" w:hAnsi="Browallia New" w:cs="Browallia New"/>
                <w:sz w:val="28"/>
                <w:szCs w:val="28"/>
              </w:rPr>
              <w:t>,080</w:t>
            </w:r>
          </w:p>
        </w:tc>
        <w:tc>
          <w:tcPr>
            <w:tcW w:w="248" w:type="dxa"/>
          </w:tcPr>
          <w:p w14:paraId="1C14D75F"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32" w:type="dxa"/>
          </w:tcPr>
          <w:p w14:paraId="66972729" w14:textId="38B92013" w:rsidR="00F127D5" w:rsidRPr="002E3B38" w:rsidRDefault="009A50C2"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282</w:t>
            </w:r>
            <w:r w:rsidR="00F1210B" w:rsidRPr="002E3B38">
              <w:rPr>
                <w:rFonts w:ascii="Browallia New" w:hAnsi="Browallia New" w:cs="Browallia New"/>
                <w:sz w:val="28"/>
                <w:szCs w:val="28"/>
                <w:lang w:val="en-GB"/>
              </w:rPr>
              <w:t>,000</w:t>
            </w:r>
          </w:p>
        </w:tc>
        <w:tc>
          <w:tcPr>
            <w:tcW w:w="254" w:type="dxa"/>
          </w:tcPr>
          <w:p w14:paraId="4FC62CF4"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vAlign w:val="bottom"/>
          </w:tcPr>
          <w:p w14:paraId="00B77D69" w14:textId="2E213F31" w:rsidR="00F127D5" w:rsidRPr="002E3B38" w:rsidRDefault="00F127D5"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282</w:t>
            </w:r>
            <w:r w:rsidR="004E4102" w:rsidRPr="002E3B38">
              <w:rPr>
                <w:rFonts w:ascii="Browallia New" w:hAnsi="Browallia New" w:cs="Browallia New"/>
                <w:sz w:val="28"/>
                <w:szCs w:val="28"/>
                <w:lang w:val="en-GB"/>
              </w:rPr>
              <w:t>,000</w:t>
            </w:r>
          </w:p>
        </w:tc>
      </w:tr>
      <w:tr w:rsidR="00F127D5" w:rsidRPr="002E3B38" w14:paraId="2BFE9B1C" w14:textId="77777777" w:rsidTr="002342C4">
        <w:trPr>
          <w:cantSplit/>
          <w:trHeight w:val="135"/>
        </w:trPr>
        <w:tc>
          <w:tcPr>
            <w:tcW w:w="2268" w:type="dxa"/>
            <w:vAlign w:val="bottom"/>
          </w:tcPr>
          <w:p w14:paraId="07F5F5A1" w14:textId="2794010D" w:rsidR="00F127D5" w:rsidRPr="002E3B38" w:rsidRDefault="00F127D5" w:rsidP="004B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6"/>
                <w:szCs w:val="26"/>
                <w:cs/>
              </w:rPr>
            </w:pPr>
            <w:r w:rsidRPr="002E3B38">
              <w:rPr>
                <w:rFonts w:ascii="Browallia New" w:hAnsi="Browallia New" w:cs="Browallia New"/>
                <w:sz w:val="26"/>
                <w:szCs w:val="26"/>
                <w:cs/>
              </w:rPr>
              <w:t xml:space="preserve">เกินกว่า </w:t>
            </w:r>
            <w:r w:rsidRPr="002E3B38">
              <w:rPr>
                <w:rFonts w:ascii="Browallia New" w:hAnsi="Browallia New" w:cs="Browallia New"/>
                <w:sz w:val="26"/>
                <w:szCs w:val="26"/>
              </w:rPr>
              <w:t xml:space="preserve">1 </w:t>
            </w:r>
            <w:r w:rsidRPr="002E3B38">
              <w:rPr>
                <w:rFonts w:ascii="Browallia New" w:hAnsi="Browallia New" w:cs="Browallia New"/>
                <w:sz w:val="26"/>
                <w:szCs w:val="26"/>
                <w:cs/>
              </w:rPr>
              <w:t>ปี</w:t>
            </w:r>
            <w:r w:rsidR="004B6FDC" w:rsidRPr="002E3B38">
              <w:rPr>
                <w:rFonts w:ascii="Browallia New" w:hAnsi="Browallia New" w:cs="Browallia New"/>
                <w:sz w:val="26"/>
                <w:szCs w:val="26"/>
                <w:cs/>
              </w:rPr>
              <w:t xml:space="preserve"> </w:t>
            </w:r>
            <w:r w:rsidRPr="002E3B38">
              <w:rPr>
                <w:rFonts w:ascii="Browallia New" w:hAnsi="Browallia New" w:cs="Browallia New"/>
                <w:sz w:val="26"/>
                <w:szCs w:val="26"/>
                <w:cs/>
              </w:rPr>
              <w:t xml:space="preserve">แต่ไม่เกิน </w:t>
            </w:r>
            <w:r w:rsidRPr="002E3B38">
              <w:rPr>
                <w:rFonts w:ascii="Browallia New" w:hAnsi="Browallia New" w:cs="Browallia New"/>
                <w:sz w:val="26"/>
                <w:szCs w:val="26"/>
              </w:rPr>
              <w:t xml:space="preserve">5 </w:t>
            </w:r>
            <w:r w:rsidRPr="002E3B38">
              <w:rPr>
                <w:rFonts w:ascii="Browallia New" w:hAnsi="Browallia New" w:cs="Browallia New"/>
                <w:sz w:val="26"/>
                <w:szCs w:val="26"/>
                <w:cs/>
              </w:rPr>
              <w:t>ปี</w:t>
            </w:r>
          </w:p>
        </w:tc>
        <w:tc>
          <w:tcPr>
            <w:tcW w:w="1086" w:type="dxa"/>
            <w:tcBorders>
              <w:bottom w:val="single" w:sz="4" w:space="0" w:color="auto"/>
            </w:tcBorders>
            <w:vAlign w:val="bottom"/>
          </w:tcPr>
          <w:p w14:paraId="01DCDE8F" w14:textId="774A094A" w:rsidR="00F127D5" w:rsidRPr="002E3B38" w:rsidRDefault="009A50C2"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8"/>
                <w:szCs w:val="28"/>
                <w:lang w:val="en-GB"/>
              </w:rPr>
            </w:pPr>
            <w:r w:rsidRPr="002E3B38">
              <w:rPr>
                <w:rFonts w:ascii="Browallia New" w:hAnsi="Browallia New" w:cs="Browallia New"/>
                <w:sz w:val="28"/>
                <w:szCs w:val="28"/>
                <w:lang w:val="en-GB"/>
              </w:rPr>
              <w:t>1,867</w:t>
            </w:r>
            <w:r w:rsidR="00D944A1" w:rsidRPr="002E3B38">
              <w:rPr>
                <w:rFonts w:ascii="Browallia New" w:hAnsi="Browallia New" w:cs="Browallia New"/>
                <w:sz w:val="28"/>
                <w:szCs w:val="28"/>
                <w:lang w:val="en-GB"/>
              </w:rPr>
              <w:t>,500</w:t>
            </w:r>
          </w:p>
        </w:tc>
        <w:tc>
          <w:tcPr>
            <w:tcW w:w="243" w:type="dxa"/>
            <w:vAlign w:val="bottom"/>
          </w:tcPr>
          <w:p w14:paraId="1152C8DA" w14:textId="77777777" w:rsidR="00F127D5" w:rsidRPr="002E3B38"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54" w:type="dxa"/>
            <w:tcBorders>
              <w:bottom w:val="single" w:sz="4" w:space="0" w:color="auto"/>
            </w:tcBorders>
          </w:tcPr>
          <w:p w14:paraId="2FF00FD1" w14:textId="00516A46" w:rsidR="00F127D5" w:rsidRPr="002E3B38" w:rsidRDefault="00C76B29"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8"/>
                <w:szCs w:val="28"/>
                <w:lang w:val="en-GB"/>
              </w:rPr>
            </w:pPr>
            <w:r w:rsidRPr="002E3B38">
              <w:rPr>
                <w:rFonts w:ascii="Browallia New" w:hAnsi="Browallia New" w:cs="Browallia New"/>
                <w:sz w:val="28"/>
                <w:szCs w:val="28"/>
              </w:rPr>
              <w:t>2,45</w:t>
            </w:r>
            <w:r w:rsidR="001E67CA" w:rsidRPr="002E3B38">
              <w:rPr>
                <w:rFonts w:ascii="Browallia New" w:hAnsi="Browallia New" w:cs="Browallia New"/>
                <w:sz w:val="28"/>
                <w:szCs w:val="28"/>
              </w:rPr>
              <w:t>7</w:t>
            </w:r>
            <w:r w:rsidR="00CE7FB1" w:rsidRPr="002E3B38">
              <w:rPr>
                <w:rFonts w:ascii="Browallia New" w:hAnsi="Browallia New" w:cs="Browallia New"/>
                <w:sz w:val="28"/>
                <w:szCs w:val="28"/>
              </w:rPr>
              <w:t>,000</w:t>
            </w:r>
          </w:p>
        </w:tc>
        <w:tc>
          <w:tcPr>
            <w:tcW w:w="248" w:type="dxa"/>
            <w:vAlign w:val="bottom"/>
          </w:tcPr>
          <w:p w14:paraId="279B8D62" w14:textId="77777777" w:rsidR="00F127D5" w:rsidRPr="002E3B38"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lang w:val="en-GB"/>
              </w:rPr>
            </w:pPr>
          </w:p>
        </w:tc>
        <w:tc>
          <w:tcPr>
            <w:tcW w:w="1232" w:type="dxa"/>
            <w:tcBorders>
              <w:bottom w:val="single" w:sz="4" w:space="0" w:color="auto"/>
            </w:tcBorders>
            <w:vAlign w:val="bottom"/>
          </w:tcPr>
          <w:p w14:paraId="158BB4E2" w14:textId="50018856" w:rsidR="00F127D5" w:rsidRPr="002E3B38" w:rsidRDefault="009A50C2"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8"/>
                <w:szCs w:val="28"/>
                <w:lang w:val="en-GB"/>
              </w:rPr>
            </w:pPr>
            <w:r w:rsidRPr="002E3B38">
              <w:rPr>
                <w:rFonts w:ascii="Browallia New" w:hAnsi="Browallia New" w:cs="Browallia New"/>
                <w:sz w:val="28"/>
                <w:szCs w:val="28"/>
                <w:lang w:val="en-GB"/>
              </w:rPr>
              <w:t>822</w:t>
            </w:r>
            <w:r w:rsidR="005C2C95" w:rsidRPr="002E3B38">
              <w:rPr>
                <w:rFonts w:ascii="Browallia New" w:hAnsi="Browallia New" w:cs="Browallia New"/>
                <w:sz w:val="28"/>
                <w:szCs w:val="28"/>
                <w:lang w:val="en-GB"/>
              </w:rPr>
              <w:t>,500</w:t>
            </w:r>
          </w:p>
        </w:tc>
        <w:tc>
          <w:tcPr>
            <w:tcW w:w="254" w:type="dxa"/>
            <w:vAlign w:val="bottom"/>
          </w:tcPr>
          <w:p w14:paraId="2BA6F222" w14:textId="77777777" w:rsidR="00F127D5" w:rsidRPr="002E3B38" w:rsidRDefault="00F127D5" w:rsidP="007E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bottom w:val="single" w:sz="4" w:space="0" w:color="auto"/>
            </w:tcBorders>
            <w:vAlign w:val="bottom"/>
          </w:tcPr>
          <w:p w14:paraId="3EA3C663" w14:textId="7E34CCD1" w:rsidR="00F127D5" w:rsidRPr="002E3B38" w:rsidRDefault="00F127D5" w:rsidP="007E42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1,034</w:t>
            </w:r>
            <w:r w:rsidR="008452F6" w:rsidRPr="002E3B38">
              <w:rPr>
                <w:rFonts w:ascii="Browallia New" w:hAnsi="Browallia New" w:cs="Browallia New"/>
                <w:sz w:val="28"/>
                <w:szCs w:val="28"/>
                <w:lang w:val="en-GB"/>
              </w:rPr>
              <w:t>,000</w:t>
            </w:r>
          </w:p>
        </w:tc>
      </w:tr>
      <w:tr w:rsidR="00D069A2" w:rsidRPr="002E3B38" w14:paraId="043A1774" w14:textId="77777777" w:rsidTr="002342C4">
        <w:trPr>
          <w:cantSplit/>
          <w:trHeight w:val="135"/>
        </w:trPr>
        <w:tc>
          <w:tcPr>
            <w:tcW w:w="2268" w:type="dxa"/>
            <w:vAlign w:val="bottom"/>
          </w:tcPr>
          <w:p w14:paraId="1894B441" w14:textId="77777777" w:rsidR="00D069A2" w:rsidRPr="002E3B38"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086" w:type="dxa"/>
            <w:tcBorders>
              <w:top w:val="single" w:sz="4" w:space="0" w:color="auto"/>
              <w:bottom w:val="single" w:sz="12" w:space="0" w:color="auto"/>
            </w:tcBorders>
          </w:tcPr>
          <w:p w14:paraId="1BD3DAC9" w14:textId="6F51C148" w:rsidR="00D069A2" w:rsidRPr="002E3B38" w:rsidRDefault="009A50C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2E3B38">
              <w:rPr>
                <w:rFonts w:ascii="Browallia New" w:hAnsi="Browallia New" w:cs="Browallia New"/>
                <w:sz w:val="28"/>
                <w:szCs w:val="28"/>
              </w:rPr>
              <w:t>2,596</w:t>
            </w:r>
            <w:r w:rsidR="003352BD" w:rsidRPr="002E3B38">
              <w:rPr>
                <w:rFonts w:ascii="Browallia New" w:hAnsi="Browallia New" w:cs="Browallia New"/>
                <w:sz w:val="28"/>
                <w:szCs w:val="28"/>
              </w:rPr>
              <w:t>,500</w:t>
            </w:r>
          </w:p>
        </w:tc>
        <w:tc>
          <w:tcPr>
            <w:tcW w:w="243" w:type="dxa"/>
          </w:tcPr>
          <w:p w14:paraId="297D1B33" w14:textId="77777777" w:rsidR="00D069A2" w:rsidRPr="002E3B38"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54" w:type="dxa"/>
            <w:tcBorders>
              <w:top w:val="single" w:sz="4" w:space="0" w:color="auto"/>
              <w:bottom w:val="single" w:sz="12" w:space="0" w:color="auto"/>
            </w:tcBorders>
            <w:vAlign w:val="bottom"/>
          </w:tcPr>
          <w:p w14:paraId="3F8946A0" w14:textId="1FA65DB9" w:rsidR="00D069A2" w:rsidRPr="002E3B38" w:rsidRDefault="00B5171B"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2E3B38">
              <w:rPr>
                <w:rFonts w:ascii="Browallia New" w:hAnsi="Browallia New" w:cs="Browallia New"/>
                <w:sz w:val="28"/>
                <w:szCs w:val="28"/>
                <w:lang w:val="en-GB"/>
              </w:rPr>
              <w:t>3,368</w:t>
            </w:r>
            <w:r w:rsidR="00AF4527" w:rsidRPr="002E3B38">
              <w:rPr>
                <w:rFonts w:ascii="Browallia New" w:hAnsi="Browallia New" w:cs="Browallia New"/>
                <w:sz w:val="28"/>
                <w:szCs w:val="28"/>
                <w:lang w:val="en-GB"/>
              </w:rPr>
              <w:t>,080</w:t>
            </w:r>
          </w:p>
        </w:tc>
        <w:tc>
          <w:tcPr>
            <w:tcW w:w="248" w:type="dxa"/>
          </w:tcPr>
          <w:p w14:paraId="10672C76" w14:textId="77777777" w:rsidR="00D069A2" w:rsidRPr="002E3B38"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32" w:type="dxa"/>
            <w:tcBorders>
              <w:top w:val="single" w:sz="4" w:space="0" w:color="auto"/>
              <w:bottom w:val="single" w:sz="12" w:space="0" w:color="auto"/>
            </w:tcBorders>
          </w:tcPr>
          <w:p w14:paraId="61217784" w14:textId="47FBB9DA" w:rsidR="00D069A2" w:rsidRPr="002E3B38" w:rsidRDefault="009A50C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1,104</w:t>
            </w:r>
            <w:r w:rsidR="00863D9B" w:rsidRPr="002E3B38">
              <w:rPr>
                <w:rFonts w:ascii="Browallia New" w:hAnsi="Browallia New" w:cs="Browallia New"/>
                <w:sz w:val="28"/>
                <w:szCs w:val="28"/>
                <w:lang w:val="en-GB"/>
              </w:rPr>
              <w:t>,500</w:t>
            </w:r>
          </w:p>
        </w:tc>
        <w:tc>
          <w:tcPr>
            <w:tcW w:w="254" w:type="dxa"/>
          </w:tcPr>
          <w:p w14:paraId="5BF2FC30" w14:textId="77777777" w:rsidR="00D069A2" w:rsidRPr="002E3B38" w:rsidRDefault="00D069A2" w:rsidP="00D0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285" w:type="dxa"/>
            <w:gridSpan w:val="2"/>
            <w:tcBorders>
              <w:top w:val="single" w:sz="4" w:space="0" w:color="auto"/>
              <w:bottom w:val="single" w:sz="12" w:space="0" w:color="auto"/>
            </w:tcBorders>
            <w:vAlign w:val="bottom"/>
          </w:tcPr>
          <w:p w14:paraId="13C1933C" w14:textId="5B794EA8" w:rsidR="00D069A2" w:rsidRPr="002E3B38" w:rsidRDefault="00D069A2" w:rsidP="00D06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lang w:val="en-GB"/>
              </w:rPr>
            </w:pPr>
            <w:r w:rsidRPr="002E3B38">
              <w:rPr>
                <w:rFonts w:ascii="Browallia New" w:hAnsi="Browallia New" w:cs="Browallia New"/>
                <w:sz w:val="28"/>
                <w:szCs w:val="28"/>
                <w:lang w:val="en-GB"/>
              </w:rPr>
              <w:t>1,316</w:t>
            </w:r>
            <w:r w:rsidR="00B159E2" w:rsidRPr="002E3B38">
              <w:rPr>
                <w:rFonts w:ascii="Browallia New" w:hAnsi="Browallia New" w:cs="Browallia New"/>
                <w:sz w:val="28"/>
                <w:szCs w:val="28"/>
                <w:lang w:val="en-GB"/>
              </w:rPr>
              <w:t>,000</w:t>
            </w:r>
          </w:p>
        </w:tc>
      </w:tr>
    </w:tbl>
    <w:p w14:paraId="21DF1AB7" w14:textId="77777777" w:rsidR="0069275D" w:rsidRPr="002E3B38" w:rsidRDefault="0069275D"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19CF0015"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617B67E0"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5DCB41C1"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5FCA3554"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44F0B551"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08809D97"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7706B1AC"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2BC32D61"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087A677D"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00FC5528"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1911782" w14:textId="77777777" w:rsidR="006D00CE" w:rsidRPr="002E3B38" w:rsidRDefault="006D00CE"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2E3B38" w:rsidRDefault="00E24AF9" w:rsidP="008638E4">
      <w:pPr>
        <w:pStyle w:val="ListParagraph"/>
        <w:numPr>
          <w:ilvl w:val="2"/>
          <w:numId w:val="39"/>
        </w:numPr>
        <w:tabs>
          <w:tab w:val="left" w:pos="993"/>
        </w:tabs>
        <w:spacing w:line="240" w:lineRule="auto"/>
        <w:ind w:left="1701" w:hanging="708"/>
        <w:jc w:val="thaiDistribute"/>
        <w:rPr>
          <w:rFonts w:ascii="Browallia New" w:eastAsia="Arial Unicode MS" w:hAnsi="Browallia New" w:cs="Browallia New"/>
          <w:color w:val="000000" w:themeColor="text1"/>
          <w:spacing w:val="-4"/>
          <w:sz w:val="28"/>
        </w:rPr>
      </w:pPr>
      <w:r w:rsidRPr="002E3B38">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6BA27AF1" w14:textId="1218C902" w:rsidR="007B1496" w:rsidRPr="002E3B38"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2E3B38">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0ABBB46F" w14:textId="77777777" w:rsidR="00163F32" w:rsidRPr="002E3B38" w:rsidRDefault="00163F32"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2E3B38" w14:paraId="1D09CBEE" w14:textId="77777777" w:rsidTr="002970A5">
        <w:trPr>
          <w:gridAfter w:val="1"/>
          <w:wAfter w:w="12" w:type="dxa"/>
          <w:cantSplit/>
          <w:tblHeader/>
        </w:trPr>
        <w:tc>
          <w:tcPr>
            <w:tcW w:w="2126" w:type="dxa"/>
          </w:tcPr>
          <w:p w14:paraId="600E337D"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0A88BF15"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2E3B38">
              <w:rPr>
                <w:rFonts w:ascii="Browallia New" w:hAnsi="Browallia New" w:cs="Browallia New"/>
                <w:snapToGrid w:val="0"/>
                <w:sz w:val="24"/>
                <w:szCs w:val="24"/>
                <w:lang w:eastAsia="th-TH"/>
              </w:rPr>
              <w:t>(</w:t>
            </w:r>
            <w:proofErr w:type="gramStart"/>
            <w:r w:rsidRPr="002E3B38">
              <w:rPr>
                <w:rFonts w:ascii="Browallia New" w:hAnsi="Browallia New" w:cs="Browallia New"/>
                <w:snapToGrid w:val="0"/>
                <w:sz w:val="24"/>
                <w:szCs w:val="24"/>
                <w:cs/>
                <w:lang w:eastAsia="th-TH"/>
              </w:rPr>
              <w:t>หน่วย</w:t>
            </w:r>
            <w:r w:rsidRPr="002E3B38">
              <w:rPr>
                <w:rFonts w:ascii="Browallia New" w:hAnsi="Browallia New" w:cs="Browallia New"/>
                <w:snapToGrid w:val="0"/>
                <w:sz w:val="24"/>
                <w:szCs w:val="24"/>
                <w:lang w:eastAsia="th-TH"/>
              </w:rPr>
              <w:t xml:space="preserve"> :</w:t>
            </w:r>
            <w:proofErr w:type="gramEnd"/>
            <w:r w:rsidRPr="002E3B38">
              <w:rPr>
                <w:rFonts w:ascii="Browallia New" w:hAnsi="Browallia New" w:cs="Browallia New"/>
                <w:snapToGrid w:val="0"/>
                <w:sz w:val="24"/>
                <w:szCs w:val="24"/>
                <w:lang w:eastAsia="th-TH"/>
              </w:rPr>
              <w:t xml:space="preserve"> </w:t>
            </w:r>
            <w:r w:rsidRPr="002E3B38">
              <w:rPr>
                <w:rFonts w:ascii="Browallia New" w:hAnsi="Browallia New" w:cs="Browallia New"/>
                <w:snapToGrid w:val="0"/>
                <w:sz w:val="24"/>
                <w:szCs w:val="24"/>
                <w:cs/>
                <w:lang w:eastAsia="th-TH"/>
              </w:rPr>
              <w:t>บาท)</w:t>
            </w:r>
          </w:p>
        </w:tc>
      </w:tr>
      <w:tr w:rsidR="001859DB" w:rsidRPr="002E3B38" w14:paraId="3105BB89" w14:textId="77777777" w:rsidTr="000D7819">
        <w:trPr>
          <w:cantSplit/>
          <w:tblHeader/>
        </w:trPr>
        <w:tc>
          <w:tcPr>
            <w:tcW w:w="2126" w:type="dxa"/>
          </w:tcPr>
          <w:p w14:paraId="1BE11A77"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80E5BAF" w:rsidR="001859DB"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2E3B38">
              <w:rPr>
                <w:rFonts w:ascii="Browallia New" w:hAnsi="Browallia New" w:cs="Browallia New"/>
                <w:sz w:val="24"/>
                <w:szCs w:val="24"/>
                <w:cs/>
              </w:rPr>
              <w:t>งบการเงินรวม</w:t>
            </w:r>
          </w:p>
        </w:tc>
        <w:tc>
          <w:tcPr>
            <w:tcW w:w="248" w:type="dxa"/>
          </w:tcPr>
          <w:p w14:paraId="7BEDCEEB"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67BF5F80" w:rsidR="001859DB"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2E3B38">
              <w:rPr>
                <w:rFonts w:ascii="Browallia New" w:hAnsi="Browallia New" w:cs="Browallia New"/>
                <w:sz w:val="24"/>
                <w:szCs w:val="24"/>
                <w:cs/>
              </w:rPr>
              <w:t>งบการเงินเฉพาะบริษัท</w:t>
            </w:r>
          </w:p>
        </w:tc>
      </w:tr>
      <w:tr w:rsidR="000D7819" w:rsidRPr="002E3B38" w14:paraId="0A96E563" w14:textId="77777777" w:rsidTr="002970A5">
        <w:trPr>
          <w:cantSplit/>
          <w:tblHeader/>
        </w:trPr>
        <w:tc>
          <w:tcPr>
            <w:tcW w:w="2126" w:type="dxa"/>
          </w:tcPr>
          <w:p w14:paraId="43F83F3A" w14:textId="77777777" w:rsidR="000D7819" w:rsidRPr="002E3B38" w:rsidRDefault="000D7819" w:rsidP="000D7819">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7B119A80" w:rsidR="000D7819" w:rsidRPr="002E3B38" w:rsidRDefault="00442179" w:rsidP="000D7819">
            <w:pPr>
              <w:tabs>
                <w:tab w:val="clear" w:pos="907"/>
              </w:tabs>
              <w:spacing w:line="240" w:lineRule="auto"/>
              <w:ind w:left="-108" w:right="-108"/>
              <w:jc w:val="center"/>
              <w:rPr>
                <w:rFonts w:ascii="Browallia New" w:hAnsi="Browallia New" w:cs="Browallia New"/>
                <w:sz w:val="24"/>
                <w:szCs w:val="24"/>
                <w:cs/>
              </w:rPr>
            </w:pPr>
            <w:r w:rsidRPr="002E3B38">
              <w:rPr>
                <w:rFonts w:ascii="Browallia New" w:eastAsia="SimSun" w:hAnsi="Browallia New" w:cs="Browallia New"/>
                <w:sz w:val="24"/>
                <w:szCs w:val="24"/>
                <w:lang w:val="en-GB"/>
              </w:rPr>
              <w:t>31</w:t>
            </w:r>
            <w:r w:rsidRPr="002E3B38">
              <w:rPr>
                <w:rFonts w:ascii="Browallia New" w:eastAsia="SimSun" w:hAnsi="Browallia New" w:cs="Browallia New"/>
                <w:sz w:val="24"/>
                <w:szCs w:val="24"/>
                <w:cs/>
                <w:lang w:val="en-GB"/>
              </w:rPr>
              <w:t xml:space="preserve"> ธันวาคม    </w:t>
            </w:r>
            <w:r w:rsidR="000D7819" w:rsidRPr="002E3B38">
              <w:rPr>
                <w:rFonts w:ascii="Browallia New" w:eastAsia="SimSun" w:hAnsi="Browallia New" w:cs="Browallia New"/>
                <w:sz w:val="24"/>
                <w:szCs w:val="24"/>
                <w:lang w:val="en-GB"/>
              </w:rPr>
              <w:br/>
            </w:r>
            <w:r w:rsidR="000D7819" w:rsidRPr="002E3B38">
              <w:rPr>
                <w:rFonts w:ascii="Browallia New" w:eastAsia="SimSun" w:hAnsi="Browallia New" w:cs="Browallia New"/>
                <w:sz w:val="24"/>
                <w:szCs w:val="24"/>
              </w:rPr>
              <w:t>2567</w:t>
            </w:r>
          </w:p>
        </w:tc>
        <w:tc>
          <w:tcPr>
            <w:tcW w:w="243" w:type="dxa"/>
            <w:tcBorders>
              <w:top w:val="single" w:sz="4" w:space="0" w:color="auto"/>
            </w:tcBorders>
            <w:vAlign w:val="bottom"/>
          </w:tcPr>
          <w:p w14:paraId="47E30CB9" w14:textId="77777777" w:rsidR="000D7819" w:rsidRPr="002E3B3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09256CF7" w:rsidR="000D7819" w:rsidRPr="002E3B38" w:rsidRDefault="000D7819" w:rsidP="000D7819">
            <w:pPr>
              <w:tabs>
                <w:tab w:val="clear" w:pos="907"/>
              </w:tabs>
              <w:spacing w:line="240" w:lineRule="auto"/>
              <w:ind w:left="-108" w:right="-108"/>
              <w:jc w:val="center"/>
              <w:rPr>
                <w:rFonts w:ascii="Browallia New" w:hAnsi="Browallia New" w:cs="Browallia New"/>
                <w:sz w:val="24"/>
                <w:szCs w:val="24"/>
                <w:cs/>
              </w:rPr>
            </w:pPr>
            <w:r w:rsidRPr="002E3B38">
              <w:rPr>
                <w:rFonts w:ascii="Browallia New" w:hAnsi="Browallia New" w:cs="Browallia New"/>
                <w:sz w:val="24"/>
                <w:szCs w:val="24"/>
                <w:lang w:val="en-GB"/>
              </w:rPr>
              <w:t>31</w:t>
            </w:r>
            <w:r w:rsidRPr="002E3B38">
              <w:rPr>
                <w:rFonts w:ascii="Browallia New" w:hAnsi="Browallia New" w:cs="Browallia New"/>
                <w:sz w:val="24"/>
                <w:szCs w:val="24"/>
                <w:cs/>
              </w:rPr>
              <w:t xml:space="preserve"> ธันวาคม </w:t>
            </w:r>
            <w:r w:rsidRPr="002E3B38">
              <w:rPr>
                <w:rFonts w:ascii="Browallia New" w:hAnsi="Browallia New" w:cs="Browallia New"/>
                <w:sz w:val="24"/>
                <w:szCs w:val="24"/>
              </w:rPr>
              <w:t xml:space="preserve">   </w:t>
            </w:r>
            <w:r w:rsidRPr="002E3B38">
              <w:rPr>
                <w:rFonts w:ascii="Browallia New" w:hAnsi="Browallia New" w:cs="Browallia New"/>
                <w:sz w:val="24"/>
                <w:szCs w:val="24"/>
                <w:lang w:val="en-GB"/>
              </w:rPr>
              <w:t>2566</w:t>
            </w:r>
          </w:p>
        </w:tc>
        <w:tc>
          <w:tcPr>
            <w:tcW w:w="248" w:type="dxa"/>
            <w:vAlign w:val="bottom"/>
          </w:tcPr>
          <w:p w14:paraId="0639B474" w14:textId="77777777" w:rsidR="000D7819" w:rsidRPr="002E3B3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315C89A7" w:rsidR="000D7819" w:rsidRPr="002E3B38" w:rsidRDefault="00442179" w:rsidP="000D7819">
            <w:pPr>
              <w:tabs>
                <w:tab w:val="clear" w:pos="907"/>
              </w:tabs>
              <w:spacing w:line="240" w:lineRule="auto"/>
              <w:ind w:left="-108" w:right="-108"/>
              <w:jc w:val="center"/>
              <w:rPr>
                <w:rFonts w:ascii="Browallia New" w:hAnsi="Browallia New" w:cs="Browallia New"/>
                <w:sz w:val="24"/>
                <w:szCs w:val="24"/>
                <w:lang w:val="en-GB"/>
              </w:rPr>
            </w:pPr>
            <w:r w:rsidRPr="002E3B38">
              <w:rPr>
                <w:rFonts w:ascii="Browallia New" w:eastAsia="SimSun" w:hAnsi="Browallia New" w:cs="Browallia New"/>
                <w:sz w:val="24"/>
                <w:szCs w:val="24"/>
                <w:lang w:val="en-GB"/>
              </w:rPr>
              <w:t>31</w:t>
            </w:r>
            <w:r w:rsidRPr="002E3B38">
              <w:rPr>
                <w:rFonts w:ascii="Browallia New" w:eastAsia="SimSun" w:hAnsi="Browallia New" w:cs="Browallia New"/>
                <w:sz w:val="24"/>
                <w:szCs w:val="24"/>
                <w:cs/>
                <w:lang w:val="en-GB"/>
              </w:rPr>
              <w:t xml:space="preserve"> ธันวาคม    </w:t>
            </w:r>
            <w:r w:rsidR="000D7819" w:rsidRPr="002E3B38">
              <w:rPr>
                <w:rFonts w:ascii="Browallia New" w:eastAsia="SimSun" w:hAnsi="Browallia New" w:cs="Browallia New"/>
                <w:sz w:val="24"/>
                <w:szCs w:val="24"/>
                <w:lang w:val="en-GB"/>
              </w:rPr>
              <w:br/>
            </w:r>
            <w:r w:rsidR="000D7819" w:rsidRPr="002E3B38">
              <w:rPr>
                <w:rFonts w:ascii="Browallia New" w:eastAsia="SimSun" w:hAnsi="Browallia New" w:cs="Browallia New"/>
                <w:sz w:val="24"/>
                <w:szCs w:val="24"/>
              </w:rPr>
              <w:t>2567</w:t>
            </w:r>
          </w:p>
        </w:tc>
        <w:tc>
          <w:tcPr>
            <w:tcW w:w="254" w:type="dxa"/>
            <w:tcBorders>
              <w:top w:val="single" w:sz="4" w:space="0" w:color="auto"/>
            </w:tcBorders>
            <w:vAlign w:val="bottom"/>
          </w:tcPr>
          <w:p w14:paraId="36D26384" w14:textId="77777777" w:rsidR="000D7819" w:rsidRPr="002E3B38" w:rsidRDefault="000D7819" w:rsidP="000D7819">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6EADD63C" w:rsidR="000D7819" w:rsidRPr="002E3B38" w:rsidRDefault="000D7819" w:rsidP="000D7819">
            <w:pPr>
              <w:tabs>
                <w:tab w:val="clear" w:pos="907"/>
              </w:tabs>
              <w:spacing w:line="240" w:lineRule="auto"/>
              <w:ind w:left="-108" w:right="-108"/>
              <w:jc w:val="center"/>
              <w:rPr>
                <w:rFonts w:ascii="Browallia New" w:hAnsi="Browallia New" w:cs="Browallia New"/>
                <w:sz w:val="24"/>
                <w:szCs w:val="24"/>
                <w:cs/>
              </w:rPr>
            </w:pPr>
            <w:r w:rsidRPr="002E3B38">
              <w:rPr>
                <w:rFonts w:ascii="Browallia New" w:hAnsi="Browallia New" w:cs="Browallia New"/>
                <w:sz w:val="24"/>
                <w:szCs w:val="24"/>
                <w:lang w:val="en-GB"/>
              </w:rPr>
              <w:t>31</w:t>
            </w:r>
            <w:r w:rsidRPr="002E3B38">
              <w:rPr>
                <w:rFonts w:ascii="Browallia New" w:hAnsi="Browallia New" w:cs="Browallia New"/>
                <w:sz w:val="24"/>
                <w:szCs w:val="24"/>
                <w:cs/>
              </w:rPr>
              <w:t xml:space="preserve"> ธันวาคม </w:t>
            </w:r>
            <w:r w:rsidRPr="002E3B38">
              <w:rPr>
                <w:rFonts w:ascii="Browallia New" w:hAnsi="Browallia New" w:cs="Browallia New"/>
                <w:sz w:val="24"/>
                <w:szCs w:val="24"/>
              </w:rPr>
              <w:t xml:space="preserve">  </w:t>
            </w:r>
            <w:r w:rsidRPr="002E3B38">
              <w:rPr>
                <w:rFonts w:ascii="Browallia New" w:hAnsi="Browallia New" w:cs="Browallia New"/>
                <w:sz w:val="24"/>
                <w:szCs w:val="24"/>
                <w:lang w:val="en-GB"/>
              </w:rPr>
              <w:t>2566</w:t>
            </w:r>
          </w:p>
        </w:tc>
      </w:tr>
      <w:tr w:rsidR="001859DB" w:rsidRPr="002E3B38" w14:paraId="5A91C3DC" w14:textId="77777777" w:rsidTr="002970A5">
        <w:trPr>
          <w:cantSplit/>
        </w:trPr>
        <w:tc>
          <w:tcPr>
            <w:tcW w:w="2126" w:type="dxa"/>
            <w:vAlign w:val="bottom"/>
          </w:tcPr>
          <w:p w14:paraId="59EAADB4"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2E3B3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127D5" w:rsidRPr="002E3B38" w14:paraId="1C131F5A" w14:textId="77777777" w:rsidTr="002970A5">
        <w:trPr>
          <w:cantSplit/>
          <w:trHeight w:val="135"/>
        </w:trPr>
        <w:tc>
          <w:tcPr>
            <w:tcW w:w="2126" w:type="dxa"/>
            <w:vAlign w:val="bottom"/>
          </w:tcPr>
          <w:p w14:paraId="2513AD09"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2E3B38">
              <w:rPr>
                <w:rFonts w:ascii="Browallia New" w:hAnsi="Browallia New" w:cs="Browallia New"/>
                <w:sz w:val="24"/>
                <w:szCs w:val="24"/>
                <w:cs/>
              </w:rPr>
              <w:t xml:space="preserve">ไม่เกิน </w:t>
            </w:r>
            <w:r w:rsidRPr="002E3B38">
              <w:rPr>
                <w:rFonts w:ascii="Browallia New" w:hAnsi="Browallia New" w:cs="Browallia New"/>
                <w:sz w:val="24"/>
                <w:szCs w:val="24"/>
              </w:rPr>
              <w:t xml:space="preserve">1 </w:t>
            </w:r>
            <w:r w:rsidRPr="002E3B38">
              <w:rPr>
                <w:rFonts w:ascii="Browallia New" w:hAnsi="Browallia New" w:cs="Browallia New"/>
                <w:sz w:val="24"/>
                <w:szCs w:val="24"/>
                <w:cs/>
              </w:rPr>
              <w:t>ปี</w:t>
            </w:r>
          </w:p>
        </w:tc>
        <w:tc>
          <w:tcPr>
            <w:tcW w:w="1219" w:type="dxa"/>
          </w:tcPr>
          <w:p w14:paraId="7EE1EB23" w14:textId="7A7EB181" w:rsidR="00F127D5" w:rsidRPr="002E3B38" w:rsidRDefault="00945DC9"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91,850,312</w:t>
            </w:r>
          </w:p>
        </w:tc>
        <w:tc>
          <w:tcPr>
            <w:tcW w:w="243" w:type="dxa"/>
          </w:tcPr>
          <w:p w14:paraId="3C0698BF"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055CD5DA" w:rsidR="00F127D5" w:rsidRPr="002E3B38" w:rsidRDefault="008B628F"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99,002,655</w:t>
            </w:r>
          </w:p>
        </w:tc>
        <w:tc>
          <w:tcPr>
            <w:tcW w:w="248" w:type="dxa"/>
          </w:tcPr>
          <w:p w14:paraId="09FD3EAD"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072BBF79" w:rsidR="00F127D5" w:rsidRPr="002E3B38" w:rsidRDefault="009A50C2" w:rsidP="009A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30,702</w:t>
            </w:r>
            <w:r w:rsidR="008E307F" w:rsidRPr="002E3B38">
              <w:rPr>
                <w:rFonts w:ascii="Browallia New" w:hAnsi="Browallia New" w:cs="Browallia New"/>
                <w:sz w:val="24"/>
                <w:szCs w:val="24"/>
                <w:lang w:val="en-GB"/>
              </w:rPr>
              <w:t>,160</w:t>
            </w:r>
          </w:p>
        </w:tc>
        <w:tc>
          <w:tcPr>
            <w:tcW w:w="254" w:type="dxa"/>
          </w:tcPr>
          <w:p w14:paraId="43635C80"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55E061C1" w14:textId="2BF76BE2" w:rsidR="00F127D5" w:rsidRPr="002E3B38" w:rsidRDefault="0013223B"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30,742,960</w:t>
            </w:r>
          </w:p>
        </w:tc>
      </w:tr>
      <w:tr w:rsidR="00F127D5" w:rsidRPr="002E3B38" w14:paraId="58D9E084" w14:textId="77777777" w:rsidTr="002970A5">
        <w:trPr>
          <w:cantSplit/>
          <w:trHeight w:val="135"/>
        </w:trPr>
        <w:tc>
          <w:tcPr>
            <w:tcW w:w="2126" w:type="dxa"/>
            <w:vAlign w:val="bottom"/>
          </w:tcPr>
          <w:p w14:paraId="24A68B4D" w14:textId="3E3ECEB2" w:rsidR="00F127D5" w:rsidRPr="002E3B38" w:rsidRDefault="00F127D5" w:rsidP="00F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2E3B38">
              <w:rPr>
                <w:rFonts w:ascii="Browallia New" w:hAnsi="Browallia New" w:cs="Browallia New"/>
                <w:sz w:val="24"/>
                <w:szCs w:val="24"/>
                <w:cs/>
              </w:rPr>
              <w:t xml:space="preserve">เกินกว่า </w:t>
            </w:r>
            <w:r w:rsidRPr="002E3B38">
              <w:rPr>
                <w:rFonts w:ascii="Browallia New" w:hAnsi="Browallia New" w:cs="Browallia New"/>
                <w:sz w:val="24"/>
                <w:szCs w:val="24"/>
              </w:rPr>
              <w:t xml:space="preserve">1 </w:t>
            </w:r>
            <w:r w:rsidRPr="002E3B38">
              <w:rPr>
                <w:rFonts w:ascii="Browallia New" w:hAnsi="Browallia New" w:cs="Browallia New"/>
                <w:sz w:val="24"/>
                <w:szCs w:val="24"/>
                <w:cs/>
              </w:rPr>
              <w:t>ปีแต่ไม่</w:t>
            </w:r>
            <w:r w:rsidR="00C46DC1" w:rsidRPr="002E3B38">
              <w:rPr>
                <w:rFonts w:ascii="Browallia New" w:hAnsi="Browallia New" w:cs="Browallia New"/>
                <w:sz w:val="24"/>
                <w:szCs w:val="24"/>
              </w:rPr>
              <w:t xml:space="preserve">  </w:t>
            </w:r>
            <w:r w:rsidRPr="002E3B38">
              <w:rPr>
                <w:rFonts w:ascii="Browallia New" w:hAnsi="Browallia New" w:cs="Browallia New"/>
                <w:sz w:val="24"/>
                <w:szCs w:val="24"/>
                <w:cs/>
              </w:rPr>
              <w:t xml:space="preserve">เกิน </w:t>
            </w:r>
            <w:r w:rsidRPr="002E3B38">
              <w:rPr>
                <w:rFonts w:ascii="Browallia New" w:hAnsi="Browallia New" w:cs="Browallia New"/>
                <w:sz w:val="24"/>
                <w:szCs w:val="24"/>
              </w:rPr>
              <w:t xml:space="preserve">5 </w:t>
            </w:r>
            <w:r w:rsidRPr="002E3B38">
              <w:rPr>
                <w:rFonts w:ascii="Browallia New" w:hAnsi="Browallia New" w:cs="Browallia New"/>
                <w:sz w:val="24"/>
                <w:szCs w:val="24"/>
                <w:cs/>
              </w:rPr>
              <w:t>ปี</w:t>
            </w:r>
          </w:p>
        </w:tc>
        <w:tc>
          <w:tcPr>
            <w:tcW w:w="1219" w:type="dxa"/>
            <w:tcBorders>
              <w:bottom w:val="single" w:sz="4" w:space="0" w:color="auto"/>
            </w:tcBorders>
            <w:vAlign w:val="bottom"/>
          </w:tcPr>
          <w:p w14:paraId="243AC704" w14:textId="10E0EE26" w:rsidR="00F127D5" w:rsidRPr="002E3B38" w:rsidRDefault="00AB7498"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25,827,334</w:t>
            </w:r>
          </w:p>
        </w:tc>
        <w:tc>
          <w:tcPr>
            <w:tcW w:w="243" w:type="dxa"/>
            <w:vAlign w:val="bottom"/>
          </w:tcPr>
          <w:p w14:paraId="7DF1A736" w14:textId="77777777" w:rsidR="00F127D5" w:rsidRPr="002E3B38"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07F1BB85" w:rsidR="00F127D5" w:rsidRPr="002E3B38" w:rsidRDefault="00D57D3E"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93,585,634</w:t>
            </w:r>
          </w:p>
        </w:tc>
        <w:tc>
          <w:tcPr>
            <w:tcW w:w="248" w:type="dxa"/>
            <w:vAlign w:val="bottom"/>
          </w:tcPr>
          <w:p w14:paraId="765DEE95" w14:textId="77777777" w:rsidR="00F127D5" w:rsidRPr="002E3B38" w:rsidRDefault="00F127D5"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0C96CC5C" w14:textId="56CC71A5" w:rsidR="00F127D5" w:rsidRPr="002E3B38" w:rsidRDefault="009A50C2" w:rsidP="00F52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10,117</w:t>
            </w:r>
            <w:r w:rsidR="00E83932" w:rsidRPr="002E3B38">
              <w:rPr>
                <w:rFonts w:ascii="Browallia New" w:hAnsi="Browallia New" w:cs="Browallia New"/>
                <w:sz w:val="24"/>
                <w:szCs w:val="24"/>
                <w:lang w:val="en-GB"/>
              </w:rPr>
              <w:t>,120</w:t>
            </w:r>
          </w:p>
        </w:tc>
        <w:tc>
          <w:tcPr>
            <w:tcW w:w="254" w:type="dxa"/>
          </w:tcPr>
          <w:p w14:paraId="102A8D36" w14:textId="77777777" w:rsidR="00F127D5" w:rsidRPr="002E3B38" w:rsidRDefault="00F127D5" w:rsidP="00F1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53B67D1C" w:rsidR="00F127D5" w:rsidRPr="002E3B38" w:rsidRDefault="00A106BB" w:rsidP="00F12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32,880,640</w:t>
            </w:r>
          </w:p>
        </w:tc>
      </w:tr>
      <w:tr w:rsidR="00E156BE" w:rsidRPr="002E3B38" w14:paraId="3255112D" w14:textId="77777777" w:rsidTr="002970A5">
        <w:trPr>
          <w:cantSplit/>
          <w:trHeight w:val="135"/>
        </w:trPr>
        <w:tc>
          <w:tcPr>
            <w:tcW w:w="2126" w:type="dxa"/>
            <w:vAlign w:val="bottom"/>
          </w:tcPr>
          <w:p w14:paraId="39870876" w14:textId="77777777" w:rsidR="00E156BE" w:rsidRPr="002E3B38"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43E56AD2" w:rsidR="00E156BE" w:rsidRPr="002E3B38" w:rsidRDefault="00890664"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117,677,646</w:t>
            </w:r>
          </w:p>
        </w:tc>
        <w:tc>
          <w:tcPr>
            <w:tcW w:w="243" w:type="dxa"/>
          </w:tcPr>
          <w:p w14:paraId="5117A487" w14:textId="77777777" w:rsidR="00E156BE" w:rsidRPr="002E3B38"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vAlign w:val="bottom"/>
          </w:tcPr>
          <w:p w14:paraId="130FBE9D" w14:textId="1E35502A" w:rsidR="00E156BE" w:rsidRPr="002E3B38" w:rsidRDefault="008E09F1"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2E3B38">
              <w:rPr>
                <w:rFonts w:ascii="Browallia New" w:hAnsi="Browallia New" w:cs="Browallia New"/>
                <w:sz w:val="24"/>
                <w:szCs w:val="24"/>
                <w:lang w:val="en-GB"/>
              </w:rPr>
              <w:t>192,</w:t>
            </w:r>
            <w:r w:rsidR="000A03B0" w:rsidRPr="002E3B38">
              <w:rPr>
                <w:rFonts w:ascii="Browallia New" w:hAnsi="Browallia New" w:cs="Browallia New"/>
                <w:sz w:val="24"/>
                <w:szCs w:val="24"/>
                <w:lang w:val="en-GB"/>
              </w:rPr>
              <w:t>588,289</w:t>
            </w:r>
          </w:p>
        </w:tc>
        <w:tc>
          <w:tcPr>
            <w:tcW w:w="248" w:type="dxa"/>
          </w:tcPr>
          <w:p w14:paraId="5E105244" w14:textId="77777777" w:rsidR="00E156BE" w:rsidRPr="002E3B38"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3E25B3BF" w:rsidR="00E156BE" w:rsidRPr="002E3B38" w:rsidRDefault="009A50C2"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40,819</w:t>
            </w:r>
            <w:r w:rsidR="0071638C" w:rsidRPr="002E3B38">
              <w:rPr>
                <w:rFonts w:ascii="Browallia New" w:hAnsi="Browallia New" w:cs="Browallia New"/>
                <w:sz w:val="24"/>
                <w:szCs w:val="24"/>
                <w:lang w:val="en-GB"/>
              </w:rPr>
              <w:t>,280</w:t>
            </w:r>
          </w:p>
        </w:tc>
        <w:tc>
          <w:tcPr>
            <w:tcW w:w="254" w:type="dxa"/>
          </w:tcPr>
          <w:p w14:paraId="7824F2D0" w14:textId="77777777" w:rsidR="00E156BE" w:rsidRPr="002E3B38" w:rsidRDefault="00E156BE" w:rsidP="00E1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3C841637" w14:textId="6DB9E61C" w:rsidR="00E156BE" w:rsidRPr="002E3B38" w:rsidRDefault="00AB43B1" w:rsidP="00E156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2E3B38">
              <w:rPr>
                <w:rFonts w:ascii="Browallia New" w:hAnsi="Browallia New" w:cs="Browallia New"/>
                <w:sz w:val="24"/>
                <w:szCs w:val="24"/>
                <w:lang w:val="en-GB"/>
              </w:rPr>
              <w:t>63,623,600</w:t>
            </w:r>
          </w:p>
        </w:tc>
      </w:tr>
    </w:tbl>
    <w:p w14:paraId="70757A55" w14:textId="77777777" w:rsidR="006D00CE" w:rsidRPr="002E3B38" w:rsidRDefault="006D00CE" w:rsidP="006D00CE">
      <w:pPr>
        <w:pStyle w:val="ListParagraph"/>
        <w:tabs>
          <w:tab w:val="left" w:pos="993"/>
        </w:tabs>
        <w:spacing w:line="240" w:lineRule="auto"/>
        <w:ind w:left="1146"/>
        <w:jc w:val="thaiDistribute"/>
        <w:rPr>
          <w:rFonts w:ascii="Browallia New" w:hAnsi="Browallia New" w:cs="Browallia New"/>
          <w:sz w:val="28"/>
        </w:rPr>
      </w:pPr>
    </w:p>
    <w:p w14:paraId="2FC961ED" w14:textId="263F964B" w:rsidR="005A7392" w:rsidRPr="002E3B38" w:rsidRDefault="0081197F" w:rsidP="008638E4">
      <w:pPr>
        <w:pStyle w:val="ListParagraph"/>
        <w:numPr>
          <w:ilvl w:val="0"/>
          <w:numId w:val="17"/>
        </w:numPr>
        <w:tabs>
          <w:tab w:val="left" w:pos="993"/>
        </w:tabs>
        <w:spacing w:line="240" w:lineRule="auto"/>
        <w:ind w:hanging="714"/>
        <w:jc w:val="thaiDistribute"/>
        <w:rPr>
          <w:rFonts w:ascii="Browallia New" w:hAnsi="Browallia New" w:cs="Browallia New"/>
          <w:b/>
          <w:bCs/>
          <w:sz w:val="28"/>
        </w:rPr>
      </w:pPr>
      <w:r w:rsidRPr="002E3B38">
        <w:rPr>
          <w:rFonts w:ascii="Browallia New" w:hAnsi="Browallia New" w:cs="Browallia New"/>
          <w:b/>
          <w:bCs/>
          <w:sz w:val="28"/>
          <w:cs/>
        </w:rPr>
        <w:t>สัญญาสำคัญที่ทำกับกิจการอื่น</w:t>
      </w:r>
    </w:p>
    <w:p w14:paraId="3D1CB028" w14:textId="77777777" w:rsidR="00157DE3" w:rsidRPr="002E3B38" w:rsidRDefault="00157DE3" w:rsidP="00157DE3">
      <w:pPr>
        <w:tabs>
          <w:tab w:val="left" w:pos="993"/>
        </w:tabs>
        <w:spacing w:line="240" w:lineRule="auto"/>
        <w:jc w:val="thaiDistribute"/>
        <w:rPr>
          <w:rFonts w:ascii="Browallia New" w:hAnsi="Browallia New" w:cs="Browallia New"/>
          <w:b/>
          <w:bCs/>
          <w:sz w:val="28"/>
        </w:rPr>
      </w:pPr>
    </w:p>
    <w:p w14:paraId="03942E83" w14:textId="77777777" w:rsidR="00114D20" w:rsidRPr="002E3B38" w:rsidRDefault="00114D20" w:rsidP="00114D2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2E3B38">
        <w:rPr>
          <w:rFonts w:ascii="Browallia New" w:eastAsia="Arial Unicode MS" w:hAnsi="Browallia New" w:cs="Browallia New"/>
          <w:sz w:val="28"/>
          <w:cs/>
        </w:rPr>
        <w:t xml:space="preserve">บริษัทย่อยแห่งหนึ่งได้ทำสัญญาจำนวน </w:t>
      </w:r>
      <w:r w:rsidRPr="002E3B38">
        <w:rPr>
          <w:rFonts w:ascii="Browallia New" w:eastAsia="Arial Unicode MS" w:hAnsi="Browallia New" w:cs="Browallia New"/>
          <w:sz w:val="28"/>
          <w:lang w:val="en-GB"/>
        </w:rPr>
        <w:t>3</w:t>
      </w:r>
      <w:r w:rsidRPr="002E3B38">
        <w:rPr>
          <w:rFonts w:ascii="Browallia New" w:eastAsia="Arial Unicode MS" w:hAnsi="Browallia New" w:cs="Browallia New"/>
          <w:sz w:val="28"/>
          <w:cs/>
        </w:rPr>
        <w:t xml:space="preserve"> สัญญา เพื่อใช้บริการช่องสัญญาณดาวเทียมและ</w:t>
      </w:r>
      <w:r w:rsidRPr="002E3B38">
        <w:rPr>
          <w:rFonts w:ascii="Browallia New" w:eastAsia="Arial Unicode MS" w:hAnsi="Browallia New" w:cs="Browallia New"/>
          <w:sz w:val="28"/>
        </w:rPr>
        <w:br/>
      </w:r>
      <w:r w:rsidRPr="002E3B38">
        <w:rPr>
          <w:rFonts w:ascii="Browallia New" w:eastAsia="Arial Unicode MS" w:hAnsi="Browallia New" w:cs="Browallia New"/>
          <w:sz w:val="28"/>
          <w:cs/>
        </w:rPr>
        <w:t xml:space="preserve">ใช้บริการส่งสัญญาณโทรทัศน์ผ่านดาวเทียม โดยมีกำหนดระยะเวลาระหว่างวันที่ </w:t>
      </w:r>
      <w:r w:rsidRPr="002E3B38">
        <w:rPr>
          <w:rFonts w:ascii="Browallia New" w:eastAsia="Arial Unicode MS" w:hAnsi="Browallia New" w:cs="Browallia New"/>
          <w:sz w:val="28"/>
          <w:lang w:val="en-GB"/>
        </w:rPr>
        <w:t xml:space="preserve">1 </w:t>
      </w:r>
      <w:r w:rsidRPr="002E3B38">
        <w:rPr>
          <w:rFonts w:ascii="Browallia New" w:eastAsia="Arial Unicode MS" w:hAnsi="Browallia New" w:cs="Browallia New"/>
          <w:sz w:val="28"/>
          <w:cs/>
          <w:lang w:val="en-GB"/>
        </w:rPr>
        <w:t>ตุลาคม</w:t>
      </w:r>
      <w:r w:rsidRPr="002E3B38">
        <w:rPr>
          <w:rFonts w:ascii="Browallia New" w:eastAsia="Arial Unicode MS" w:hAnsi="Browallia New" w:cs="Browallia New"/>
          <w:sz w:val="28"/>
          <w:cs/>
        </w:rPr>
        <w:t xml:space="preserve"> </w:t>
      </w:r>
      <w:r w:rsidRPr="002E3B38">
        <w:rPr>
          <w:rFonts w:ascii="Browallia New" w:eastAsia="Arial Unicode MS" w:hAnsi="Browallia New" w:cs="Browallia New"/>
          <w:sz w:val="28"/>
          <w:lang w:val="en-GB"/>
        </w:rPr>
        <w:t>256</w:t>
      </w:r>
      <w:r w:rsidRPr="002E3B38">
        <w:rPr>
          <w:rFonts w:ascii="Browallia New" w:eastAsia="Arial Unicode MS" w:hAnsi="Browallia New" w:cs="Browallia New"/>
          <w:sz w:val="28"/>
        </w:rPr>
        <w:t>7</w:t>
      </w:r>
      <w:r w:rsidRPr="002E3B38">
        <w:rPr>
          <w:rFonts w:ascii="Browallia New" w:eastAsia="Arial Unicode MS" w:hAnsi="Browallia New" w:cs="Browallia New"/>
          <w:sz w:val="28"/>
          <w:cs/>
        </w:rPr>
        <w:t xml:space="preserve"> </w:t>
      </w:r>
      <w:r w:rsidRPr="002E3B38">
        <w:rPr>
          <w:rFonts w:ascii="Browallia New" w:eastAsia="Arial Unicode MS" w:hAnsi="Browallia New" w:cs="Browallia New"/>
          <w:sz w:val="28"/>
          <w:cs/>
        </w:rPr>
        <w:br/>
        <w:t xml:space="preserve">ถึงวันที่ </w:t>
      </w:r>
      <w:r w:rsidRPr="002E3B38">
        <w:rPr>
          <w:rFonts w:ascii="Browallia New" w:eastAsia="Arial Unicode MS" w:hAnsi="Browallia New" w:cs="Browallia New"/>
          <w:sz w:val="28"/>
          <w:lang w:val="en-GB"/>
        </w:rPr>
        <w:t>30</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rPr>
        <w:t>กันยายน</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lang w:val="en-GB"/>
        </w:rPr>
        <w:t>2568</w:t>
      </w:r>
      <w:r w:rsidRPr="002E3B38">
        <w:rPr>
          <w:rFonts w:ascii="Browallia New" w:eastAsia="Arial Unicode MS" w:hAnsi="Browallia New" w:cs="Browallia New"/>
          <w:sz w:val="28"/>
          <w:cs/>
          <w:lang w:val="en-GB"/>
        </w:rPr>
        <w:t xml:space="preserve"> </w:t>
      </w:r>
      <w:r w:rsidRPr="002E3B38">
        <w:rPr>
          <w:rFonts w:ascii="Browallia New" w:eastAsia="Arial Unicode MS" w:hAnsi="Browallia New" w:cs="Browallia New"/>
          <w:spacing w:val="-4"/>
          <w:sz w:val="28"/>
          <w:cs/>
        </w:rPr>
        <w:t>โดยบริษัทย่อยตกลงจ่ายค่าธรรมเนียมสำหรับการใช้บริการและจ่ายค่าใช้จ่ายต่างๆ ที่เกี่ยวกับการใช้บริการดังกล่าวตามที่ระบุ</w:t>
      </w:r>
      <w:r w:rsidRPr="002E3B38">
        <w:rPr>
          <w:rFonts w:ascii="Browallia New" w:eastAsia="Arial Unicode MS" w:hAnsi="Browallia New" w:cs="Browallia New"/>
          <w:sz w:val="28"/>
          <w:cs/>
        </w:rPr>
        <w:t>ในสัญญา ทั้งนี้ บริษัทย่อยต้องปฏิบัติตามเงื่อนไขต่าง ๆ ที่ระบุไว้ในสัญญา</w:t>
      </w:r>
    </w:p>
    <w:p w14:paraId="66C8F9AE" w14:textId="77777777" w:rsidR="00114D20" w:rsidRPr="002E3B38" w:rsidRDefault="00114D20" w:rsidP="00114D20">
      <w:pPr>
        <w:pStyle w:val="ListParagraph"/>
        <w:tabs>
          <w:tab w:val="left" w:pos="993"/>
        </w:tabs>
        <w:spacing w:after="0" w:line="240" w:lineRule="auto"/>
        <w:ind w:left="1368"/>
        <w:jc w:val="thaiDistribute"/>
        <w:rPr>
          <w:rFonts w:ascii="Browallia New" w:hAnsi="Browallia New" w:cs="Browallia New"/>
          <w:sz w:val="28"/>
        </w:rPr>
      </w:pPr>
    </w:p>
    <w:p w14:paraId="471F7ADA" w14:textId="77777777" w:rsidR="00114D20" w:rsidRPr="002E3B38" w:rsidRDefault="00114D20" w:rsidP="00114D2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2E3B38">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กำหนดระยะเวลา    </w:t>
      </w:r>
      <w:r w:rsidRPr="002E3B38">
        <w:rPr>
          <w:rFonts w:ascii="Browallia New" w:hAnsi="Browallia New" w:cs="Browallia New"/>
          <w:sz w:val="28"/>
        </w:rPr>
        <w:t>2</w:t>
      </w:r>
      <w:r w:rsidRPr="002E3B38">
        <w:rPr>
          <w:rFonts w:ascii="Browallia New" w:hAnsi="Browallia New" w:cs="Browallia New"/>
          <w:sz w:val="28"/>
          <w:cs/>
        </w:rPr>
        <w:t xml:space="preserve"> ปี ตั้งแต่วันที่ </w:t>
      </w:r>
      <w:r w:rsidRPr="002E3B38">
        <w:rPr>
          <w:rFonts w:ascii="Browallia New" w:hAnsi="Browallia New" w:cs="Browallia New"/>
          <w:sz w:val="28"/>
        </w:rPr>
        <w:t>1</w:t>
      </w:r>
      <w:r w:rsidRPr="002E3B38">
        <w:rPr>
          <w:rFonts w:ascii="Browallia New" w:hAnsi="Browallia New" w:cs="Browallia New"/>
          <w:sz w:val="28"/>
          <w:cs/>
        </w:rPr>
        <w:t xml:space="preserve"> มกราคม </w:t>
      </w:r>
      <w:r w:rsidRPr="002E3B38">
        <w:rPr>
          <w:rFonts w:ascii="Browallia New" w:hAnsi="Browallia New" w:cs="Browallia New"/>
          <w:sz w:val="28"/>
        </w:rPr>
        <w:t>2567</w:t>
      </w:r>
      <w:r w:rsidRPr="002E3B38">
        <w:rPr>
          <w:rFonts w:ascii="Browallia New" w:hAnsi="Browallia New" w:cs="Browallia New"/>
          <w:sz w:val="28"/>
          <w:cs/>
        </w:rPr>
        <w:t xml:space="preserve"> ถึงวันที่ </w:t>
      </w:r>
      <w:r w:rsidRPr="002E3B38">
        <w:rPr>
          <w:rFonts w:ascii="Browallia New" w:hAnsi="Browallia New" w:cs="Browallia New"/>
          <w:sz w:val="28"/>
        </w:rPr>
        <w:t>31</w:t>
      </w:r>
      <w:r w:rsidRPr="002E3B38">
        <w:rPr>
          <w:rFonts w:ascii="Browallia New" w:hAnsi="Browallia New" w:cs="Browallia New"/>
          <w:sz w:val="28"/>
          <w:cs/>
        </w:rPr>
        <w:t xml:space="preserve"> ธันวาคม </w:t>
      </w:r>
      <w:r w:rsidRPr="002E3B38">
        <w:rPr>
          <w:rFonts w:ascii="Browallia New" w:hAnsi="Browallia New" w:cs="Browallia New"/>
          <w:sz w:val="28"/>
        </w:rPr>
        <w:t>2568</w:t>
      </w:r>
    </w:p>
    <w:p w14:paraId="1DB8D397" w14:textId="77777777" w:rsidR="00114D20" w:rsidRPr="002E3B38" w:rsidRDefault="00114D20" w:rsidP="00114D20">
      <w:pPr>
        <w:pStyle w:val="ListParagraph"/>
        <w:tabs>
          <w:tab w:val="left" w:pos="993"/>
        </w:tabs>
        <w:spacing w:after="0" w:line="240" w:lineRule="auto"/>
        <w:ind w:left="1368"/>
        <w:jc w:val="thaiDistribute"/>
        <w:rPr>
          <w:rFonts w:ascii="Browallia New" w:hAnsi="Browallia New" w:cs="Browallia New"/>
          <w:sz w:val="28"/>
        </w:rPr>
      </w:pPr>
    </w:p>
    <w:p w14:paraId="569A0BE4" w14:textId="77777777" w:rsidR="00114D20" w:rsidRPr="002E3B38" w:rsidRDefault="00114D20" w:rsidP="00114D20">
      <w:pPr>
        <w:pStyle w:val="ListParagraph"/>
        <w:numPr>
          <w:ilvl w:val="0"/>
          <w:numId w:val="18"/>
        </w:numPr>
        <w:tabs>
          <w:tab w:val="left" w:pos="993"/>
        </w:tabs>
        <w:spacing w:after="0" w:line="240" w:lineRule="auto"/>
        <w:ind w:left="1368"/>
        <w:jc w:val="thaiDistribute"/>
        <w:rPr>
          <w:rFonts w:ascii="Browallia New" w:hAnsi="Browallia New" w:cs="Browallia New"/>
          <w:sz w:val="28"/>
        </w:rPr>
      </w:pPr>
      <w:r w:rsidRPr="002E3B38">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2E3B38">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Pr="002E3B38">
        <w:rPr>
          <w:rFonts w:ascii="Browallia New" w:hAnsi="Browallia New" w:cs="Browallia New"/>
          <w:spacing w:val="-4"/>
          <w:sz w:val="28"/>
          <w:cs/>
        </w:rPr>
        <w:br/>
      </w:r>
      <w:r w:rsidRPr="002E3B38">
        <w:rPr>
          <w:rFonts w:ascii="Browallia New" w:hAnsi="Browallia New" w:cs="Browallia New"/>
          <w:sz w:val="28"/>
          <w:cs/>
        </w:rPr>
        <w:t>ในการนำส่งเข้ากองทุนตามข้อกำหนดและเงื่อนไขที่ประกาศโดย กสทช.</w:t>
      </w:r>
    </w:p>
    <w:p w14:paraId="6EC700F8" w14:textId="77777777" w:rsidR="00114D20" w:rsidRPr="002E3B38" w:rsidRDefault="00114D20" w:rsidP="00114D20">
      <w:pPr>
        <w:tabs>
          <w:tab w:val="left" w:pos="993"/>
        </w:tabs>
        <w:spacing w:line="240" w:lineRule="auto"/>
        <w:jc w:val="thaiDistribute"/>
        <w:rPr>
          <w:rFonts w:ascii="Browallia New" w:hAnsi="Browallia New" w:cs="Browallia New"/>
          <w:sz w:val="28"/>
        </w:rPr>
      </w:pPr>
    </w:p>
    <w:p w14:paraId="637D0D72" w14:textId="77777777" w:rsidR="00114D20" w:rsidRPr="002E3B38" w:rsidRDefault="00114D20" w:rsidP="00114D20">
      <w:pPr>
        <w:pStyle w:val="ListParagraph"/>
        <w:numPr>
          <w:ilvl w:val="0"/>
          <w:numId w:val="18"/>
        </w:numPr>
        <w:tabs>
          <w:tab w:val="left" w:pos="993"/>
        </w:tabs>
        <w:spacing w:line="240" w:lineRule="auto"/>
        <w:ind w:left="1368"/>
        <w:jc w:val="thaiDistribute"/>
        <w:rPr>
          <w:rFonts w:ascii="Browallia New" w:hAnsi="Browallia New" w:cs="Browallia New"/>
          <w:sz w:val="28"/>
        </w:rPr>
      </w:pPr>
      <w:r w:rsidRPr="002E3B38">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2E3B38">
        <w:rPr>
          <w:rFonts w:ascii="Browallia New" w:eastAsia="Arial Unicode MS" w:hAnsi="Browallia New" w:cs="Browallia New"/>
          <w:sz w:val="28"/>
        </w:rPr>
        <w:br/>
      </w:r>
      <w:r w:rsidRPr="002E3B38">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Pr="002E3B38">
        <w:rPr>
          <w:rFonts w:ascii="Browallia New" w:eastAsia="Arial Unicode MS" w:hAnsi="Browallia New" w:cs="Browallia New"/>
          <w:sz w:val="28"/>
        </w:rPr>
        <w:t>15</w:t>
      </w:r>
      <w:r w:rsidRPr="002E3B38">
        <w:rPr>
          <w:rFonts w:ascii="Browallia New" w:eastAsia="Arial Unicode MS" w:hAnsi="Browallia New" w:cs="Browallia New"/>
          <w:sz w:val="28"/>
          <w:cs/>
        </w:rPr>
        <w:t xml:space="preserve"> ปี ระหว่างวันที่ </w:t>
      </w:r>
      <w:r w:rsidRPr="002E3B38">
        <w:rPr>
          <w:rFonts w:ascii="Browallia New" w:eastAsia="Arial Unicode MS" w:hAnsi="Browallia New" w:cs="Browallia New"/>
          <w:sz w:val="28"/>
        </w:rPr>
        <w:t>25</w:t>
      </w:r>
      <w:r w:rsidRPr="002E3B38">
        <w:rPr>
          <w:rFonts w:ascii="Browallia New" w:eastAsia="Arial Unicode MS" w:hAnsi="Browallia New" w:cs="Browallia New"/>
          <w:sz w:val="28"/>
          <w:cs/>
        </w:rPr>
        <w:t xml:space="preserve"> เมษายน </w:t>
      </w:r>
      <w:r w:rsidRPr="002E3B38">
        <w:rPr>
          <w:rFonts w:ascii="Browallia New" w:eastAsia="Arial Unicode MS" w:hAnsi="Browallia New" w:cs="Browallia New"/>
          <w:sz w:val="28"/>
        </w:rPr>
        <w:t>2557</w:t>
      </w:r>
      <w:r w:rsidRPr="002E3B38">
        <w:rPr>
          <w:rFonts w:ascii="Browallia New" w:eastAsia="Arial Unicode MS" w:hAnsi="Browallia New" w:cs="Browallia New"/>
          <w:sz w:val="28"/>
          <w:cs/>
        </w:rPr>
        <w:t xml:space="preserve"> ถึงวันที่ </w:t>
      </w:r>
      <w:r w:rsidRPr="002E3B38">
        <w:rPr>
          <w:rFonts w:ascii="Browallia New" w:eastAsia="Arial Unicode MS" w:hAnsi="Browallia New" w:cs="Browallia New"/>
          <w:sz w:val="28"/>
        </w:rPr>
        <w:t>24</w:t>
      </w:r>
      <w:r w:rsidRPr="002E3B38">
        <w:rPr>
          <w:rFonts w:ascii="Browallia New" w:eastAsia="Arial Unicode MS" w:hAnsi="Browallia New" w:cs="Browallia New"/>
          <w:sz w:val="28"/>
          <w:cs/>
        </w:rPr>
        <w:t xml:space="preserve"> เมษายน </w:t>
      </w:r>
      <w:r w:rsidRPr="002E3B38">
        <w:rPr>
          <w:rFonts w:ascii="Browallia New" w:eastAsia="Arial Unicode MS" w:hAnsi="Browallia New" w:cs="Browallia New"/>
          <w:sz w:val="28"/>
        </w:rPr>
        <w:t>2572</w:t>
      </w:r>
      <w:r w:rsidRPr="002E3B38">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Pr="002E3B38">
        <w:rPr>
          <w:rFonts w:ascii="Browallia New" w:eastAsia="Arial Unicode MS" w:hAnsi="Browallia New" w:cs="Browallia New"/>
          <w:sz w:val="28"/>
        </w:rPr>
        <w:t>5</w:t>
      </w:r>
      <w:r w:rsidRPr="002E3B38">
        <w:rPr>
          <w:rFonts w:ascii="Browallia New" w:eastAsia="Arial Unicode MS" w:hAnsi="Browallia New" w:cs="Browallia New"/>
          <w:sz w:val="28"/>
          <w:cs/>
        </w:rPr>
        <w:t xml:space="preserve"> ของมูลค่าตามสัญญา</w:t>
      </w:r>
    </w:p>
    <w:p w14:paraId="4F79C939" w14:textId="77777777" w:rsidR="00114D20" w:rsidRPr="002E3B38" w:rsidRDefault="00114D20" w:rsidP="00114D20">
      <w:pPr>
        <w:pStyle w:val="ListParagraph"/>
        <w:tabs>
          <w:tab w:val="left" w:pos="993"/>
        </w:tabs>
        <w:spacing w:line="240" w:lineRule="auto"/>
        <w:ind w:left="1368"/>
        <w:jc w:val="thaiDistribute"/>
        <w:rPr>
          <w:rFonts w:ascii="Browallia New" w:hAnsi="Browallia New" w:cs="Browallia New"/>
          <w:sz w:val="28"/>
        </w:rPr>
      </w:pPr>
    </w:p>
    <w:p w14:paraId="0E295E63" w14:textId="77777777" w:rsidR="00114D20" w:rsidRPr="002E3B38" w:rsidRDefault="00114D20" w:rsidP="00114D20">
      <w:pPr>
        <w:pStyle w:val="ListParagraph"/>
        <w:tabs>
          <w:tab w:val="left" w:pos="993"/>
        </w:tabs>
        <w:spacing w:line="240" w:lineRule="auto"/>
        <w:ind w:left="1368"/>
        <w:jc w:val="thaiDistribute"/>
        <w:rPr>
          <w:rFonts w:ascii="Browallia New" w:hAnsi="Browallia New" w:cs="Browallia New"/>
          <w:sz w:val="28"/>
        </w:rPr>
      </w:pPr>
    </w:p>
    <w:p w14:paraId="13D82BA0" w14:textId="7AC2657F" w:rsidR="008E5834" w:rsidRPr="002E3B38" w:rsidRDefault="00263B59" w:rsidP="008638E4">
      <w:pPr>
        <w:pStyle w:val="ListParagraph"/>
        <w:numPr>
          <w:ilvl w:val="0"/>
          <w:numId w:val="17"/>
        </w:numPr>
        <w:tabs>
          <w:tab w:val="left" w:pos="993"/>
        </w:tabs>
        <w:spacing w:after="0" w:line="240" w:lineRule="auto"/>
        <w:ind w:hanging="714"/>
        <w:jc w:val="thaiDistribute"/>
        <w:rPr>
          <w:rFonts w:ascii="Browallia New" w:hAnsi="Browallia New" w:cs="Browallia New"/>
          <w:b/>
          <w:bCs/>
          <w:color w:val="7030A0"/>
          <w:sz w:val="28"/>
        </w:rPr>
      </w:pPr>
      <w:r w:rsidRPr="002E3B38">
        <w:rPr>
          <w:rFonts w:ascii="Browallia New" w:hAnsi="Browallia New" w:cs="Browallia New"/>
          <w:b/>
          <w:bCs/>
          <w:sz w:val="28"/>
          <w:cs/>
        </w:rPr>
        <w:lastRenderedPageBreak/>
        <w:t>หนี้สินที่อาจเกิดขึ้น</w:t>
      </w:r>
    </w:p>
    <w:p w14:paraId="7C5A01EF" w14:textId="77777777" w:rsidR="0063365D" w:rsidRPr="002E3B38"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p w14:paraId="5D04725B" w14:textId="38E2A0B8" w:rsidR="007B65C0" w:rsidRPr="002E3B38"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2E3B38">
        <w:rPr>
          <w:rFonts w:ascii="Browallia New" w:hAnsi="Browallia New" w:cs="Browallia New"/>
          <w:sz w:val="28"/>
          <w:szCs w:val="28"/>
          <w:cs/>
        </w:rPr>
        <w:t xml:space="preserve">ณ วันที่ </w:t>
      </w:r>
      <w:r w:rsidR="00FE2932" w:rsidRPr="002E3B38">
        <w:rPr>
          <w:rFonts w:ascii="Browallia New" w:hAnsi="Browallia New" w:cs="Browallia New"/>
          <w:sz w:val="28"/>
          <w:szCs w:val="28"/>
        </w:rPr>
        <w:t>31</w:t>
      </w:r>
      <w:r w:rsidRPr="002E3B38">
        <w:rPr>
          <w:rFonts w:ascii="Browallia New" w:hAnsi="Browallia New" w:cs="Browallia New"/>
          <w:sz w:val="28"/>
          <w:szCs w:val="28"/>
          <w:cs/>
        </w:rPr>
        <w:t xml:space="preserve"> ธันวาคม </w:t>
      </w:r>
      <w:r w:rsidR="00FE2932" w:rsidRPr="002E3B38">
        <w:rPr>
          <w:rFonts w:ascii="Browallia New" w:hAnsi="Browallia New" w:cs="Browallia New"/>
          <w:sz w:val="28"/>
          <w:szCs w:val="28"/>
        </w:rPr>
        <w:t>256</w:t>
      </w:r>
      <w:r w:rsidR="00442179" w:rsidRPr="002E3B38">
        <w:rPr>
          <w:rFonts w:ascii="Browallia New" w:hAnsi="Browallia New" w:cs="Browallia New"/>
          <w:sz w:val="28"/>
          <w:szCs w:val="28"/>
        </w:rPr>
        <w:t>7</w:t>
      </w:r>
      <w:r w:rsidRPr="002E3B38">
        <w:rPr>
          <w:rFonts w:ascii="Browallia New" w:hAnsi="Browallia New" w:cs="Browallia New"/>
          <w:sz w:val="28"/>
          <w:szCs w:val="28"/>
          <w:cs/>
        </w:rPr>
        <w:t xml:space="preserve"> </w:t>
      </w:r>
      <w:r w:rsidR="00442179" w:rsidRPr="002E3B38">
        <w:rPr>
          <w:rFonts w:ascii="Browallia New" w:hAnsi="Browallia New" w:cs="Browallia New"/>
          <w:sz w:val="28"/>
          <w:szCs w:val="28"/>
          <w:cs/>
        </w:rPr>
        <w:t xml:space="preserve">และ </w:t>
      </w:r>
      <w:r w:rsidR="00442179" w:rsidRPr="002E3B38">
        <w:rPr>
          <w:rFonts w:ascii="Browallia New" w:hAnsi="Browallia New" w:cs="Browallia New"/>
          <w:sz w:val="28"/>
          <w:szCs w:val="28"/>
        </w:rPr>
        <w:t xml:space="preserve">2566 </w:t>
      </w:r>
      <w:r w:rsidRPr="002E3B38">
        <w:rPr>
          <w:rFonts w:ascii="Browallia New" w:hAnsi="Browallia New" w:cs="Browallia New"/>
          <w:sz w:val="28"/>
          <w:szCs w:val="28"/>
          <w:cs/>
        </w:rPr>
        <w:t>กลุ่มบริษัทมีภาระผูกพันกับธนาคารพาณิชย์ในเรื่องต่าง</w:t>
      </w:r>
      <w:r w:rsidR="00393D7C" w:rsidRPr="002E3B38">
        <w:rPr>
          <w:rFonts w:ascii="Browallia New" w:hAnsi="Browallia New" w:cs="Browallia New"/>
          <w:sz w:val="28"/>
          <w:szCs w:val="28"/>
          <w:cs/>
        </w:rPr>
        <w:t xml:space="preserve"> </w:t>
      </w:r>
      <w:r w:rsidRPr="002E3B38">
        <w:rPr>
          <w:rFonts w:ascii="Browallia New" w:hAnsi="Browallia New" w:cs="Browallia New"/>
          <w:sz w:val="28"/>
          <w:szCs w:val="28"/>
          <w:cs/>
        </w:rPr>
        <w:t>ๆ ดังนี้</w:t>
      </w:r>
    </w:p>
    <w:p w14:paraId="7D1029D5" w14:textId="77777777" w:rsidR="0056009E" w:rsidRPr="002E3B38"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4629"/>
        <w:gridCol w:w="1842"/>
        <w:gridCol w:w="284"/>
        <w:gridCol w:w="1760"/>
      </w:tblGrid>
      <w:tr w:rsidR="008B0B0F" w:rsidRPr="002E3B38" w14:paraId="246B9648" w14:textId="77777777" w:rsidTr="00D90CBC">
        <w:trPr>
          <w:cantSplit/>
          <w:tblHeader/>
        </w:trPr>
        <w:tc>
          <w:tcPr>
            <w:tcW w:w="4629" w:type="dxa"/>
          </w:tcPr>
          <w:p w14:paraId="2C757712" w14:textId="77777777" w:rsidR="0056009E" w:rsidRPr="002E3B38"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886" w:type="dxa"/>
            <w:gridSpan w:val="3"/>
          </w:tcPr>
          <w:p w14:paraId="3165AB5B" w14:textId="5962DFEC" w:rsidR="0056009E" w:rsidRPr="002E3B38"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E3B38">
              <w:rPr>
                <w:rFonts w:ascii="Browallia New" w:hAnsi="Browallia New" w:cs="Browallia New"/>
                <w:snapToGrid w:val="0"/>
                <w:sz w:val="28"/>
                <w:szCs w:val="28"/>
                <w:lang w:eastAsia="th-TH"/>
              </w:rPr>
              <w:t>(</w:t>
            </w:r>
            <w:proofErr w:type="gramStart"/>
            <w:r w:rsidRPr="002E3B38">
              <w:rPr>
                <w:rFonts w:ascii="Browallia New" w:hAnsi="Browallia New" w:cs="Browallia New"/>
                <w:snapToGrid w:val="0"/>
                <w:sz w:val="28"/>
                <w:szCs w:val="28"/>
                <w:cs/>
                <w:lang w:eastAsia="th-TH"/>
              </w:rPr>
              <w:t>หน่วย</w:t>
            </w:r>
            <w:r w:rsidRPr="002E3B38">
              <w:rPr>
                <w:rFonts w:ascii="Browallia New" w:hAnsi="Browallia New" w:cs="Browallia New"/>
                <w:snapToGrid w:val="0"/>
                <w:sz w:val="28"/>
                <w:szCs w:val="28"/>
                <w:lang w:eastAsia="th-TH"/>
              </w:rPr>
              <w:t xml:space="preserve"> :</w:t>
            </w:r>
            <w:proofErr w:type="gramEnd"/>
            <w:r w:rsidRPr="002E3B38">
              <w:rPr>
                <w:rFonts w:ascii="Browallia New" w:hAnsi="Browallia New" w:cs="Browallia New"/>
                <w:snapToGrid w:val="0"/>
                <w:sz w:val="28"/>
                <w:szCs w:val="28"/>
                <w:lang w:eastAsia="th-TH"/>
              </w:rPr>
              <w:t xml:space="preserve"> </w:t>
            </w:r>
            <w:r w:rsidR="004B7360" w:rsidRPr="002E3B38">
              <w:rPr>
                <w:rFonts w:ascii="Browallia New" w:hAnsi="Browallia New" w:cs="Browallia New"/>
                <w:snapToGrid w:val="0"/>
                <w:sz w:val="28"/>
                <w:szCs w:val="28"/>
                <w:cs/>
                <w:lang w:eastAsia="th-TH"/>
              </w:rPr>
              <w:t>ล้าน</w:t>
            </w:r>
            <w:r w:rsidRPr="002E3B38">
              <w:rPr>
                <w:rFonts w:ascii="Browallia New" w:hAnsi="Browallia New" w:cs="Browallia New"/>
                <w:snapToGrid w:val="0"/>
                <w:sz w:val="28"/>
                <w:szCs w:val="28"/>
                <w:cs/>
                <w:lang w:eastAsia="th-TH"/>
              </w:rPr>
              <w:t>บาท)</w:t>
            </w:r>
          </w:p>
        </w:tc>
      </w:tr>
      <w:tr w:rsidR="008B0B0F" w:rsidRPr="002E3B38" w14:paraId="41D696F4" w14:textId="77777777" w:rsidTr="00D90CBC">
        <w:trPr>
          <w:cantSplit/>
          <w:tblHeader/>
        </w:trPr>
        <w:tc>
          <w:tcPr>
            <w:tcW w:w="4629" w:type="dxa"/>
          </w:tcPr>
          <w:p w14:paraId="4E7101ED" w14:textId="77777777" w:rsidR="00335C50" w:rsidRPr="002E3B3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886" w:type="dxa"/>
            <w:gridSpan w:val="3"/>
            <w:tcBorders>
              <w:bottom w:val="single" w:sz="4" w:space="0" w:color="auto"/>
            </w:tcBorders>
          </w:tcPr>
          <w:p w14:paraId="6063BCA9" w14:textId="7766E4BC" w:rsidR="00335C50" w:rsidRPr="002E3B38" w:rsidRDefault="004B06DD"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E3B38">
              <w:rPr>
                <w:rFonts w:ascii="Browallia New" w:hAnsi="Browallia New" w:cs="Browallia New"/>
                <w:sz w:val="28"/>
                <w:szCs w:val="28"/>
                <w:cs/>
              </w:rPr>
              <w:t>งบการเงินรวม</w:t>
            </w:r>
          </w:p>
        </w:tc>
      </w:tr>
      <w:tr w:rsidR="008B0B0F" w:rsidRPr="002E3B38" w14:paraId="41EF3F34" w14:textId="77777777" w:rsidTr="00D90CBC">
        <w:trPr>
          <w:cantSplit/>
          <w:tblHeader/>
        </w:trPr>
        <w:tc>
          <w:tcPr>
            <w:tcW w:w="4629" w:type="dxa"/>
          </w:tcPr>
          <w:p w14:paraId="6069D61F" w14:textId="77777777" w:rsidR="00335C50" w:rsidRPr="002E3B38"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842" w:type="dxa"/>
            <w:tcBorders>
              <w:top w:val="single" w:sz="4" w:space="0" w:color="auto"/>
              <w:bottom w:val="single" w:sz="4" w:space="0" w:color="auto"/>
            </w:tcBorders>
            <w:vAlign w:val="bottom"/>
          </w:tcPr>
          <w:p w14:paraId="5748480A" w14:textId="72F1D29A" w:rsidR="00335C50" w:rsidRPr="002E3B38" w:rsidRDefault="00442179" w:rsidP="00D9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2E3B38">
              <w:rPr>
                <w:rFonts w:ascii="Browallia New" w:eastAsia="SimSun" w:hAnsi="Browallia New" w:cs="Browallia New"/>
                <w:sz w:val="28"/>
                <w:szCs w:val="28"/>
              </w:rPr>
              <w:t xml:space="preserve">31 </w:t>
            </w:r>
            <w:r w:rsidRPr="002E3B38">
              <w:rPr>
                <w:rFonts w:ascii="Browallia New" w:eastAsia="SimSun" w:hAnsi="Browallia New" w:cs="Browallia New"/>
                <w:sz w:val="28"/>
                <w:szCs w:val="28"/>
                <w:cs/>
              </w:rPr>
              <w:t>ธันวาคม</w:t>
            </w:r>
            <w:r w:rsidR="00390F91" w:rsidRPr="002E3B38">
              <w:rPr>
                <w:rFonts w:ascii="Browallia New" w:eastAsia="SimSun" w:hAnsi="Browallia New" w:cs="Browallia New"/>
                <w:sz w:val="28"/>
                <w:szCs w:val="28"/>
                <w:cs/>
              </w:rPr>
              <w:t xml:space="preserve"> </w:t>
            </w:r>
            <w:r w:rsidR="00390F91" w:rsidRPr="002E3B38">
              <w:rPr>
                <w:rFonts w:ascii="Browallia New" w:eastAsia="SimSun" w:hAnsi="Browallia New" w:cs="Browallia New"/>
                <w:sz w:val="28"/>
                <w:szCs w:val="28"/>
              </w:rPr>
              <w:t>2567</w:t>
            </w:r>
          </w:p>
        </w:tc>
        <w:tc>
          <w:tcPr>
            <w:tcW w:w="284" w:type="dxa"/>
            <w:tcBorders>
              <w:top w:val="single" w:sz="4" w:space="0" w:color="auto"/>
            </w:tcBorders>
            <w:vAlign w:val="bottom"/>
          </w:tcPr>
          <w:p w14:paraId="0B008D3D" w14:textId="77777777" w:rsidR="00335C50" w:rsidRPr="002E3B38"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760" w:type="dxa"/>
            <w:tcBorders>
              <w:top w:val="single" w:sz="4" w:space="0" w:color="auto"/>
              <w:bottom w:val="single" w:sz="4" w:space="0" w:color="auto"/>
            </w:tcBorders>
            <w:vAlign w:val="bottom"/>
          </w:tcPr>
          <w:p w14:paraId="2F371C53" w14:textId="14EFEC92" w:rsidR="00335C50" w:rsidRPr="002E3B38" w:rsidRDefault="0076203D" w:rsidP="00D9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2E3B38">
              <w:rPr>
                <w:rFonts w:ascii="Browallia New" w:eastAsia="SimSun" w:hAnsi="Browallia New" w:cs="Browallia New"/>
                <w:sz w:val="28"/>
                <w:szCs w:val="28"/>
              </w:rPr>
              <w:t>31</w:t>
            </w:r>
            <w:r w:rsidRPr="002E3B38">
              <w:rPr>
                <w:rFonts w:ascii="Browallia New" w:eastAsia="SimSun" w:hAnsi="Browallia New" w:cs="Browallia New"/>
                <w:sz w:val="28"/>
                <w:szCs w:val="28"/>
                <w:cs/>
              </w:rPr>
              <w:t xml:space="preserve"> ธันวาคม</w:t>
            </w:r>
            <w:r w:rsidR="00390F91" w:rsidRPr="002E3B38">
              <w:rPr>
                <w:rFonts w:ascii="Browallia New" w:eastAsia="SimSun" w:hAnsi="Browallia New" w:cs="Browallia New"/>
                <w:sz w:val="28"/>
                <w:szCs w:val="28"/>
                <w:cs/>
              </w:rPr>
              <w:t xml:space="preserve"> </w:t>
            </w:r>
            <w:r w:rsidRPr="002E3B38">
              <w:rPr>
                <w:rFonts w:ascii="Browallia New" w:eastAsia="SimSun" w:hAnsi="Browallia New" w:cs="Browallia New"/>
                <w:sz w:val="28"/>
                <w:szCs w:val="28"/>
              </w:rPr>
              <w:t>2566</w:t>
            </w:r>
          </w:p>
        </w:tc>
      </w:tr>
      <w:tr w:rsidR="008B0B0F" w:rsidRPr="002E3B38" w14:paraId="440DD6A4" w14:textId="77777777" w:rsidTr="00D90CBC">
        <w:trPr>
          <w:cantSplit/>
        </w:trPr>
        <w:tc>
          <w:tcPr>
            <w:tcW w:w="4629" w:type="dxa"/>
            <w:vAlign w:val="bottom"/>
          </w:tcPr>
          <w:p w14:paraId="12588077" w14:textId="77777777" w:rsidR="00335C50" w:rsidRPr="002E3B3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842" w:type="dxa"/>
            <w:tcBorders>
              <w:top w:val="single" w:sz="4" w:space="0" w:color="auto"/>
            </w:tcBorders>
            <w:vAlign w:val="bottom"/>
          </w:tcPr>
          <w:p w14:paraId="68450F26" w14:textId="0FF186BA" w:rsidR="00335C50" w:rsidRPr="002E3B38" w:rsidRDefault="00335C50" w:rsidP="00A716B6">
            <w:pPr>
              <w:spacing w:line="240" w:lineRule="auto"/>
              <w:ind w:left="-108" w:right="-21"/>
              <w:jc w:val="right"/>
              <w:rPr>
                <w:rFonts w:ascii="Browallia New" w:hAnsi="Browallia New" w:cs="Browallia New"/>
                <w:sz w:val="28"/>
                <w:szCs w:val="28"/>
              </w:rPr>
            </w:pPr>
          </w:p>
        </w:tc>
        <w:tc>
          <w:tcPr>
            <w:tcW w:w="284" w:type="dxa"/>
          </w:tcPr>
          <w:p w14:paraId="3C630E4E" w14:textId="77777777" w:rsidR="00335C50" w:rsidRPr="002E3B3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760" w:type="dxa"/>
            <w:tcBorders>
              <w:top w:val="single" w:sz="4" w:space="0" w:color="auto"/>
            </w:tcBorders>
            <w:vAlign w:val="bottom"/>
          </w:tcPr>
          <w:p w14:paraId="3F289696" w14:textId="10CF3F53" w:rsidR="00335C50" w:rsidRPr="002E3B38" w:rsidRDefault="00335C50" w:rsidP="00C53257">
            <w:pPr>
              <w:tabs>
                <w:tab w:val="left" w:pos="720"/>
                <w:tab w:val="left" w:pos="787"/>
              </w:tabs>
              <w:spacing w:line="240" w:lineRule="auto"/>
              <w:ind w:left="-108" w:right="-21"/>
              <w:jc w:val="right"/>
              <w:rPr>
                <w:rFonts w:ascii="Browallia New" w:hAnsi="Browallia New" w:cs="Browallia New"/>
                <w:sz w:val="28"/>
                <w:szCs w:val="28"/>
              </w:rPr>
            </w:pPr>
          </w:p>
        </w:tc>
      </w:tr>
      <w:tr w:rsidR="008B0B0F" w:rsidRPr="002E3B38" w14:paraId="647C86C1" w14:textId="77777777" w:rsidTr="00D90CBC">
        <w:trPr>
          <w:cantSplit/>
          <w:trHeight w:val="135"/>
        </w:trPr>
        <w:tc>
          <w:tcPr>
            <w:tcW w:w="4629" w:type="dxa"/>
            <w:vAlign w:val="bottom"/>
          </w:tcPr>
          <w:p w14:paraId="6A1B9DA6" w14:textId="6D2E19D6" w:rsidR="00335C50" w:rsidRPr="002E3B38" w:rsidRDefault="00804D5A" w:rsidP="00D9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8"/>
                <w:szCs w:val="28"/>
                <w:cs/>
              </w:rPr>
            </w:pPr>
            <w:r w:rsidRPr="002E3B38">
              <w:rPr>
                <w:rFonts w:ascii="Browallia New" w:hAnsi="Browallia New" w:cs="Browallia New"/>
                <w:sz w:val="28"/>
                <w:szCs w:val="28"/>
                <w:cs/>
              </w:rPr>
              <w:t>การประกันผลงานและ</w:t>
            </w:r>
            <w:r w:rsidR="00335C50" w:rsidRPr="002E3B38">
              <w:rPr>
                <w:rFonts w:ascii="Browallia New" w:hAnsi="Browallia New" w:cs="Browallia New"/>
                <w:sz w:val="28"/>
                <w:szCs w:val="28"/>
                <w:cs/>
              </w:rPr>
              <w:t>การปฏิบัติงานตามสัญญา</w:t>
            </w:r>
          </w:p>
        </w:tc>
        <w:tc>
          <w:tcPr>
            <w:tcW w:w="1842" w:type="dxa"/>
          </w:tcPr>
          <w:p w14:paraId="407BD653" w14:textId="140BE6BF" w:rsidR="00335C50" w:rsidRPr="002E3B38" w:rsidRDefault="00390F91"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2E3B38">
              <w:rPr>
                <w:rFonts w:ascii="Browallia New" w:hAnsi="Browallia New" w:cs="Browallia New"/>
                <w:sz w:val="28"/>
                <w:szCs w:val="28"/>
              </w:rPr>
              <w:t>21</w:t>
            </w:r>
            <w:r w:rsidR="004B7360" w:rsidRPr="002E3B38">
              <w:rPr>
                <w:rFonts w:ascii="Browallia New" w:hAnsi="Browallia New" w:cs="Browallia New"/>
                <w:sz w:val="28"/>
                <w:szCs w:val="28"/>
                <w:cs/>
              </w:rPr>
              <w:t>.</w:t>
            </w:r>
            <w:r w:rsidR="004C2B40" w:rsidRPr="004C2B40">
              <w:rPr>
                <w:rFonts w:ascii="Browallia New" w:hAnsi="Browallia New" w:cs="Browallia New"/>
                <w:sz w:val="28"/>
                <w:szCs w:val="28"/>
              </w:rPr>
              <w:t>76</w:t>
            </w:r>
          </w:p>
        </w:tc>
        <w:tc>
          <w:tcPr>
            <w:tcW w:w="284" w:type="dxa"/>
          </w:tcPr>
          <w:p w14:paraId="69DA1301" w14:textId="77777777" w:rsidR="00335C50" w:rsidRPr="002E3B38" w:rsidRDefault="00335C5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vAlign w:val="center"/>
          </w:tcPr>
          <w:p w14:paraId="6E17F9EF" w14:textId="39999B8D" w:rsidR="00335C50" w:rsidRPr="002E3B38" w:rsidRDefault="004C2B4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4C2B40">
              <w:rPr>
                <w:rFonts w:ascii="Browallia New" w:hAnsi="Browallia New" w:cs="Browallia New"/>
                <w:sz w:val="28"/>
                <w:szCs w:val="28"/>
              </w:rPr>
              <w:t>21</w:t>
            </w:r>
            <w:r w:rsidR="00120B60" w:rsidRPr="002E3B38">
              <w:rPr>
                <w:rFonts w:ascii="Browallia New" w:hAnsi="Browallia New" w:cs="Browallia New"/>
                <w:sz w:val="28"/>
                <w:szCs w:val="28"/>
                <w:cs/>
              </w:rPr>
              <w:t>.</w:t>
            </w:r>
            <w:r w:rsidRPr="004C2B40">
              <w:rPr>
                <w:rFonts w:ascii="Browallia New" w:hAnsi="Browallia New" w:cs="Browallia New"/>
                <w:sz w:val="28"/>
                <w:szCs w:val="28"/>
              </w:rPr>
              <w:t>10</w:t>
            </w:r>
          </w:p>
        </w:tc>
      </w:tr>
      <w:tr w:rsidR="008B0B0F" w:rsidRPr="002E3B38" w14:paraId="71F9DD98" w14:textId="77777777" w:rsidTr="00D90CBC">
        <w:trPr>
          <w:cantSplit/>
          <w:trHeight w:val="135"/>
        </w:trPr>
        <w:tc>
          <w:tcPr>
            <w:tcW w:w="4629" w:type="dxa"/>
            <w:vAlign w:val="bottom"/>
          </w:tcPr>
          <w:p w14:paraId="6573195C" w14:textId="67AD3558" w:rsidR="00335C50" w:rsidRPr="002E3B38" w:rsidRDefault="00335C50" w:rsidP="00D9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rPr>
                <w:rFonts w:ascii="Browallia New" w:hAnsi="Browallia New" w:cs="Browallia New"/>
                <w:sz w:val="28"/>
                <w:szCs w:val="28"/>
                <w:cs/>
              </w:rPr>
            </w:pPr>
            <w:r w:rsidRPr="002E3B38">
              <w:rPr>
                <w:rFonts w:ascii="Browallia New" w:hAnsi="Browallia New" w:cs="Browallia New"/>
                <w:sz w:val="28"/>
                <w:szCs w:val="28"/>
                <w:cs/>
              </w:rPr>
              <w:t>การใช้ไฟฟ้าและการสื่อสาร</w:t>
            </w:r>
          </w:p>
        </w:tc>
        <w:tc>
          <w:tcPr>
            <w:tcW w:w="1842" w:type="dxa"/>
            <w:tcBorders>
              <w:bottom w:val="single" w:sz="4" w:space="0" w:color="auto"/>
            </w:tcBorders>
          </w:tcPr>
          <w:p w14:paraId="0BA0CB39" w14:textId="6A8076E5" w:rsidR="00335C50" w:rsidRPr="002E3B38" w:rsidRDefault="004C2B4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4C2B40">
              <w:rPr>
                <w:rFonts w:ascii="Browallia New" w:hAnsi="Browallia New" w:cs="Browallia New"/>
                <w:sz w:val="28"/>
                <w:szCs w:val="28"/>
              </w:rPr>
              <w:t>0</w:t>
            </w:r>
            <w:r w:rsidR="00120B60" w:rsidRPr="002E3B38">
              <w:rPr>
                <w:rFonts w:ascii="Browallia New" w:hAnsi="Browallia New" w:cs="Browallia New"/>
                <w:sz w:val="28"/>
                <w:szCs w:val="28"/>
                <w:cs/>
              </w:rPr>
              <w:t>.</w:t>
            </w:r>
            <w:r w:rsidRPr="004C2B40">
              <w:rPr>
                <w:rFonts w:ascii="Browallia New" w:hAnsi="Browallia New" w:cs="Browallia New"/>
                <w:sz w:val="28"/>
                <w:szCs w:val="28"/>
              </w:rPr>
              <w:t>42</w:t>
            </w:r>
          </w:p>
        </w:tc>
        <w:tc>
          <w:tcPr>
            <w:tcW w:w="284" w:type="dxa"/>
          </w:tcPr>
          <w:p w14:paraId="32A0F34B" w14:textId="77777777" w:rsidR="00335C50" w:rsidRPr="002E3B38" w:rsidRDefault="00335C5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tcBorders>
              <w:bottom w:val="single" w:sz="4" w:space="0" w:color="auto"/>
            </w:tcBorders>
            <w:vAlign w:val="center"/>
          </w:tcPr>
          <w:p w14:paraId="63A256D1" w14:textId="0183A4E9" w:rsidR="00335C50" w:rsidRPr="002E3B38" w:rsidRDefault="004C2B4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4C2B40">
              <w:rPr>
                <w:rFonts w:ascii="Browallia New" w:hAnsi="Browallia New" w:cs="Browallia New"/>
                <w:sz w:val="28"/>
                <w:szCs w:val="28"/>
              </w:rPr>
              <w:t>0</w:t>
            </w:r>
            <w:r w:rsidR="00120B60" w:rsidRPr="002E3B38">
              <w:rPr>
                <w:rFonts w:ascii="Browallia New" w:hAnsi="Browallia New" w:cs="Browallia New"/>
                <w:sz w:val="28"/>
                <w:szCs w:val="28"/>
                <w:cs/>
              </w:rPr>
              <w:t>.</w:t>
            </w:r>
            <w:r w:rsidRPr="004C2B40">
              <w:rPr>
                <w:rFonts w:ascii="Browallia New" w:hAnsi="Browallia New" w:cs="Browallia New"/>
                <w:sz w:val="28"/>
                <w:szCs w:val="28"/>
              </w:rPr>
              <w:t>42</w:t>
            </w:r>
          </w:p>
        </w:tc>
      </w:tr>
      <w:tr w:rsidR="00935BB3" w:rsidRPr="002E3B38" w14:paraId="1DBFDEB3" w14:textId="77777777" w:rsidTr="00D90CBC">
        <w:trPr>
          <w:cantSplit/>
          <w:trHeight w:val="135"/>
        </w:trPr>
        <w:tc>
          <w:tcPr>
            <w:tcW w:w="4629" w:type="dxa"/>
            <w:vAlign w:val="bottom"/>
          </w:tcPr>
          <w:p w14:paraId="39FB03F6" w14:textId="77777777" w:rsidR="00335C50" w:rsidRPr="002E3B38" w:rsidRDefault="00335C50" w:rsidP="00A7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842" w:type="dxa"/>
            <w:tcBorders>
              <w:top w:val="single" w:sz="4" w:space="0" w:color="auto"/>
              <w:bottom w:val="single" w:sz="12" w:space="0" w:color="auto"/>
            </w:tcBorders>
          </w:tcPr>
          <w:p w14:paraId="6DD3B806" w14:textId="2CBCB37C" w:rsidR="00335C50" w:rsidRPr="002E3B38" w:rsidRDefault="004C2B4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4C2B40">
              <w:rPr>
                <w:rFonts w:ascii="Browallia New" w:hAnsi="Browallia New" w:cs="Browallia New"/>
                <w:sz w:val="28"/>
                <w:szCs w:val="28"/>
              </w:rPr>
              <w:t>22</w:t>
            </w:r>
            <w:r w:rsidR="00120B60" w:rsidRPr="002E3B38">
              <w:rPr>
                <w:rFonts w:ascii="Browallia New" w:hAnsi="Browallia New" w:cs="Browallia New"/>
                <w:sz w:val="28"/>
                <w:szCs w:val="28"/>
                <w:cs/>
              </w:rPr>
              <w:t>.</w:t>
            </w:r>
            <w:r w:rsidRPr="004C2B40">
              <w:rPr>
                <w:rFonts w:ascii="Browallia New" w:hAnsi="Browallia New" w:cs="Browallia New"/>
                <w:sz w:val="28"/>
                <w:szCs w:val="28"/>
              </w:rPr>
              <w:t>18</w:t>
            </w:r>
          </w:p>
        </w:tc>
        <w:tc>
          <w:tcPr>
            <w:tcW w:w="284" w:type="dxa"/>
          </w:tcPr>
          <w:p w14:paraId="6E47BF34" w14:textId="77777777" w:rsidR="00335C50" w:rsidRPr="002E3B38" w:rsidRDefault="00335C5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right"/>
              <w:rPr>
                <w:rFonts w:ascii="Browallia New" w:hAnsi="Browallia New" w:cs="Browallia New"/>
                <w:sz w:val="28"/>
                <w:szCs w:val="28"/>
              </w:rPr>
            </w:pPr>
          </w:p>
        </w:tc>
        <w:tc>
          <w:tcPr>
            <w:tcW w:w="1760" w:type="dxa"/>
            <w:tcBorders>
              <w:top w:val="single" w:sz="4" w:space="0" w:color="auto"/>
              <w:bottom w:val="single" w:sz="12" w:space="0" w:color="auto"/>
            </w:tcBorders>
            <w:vAlign w:val="center"/>
          </w:tcPr>
          <w:p w14:paraId="517F2600" w14:textId="1A469779" w:rsidR="00335C50" w:rsidRPr="002E3B38" w:rsidRDefault="004C2B40" w:rsidP="004B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sidRPr="004C2B40">
              <w:rPr>
                <w:rFonts w:ascii="Browallia New" w:hAnsi="Browallia New" w:cs="Browallia New"/>
                <w:sz w:val="28"/>
                <w:szCs w:val="28"/>
              </w:rPr>
              <w:t>21</w:t>
            </w:r>
            <w:r w:rsidR="00120B60" w:rsidRPr="002E3B38">
              <w:rPr>
                <w:rFonts w:ascii="Browallia New" w:hAnsi="Browallia New" w:cs="Browallia New"/>
                <w:sz w:val="28"/>
                <w:szCs w:val="28"/>
                <w:cs/>
              </w:rPr>
              <w:t>.</w:t>
            </w:r>
            <w:r w:rsidRPr="004C2B40">
              <w:rPr>
                <w:rFonts w:ascii="Browallia New" w:hAnsi="Browallia New" w:cs="Browallia New"/>
                <w:sz w:val="28"/>
                <w:szCs w:val="28"/>
              </w:rPr>
              <w:t>52</w:t>
            </w:r>
          </w:p>
        </w:tc>
      </w:tr>
    </w:tbl>
    <w:p w14:paraId="0DACFAD7" w14:textId="77777777" w:rsidR="007B65C0" w:rsidRPr="002E3B38" w:rsidRDefault="007B65C0"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1B766F1" w14:textId="0D173847" w:rsidR="00AE1601" w:rsidRPr="002E3B38" w:rsidRDefault="00622D57" w:rsidP="003A34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2E3B38">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2E3B38" w:rsidRDefault="00622D57" w:rsidP="00C30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b/>
          <w:bCs/>
          <w:color w:val="000000" w:themeColor="text1"/>
          <w:sz w:val="28"/>
          <w:szCs w:val="28"/>
          <w:lang w:val="de-DE"/>
        </w:rPr>
      </w:pPr>
    </w:p>
    <w:p w14:paraId="5173933E" w14:textId="2F9C562C" w:rsidR="00676E04" w:rsidRPr="002E3B38"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2E3B38">
        <w:rPr>
          <w:rFonts w:ascii="Browallia New" w:hAnsi="Browallia New" w:cs="Browallia New"/>
          <w:color w:val="000000" w:themeColor="text1"/>
          <w:sz w:val="28"/>
          <w:szCs w:val="28"/>
          <w:cs/>
          <w:lang w:val="de-DE"/>
        </w:rPr>
        <w:t xml:space="preserve">ณ </w:t>
      </w:r>
      <w:r w:rsidR="00E72AB8" w:rsidRPr="002E3B38">
        <w:rPr>
          <w:rFonts w:ascii="Browallia New" w:hAnsi="Browallia New" w:cs="Browallia New"/>
          <w:color w:val="000000" w:themeColor="text1"/>
          <w:sz w:val="28"/>
          <w:szCs w:val="28"/>
          <w:cs/>
          <w:lang w:val="de-DE"/>
        </w:rPr>
        <w:t xml:space="preserve">วันที่ </w:t>
      </w:r>
      <w:r w:rsidR="00442179" w:rsidRPr="002E3B38">
        <w:rPr>
          <w:rFonts w:ascii="Browallia New" w:eastAsia="SimSun" w:hAnsi="Browallia New" w:cs="Browallia New"/>
          <w:sz w:val="28"/>
          <w:szCs w:val="28"/>
          <w:lang w:val="en-GB"/>
        </w:rPr>
        <w:t>31</w:t>
      </w:r>
      <w:r w:rsidR="00442179" w:rsidRPr="002E3B38">
        <w:rPr>
          <w:rFonts w:ascii="Browallia New" w:eastAsia="SimSun" w:hAnsi="Browallia New" w:cs="Browallia New"/>
          <w:sz w:val="28"/>
          <w:szCs w:val="28"/>
          <w:cs/>
          <w:lang w:val="en-GB"/>
        </w:rPr>
        <w:t xml:space="preserve"> ธันวาคม </w:t>
      </w:r>
      <w:r w:rsidR="00E72AB8" w:rsidRPr="002E3B38">
        <w:rPr>
          <w:rFonts w:ascii="Browallia New" w:hAnsi="Browallia New" w:cs="Browallia New"/>
          <w:color w:val="000000" w:themeColor="text1"/>
          <w:sz w:val="28"/>
          <w:szCs w:val="28"/>
          <w:lang w:val="de-DE"/>
        </w:rPr>
        <w:t>256</w:t>
      </w:r>
      <w:r w:rsidRPr="002E3B38">
        <w:rPr>
          <w:rFonts w:ascii="Browallia New" w:hAnsi="Browallia New" w:cs="Browallia New"/>
          <w:color w:val="000000" w:themeColor="text1"/>
          <w:sz w:val="28"/>
          <w:szCs w:val="28"/>
          <w:lang w:val="de-DE"/>
        </w:rPr>
        <w:t>7</w:t>
      </w:r>
      <w:r w:rsidR="00E72AB8" w:rsidRPr="002E3B38">
        <w:rPr>
          <w:rFonts w:ascii="Browallia New" w:hAnsi="Browallia New" w:cs="Browallia New"/>
          <w:color w:val="000000" w:themeColor="text1"/>
          <w:sz w:val="28"/>
          <w:szCs w:val="28"/>
          <w:cs/>
          <w:lang w:val="de-DE"/>
        </w:rPr>
        <w:t xml:space="preserve"> บริษัทและบริษัทย่อยถูกฟ้องร้องเรียกค่าเสียหาย เนื่องจากการปฏิบัติงานเกี่ยวกับกา</w:t>
      </w:r>
      <w:r w:rsidRPr="002E3B38">
        <w:rPr>
          <w:rFonts w:ascii="Browallia New" w:hAnsi="Browallia New" w:cs="Browallia New"/>
          <w:color w:val="000000" w:themeColor="text1"/>
          <w:sz w:val="28"/>
          <w:szCs w:val="28"/>
          <w:cs/>
          <w:lang w:val="de-DE"/>
        </w:rPr>
        <w:t>ร</w:t>
      </w:r>
      <w:r w:rsidR="00E72AB8" w:rsidRPr="002E3B38">
        <w:rPr>
          <w:rFonts w:ascii="Browallia New" w:hAnsi="Browallia New" w:cs="Browallia New"/>
          <w:color w:val="000000" w:themeColor="text1"/>
          <w:sz w:val="28"/>
          <w:szCs w:val="28"/>
          <w:cs/>
          <w:lang w:val="de-DE"/>
        </w:rPr>
        <w:t xml:space="preserve">ละเมิดลิขสิทธิ์และการผิดสัญญา </w:t>
      </w:r>
      <w:proofErr w:type="spellStart"/>
      <w:r w:rsidR="00E72AB8" w:rsidRPr="002E3B38">
        <w:rPr>
          <w:rFonts w:ascii="Browallia New" w:hAnsi="Browallia New" w:cs="Browallia New"/>
          <w:color w:val="000000" w:themeColor="text1"/>
          <w:sz w:val="28"/>
          <w:szCs w:val="28"/>
          <w:cs/>
          <w:lang w:val="de-DE"/>
        </w:rPr>
        <w:t>จํานวน</w:t>
      </w:r>
      <w:proofErr w:type="spellEnd"/>
      <w:r w:rsidR="00E72AB8" w:rsidRPr="002E3B38">
        <w:rPr>
          <w:rFonts w:ascii="Browallia New" w:hAnsi="Browallia New" w:cs="Browallia New"/>
          <w:color w:val="000000" w:themeColor="text1"/>
          <w:sz w:val="28"/>
          <w:szCs w:val="28"/>
          <w:cs/>
          <w:lang w:val="de-DE"/>
        </w:rPr>
        <w:t xml:space="preserve">ทุนทรัพย์ </w:t>
      </w:r>
      <w:r w:rsidR="009A50C2" w:rsidRPr="002E3B38">
        <w:rPr>
          <w:rFonts w:ascii="Browallia New" w:hAnsi="Browallia New" w:cs="Browallia New"/>
          <w:color w:val="000000" w:themeColor="text1"/>
          <w:sz w:val="28"/>
          <w:szCs w:val="28"/>
        </w:rPr>
        <w:t>26.13</w:t>
      </w:r>
      <w:r w:rsidR="00E72AB8" w:rsidRPr="002E3B38">
        <w:rPr>
          <w:rFonts w:ascii="Browallia New" w:hAnsi="Browallia New" w:cs="Browallia New"/>
          <w:color w:val="000000" w:themeColor="text1"/>
          <w:sz w:val="28"/>
          <w:szCs w:val="28"/>
          <w:lang w:val="de-DE"/>
        </w:rPr>
        <w:t xml:space="preserve"> </w:t>
      </w:r>
      <w:r w:rsidR="00E72AB8" w:rsidRPr="002E3B38">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2E3B38">
        <w:rPr>
          <w:rFonts w:ascii="Browallia New" w:hAnsi="Browallia New" w:cs="Browallia New"/>
          <w:color w:val="000000" w:themeColor="text1"/>
          <w:sz w:val="28"/>
          <w:szCs w:val="28"/>
          <w:cs/>
          <w:lang w:val="de-DE"/>
        </w:rPr>
        <w:br/>
      </w:r>
      <w:r w:rsidR="00E72AB8" w:rsidRPr="002E3B38">
        <w:rPr>
          <w:rFonts w:ascii="Browallia New" w:hAnsi="Browallia New" w:cs="Browallia New"/>
          <w:color w:val="000000" w:themeColor="text1"/>
          <w:sz w:val="28"/>
          <w:szCs w:val="28"/>
          <w:cs/>
          <w:lang w:val="de-DE"/>
        </w:rPr>
        <w:t>ที่จะต้องจ่ายชําระเงินที่ถูกเรียกร้อง</w:t>
      </w:r>
      <w:proofErr w:type="spellStart"/>
      <w:r w:rsidR="00E72AB8" w:rsidRPr="002E3B38">
        <w:rPr>
          <w:rFonts w:ascii="Browallia New" w:hAnsi="Browallia New" w:cs="Browallia New"/>
          <w:color w:val="000000" w:themeColor="text1"/>
          <w:sz w:val="28"/>
          <w:szCs w:val="28"/>
          <w:cs/>
          <w:lang w:val="de-DE"/>
        </w:rPr>
        <w:t>จํานวน</w:t>
      </w:r>
      <w:proofErr w:type="spellEnd"/>
      <w:r w:rsidR="00E72AB8" w:rsidRPr="002E3B38">
        <w:rPr>
          <w:rFonts w:ascii="Browallia New" w:hAnsi="Browallia New" w:cs="Browallia New"/>
          <w:color w:val="000000" w:themeColor="text1"/>
          <w:sz w:val="28"/>
          <w:szCs w:val="28"/>
          <w:cs/>
          <w:lang w:val="de-DE"/>
        </w:rPr>
        <w:t>ดังกล่าว ดังนั้น</w:t>
      </w:r>
      <w:r w:rsidR="00CE15DE" w:rsidRPr="002E3B38">
        <w:rPr>
          <w:rFonts w:ascii="Browallia New" w:hAnsi="Browallia New" w:cs="Browallia New"/>
          <w:color w:val="000000" w:themeColor="text1"/>
          <w:sz w:val="28"/>
          <w:szCs w:val="28"/>
          <w:cs/>
          <w:lang w:val="de-DE"/>
        </w:rPr>
        <w:t xml:space="preserve"> </w:t>
      </w:r>
      <w:r w:rsidR="00E72AB8" w:rsidRPr="002E3B38">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B06DD" w:rsidRPr="002E3B38">
        <w:rPr>
          <w:rFonts w:ascii="Browallia New" w:hAnsi="Browallia New" w:cs="Browallia New"/>
          <w:color w:val="000000" w:themeColor="text1"/>
          <w:sz w:val="28"/>
          <w:szCs w:val="28"/>
          <w:cs/>
          <w:lang w:val="de-DE"/>
        </w:rPr>
        <w:t>งบการเงินรวม</w:t>
      </w:r>
      <w:r w:rsidR="00E72AB8" w:rsidRPr="002E3B38">
        <w:rPr>
          <w:rFonts w:ascii="Browallia New" w:hAnsi="Browallia New" w:cs="Browallia New"/>
          <w:color w:val="000000" w:themeColor="text1"/>
          <w:sz w:val="28"/>
          <w:szCs w:val="28"/>
          <w:cs/>
          <w:lang w:val="de-DE"/>
        </w:rPr>
        <w:t>และ</w:t>
      </w:r>
      <w:r w:rsidR="004B06DD" w:rsidRPr="002E3B38">
        <w:rPr>
          <w:rFonts w:ascii="Browallia New" w:hAnsi="Browallia New" w:cs="Browallia New"/>
          <w:color w:val="000000" w:themeColor="text1"/>
          <w:sz w:val="28"/>
          <w:szCs w:val="28"/>
          <w:cs/>
          <w:lang w:val="de-DE"/>
        </w:rPr>
        <w:t>เฉพาะบริษัท</w:t>
      </w:r>
    </w:p>
    <w:p w14:paraId="3A4512A8" w14:textId="77777777" w:rsidR="009A0848" w:rsidRPr="002E3B38" w:rsidRDefault="009A0848"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0F1F4EAE" w14:textId="4C4F43B8" w:rsidR="00A729D4" w:rsidRPr="002E3B38" w:rsidRDefault="00671D83" w:rsidP="003A34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2E3B38">
        <w:rPr>
          <w:rFonts w:ascii="Browallia New" w:hAnsi="Browallia New" w:cs="Browallia New"/>
          <w:b/>
          <w:bCs/>
          <w:spacing w:val="-4"/>
          <w:sz w:val="28"/>
          <w:szCs w:val="28"/>
          <w:cs/>
          <w:lang w:val="en-GB"/>
        </w:rPr>
        <w:t>เหตุ</w:t>
      </w:r>
      <w:r w:rsidR="002F4758" w:rsidRPr="002E3B38">
        <w:rPr>
          <w:rFonts w:ascii="Browallia New" w:hAnsi="Browallia New" w:cs="Browallia New"/>
          <w:b/>
          <w:bCs/>
          <w:spacing w:val="-4"/>
          <w:sz w:val="28"/>
          <w:szCs w:val="28"/>
          <w:cs/>
          <w:lang w:val="en-GB"/>
        </w:rPr>
        <w:t>การณ์ภายหลังวันที่</w:t>
      </w:r>
      <w:r w:rsidR="00C764AF" w:rsidRPr="002E3B38">
        <w:rPr>
          <w:rFonts w:ascii="Browallia New" w:hAnsi="Browallia New" w:cs="Browallia New"/>
          <w:b/>
          <w:bCs/>
          <w:spacing w:val="-4"/>
          <w:sz w:val="28"/>
          <w:szCs w:val="28"/>
          <w:cs/>
          <w:lang w:val="en-GB"/>
        </w:rPr>
        <w:t>ในงบการเงิน</w:t>
      </w:r>
    </w:p>
    <w:p w14:paraId="08AAED86" w14:textId="77777777" w:rsidR="00BB50F4" w:rsidRPr="002E3B38" w:rsidRDefault="00BB50F4" w:rsidP="00BB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highlight w:val="cyan"/>
          <w:lang w:val="en-GB"/>
        </w:rPr>
      </w:pPr>
    </w:p>
    <w:p w14:paraId="29D63E80" w14:textId="0213710C" w:rsidR="00BA5113" w:rsidRPr="002E3B38" w:rsidRDefault="00BA5113" w:rsidP="00BA5113">
      <w:pPr>
        <w:pStyle w:val="ListParagraph"/>
        <w:tabs>
          <w:tab w:val="left" w:pos="426"/>
        </w:tabs>
        <w:spacing w:line="240" w:lineRule="auto"/>
        <w:ind w:left="426"/>
        <w:jc w:val="thaiDistribute"/>
        <w:rPr>
          <w:rFonts w:ascii="Browallia New" w:eastAsia="Arial Unicode MS" w:hAnsi="Browallia New" w:cs="Browallia New"/>
          <w:cs/>
        </w:rPr>
      </w:pPr>
      <w:r w:rsidRPr="002E3B38">
        <w:rPr>
          <w:rFonts w:ascii="Browallia New" w:eastAsia="Arial Unicode MS" w:hAnsi="Browallia New" w:cs="Browallia New"/>
          <w:u w:val="single"/>
          <w:cs/>
          <w:lang w:val="th-TH"/>
        </w:rPr>
        <w:t>การเปลี่ยนชื่อของบริษัท อาร์เอส มิว</w:t>
      </w:r>
      <w:proofErr w:type="spellStart"/>
      <w:r w:rsidRPr="002E3B38">
        <w:rPr>
          <w:rFonts w:ascii="Browallia New" w:eastAsia="Arial Unicode MS" w:hAnsi="Browallia New" w:cs="Browallia New"/>
          <w:u w:val="single"/>
          <w:cs/>
          <w:lang w:val="th-TH"/>
        </w:rPr>
        <w:t>สิค</w:t>
      </w:r>
      <w:proofErr w:type="spellEnd"/>
      <w:r w:rsidRPr="002E3B38">
        <w:rPr>
          <w:rFonts w:ascii="Browallia New" w:eastAsia="Arial Unicode MS" w:hAnsi="Browallia New" w:cs="Browallia New"/>
          <w:u w:val="single"/>
          <w:cs/>
          <w:lang w:val="th-TH"/>
        </w:rPr>
        <w:t xml:space="preserve"> แอนด์ เอ็นเตอร์เทนเมนท์ จำกัด</w:t>
      </w:r>
      <w:r w:rsidR="00EF49FA" w:rsidRPr="002E3B38">
        <w:rPr>
          <w:rFonts w:ascii="Browallia New" w:eastAsia="Arial Unicode MS" w:hAnsi="Browallia New" w:cs="Browallia New"/>
        </w:rPr>
        <w:t xml:space="preserve"> </w:t>
      </w:r>
      <w:r w:rsidR="00EF49FA" w:rsidRPr="002E3B38">
        <w:rPr>
          <w:rFonts w:ascii="Browallia New" w:eastAsia="Arial Unicode MS" w:hAnsi="Browallia New" w:cs="Browallia New"/>
          <w:cs/>
        </w:rPr>
        <w:t>(บริษัทย่อย)</w:t>
      </w:r>
    </w:p>
    <w:p w14:paraId="7D0333DF" w14:textId="5DC43B67" w:rsidR="009F2F4B" w:rsidRPr="002E3B38" w:rsidRDefault="00BA5113" w:rsidP="00C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2E3B38">
        <w:rPr>
          <w:rFonts w:ascii="Browallia New" w:eastAsia="Arial Unicode MS" w:hAnsi="Browallia New" w:cs="Browallia New"/>
          <w:sz w:val="28"/>
          <w:szCs w:val="28"/>
          <w:cs/>
          <w:lang w:val="th-TH"/>
        </w:rPr>
        <w:t>ที่ประชุม</w:t>
      </w:r>
      <w:r w:rsidRPr="002E3B38">
        <w:rPr>
          <w:rFonts w:ascii="Browallia New" w:eastAsia="Arial Unicode MS" w:hAnsi="Browallia New" w:cs="Browallia New"/>
          <w:sz w:val="28"/>
          <w:szCs w:val="28"/>
          <w:cs/>
        </w:rPr>
        <w:t>วิสามัญผู้ถือหุ้น</w:t>
      </w:r>
      <w:r w:rsidRPr="002E3B38">
        <w:rPr>
          <w:rFonts w:ascii="Browallia New" w:eastAsia="Arial Unicode MS" w:hAnsi="Browallia New" w:cs="Browallia New"/>
          <w:sz w:val="28"/>
          <w:szCs w:val="28"/>
          <w:cs/>
          <w:lang w:val="th-TH"/>
        </w:rPr>
        <w:t xml:space="preserve">ครั้งที่ </w:t>
      </w:r>
      <w:r w:rsidRPr="002E3B38">
        <w:rPr>
          <w:rFonts w:ascii="Browallia New" w:hAnsi="Browallia New" w:cs="Browallia New"/>
          <w:color w:val="000000" w:themeColor="text1"/>
          <w:sz w:val="28"/>
          <w:szCs w:val="28"/>
        </w:rPr>
        <w:t>2/2567</w:t>
      </w:r>
      <w:r w:rsidRPr="002E3B38">
        <w:rPr>
          <w:rFonts w:ascii="Browallia New" w:eastAsia="Arial Unicode MS" w:hAnsi="Browallia New" w:cs="Browallia New"/>
          <w:sz w:val="28"/>
          <w:szCs w:val="28"/>
          <w:lang w:val="th-TH"/>
        </w:rPr>
        <w:t xml:space="preserve"> </w:t>
      </w:r>
      <w:r w:rsidRPr="002E3B38">
        <w:rPr>
          <w:rFonts w:ascii="Browallia New" w:eastAsia="Arial Unicode MS" w:hAnsi="Browallia New" w:cs="Browallia New"/>
          <w:sz w:val="28"/>
          <w:szCs w:val="28"/>
          <w:cs/>
          <w:lang w:val="th-TH"/>
        </w:rPr>
        <w:t>ของบริษัท อาร์เอส มิว</w:t>
      </w:r>
      <w:proofErr w:type="spellStart"/>
      <w:r w:rsidRPr="002E3B38">
        <w:rPr>
          <w:rFonts w:ascii="Browallia New" w:eastAsia="Arial Unicode MS" w:hAnsi="Browallia New" w:cs="Browallia New"/>
          <w:sz w:val="28"/>
          <w:szCs w:val="28"/>
          <w:cs/>
          <w:lang w:val="th-TH"/>
        </w:rPr>
        <w:t>สิค</w:t>
      </w:r>
      <w:proofErr w:type="spellEnd"/>
      <w:r w:rsidRPr="002E3B38">
        <w:rPr>
          <w:rFonts w:ascii="Browallia New" w:eastAsia="Arial Unicode MS" w:hAnsi="Browallia New" w:cs="Browallia New"/>
          <w:sz w:val="28"/>
          <w:szCs w:val="28"/>
          <w:cs/>
          <w:lang w:val="th-TH"/>
        </w:rPr>
        <w:t xml:space="preserve"> จำกัด (บริษัทย่อย) เมื่อวันที่ </w:t>
      </w:r>
      <w:r w:rsidRPr="002E3B38">
        <w:rPr>
          <w:rFonts w:ascii="Browallia New" w:hAnsi="Browallia New" w:cs="Browallia New"/>
          <w:color w:val="000000" w:themeColor="text1"/>
          <w:sz w:val="28"/>
          <w:szCs w:val="28"/>
        </w:rPr>
        <w:t xml:space="preserve">4 </w:t>
      </w:r>
      <w:r w:rsidRPr="002E3B38">
        <w:rPr>
          <w:rFonts w:ascii="Browallia New" w:hAnsi="Browallia New" w:cs="Browallia New"/>
          <w:color w:val="000000" w:themeColor="text1"/>
          <w:sz w:val="28"/>
          <w:szCs w:val="28"/>
          <w:cs/>
        </w:rPr>
        <w:t>ธันวาคม</w:t>
      </w:r>
      <w:r w:rsidRPr="002E3B38">
        <w:rPr>
          <w:rFonts w:ascii="Browallia New" w:hAnsi="Browallia New" w:cs="Browallia New"/>
          <w:color w:val="000000" w:themeColor="text1"/>
          <w:sz w:val="28"/>
          <w:szCs w:val="28"/>
        </w:rPr>
        <w:t xml:space="preserve"> 2567</w:t>
      </w:r>
      <w:r w:rsidRPr="002E3B38">
        <w:rPr>
          <w:rFonts w:ascii="Browallia New" w:eastAsia="Arial Unicode MS" w:hAnsi="Browallia New" w:cs="Browallia New"/>
          <w:sz w:val="28"/>
          <w:szCs w:val="28"/>
          <w:cs/>
          <w:lang w:val="th-TH"/>
        </w:rPr>
        <w:t xml:space="preserve"> ได้มีมติอนุมัติให้เปลี่ยนชื่อ บริษัท อาร์เอส มิว</w:t>
      </w:r>
      <w:proofErr w:type="spellStart"/>
      <w:r w:rsidRPr="002E3B38">
        <w:rPr>
          <w:rFonts w:ascii="Browallia New" w:eastAsia="Arial Unicode MS" w:hAnsi="Browallia New" w:cs="Browallia New"/>
          <w:sz w:val="28"/>
          <w:szCs w:val="28"/>
          <w:cs/>
          <w:lang w:val="th-TH"/>
        </w:rPr>
        <w:t>สิค</w:t>
      </w:r>
      <w:proofErr w:type="spellEnd"/>
      <w:r w:rsidRPr="002E3B38">
        <w:rPr>
          <w:rFonts w:ascii="Browallia New" w:eastAsia="Arial Unicode MS" w:hAnsi="Browallia New" w:cs="Browallia New"/>
          <w:sz w:val="28"/>
          <w:szCs w:val="28"/>
          <w:cs/>
          <w:lang w:val="th-TH"/>
        </w:rPr>
        <w:t xml:space="preserve"> จำกัด เป็น บริษัท อาร์เอส มิว</w:t>
      </w:r>
      <w:proofErr w:type="spellStart"/>
      <w:r w:rsidRPr="002E3B38">
        <w:rPr>
          <w:rFonts w:ascii="Browallia New" w:eastAsia="Arial Unicode MS" w:hAnsi="Browallia New" w:cs="Browallia New"/>
          <w:sz w:val="28"/>
          <w:szCs w:val="28"/>
          <w:cs/>
          <w:lang w:val="th-TH"/>
        </w:rPr>
        <w:t>สิค</w:t>
      </w:r>
      <w:proofErr w:type="spellEnd"/>
      <w:r w:rsidRPr="002E3B38">
        <w:rPr>
          <w:rFonts w:ascii="Browallia New" w:eastAsia="Arial Unicode MS" w:hAnsi="Browallia New" w:cs="Browallia New"/>
          <w:sz w:val="28"/>
          <w:szCs w:val="28"/>
          <w:cs/>
          <w:lang w:val="th-TH"/>
        </w:rPr>
        <w:t xml:space="preserve"> แอนด์ เอ็นเตอร์เทนเมนท์ จำกัด </w:t>
      </w:r>
      <w:r w:rsidRPr="002E3B38">
        <w:rPr>
          <w:rFonts w:ascii="Browallia New" w:eastAsia="Arial Unicode MS" w:hAnsi="Browallia New" w:cs="Browallia New"/>
          <w:sz w:val="28"/>
          <w:szCs w:val="28"/>
        </w:rPr>
        <w:br/>
      </w:r>
      <w:r w:rsidRPr="002E3B38">
        <w:rPr>
          <w:rFonts w:ascii="Browallia New" w:eastAsia="Arial Unicode MS" w:hAnsi="Browallia New" w:cs="Browallia New"/>
          <w:sz w:val="28"/>
          <w:szCs w:val="28"/>
          <w:cs/>
          <w:lang w:val="th-TH"/>
        </w:rPr>
        <w:t>ซึ่ง</w:t>
      </w:r>
      <w:r w:rsidRPr="002E3B38">
        <w:rPr>
          <w:rFonts w:ascii="Browallia New" w:hAnsi="Browallia New" w:cs="Browallia New"/>
          <w:color w:val="000000" w:themeColor="text1"/>
          <w:sz w:val="28"/>
          <w:szCs w:val="28"/>
          <w:cs/>
          <w:lang w:val="de-DE"/>
        </w:rPr>
        <w:t xml:space="preserve">บริษัทย่อยดังกล่าวได้ดำเนินการจดทะเบียนเปลี่ยนชื่อเรียบร้อยแล้วเมื่อวันที่ </w:t>
      </w:r>
      <w:r w:rsidRPr="002E3B38">
        <w:rPr>
          <w:rFonts w:ascii="Browallia New" w:hAnsi="Browallia New" w:cs="Browallia New"/>
          <w:color w:val="000000" w:themeColor="text1"/>
          <w:sz w:val="28"/>
          <w:szCs w:val="28"/>
          <w:lang w:val="de-DE"/>
        </w:rPr>
        <w:t xml:space="preserve">6 </w:t>
      </w:r>
      <w:r w:rsidRPr="002E3B38">
        <w:rPr>
          <w:rFonts w:ascii="Browallia New" w:hAnsi="Browallia New" w:cs="Browallia New"/>
          <w:color w:val="000000" w:themeColor="text1"/>
          <w:sz w:val="28"/>
          <w:szCs w:val="28"/>
          <w:cs/>
          <w:lang w:val="de-DE"/>
        </w:rPr>
        <w:t xml:space="preserve">มกราคม </w:t>
      </w:r>
      <w:r w:rsidRPr="002E3B38">
        <w:rPr>
          <w:rFonts w:ascii="Browallia New" w:hAnsi="Browallia New" w:cs="Browallia New"/>
          <w:color w:val="000000" w:themeColor="text1"/>
          <w:sz w:val="28"/>
          <w:szCs w:val="28"/>
          <w:lang w:val="de-DE"/>
        </w:rPr>
        <w:t>2568</w:t>
      </w:r>
    </w:p>
    <w:p w14:paraId="60EBE401" w14:textId="77777777" w:rsidR="00C21E19" w:rsidRPr="002E3B38" w:rsidRDefault="00C21E19" w:rsidP="00C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p>
    <w:p w14:paraId="1A330DF1" w14:textId="2CBC0C52" w:rsidR="0011592C" w:rsidRPr="002E3B38" w:rsidRDefault="009647C7" w:rsidP="0011592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pacing w:val="-4"/>
          <w:sz w:val="28"/>
          <w:szCs w:val="28"/>
          <w:lang w:val="en-GB"/>
        </w:rPr>
      </w:pPr>
      <w:r w:rsidRPr="002E3B38">
        <w:rPr>
          <w:rFonts w:ascii="Browallia New" w:hAnsi="Browallia New" w:cs="Browallia New"/>
          <w:b/>
          <w:bCs/>
          <w:spacing w:val="-4"/>
          <w:sz w:val="28"/>
          <w:szCs w:val="28"/>
          <w:cs/>
          <w:lang w:val="en-GB"/>
        </w:rPr>
        <w:t>การอนุมัติงบการเงิน</w:t>
      </w:r>
    </w:p>
    <w:p w14:paraId="33AA88AE" w14:textId="77777777" w:rsidR="0011592C" w:rsidRPr="002E3B38" w:rsidRDefault="0011592C" w:rsidP="0011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2BE7A557" w14:textId="1F40A66C" w:rsidR="0011592C" w:rsidRPr="002E3B38" w:rsidRDefault="00DD65B6" w:rsidP="0011592C">
      <w:pPr>
        <w:pStyle w:val="ListParagraph"/>
        <w:tabs>
          <w:tab w:val="left" w:pos="426"/>
        </w:tabs>
        <w:spacing w:line="240" w:lineRule="auto"/>
        <w:ind w:left="426"/>
        <w:jc w:val="thaiDistribute"/>
        <w:rPr>
          <w:rFonts w:ascii="Browallia New" w:eastAsia="Arial Unicode MS" w:hAnsi="Browallia New" w:cs="Browallia New"/>
        </w:rPr>
      </w:pPr>
      <w:r w:rsidRPr="002E3B38">
        <w:rPr>
          <w:rFonts w:ascii="Browallia New" w:eastAsia="Arial Unicode MS" w:hAnsi="Browallia New" w:cs="Browallia New"/>
          <w:sz w:val="28"/>
          <w:cs/>
        </w:rPr>
        <w:t xml:space="preserve">งบการเงินนี้ได้รับอนุมัติจากคณะกรรมการของบริษัทแล้ว เมื่อวันที่ </w:t>
      </w:r>
      <w:r w:rsidRPr="002E3B38">
        <w:rPr>
          <w:rFonts w:ascii="Browallia New" w:eastAsia="Arial Unicode MS" w:hAnsi="Browallia New" w:cs="Browallia New"/>
          <w:sz w:val="28"/>
        </w:rPr>
        <w:t>2</w:t>
      </w:r>
      <w:r w:rsidR="003B56EF" w:rsidRPr="002E3B38">
        <w:rPr>
          <w:rFonts w:ascii="Browallia New" w:eastAsia="Arial Unicode MS" w:hAnsi="Browallia New" w:cs="Browallia New"/>
          <w:sz w:val="28"/>
        </w:rPr>
        <w:t>8</w:t>
      </w:r>
      <w:r w:rsidRPr="002E3B38">
        <w:rPr>
          <w:rFonts w:ascii="Browallia New" w:eastAsia="Arial Unicode MS" w:hAnsi="Browallia New" w:cs="Browallia New"/>
          <w:sz w:val="28"/>
        </w:rPr>
        <w:t xml:space="preserve"> </w:t>
      </w:r>
      <w:r w:rsidRPr="002E3B38">
        <w:rPr>
          <w:rFonts w:ascii="Browallia New" w:eastAsia="Arial Unicode MS" w:hAnsi="Browallia New" w:cs="Browallia New"/>
          <w:sz w:val="28"/>
          <w:cs/>
        </w:rPr>
        <w:t xml:space="preserve">กุมภาพันธ์ </w:t>
      </w:r>
      <w:r w:rsidRPr="002E3B38">
        <w:rPr>
          <w:rFonts w:ascii="Browallia New" w:eastAsia="Arial Unicode MS" w:hAnsi="Browallia New" w:cs="Browallia New"/>
          <w:sz w:val="28"/>
        </w:rPr>
        <w:t>2568</w:t>
      </w:r>
    </w:p>
    <w:sectPr w:rsidR="0011592C" w:rsidRPr="002E3B38" w:rsidSect="00093584">
      <w:pgSz w:w="11909" w:h="16834" w:code="9"/>
      <w:pgMar w:top="2404" w:right="1021" w:bottom="1281" w:left="1440" w:header="805" w:footer="301" w:gutter="0"/>
      <w:pgNumType w:start="10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A0D8" w14:textId="77777777" w:rsidR="00385376" w:rsidRDefault="00385376">
      <w:r>
        <w:separator/>
      </w:r>
    </w:p>
  </w:endnote>
  <w:endnote w:type="continuationSeparator" w:id="0">
    <w:p w14:paraId="0E07E5CE" w14:textId="77777777" w:rsidR="00385376" w:rsidRDefault="00385376">
      <w:r>
        <w:continuationSeparator/>
      </w:r>
    </w:p>
  </w:endnote>
  <w:endnote w:type="continuationNotice" w:id="1">
    <w:p w14:paraId="27BC84A1" w14:textId="77777777" w:rsidR="00385376" w:rsidRDefault="003853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89" w:type="dxa"/>
      <w:tblInd w:w="9" w:type="dxa"/>
      <w:tblLook w:val="0000" w:firstRow="0" w:lastRow="0" w:firstColumn="0" w:lastColumn="0" w:noHBand="0" w:noVBand="0"/>
    </w:tblPr>
    <w:tblGrid>
      <w:gridCol w:w="7731"/>
      <w:gridCol w:w="5850"/>
      <w:gridCol w:w="708"/>
    </w:tblGrid>
    <w:tr w:rsidR="00CE3651" w:rsidRPr="00132D1D" w14:paraId="7D133C39" w14:textId="77777777" w:rsidTr="00CE3651">
      <w:trPr>
        <w:trHeight w:val="342"/>
      </w:trPr>
      <w:tc>
        <w:tcPr>
          <w:tcW w:w="7731" w:type="dxa"/>
          <w:tcBorders>
            <w:top w:val="nil"/>
            <w:left w:val="nil"/>
            <w:bottom w:val="nil"/>
            <w:right w:val="nil"/>
          </w:tcBorders>
          <w:shd w:val="clear" w:color="auto" w:fill="auto"/>
          <w:vAlign w:val="center"/>
        </w:tcPr>
        <w:p w14:paraId="0716CD4E"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5850" w:type="dxa"/>
          <w:tcBorders>
            <w:top w:val="nil"/>
            <w:left w:val="nil"/>
            <w:bottom w:val="nil"/>
            <w:right w:val="nil"/>
          </w:tcBorders>
          <w:vAlign w:val="center"/>
        </w:tcPr>
        <w:p w14:paraId="10CED074"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691F9E92" w14:textId="77777777" w:rsidR="00CE3651" w:rsidRPr="00132D1D" w:rsidRDefault="00CE3651"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CE3651" w14:paraId="756628F6" w14:textId="77777777" w:rsidTr="00CE3651">
      <w:trPr>
        <w:trHeight w:val="342"/>
      </w:trPr>
      <w:tc>
        <w:tcPr>
          <w:tcW w:w="7731" w:type="dxa"/>
          <w:tcBorders>
            <w:top w:val="nil"/>
            <w:left w:val="nil"/>
            <w:bottom w:val="nil"/>
            <w:right w:val="nil"/>
          </w:tcBorders>
          <w:shd w:val="clear" w:color="auto" w:fill="auto"/>
          <w:vAlign w:val="center"/>
        </w:tcPr>
        <w:p w14:paraId="65FA5A34"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5850" w:type="dxa"/>
          <w:tcBorders>
            <w:top w:val="nil"/>
            <w:left w:val="nil"/>
            <w:bottom w:val="nil"/>
            <w:right w:val="nil"/>
          </w:tcBorders>
          <w:vAlign w:val="center"/>
        </w:tcPr>
        <w:p w14:paraId="506374B3"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280E1E1" w14:textId="77777777" w:rsidR="00CE3651" w:rsidRDefault="00CE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B3E565B" w14:textId="77777777" w:rsidR="00CE3651" w:rsidRDefault="00CE365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9" w:type="dxa"/>
      <w:tblInd w:w="9" w:type="dxa"/>
      <w:tblLook w:val="0000" w:firstRow="0" w:lastRow="0" w:firstColumn="0" w:lastColumn="0" w:noHBand="0" w:noVBand="0"/>
    </w:tblPr>
    <w:tblGrid>
      <w:gridCol w:w="4941"/>
      <w:gridCol w:w="3960"/>
      <w:gridCol w:w="708"/>
    </w:tblGrid>
    <w:tr w:rsidR="00520A80" w:rsidRPr="00132D1D" w14:paraId="320ADF63" w14:textId="77777777" w:rsidTr="00520A80">
      <w:trPr>
        <w:trHeight w:val="342"/>
      </w:trPr>
      <w:tc>
        <w:tcPr>
          <w:tcW w:w="4941" w:type="dxa"/>
          <w:tcBorders>
            <w:top w:val="nil"/>
            <w:left w:val="nil"/>
            <w:bottom w:val="nil"/>
            <w:right w:val="nil"/>
          </w:tcBorders>
          <w:shd w:val="clear" w:color="auto" w:fill="auto"/>
          <w:vAlign w:val="center"/>
        </w:tcPr>
        <w:p w14:paraId="00086FF0"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960" w:type="dxa"/>
          <w:tcBorders>
            <w:top w:val="nil"/>
            <w:left w:val="nil"/>
            <w:bottom w:val="nil"/>
            <w:right w:val="nil"/>
          </w:tcBorders>
          <w:vAlign w:val="center"/>
        </w:tcPr>
        <w:p w14:paraId="5EBB09BA"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4870FF9C" w14:textId="77777777" w:rsidR="00520A80" w:rsidRPr="00132D1D" w:rsidRDefault="00520A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20A80" w14:paraId="39E7E3DF" w14:textId="77777777" w:rsidTr="00520A80">
      <w:trPr>
        <w:trHeight w:val="342"/>
      </w:trPr>
      <w:tc>
        <w:tcPr>
          <w:tcW w:w="4941" w:type="dxa"/>
          <w:tcBorders>
            <w:top w:val="nil"/>
            <w:left w:val="nil"/>
            <w:bottom w:val="nil"/>
            <w:right w:val="nil"/>
          </w:tcBorders>
          <w:shd w:val="clear" w:color="auto" w:fill="auto"/>
          <w:vAlign w:val="center"/>
        </w:tcPr>
        <w:p w14:paraId="66289907"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3960" w:type="dxa"/>
          <w:tcBorders>
            <w:top w:val="nil"/>
            <w:left w:val="nil"/>
            <w:bottom w:val="nil"/>
            <w:right w:val="nil"/>
          </w:tcBorders>
          <w:vAlign w:val="center"/>
        </w:tcPr>
        <w:p w14:paraId="3E8386FF"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56DEBC3A" w14:textId="77777777" w:rsidR="00520A80" w:rsidRDefault="00520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01DC3F2" w14:textId="77777777" w:rsidR="00520A80" w:rsidRDefault="00520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shd w:val="clear" w:color="auto" w:fill="auto"/>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shd w:val="clear" w:color="auto" w:fill="auto"/>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Ind w:w="9" w:type="dxa"/>
      <w:tblLook w:val="0000" w:firstRow="0" w:lastRow="0" w:firstColumn="0" w:lastColumn="0" w:noHBand="0" w:noVBand="0"/>
    </w:tblPr>
    <w:tblGrid>
      <w:gridCol w:w="7101"/>
      <w:gridCol w:w="6570"/>
      <w:gridCol w:w="708"/>
    </w:tblGrid>
    <w:tr w:rsidR="000B0B6A" w:rsidRPr="00132D1D" w14:paraId="0BDB91A0" w14:textId="77777777" w:rsidTr="000B0B6A">
      <w:trPr>
        <w:trHeight w:val="342"/>
      </w:trPr>
      <w:tc>
        <w:tcPr>
          <w:tcW w:w="7101" w:type="dxa"/>
          <w:tcBorders>
            <w:top w:val="nil"/>
            <w:left w:val="nil"/>
            <w:bottom w:val="nil"/>
            <w:right w:val="nil"/>
          </w:tcBorders>
          <w:shd w:val="clear" w:color="auto" w:fill="auto"/>
          <w:vAlign w:val="center"/>
        </w:tcPr>
        <w:p w14:paraId="1701C48E"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0" w:type="dxa"/>
          <w:tcBorders>
            <w:top w:val="nil"/>
            <w:left w:val="nil"/>
            <w:bottom w:val="nil"/>
            <w:right w:val="nil"/>
          </w:tcBorders>
          <w:vAlign w:val="center"/>
        </w:tcPr>
        <w:p w14:paraId="39DE28C5"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ACED55A" w14:textId="77777777" w:rsidR="000B0B6A" w:rsidRPr="00132D1D" w:rsidRDefault="000B0B6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B0B6A" w14:paraId="29439F56" w14:textId="77777777" w:rsidTr="000B0B6A">
      <w:trPr>
        <w:trHeight w:val="342"/>
      </w:trPr>
      <w:tc>
        <w:tcPr>
          <w:tcW w:w="7101" w:type="dxa"/>
          <w:tcBorders>
            <w:top w:val="nil"/>
            <w:left w:val="nil"/>
            <w:bottom w:val="nil"/>
            <w:right w:val="nil"/>
          </w:tcBorders>
          <w:shd w:val="clear" w:color="auto" w:fill="auto"/>
          <w:vAlign w:val="center"/>
        </w:tcPr>
        <w:p w14:paraId="016E55E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0" w:type="dxa"/>
          <w:tcBorders>
            <w:top w:val="nil"/>
            <w:left w:val="nil"/>
            <w:bottom w:val="nil"/>
            <w:right w:val="nil"/>
          </w:tcBorders>
          <w:vAlign w:val="center"/>
        </w:tcPr>
        <w:p w14:paraId="00E17FC5"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65EF52A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244615D" w14:textId="77777777" w:rsidR="000B0B6A" w:rsidRDefault="000B0B6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0B0B6A" w:rsidRPr="00132D1D" w14:paraId="20EA2727" w14:textId="77777777" w:rsidTr="00F35A37">
      <w:trPr>
        <w:trHeight w:val="342"/>
      </w:trPr>
      <w:tc>
        <w:tcPr>
          <w:tcW w:w="4581" w:type="dxa"/>
          <w:tcBorders>
            <w:top w:val="nil"/>
            <w:left w:val="nil"/>
            <w:bottom w:val="nil"/>
            <w:right w:val="nil"/>
          </w:tcBorders>
          <w:shd w:val="clear" w:color="auto" w:fill="auto"/>
          <w:vAlign w:val="center"/>
        </w:tcPr>
        <w:p w14:paraId="60E7433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309BA52"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473D9782" w14:textId="77777777" w:rsidR="000B0B6A" w:rsidRPr="00132D1D" w:rsidRDefault="000B0B6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B0B6A" w14:paraId="46B846AB" w14:textId="77777777" w:rsidTr="00F35A37">
      <w:trPr>
        <w:trHeight w:val="342"/>
      </w:trPr>
      <w:tc>
        <w:tcPr>
          <w:tcW w:w="4581" w:type="dxa"/>
          <w:tcBorders>
            <w:top w:val="nil"/>
            <w:left w:val="nil"/>
            <w:bottom w:val="nil"/>
            <w:right w:val="nil"/>
          </w:tcBorders>
          <w:shd w:val="clear" w:color="auto" w:fill="auto"/>
          <w:vAlign w:val="center"/>
        </w:tcPr>
        <w:p w14:paraId="51ECBD3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02249E3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51D72BCD" w14:textId="77777777" w:rsidR="000B0B6A" w:rsidRDefault="000B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267BEDE2" w14:textId="77777777" w:rsidR="000B0B6A" w:rsidRDefault="000B0B6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Ind w:w="9" w:type="dxa"/>
      <w:tblLook w:val="0000" w:firstRow="0" w:lastRow="0" w:firstColumn="0" w:lastColumn="0" w:noHBand="0" w:noVBand="0"/>
    </w:tblPr>
    <w:tblGrid>
      <w:gridCol w:w="7551"/>
      <w:gridCol w:w="6120"/>
      <w:gridCol w:w="708"/>
    </w:tblGrid>
    <w:tr w:rsidR="00BF2B0B" w:rsidRPr="00132D1D" w14:paraId="5CD41F14" w14:textId="77777777" w:rsidTr="00BF2B0B">
      <w:trPr>
        <w:trHeight w:val="342"/>
      </w:trPr>
      <w:tc>
        <w:tcPr>
          <w:tcW w:w="7551" w:type="dxa"/>
          <w:tcBorders>
            <w:top w:val="nil"/>
            <w:left w:val="nil"/>
            <w:bottom w:val="nil"/>
            <w:right w:val="nil"/>
          </w:tcBorders>
          <w:shd w:val="clear" w:color="auto" w:fill="auto"/>
          <w:vAlign w:val="center"/>
        </w:tcPr>
        <w:p w14:paraId="2F15683B"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120" w:type="dxa"/>
          <w:tcBorders>
            <w:top w:val="nil"/>
            <w:left w:val="nil"/>
            <w:bottom w:val="nil"/>
            <w:right w:val="nil"/>
          </w:tcBorders>
          <w:vAlign w:val="center"/>
        </w:tcPr>
        <w:p w14:paraId="634C70E1"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06935297" w14:textId="77777777" w:rsidR="00BF2B0B" w:rsidRPr="00132D1D" w:rsidRDefault="00BF2B0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BF2B0B" w14:paraId="711DAEEE" w14:textId="77777777" w:rsidTr="00BF2B0B">
      <w:trPr>
        <w:trHeight w:val="342"/>
      </w:trPr>
      <w:tc>
        <w:tcPr>
          <w:tcW w:w="7551" w:type="dxa"/>
          <w:tcBorders>
            <w:top w:val="nil"/>
            <w:left w:val="nil"/>
            <w:bottom w:val="nil"/>
            <w:right w:val="nil"/>
          </w:tcBorders>
          <w:shd w:val="clear" w:color="auto" w:fill="auto"/>
          <w:vAlign w:val="center"/>
        </w:tcPr>
        <w:p w14:paraId="50B93342"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120" w:type="dxa"/>
          <w:tcBorders>
            <w:top w:val="nil"/>
            <w:left w:val="nil"/>
            <w:bottom w:val="nil"/>
            <w:right w:val="nil"/>
          </w:tcBorders>
          <w:vAlign w:val="center"/>
        </w:tcPr>
        <w:p w14:paraId="6BF04184"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7B0E5D49" w14:textId="77777777" w:rsidR="00BF2B0B" w:rsidRDefault="00BF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ACCD294" w14:textId="77777777" w:rsidR="00BF2B0B" w:rsidRDefault="00BF2B0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9" w:type="dxa"/>
      <w:tblInd w:w="9" w:type="dxa"/>
      <w:tblLook w:val="0000" w:firstRow="0" w:lastRow="0" w:firstColumn="0" w:lastColumn="0" w:noHBand="0" w:noVBand="0"/>
    </w:tblPr>
    <w:tblGrid>
      <w:gridCol w:w="4941"/>
      <w:gridCol w:w="3870"/>
      <w:gridCol w:w="708"/>
    </w:tblGrid>
    <w:tr w:rsidR="00C06CEE" w:rsidRPr="00132D1D" w14:paraId="48F2A973" w14:textId="77777777" w:rsidTr="00C06CEE">
      <w:trPr>
        <w:trHeight w:val="342"/>
      </w:trPr>
      <w:tc>
        <w:tcPr>
          <w:tcW w:w="4941" w:type="dxa"/>
          <w:tcBorders>
            <w:top w:val="nil"/>
            <w:left w:val="nil"/>
            <w:bottom w:val="nil"/>
            <w:right w:val="nil"/>
          </w:tcBorders>
          <w:shd w:val="clear" w:color="auto" w:fill="auto"/>
          <w:vAlign w:val="center"/>
        </w:tcPr>
        <w:p w14:paraId="7113B53D"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870" w:type="dxa"/>
          <w:tcBorders>
            <w:top w:val="nil"/>
            <w:left w:val="nil"/>
            <w:bottom w:val="nil"/>
            <w:right w:val="nil"/>
          </w:tcBorders>
          <w:vAlign w:val="center"/>
        </w:tcPr>
        <w:p w14:paraId="1C1CE178"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B027942" w14:textId="77777777" w:rsidR="00C06CEE" w:rsidRPr="00132D1D" w:rsidRDefault="00C06CE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C06CEE" w14:paraId="72813946" w14:textId="77777777" w:rsidTr="00C06CEE">
      <w:trPr>
        <w:trHeight w:val="342"/>
      </w:trPr>
      <w:tc>
        <w:tcPr>
          <w:tcW w:w="4941" w:type="dxa"/>
          <w:tcBorders>
            <w:top w:val="nil"/>
            <w:left w:val="nil"/>
            <w:bottom w:val="nil"/>
            <w:right w:val="nil"/>
          </w:tcBorders>
          <w:shd w:val="clear" w:color="auto" w:fill="auto"/>
          <w:vAlign w:val="center"/>
        </w:tcPr>
        <w:p w14:paraId="205B7DC4"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3870" w:type="dxa"/>
          <w:tcBorders>
            <w:top w:val="nil"/>
            <w:left w:val="nil"/>
            <w:bottom w:val="nil"/>
            <w:right w:val="nil"/>
          </w:tcBorders>
          <w:vAlign w:val="center"/>
        </w:tcPr>
        <w:p w14:paraId="70F48BA3"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709DD855" w14:textId="77777777" w:rsidR="00C06CEE" w:rsidRDefault="00C0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27F3122" w14:textId="77777777" w:rsidR="00C06CEE" w:rsidRDefault="00C0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4E72" w14:textId="77777777" w:rsidR="00385376" w:rsidRDefault="00385376">
      <w:r>
        <w:separator/>
      </w:r>
    </w:p>
  </w:footnote>
  <w:footnote w:type="continuationSeparator" w:id="0">
    <w:p w14:paraId="4A45DB42" w14:textId="77777777" w:rsidR="00385376" w:rsidRDefault="00385376">
      <w:r>
        <w:continuationSeparator/>
      </w:r>
    </w:p>
  </w:footnote>
  <w:footnote w:type="continuationNotice" w:id="1">
    <w:p w14:paraId="1ADC8169" w14:textId="77777777" w:rsidR="00385376" w:rsidRDefault="003853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3D3C13FB" w:rsidR="008C7496" w:rsidRDefault="00167905" w:rsidP="008C7496">
    <w:pPr>
      <w:pStyle w:val="Header"/>
    </w:pPr>
    <w:r w:rsidRPr="00E35ABF">
      <w:rPr>
        <w:rFonts w:cs="Browallia New"/>
        <w:b/>
        <w:bCs/>
        <w:sz w:val="28"/>
        <w:szCs w:val="28"/>
        <w:cs/>
      </w:rPr>
      <w:t>หมายเหตุประกอบ</w:t>
    </w:r>
    <w:r w:rsidR="00B534FC">
      <w:rPr>
        <w:rFonts w:cs="Browallia New" w:hint="cs"/>
        <w:b/>
        <w:bCs/>
        <w:sz w:val="28"/>
        <w:szCs w:val="28"/>
        <w:cs/>
      </w:rPr>
      <w:t>งบ</w:t>
    </w:r>
    <w:r w:rsidRPr="00E35ABF">
      <w:rPr>
        <w:rFonts w:cs="Browallia New"/>
        <w:b/>
        <w:bCs/>
        <w:sz w:val="28"/>
        <w:szCs w:val="28"/>
        <w:cs/>
      </w:rPr>
      <w:t>การเงิน</w:t>
    </w:r>
  </w:p>
  <w:p w14:paraId="4CA0EA59" w14:textId="689E4E2A" w:rsidR="00167905" w:rsidRPr="00C863BC" w:rsidRDefault="00F42EC5"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 </w:t>
    </w:r>
    <w:r w:rsidR="00167905" w:rsidRPr="00C863BC">
      <w:rPr>
        <w:rFonts w:ascii="Browallia New" w:hAnsi="Browallia New" w:cs="Browallia New"/>
        <w:b/>
        <w:bCs/>
        <w:sz w:val="28"/>
        <w:szCs w:val="28"/>
      </w:rPr>
      <w:t>2567</w:t>
    </w:r>
    <w:r w:rsidR="00167905" w:rsidRPr="00C863BC">
      <w:rPr>
        <w:rFonts w:ascii="Browallia New" w:eastAsia="SimSun" w:hAnsi="Browallia New" w:cs="Browallia New"/>
        <w:b/>
        <w:bCs/>
        <w:sz w:val="28"/>
        <w:szCs w:val="28"/>
      </w:rPr>
      <w:t xml:space="preserve"> </w:t>
    </w:r>
  </w:p>
  <w:p w14:paraId="1B6B971E" w14:textId="3D476564" w:rsidR="0080668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B0ACAB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p w14:paraId="0F834C53" w14:textId="77777777" w:rsidR="00EF0746" w:rsidRPr="003275EB" w:rsidRDefault="00EF074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2961" w14:textId="77777777"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2A9A33D9" w14:textId="4E00F731"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0C1091">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78C3DBDA" w14:textId="77777777" w:rsidR="00DE2267" w:rsidRPr="00DE2267" w:rsidRDefault="00DE2267" w:rsidP="00DE22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23BA9DC0">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AF110DA"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1E56D7"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FC40" w14:textId="77777777"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05D4E305" w14:textId="72DDB342"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6A0D87">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5315DA08" w14:textId="77777777" w:rsidR="00DE2267" w:rsidRPr="00DE2267" w:rsidRDefault="00DE2267"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93907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107AA" w14:textId="77777777"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F6FF8AB" w14:textId="434D2490"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AE320C">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35A3B840" w14:textId="77777777" w:rsidR="00345FF3" w:rsidRPr="00DE2267"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64E03A1A" w14:textId="77777777" w:rsidR="00345FF3" w:rsidRDefault="00345FF3" w:rsidP="00345F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6" behindDoc="0" locked="0" layoutInCell="1" allowOverlap="1" wp14:anchorId="0921E2E5" wp14:editId="740A30CC">
              <wp:simplePos x="0" y="0"/>
              <wp:positionH relativeFrom="column">
                <wp:posOffset>3348</wp:posOffset>
              </wp:positionH>
              <wp:positionV relativeFrom="paragraph">
                <wp:posOffset>92017</wp:posOffset>
              </wp:positionV>
              <wp:extent cx="9175750" cy="0"/>
              <wp:effectExtent l="0" t="0" r="0" b="0"/>
              <wp:wrapNone/>
              <wp:docPr id="1759111176"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C39FAF1" id="Straight Connector 1" o:spid="_x0000_s1026" style="position:absolute;flip:y;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5" behindDoc="0" locked="0" layoutInCell="1" allowOverlap="1" wp14:anchorId="45FEF87F" wp14:editId="618FF9AD">
              <wp:simplePos x="0" y="0"/>
              <wp:positionH relativeFrom="column">
                <wp:posOffset>0</wp:posOffset>
              </wp:positionH>
              <wp:positionV relativeFrom="paragraph">
                <wp:posOffset>90952</wp:posOffset>
              </wp:positionV>
              <wp:extent cx="5957668" cy="0"/>
              <wp:effectExtent l="0" t="0" r="0" b="0"/>
              <wp:wrapNone/>
              <wp:docPr id="203747006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E145AFE"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3B1D" w14:textId="77777777" w:rsidR="00856748" w:rsidRPr="00DE2267" w:rsidRDefault="00856748"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02CAD83" w14:textId="38A10ED5" w:rsidR="00856748" w:rsidRPr="005537B1" w:rsidRDefault="00856748" w:rsidP="00DE2267">
    <w:pPr>
      <w:pStyle w:val="Header"/>
      <w:rPr>
        <w:rFonts w:ascii="Browallia New" w:hAnsi="Browallia New" w:cs="Browallia New"/>
        <w:b/>
        <w:bCs/>
        <w:sz w:val="28"/>
        <w:szCs w:val="28"/>
        <w:lang w:val="en-GB"/>
      </w:rPr>
    </w:pPr>
    <w:r w:rsidRPr="00DE2267">
      <w:rPr>
        <w:rFonts w:ascii="Browallia New" w:hAnsi="Browallia New" w:cs="Browallia New"/>
        <w:b/>
        <w:bCs/>
        <w:sz w:val="28"/>
        <w:szCs w:val="28"/>
        <w:cs/>
        <w:lang w:val="en-GB"/>
      </w:rPr>
      <w:t>หมายเหตุประกอบ</w:t>
    </w:r>
    <w:r w:rsidR="005537B1">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2D095C99" w14:textId="77777777" w:rsidR="00856748" w:rsidRPr="00DE2267" w:rsidRDefault="00856748"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5B322389" w14:textId="77777777" w:rsidR="00856748" w:rsidRDefault="00856748" w:rsidP="00167905">
    <w:pPr>
      <w:pStyle w:val="Header"/>
    </w:pPr>
    <w:r>
      <w:rPr>
        <w:noProof/>
      </w:rPr>
      <mc:AlternateContent>
        <mc:Choice Requires="wps">
          <w:drawing>
            <wp:anchor distT="0" distB="0" distL="114300" distR="114300" simplePos="0" relativeHeight="251658244" behindDoc="0" locked="0" layoutInCell="1" allowOverlap="1" wp14:anchorId="2D8A2353" wp14:editId="2779F7DA">
              <wp:simplePos x="0" y="0"/>
              <wp:positionH relativeFrom="column">
                <wp:posOffset>0</wp:posOffset>
              </wp:positionH>
              <wp:positionV relativeFrom="paragraph">
                <wp:posOffset>90952</wp:posOffset>
              </wp:positionV>
              <wp:extent cx="5957668" cy="0"/>
              <wp:effectExtent l="0" t="0" r="0" b="0"/>
              <wp:wrapNone/>
              <wp:docPr id="192936768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96C74F2"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02F3"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686EE324" w14:textId="346DB483"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w:t>
    </w:r>
    <w:r w:rsidRPr="00E35ABF">
      <w:rPr>
        <w:rFonts w:cs="Browallia New"/>
        <w:b/>
        <w:bCs/>
        <w:sz w:val="28"/>
        <w:szCs w:val="28"/>
        <w:cs/>
      </w:rPr>
      <w:t>ประกอบ</w:t>
    </w:r>
    <w:r w:rsidR="0095717B">
      <w:rPr>
        <w:rFonts w:cs="Browallia New" w:hint="cs"/>
        <w:b/>
        <w:bCs/>
        <w:sz w:val="28"/>
        <w:szCs w:val="28"/>
        <w:cs/>
      </w:rPr>
      <w:t>งบ</w:t>
    </w:r>
    <w:r w:rsidRPr="00E35ABF">
      <w:rPr>
        <w:rFonts w:cs="Browallia New"/>
        <w:b/>
        <w:bCs/>
        <w:sz w:val="28"/>
        <w:szCs w:val="28"/>
        <w:cs/>
      </w:rPr>
      <w:t>การเงิน</w:t>
    </w:r>
  </w:p>
  <w:p w14:paraId="010CC522"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61F34FCA" w14:textId="77777777" w:rsidR="004F6D30"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9" behindDoc="0" locked="0" layoutInCell="1" allowOverlap="1" wp14:anchorId="4E48D931" wp14:editId="5BC105D0">
              <wp:simplePos x="0" y="0"/>
              <wp:positionH relativeFrom="column">
                <wp:posOffset>3348</wp:posOffset>
              </wp:positionH>
              <wp:positionV relativeFrom="paragraph">
                <wp:posOffset>92017</wp:posOffset>
              </wp:positionV>
              <wp:extent cx="9175750" cy="0"/>
              <wp:effectExtent l="0" t="0" r="0" b="0"/>
              <wp:wrapNone/>
              <wp:docPr id="1632811461"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873E99D" id="Straight Connector 1" o:spid="_x0000_s1026" style="position:absolute;flip:y;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8" behindDoc="0" locked="0" layoutInCell="1" allowOverlap="1" wp14:anchorId="1708F4AD" wp14:editId="4D9F4AD7">
              <wp:simplePos x="0" y="0"/>
              <wp:positionH relativeFrom="column">
                <wp:posOffset>0</wp:posOffset>
              </wp:positionH>
              <wp:positionV relativeFrom="paragraph">
                <wp:posOffset>90952</wp:posOffset>
              </wp:positionV>
              <wp:extent cx="5957668" cy="0"/>
              <wp:effectExtent l="0" t="0" r="0" b="0"/>
              <wp:wrapNone/>
              <wp:docPr id="39627737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613C67" id="Straight Connector 1"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E2B5"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0FC01E50" w14:textId="47AF2099"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w:t>
    </w:r>
    <w:r w:rsidRPr="00E35ABF">
      <w:rPr>
        <w:rFonts w:cs="Browallia New"/>
        <w:b/>
        <w:bCs/>
        <w:sz w:val="28"/>
        <w:szCs w:val="28"/>
        <w:cs/>
      </w:rPr>
      <w:t>ประกอบ</w:t>
    </w:r>
    <w:r w:rsidR="0095717B">
      <w:rPr>
        <w:rFonts w:cs="Browallia New" w:hint="cs"/>
        <w:b/>
        <w:bCs/>
        <w:sz w:val="28"/>
        <w:szCs w:val="28"/>
        <w:cs/>
      </w:rPr>
      <w:t>งบ</w:t>
    </w:r>
    <w:r w:rsidRPr="00E35ABF">
      <w:rPr>
        <w:rFonts w:cs="Browallia New"/>
        <w:b/>
        <w:bCs/>
        <w:sz w:val="28"/>
        <w:szCs w:val="28"/>
        <w:cs/>
      </w:rPr>
      <w:t>การเงิน</w:t>
    </w:r>
  </w:p>
  <w:p w14:paraId="58578D65"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31D84D95" w14:textId="77777777" w:rsidR="004F6D30" w:rsidRDefault="004F6D30" w:rsidP="00167905">
    <w:pPr>
      <w:pStyle w:val="Header"/>
    </w:pPr>
    <w:r>
      <w:rPr>
        <w:noProof/>
      </w:rPr>
      <mc:AlternateContent>
        <mc:Choice Requires="wps">
          <w:drawing>
            <wp:anchor distT="0" distB="0" distL="114300" distR="114300" simplePos="0" relativeHeight="251658247" behindDoc="0" locked="0" layoutInCell="1" allowOverlap="1" wp14:anchorId="52252A90" wp14:editId="76DEC38E">
              <wp:simplePos x="0" y="0"/>
              <wp:positionH relativeFrom="column">
                <wp:posOffset>0</wp:posOffset>
              </wp:positionH>
              <wp:positionV relativeFrom="paragraph">
                <wp:posOffset>90952</wp:posOffset>
              </wp:positionV>
              <wp:extent cx="5957668" cy="0"/>
              <wp:effectExtent l="0" t="0" r="0" b="0"/>
              <wp:wrapNone/>
              <wp:docPr id="186450548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3FBCC7"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668FD"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45E69258" w14:textId="3E380071"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45620A">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39890B0B" w14:textId="77777777" w:rsidR="004F6D30" w:rsidRPr="00DE2267"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279B7349" w14:textId="1AEB5390" w:rsidR="004F6D30" w:rsidRPr="004F6D30" w:rsidRDefault="004F6D30" w:rsidP="004F6D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51" behindDoc="0" locked="0" layoutInCell="1" allowOverlap="1" wp14:anchorId="22578832" wp14:editId="1310AEEC">
              <wp:simplePos x="0" y="0"/>
              <wp:positionH relativeFrom="column">
                <wp:posOffset>3348</wp:posOffset>
              </wp:positionH>
              <wp:positionV relativeFrom="paragraph">
                <wp:posOffset>92017</wp:posOffset>
              </wp:positionV>
              <wp:extent cx="9175750" cy="0"/>
              <wp:effectExtent l="0" t="0" r="0" b="0"/>
              <wp:wrapNone/>
              <wp:docPr id="163340552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63D00C" id="Straight Connector 1" o:spid="_x0000_s1026" style="position:absolute;flip:y;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50" behindDoc="0" locked="0" layoutInCell="1" allowOverlap="1" wp14:anchorId="02135587" wp14:editId="3AC4BB97">
              <wp:simplePos x="0" y="0"/>
              <wp:positionH relativeFrom="column">
                <wp:posOffset>0</wp:posOffset>
              </wp:positionH>
              <wp:positionV relativeFrom="paragraph">
                <wp:posOffset>90952</wp:posOffset>
              </wp:positionV>
              <wp:extent cx="5957668" cy="0"/>
              <wp:effectExtent l="0" t="0" r="0" b="0"/>
              <wp:wrapNone/>
              <wp:docPr id="175460789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B96CCC4" id="Straight Connector 1"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D450"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 xml:space="preserve">บริษัท อาร์เอส จำกัด </w:t>
    </w:r>
    <w:r w:rsidRPr="00DE2267">
      <w:rPr>
        <w:rFonts w:ascii="Browallia New" w:hAnsi="Browallia New" w:cs="Browallia New"/>
        <w:b/>
        <w:bCs/>
        <w:sz w:val="28"/>
        <w:szCs w:val="28"/>
        <w:lang w:val="en-GB"/>
      </w:rPr>
      <w:t>(</w:t>
    </w:r>
    <w:r w:rsidRPr="00DE2267">
      <w:rPr>
        <w:rFonts w:ascii="Browallia New" w:hAnsi="Browallia New" w:cs="Browallia New"/>
        <w:b/>
        <w:bCs/>
        <w:sz w:val="28"/>
        <w:szCs w:val="28"/>
        <w:cs/>
        <w:lang w:val="en-GB"/>
      </w:rPr>
      <w:t>มหาชน</w:t>
    </w:r>
    <w:r w:rsidRPr="00DE2267">
      <w:rPr>
        <w:rFonts w:ascii="Browallia New" w:hAnsi="Browallia New" w:cs="Browallia New"/>
        <w:b/>
        <w:bCs/>
        <w:sz w:val="28"/>
        <w:szCs w:val="28"/>
        <w:lang w:val="en-GB"/>
      </w:rPr>
      <w:t xml:space="preserve">) </w:t>
    </w:r>
    <w:r w:rsidRPr="00DE2267">
      <w:rPr>
        <w:rFonts w:ascii="Browallia New" w:hAnsi="Browallia New" w:cs="Browallia New"/>
        <w:b/>
        <w:bCs/>
        <w:sz w:val="28"/>
        <w:szCs w:val="28"/>
        <w:cs/>
        <w:lang w:val="en-GB"/>
      </w:rPr>
      <w:t>และบริษัทย่อย</w:t>
    </w:r>
  </w:p>
  <w:p w14:paraId="744DD308" w14:textId="48B2EB8D"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หมายเหตุประกอบ</w:t>
    </w:r>
    <w:r w:rsidR="00851B18">
      <w:rPr>
        <w:rFonts w:ascii="Browallia New" w:hAnsi="Browallia New" w:cs="Browallia New" w:hint="cs"/>
        <w:b/>
        <w:bCs/>
        <w:sz w:val="28"/>
        <w:szCs w:val="28"/>
        <w:cs/>
        <w:lang w:val="en-GB"/>
      </w:rPr>
      <w:t>งบ</w:t>
    </w:r>
    <w:r w:rsidRPr="00DE2267">
      <w:rPr>
        <w:rFonts w:ascii="Browallia New" w:hAnsi="Browallia New" w:cs="Browallia New"/>
        <w:b/>
        <w:bCs/>
        <w:sz w:val="28"/>
        <w:szCs w:val="28"/>
        <w:cs/>
        <w:lang w:val="en-GB"/>
      </w:rPr>
      <w:t>การเงิน</w:t>
    </w:r>
  </w:p>
  <w:p w14:paraId="68A5CF2B" w14:textId="77777777" w:rsidR="004F6D30" w:rsidRPr="00DE2267" w:rsidRDefault="004F6D30" w:rsidP="00DE2267">
    <w:pPr>
      <w:pStyle w:val="Header"/>
      <w:rPr>
        <w:rFonts w:ascii="Browallia New" w:hAnsi="Browallia New" w:cs="Browallia New"/>
        <w:b/>
        <w:bCs/>
        <w:sz w:val="28"/>
        <w:szCs w:val="28"/>
      </w:rPr>
    </w:pPr>
    <w:r w:rsidRPr="00DE2267">
      <w:rPr>
        <w:rFonts w:ascii="Browallia New" w:hAnsi="Browallia New" w:cs="Browallia New"/>
        <w:b/>
        <w:bCs/>
        <w:sz w:val="28"/>
        <w:szCs w:val="28"/>
        <w:cs/>
        <w:lang w:val="en-GB"/>
      </w:rPr>
      <w:t>สำหรับปีสิ้นสุดวันที่</w:t>
    </w:r>
    <w:r w:rsidRPr="00DE2267">
      <w:rPr>
        <w:rFonts w:ascii="Browallia New" w:hAnsi="Browallia New" w:cs="Browallia New"/>
        <w:b/>
        <w:bCs/>
        <w:sz w:val="28"/>
        <w:szCs w:val="28"/>
        <w:lang w:val="en-GB"/>
      </w:rPr>
      <w:t xml:space="preserve"> 31</w:t>
    </w:r>
    <w:r w:rsidRPr="00DE2267">
      <w:rPr>
        <w:rFonts w:ascii="Browallia New" w:hAnsi="Browallia New" w:cs="Browallia New"/>
        <w:b/>
        <w:bCs/>
        <w:sz w:val="28"/>
        <w:szCs w:val="28"/>
        <w:cs/>
        <w:lang w:val="en-GB"/>
      </w:rPr>
      <w:t xml:space="preserve"> ธันวาคม </w:t>
    </w:r>
    <w:r w:rsidRPr="00DE2267">
      <w:rPr>
        <w:rFonts w:ascii="Browallia New" w:hAnsi="Browallia New" w:cs="Browallia New"/>
        <w:b/>
        <w:bCs/>
        <w:sz w:val="28"/>
        <w:szCs w:val="28"/>
      </w:rPr>
      <w:t xml:space="preserve">2567 </w:t>
    </w:r>
  </w:p>
  <w:p w14:paraId="3C0988CD" w14:textId="77777777" w:rsidR="004F6D30" w:rsidRDefault="004F6D30" w:rsidP="00167905">
    <w:pPr>
      <w:pStyle w:val="Header"/>
    </w:pPr>
    <w:r>
      <w:rPr>
        <w:noProof/>
      </w:rPr>
      <mc:AlternateContent>
        <mc:Choice Requires="wps">
          <w:drawing>
            <wp:anchor distT="0" distB="0" distL="114300" distR="114300" simplePos="0" relativeHeight="251658252" behindDoc="0" locked="0" layoutInCell="1" allowOverlap="1" wp14:anchorId="54D1F4B1" wp14:editId="15A50A70">
              <wp:simplePos x="0" y="0"/>
              <wp:positionH relativeFrom="column">
                <wp:posOffset>0</wp:posOffset>
              </wp:positionH>
              <wp:positionV relativeFrom="paragraph">
                <wp:posOffset>90952</wp:posOffset>
              </wp:positionV>
              <wp:extent cx="5957668" cy="0"/>
              <wp:effectExtent l="0" t="0" r="0" b="0"/>
              <wp:wrapNone/>
              <wp:docPr id="59312329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0BC79" id="Straight Connector 1"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13330C"/>
    <w:multiLevelType w:val="hybridMultilevel"/>
    <w:tmpl w:val="EE582E60"/>
    <w:lvl w:ilvl="0" w:tplc="1194C8FE">
      <w:start w:val="1"/>
      <w:numFmt w:val="bullet"/>
      <w:lvlText w:val=""/>
      <w:lvlJc w:val="left"/>
      <w:pPr>
        <w:ind w:left="720" w:hanging="360"/>
      </w:pPr>
      <w:rPr>
        <w:rFonts w:ascii="Symbol" w:hAnsi="Symbol" w:c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F53A62"/>
    <w:multiLevelType w:val="hybridMultilevel"/>
    <w:tmpl w:val="2DB62A4E"/>
    <w:lvl w:ilvl="0" w:tplc="5AEC6670">
      <w:start w:val="1"/>
      <w:numFmt w:val="bullet"/>
      <w:lvlText w:val=""/>
      <w:lvlJc w:val="left"/>
      <w:pPr>
        <w:ind w:left="1571" w:hanging="360"/>
      </w:pPr>
      <w:rPr>
        <w:rFonts w:ascii="Symbol" w:hAnsi="Symbol" w:hint="default"/>
        <w:sz w:val="20"/>
        <w:szCs w:val="20"/>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170F5148"/>
    <w:multiLevelType w:val="hybridMultilevel"/>
    <w:tmpl w:val="E4F2AE7A"/>
    <w:lvl w:ilvl="0" w:tplc="5AEC667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2C0CA9"/>
    <w:multiLevelType w:val="hybridMultilevel"/>
    <w:tmpl w:val="598264FC"/>
    <w:lvl w:ilvl="0" w:tplc="AD1A33EC">
      <w:start w:val="1"/>
      <w:numFmt w:val="bullet"/>
      <w:lvlText w:val=""/>
      <w:lvlJc w:val="left"/>
      <w:pPr>
        <w:ind w:left="2520" w:hanging="360"/>
      </w:pPr>
      <w:rPr>
        <w:rFonts w:ascii="Symbol" w:hAnsi="Symbol" w:hint="default"/>
        <w:sz w:val="20"/>
        <w:szCs w:val="20"/>
      </w:rPr>
    </w:lvl>
    <w:lvl w:ilvl="1" w:tplc="7A1AC048">
      <w:start w:val="1"/>
      <w:numFmt w:val="bullet"/>
      <w:lvlText w:val=""/>
      <w:lvlJc w:val="left"/>
      <w:pPr>
        <w:ind w:left="3240" w:hanging="360"/>
      </w:pPr>
      <w:rPr>
        <w:rFonts w:ascii="Symbol" w:hAnsi="Symbol" w:hint="default"/>
        <w:sz w:val="22"/>
        <w:szCs w:val="22"/>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5" w15:restartNumberingAfterBreak="0">
    <w:nsid w:val="18760D06"/>
    <w:multiLevelType w:val="hybridMultilevel"/>
    <w:tmpl w:val="563EEDF4"/>
    <w:lvl w:ilvl="0" w:tplc="24E4AA94">
      <w:start w:val="1"/>
      <w:numFmt w:val="decimal"/>
      <w:lvlText w:val="5.%1.3"/>
      <w:lvlJc w:val="left"/>
      <w:pPr>
        <w:ind w:left="1152"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0252AE"/>
    <w:multiLevelType w:val="hybridMultilevel"/>
    <w:tmpl w:val="57F01EBE"/>
    <w:lvl w:ilvl="0" w:tplc="6E063DEC">
      <w:start w:val="1"/>
      <w:numFmt w:val="decimal"/>
      <w:lvlText w:val="23.%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0D74ED"/>
    <w:multiLevelType w:val="hybridMultilevel"/>
    <w:tmpl w:val="E82C6918"/>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1D8538D6"/>
    <w:multiLevelType w:val="hybridMultilevel"/>
    <w:tmpl w:val="FFC6159A"/>
    <w:lvl w:ilvl="0" w:tplc="FD124B36">
      <w:start w:val="1"/>
      <w:numFmt w:val="decimal"/>
      <w:lvlText w:val="40.%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1E391C68"/>
    <w:multiLevelType w:val="hybridMultilevel"/>
    <w:tmpl w:val="D98082D4"/>
    <w:lvl w:ilvl="0" w:tplc="FE64D270">
      <w:numFmt w:val="bullet"/>
      <w:lvlText w:val="-"/>
      <w:lvlJc w:val="left"/>
      <w:pPr>
        <w:ind w:left="1571" w:hanging="360"/>
      </w:pPr>
      <w:rPr>
        <w:rFonts w:ascii="Browallia New" w:eastAsia="Arial Unicode MS" w:hAnsi="Browallia New" w:cs="Browallia New"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6DD06FF"/>
    <w:multiLevelType w:val="multilevel"/>
    <w:tmpl w:val="C8E241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F2048F"/>
    <w:multiLevelType w:val="hybridMultilevel"/>
    <w:tmpl w:val="66CCF53C"/>
    <w:lvl w:ilvl="0" w:tplc="C9D0E9E2">
      <w:start w:val="1"/>
      <w:numFmt w:val="bullet"/>
      <w:pStyle w:val="Note"/>
      <w:lvlText w:val="•"/>
      <w:lvlJc w:val="left"/>
      <w:pPr>
        <w:tabs>
          <w:tab w:val="num" w:pos="720"/>
        </w:tabs>
        <w:ind w:left="720" w:hanging="360"/>
      </w:pPr>
      <w:rPr>
        <w:rFonts w:ascii="Arial" w:hAnsi="Arial" w:hint="default"/>
      </w:rPr>
    </w:lvl>
    <w:lvl w:ilvl="1" w:tplc="AFA4BAE0" w:tentative="1">
      <w:start w:val="1"/>
      <w:numFmt w:val="bullet"/>
      <w:lvlText w:val="•"/>
      <w:lvlJc w:val="left"/>
      <w:pPr>
        <w:tabs>
          <w:tab w:val="num" w:pos="1440"/>
        </w:tabs>
        <w:ind w:left="1440" w:hanging="360"/>
      </w:pPr>
      <w:rPr>
        <w:rFonts w:ascii="Arial" w:hAnsi="Arial" w:hint="default"/>
      </w:rPr>
    </w:lvl>
    <w:lvl w:ilvl="2" w:tplc="BC0A4A3C" w:tentative="1">
      <w:start w:val="1"/>
      <w:numFmt w:val="bullet"/>
      <w:lvlText w:val="•"/>
      <w:lvlJc w:val="left"/>
      <w:pPr>
        <w:tabs>
          <w:tab w:val="num" w:pos="2160"/>
        </w:tabs>
        <w:ind w:left="2160" w:hanging="360"/>
      </w:pPr>
      <w:rPr>
        <w:rFonts w:ascii="Arial" w:hAnsi="Arial" w:hint="default"/>
      </w:rPr>
    </w:lvl>
    <w:lvl w:ilvl="3" w:tplc="553074D8" w:tentative="1">
      <w:start w:val="1"/>
      <w:numFmt w:val="bullet"/>
      <w:lvlText w:val="•"/>
      <w:lvlJc w:val="left"/>
      <w:pPr>
        <w:tabs>
          <w:tab w:val="num" w:pos="2880"/>
        </w:tabs>
        <w:ind w:left="2880" w:hanging="360"/>
      </w:pPr>
      <w:rPr>
        <w:rFonts w:ascii="Arial" w:hAnsi="Arial" w:hint="default"/>
      </w:rPr>
    </w:lvl>
    <w:lvl w:ilvl="4" w:tplc="0B46FFD8" w:tentative="1">
      <w:start w:val="1"/>
      <w:numFmt w:val="bullet"/>
      <w:lvlText w:val="•"/>
      <w:lvlJc w:val="left"/>
      <w:pPr>
        <w:tabs>
          <w:tab w:val="num" w:pos="3600"/>
        </w:tabs>
        <w:ind w:left="3600" w:hanging="360"/>
      </w:pPr>
      <w:rPr>
        <w:rFonts w:ascii="Arial" w:hAnsi="Arial" w:hint="default"/>
      </w:rPr>
    </w:lvl>
    <w:lvl w:ilvl="5" w:tplc="D004A170" w:tentative="1">
      <w:start w:val="1"/>
      <w:numFmt w:val="bullet"/>
      <w:lvlText w:val="•"/>
      <w:lvlJc w:val="left"/>
      <w:pPr>
        <w:tabs>
          <w:tab w:val="num" w:pos="4320"/>
        </w:tabs>
        <w:ind w:left="4320" w:hanging="360"/>
      </w:pPr>
      <w:rPr>
        <w:rFonts w:ascii="Arial" w:hAnsi="Arial" w:hint="default"/>
      </w:rPr>
    </w:lvl>
    <w:lvl w:ilvl="6" w:tplc="CB24BAC8" w:tentative="1">
      <w:start w:val="1"/>
      <w:numFmt w:val="bullet"/>
      <w:lvlText w:val="•"/>
      <w:lvlJc w:val="left"/>
      <w:pPr>
        <w:tabs>
          <w:tab w:val="num" w:pos="5040"/>
        </w:tabs>
        <w:ind w:left="5040" w:hanging="360"/>
      </w:pPr>
      <w:rPr>
        <w:rFonts w:ascii="Arial" w:hAnsi="Arial" w:hint="default"/>
      </w:rPr>
    </w:lvl>
    <w:lvl w:ilvl="7" w:tplc="044AF3BC" w:tentative="1">
      <w:start w:val="1"/>
      <w:numFmt w:val="bullet"/>
      <w:lvlText w:val="•"/>
      <w:lvlJc w:val="left"/>
      <w:pPr>
        <w:tabs>
          <w:tab w:val="num" w:pos="5760"/>
        </w:tabs>
        <w:ind w:left="5760" w:hanging="360"/>
      </w:pPr>
      <w:rPr>
        <w:rFonts w:ascii="Arial" w:hAnsi="Arial" w:hint="default"/>
      </w:rPr>
    </w:lvl>
    <w:lvl w:ilvl="8" w:tplc="FD36C9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8" w15:restartNumberingAfterBreak="0">
    <w:nsid w:val="402E68EB"/>
    <w:multiLevelType w:val="hybridMultilevel"/>
    <w:tmpl w:val="2190D1E0"/>
    <w:lvl w:ilvl="0" w:tplc="256641AA">
      <w:start w:val="1"/>
      <w:numFmt w:val="decimal"/>
      <w:lvlText w:val="5.%1.1"/>
      <w:lvlJc w:val="left"/>
      <w:pPr>
        <w:ind w:left="1152" w:hanging="360"/>
      </w:pPr>
      <w:rPr>
        <w:rFonts w:hint="default"/>
        <w:b w:val="0"/>
        <w:bCs/>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9" w15:restartNumberingAfterBreak="0">
    <w:nsid w:val="42C9602B"/>
    <w:multiLevelType w:val="hybridMultilevel"/>
    <w:tmpl w:val="D200C766"/>
    <w:lvl w:ilvl="0" w:tplc="0E948E3A">
      <w:start w:val="1"/>
      <w:numFmt w:val="decimal"/>
      <w:lvlText w:val="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0"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7750B0D"/>
    <w:multiLevelType w:val="hybridMultilevel"/>
    <w:tmpl w:val="A4F265B6"/>
    <w:lvl w:ilvl="0" w:tplc="1072696E">
      <w:start w:val="1"/>
      <w:numFmt w:val="decimal"/>
      <w:lvlText w:val="4.%1"/>
      <w:lvlJc w:val="left"/>
      <w:pPr>
        <w:ind w:left="3763"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2" w15:restartNumberingAfterBreak="0">
    <w:nsid w:val="49922872"/>
    <w:multiLevelType w:val="hybridMultilevel"/>
    <w:tmpl w:val="EB6E9386"/>
    <w:lvl w:ilvl="0" w:tplc="F4CAAC44">
      <w:start w:val="1"/>
      <w:numFmt w:val="decimal"/>
      <w:lvlText w:val="11.%1"/>
      <w:lvlJc w:val="left"/>
      <w:pPr>
        <w:ind w:left="1146" w:hanging="360"/>
      </w:pPr>
      <w:rPr>
        <w:rFonts w:ascii="Browallia New" w:hAnsi="Browallia New" w:cs="Browallia New" w:hint="default"/>
        <w:b w:val="0"/>
        <w:bCs w:val="0"/>
        <w:color w:val="000000" w:themeColor="text1"/>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E866A3"/>
    <w:multiLevelType w:val="hybridMultilevel"/>
    <w:tmpl w:val="777EA322"/>
    <w:lvl w:ilvl="0" w:tplc="6366C268">
      <w:start w:val="1"/>
      <w:numFmt w:val="bullet"/>
      <w:lvlText w:val=""/>
      <w:lvlJc w:val="left"/>
      <w:pPr>
        <w:ind w:left="360" w:hanging="360"/>
      </w:pPr>
      <w:rPr>
        <w:rFonts w:ascii="Symbol" w:hAnsi="Symbol" w:cs="Symbol" w:hint="default"/>
        <w:b w:val="0"/>
        <w:bCs w:val="0"/>
        <w:i w:val="0"/>
        <w:iCs w:val="0"/>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6"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7"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8"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9"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0" w15:restartNumberingAfterBreak="0">
    <w:nsid w:val="7228267F"/>
    <w:multiLevelType w:val="hybridMultilevel"/>
    <w:tmpl w:val="71101634"/>
    <w:lvl w:ilvl="0" w:tplc="69183F98">
      <w:start w:val="1"/>
      <w:numFmt w:val="decimal"/>
      <w:lvlText w:val="10.%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726A27C3"/>
    <w:multiLevelType w:val="hybridMultilevel"/>
    <w:tmpl w:val="63AC4342"/>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2"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5917B4"/>
    <w:multiLevelType w:val="multilevel"/>
    <w:tmpl w:val="F530CDC8"/>
    <w:lvl w:ilvl="0">
      <w:start w:val="40"/>
      <w:numFmt w:val="decimal"/>
      <w:lvlText w:val="%1"/>
      <w:lvlJc w:val="left"/>
      <w:pPr>
        <w:ind w:left="500" w:hanging="500"/>
      </w:pPr>
      <w:rPr>
        <w:rFonts w:hint="default"/>
      </w:rPr>
    </w:lvl>
    <w:lvl w:ilvl="1">
      <w:start w:val="1"/>
      <w:numFmt w:val="decimal"/>
      <w:lvlText w:val="%1.%2"/>
      <w:lvlJc w:val="left"/>
      <w:pPr>
        <w:ind w:left="1073" w:hanging="50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4"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5" w15:restartNumberingAfterBreak="0">
    <w:nsid w:val="7B2C09B3"/>
    <w:multiLevelType w:val="hybridMultilevel"/>
    <w:tmpl w:val="A4861DF2"/>
    <w:lvl w:ilvl="0" w:tplc="5082E3A6">
      <w:start w:val="1"/>
      <w:numFmt w:val="thaiLetters"/>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B715E2"/>
    <w:multiLevelType w:val="hybridMultilevel"/>
    <w:tmpl w:val="6976718E"/>
    <w:lvl w:ilvl="0" w:tplc="0F1E5822">
      <w:start w:val="1"/>
      <w:numFmt w:val="decimal"/>
      <w:lvlText w:val="5.%1.2"/>
      <w:lvlJc w:val="left"/>
      <w:pPr>
        <w:ind w:left="1152"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5"/>
  </w:num>
  <w:num w:numId="12" w16cid:durableId="130944888">
    <w:abstractNumId w:val="20"/>
  </w:num>
  <w:num w:numId="13" w16cid:durableId="912927839">
    <w:abstractNumId w:val="35"/>
  </w:num>
  <w:num w:numId="14" w16cid:durableId="1774130908">
    <w:abstractNumId w:val="23"/>
  </w:num>
  <w:num w:numId="15" w16cid:durableId="1993365459">
    <w:abstractNumId w:val="27"/>
  </w:num>
  <w:num w:numId="16" w16cid:durableId="1308583655">
    <w:abstractNumId w:val="41"/>
  </w:num>
  <w:num w:numId="17" w16cid:durableId="1745637972">
    <w:abstractNumId w:val="18"/>
  </w:num>
  <w:num w:numId="18" w16cid:durableId="165557411">
    <w:abstractNumId w:val="36"/>
  </w:num>
  <w:num w:numId="19" w16cid:durableId="555511733">
    <w:abstractNumId w:val="31"/>
  </w:num>
  <w:num w:numId="20" w16cid:durableId="1909880362">
    <w:abstractNumId w:val="11"/>
  </w:num>
  <w:num w:numId="21" w16cid:durableId="301232252">
    <w:abstractNumId w:val="12"/>
  </w:num>
  <w:num w:numId="22" w16cid:durableId="354816841">
    <w:abstractNumId w:val="33"/>
  </w:num>
  <w:num w:numId="23" w16cid:durableId="1507787089">
    <w:abstractNumId w:val="34"/>
  </w:num>
  <w:num w:numId="24" w16cid:durableId="1099370641">
    <w:abstractNumId w:val="37"/>
  </w:num>
  <w:num w:numId="25" w16cid:durableId="2124881035">
    <w:abstractNumId w:val="14"/>
  </w:num>
  <w:num w:numId="26" w16cid:durableId="1693461146">
    <w:abstractNumId w:val="19"/>
  </w:num>
  <w:num w:numId="27" w16cid:durableId="1667244534">
    <w:abstractNumId w:val="13"/>
  </w:num>
  <w:num w:numId="28" w16cid:durableId="219831980">
    <w:abstractNumId w:val="29"/>
  </w:num>
  <w:num w:numId="29" w16cid:durableId="1291085548">
    <w:abstractNumId w:val="28"/>
  </w:num>
  <w:num w:numId="30" w16cid:durableId="258761040">
    <w:abstractNumId w:val="46"/>
  </w:num>
  <w:num w:numId="31" w16cid:durableId="1944529008">
    <w:abstractNumId w:val="15"/>
  </w:num>
  <w:num w:numId="32" w16cid:durableId="546189437">
    <w:abstractNumId w:val="10"/>
  </w:num>
  <w:num w:numId="33" w16cid:durableId="1972206135">
    <w:abstractNumId w:val="40"/>
  </w:num>
  <w:num w:numId="34" w16cid:durableId="1283881654">
    <w:abstractNumId w:val="17"/>
  </w:num>
  <w:num w:numId="35" w16cid:durableId="2115048899">
    <w:abstractNumId w:val="26"/>
  </w:num>
  <w:num w:numId="36" w16cid:durableId="1060055120">
    <w:abstractNumId w:val="32"/>
  </w:num>
  <w:num w:numId="37" w16cid:durableId="1998999153">
    <w:abstractNumId w:val="16"/>
  </w:num>
  <w:num w:numId="38" w16cid:durableId="1946771468">
    <w:abstractNumId w:val="42"/>
  </w:num>
  <w:num w:numId="39" w16cid:durableId="2127118021">
    <w:abstractNumId w:val="43"/>
  </w:num>
  <w:num w:numId="40" w16cid:durableId="11059294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2196487">
    <w:abstractNumId w:val="38"/>
  </w:num>
  <w:num w:numId="42" w16cid:durableId="1231387374">
    <w:abstractNumId w:val="39"/>
  </w:num>
  <w:num w:numId="43" w16cid:durableId="175270854">
    <w:abstractNumId w:val="24"/>
  </w:num>
  <w:num w:numId="44" w16cid:durableId="1823543174">
    <w:abstractNumId w:val="45"/>
  </w:num>
  <w:num w:numId="45" w16cid:durableId="1869365081">
    <w:abstractNumId w:val="21"/>
  </w:num>
  <w:num w:numId="46" w16cid:durableId="1115712287">
    <w:abstractNumId w:val="22"/>
  </w:num>
  <w:num w:numId="47" w16cid:durableId="367612783">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5E2"/>
    <w:rsid w:val="00000C79"/>
    <w:rsid w:val="00000CE3"/>
    <w:rsid w:val="00000EB3"/>
    <w:rsid w:val="000014D0"/>
    <w:rsid w:val="00001599"/>
    <w:rsid w:val="0000165B"/>
    <w:rsid w:val="000016BD"/>
    <w:rsid w:val="000016C5"/>
    <w:rsid w:val="0000173A"/>
    <w:rsid w:val="00001820"/>
    <w:rsid w:val="00001A30"/>
    <w:rsid w:val="00001B0F"/>
    <w:rsid w:val="00001BB4"/>
    <w:rsid w:val="00001C47"/>
    <w:rsid w:val="00001E15"/>
    <w:rsid w:val="00001E6B"/>
    <w:rsid w:val="0000206D"/>
    <w:rsid w:val="00002107"/>
    <w:rsid w:val="00002167"/>
    <w:rsid w:val="0000217B"/>
    <w:rsid w:val="000021ED"/>
    <w:rsid w:val="0000228F"/>
    <w:rsid w:val="000023BC"/>
    <w:rsid w:val="000027F8"/>
    <w:rsid w:val="0000299C"/>
    <w:rsid w:val="00002D0A"/>
    <w:rsid w:val="00002D2B"/>
    <w:rsid w:val="00002D45"/>
    <w:rsid w:val="00002EEE"/>
    <w:rsid w:val="000033E0"/>
    <w:rsid w:val="00003656"/>
    <w:rsid w:val="000036C5"/>
    <w:rsid w:val="000038FA"/>
    <w:rsid w:val="000039F6"/>
    <w:rsid w:val="00003B13"/>
    <w:rsid w:val="00003B4E"/>
    <w:rsid w:val="00003BAA"/>
    <w:rsid w:val="00003C8A"/>
    <w:rsid w:val="00003D36"/>
    <w:rsid w:val="00003EE6"/>
    <w:rsid w:val="00004324"/>
    <w:rsid w:val="000043F2"/>
    <w:rsid w:val="00004480"/>
    <w:rsid w:val="00004600"/>
    <w:rsid w:val="000047B6"/>
    <w:rsid w:val="00004844"/>
    <w:rsid w:val="00004939"/>
    <w:rsid w:val="0000497F"/>
    <w:rsid w:val="00004C31"/>
    <w:rsid w:val="00004DA2"/>
    <w:rsid w:val="00004F5E"/>
    <w:rsid w:val="00005020"/>
    <w:rsid w:val="000050D3"/>
    <w:rsid w:val="00005208"/>
    <w:rsid w:val="000055B4"/>
    <w:rsid w:val="00005732"/>
    <w:rsid w:val="00005888"/>
    <w:rsid w:val="00005975"/>
    <w:rsid w:val="00005A5C"/>
    <w:rsid w:val="00005C67"/>
    <w:rsid w:val="00005E6B"/>
    <w:rsid w:val="00005F91"/>
    <w:rsid w:val="0000612F"/>
    <w:rsid w:val="0000622D"/>
    <w:rsid w:val="0000638D"/>
    <w:rsid w:val="000063FD"/>
    <w:rsid w:val="000064EB"/>
    <w:rsid w:val="0000666A"/>
    <w:rsid w:val="00006A48"/>
    <w:rsid w:val="00006A4E"/>
    <w:rsid w:val="00006AF3"/>
    <w:rsid w:val="00006B18"/>
    <w:rsid w:val="00006C23"/>
    <w:rsid w:val="00006D92"/>
    <w:rsid w:val="00006DBE"/>
    <w:rsid w:val="00006EC7"/>
    <w:rsid w:val="00006F73"/>
    <w:rsid w:val="000070BF"/>
    <w:rsid w:val="00007225"/>
    <w:rsid w:val="00007419"/>
    <w:rsid w:val="0000747B"/>
    <w:rsid w:val="0000777B"/>
    <w:rsid w:val="000078A1"/>
    <w:rsid w:val="0000790D"/>
    <w:rsid w:val="00007B69"/>
    <w:rsid w:val="00007BF6"/>
    <w:rsid w:val="00007C13"/>
    <w:rsid w:val="000102B7"/>
    <w:rsid w:val="00010427"/>
    <w:rsid w:val="000104C7"/>
    <w:rsid w:val="000104EB"/>
    <w:rsid w:val="00010A07"/>
    <w:rsid w:val="00010C32"/>
    <w:rsid w:val="0001101D"/>
    <w:rsid w:val="0001117A"/>
    <w:rsid w:val="000112BC"/>
    <w:rsid w:val="0001138F"/>
    <w:rsid w:val="00011504"/>
    <w:rsid w:val="000115CE"/>
    <w:rsid w:val="0001170B"/>
    <w:rsid w:val="000117A9"/>
    <w:rsid w:val="00011CDA"/>
    <w:rsid w:val="0001222A"/>
    <w:rsid w:val="000122F2"/>
    <w:rsid w:val="00012560"/>
    <w:rsid w:val="00012D31"/>
    <w:rsid w:val="00012FFB"/>
    <w:rsid w:val="0001302C"/>
    <w:rsid w:val="0001333E"/>
    <w:rsid w:val="000135D8"/>
    <w:rsid w:val="000137D0"/>
    <w:rsid w:val="00013D0D"/>
    <w:rsid w:val="0001405D"/>
    <w:rsid w:val="000140C2"/>
    <w:rsid w:val="0001410F"/>
    <w:rsid w:val="00014197"/>
    <w:rsid w:val="000141FE"/>
    <w:rsid w:val="000144A4"/>
    <w:rsid w:val="0001468C"/>
    <w:rsid w:val="000146CE"/>
    <w:rsid w:val="000147A3"/>
    <w:rsid w:val="00014BE9"/>
    <w:rsid w:val="00014C17"/>
    <w:rsid w:val="00014D05"/>
    <w:rsid w:val="00014D5C"/>
    <w:rsid w:val="00014DEA"/>
    <w:rsid w:val="00014EAE"/>
    <w:rsid w:val="00014FAA"/>
    <w:rsid w:val="00015112"/>
    <w:rsid w:val="00015175"/>
    <w:rsid w:val="0001525C"/>
    <w:rsid w:val="000153A6"/>
    <w:rsid w:val="0001547D"/>
    <w:rsid w:val="000154C5"/>
    <w:rsid w:val="00015517"/>
    <w:rsid w:val="00015A4C"/>
    <w:rsid w:val="00015B1F"/>
    <w:rsid w:val="00015CFD"/>
    <w:rsid w:val="00015E35"/>
    <w:rsid w:val="00015F3B"/>
    <w:rsid w:val="000160FC"/>
    <w:rsid w:val="00016107"/>
    <w:rsid w:val="000161D6"/>
    <w:rsid w:val="000162D1"/>
    <w:rsid w:val="00016426"/>
    <w:rsid w:val="00016757"/>
    <w:rsid w:val="00016804"/>
    <w:rsid w:val="00016A1A"/>
    <w:rsid w:val="00016BCC"/>
    <w:rsid w:val="00016C30"/>
    <w:rsid w:val="00016DC1"/>
    <w:rsid w:val="00017104"/>
    <w:rsid w:val="00017342"/>
    <w:rsid w:val="000174CD"/>
    <w:rsid w:val="00017650"/>
    <w:rsid w:val="00017B58"/>
    <w:rsid w:val="00017BE6"/>
    <w:rsid w:val="00017BE9"/>
    <w:rsid w:val="00017CE4"/>
    <w:rsid w:val="00017D2C"/>
    <w:rsid w:val="00017D65"/>
    <w:rsid w:val="00017F0A"/>
    <w:rsid w:val="0002028F"/>
    <w:rsid w:val="000202FE"/>
    <w:rsid w:val="000203B9"/>
    <w:rsid w:val="000205C8"/>
    <w:rsid w:val="000207C3"/>
    <w:rsid w:val="000208F0"/>
    <w:rsid w:val="00020A38"/>
    <w:rsid w:val="00020E69"/>
    <w:rsid w:val="00020EB6"/>
    <w:rsid w:val="00020EF1"/>
    <w:rsid w:val="00021315"/>
    <w:rsid w:val="00021396"/>
    <w:rsid w:val="0002143F"/>
    <w:rsid w:val="00021857"/>
    <w:rsid w:val="00021A48"/>
    <w:rsid w:val="00021CD7"/>
    <w:rsid w:val="00021E71"/>
    <w:rsid w:val="000221E1"/>
    <w:rsid w:val="0002236C"/>
    <w:rsid w:val="0002292F"/>
    <w:rsid w:val="00022B3A"/>
    <w:rsid w:val="00022C46"/>
    <w:rsid w:val="00022C80"/>
    <w:rsid w:val="00022ED8"/>
    <w:rsid w:val="00022F7F"/>
    <w:rsid w:val="00022FB8"/>
    <w:rsid w:val="000230AF"/>
    <w:rsid w:val="0002332B"/>
    <w:rsid w:val="000234B4"/>
    <w:rsid w:val="000235E7"/>
    <w:rsid w:val="00023AFE"/>
    <w:rsid w:val="00023CD3"/>
    <w:rsid w:val="00024439"/>
    <w:rsid w:val="000245AA"/>
    <w:rsid w:val="0002461B"/>
    <w:rsid w:val="00024B77"/>
    <w:rsid w:val="00024E11"/>
    <w:rsid w:val="00024E4A"/>
    <w:rsid w:val="00024E75"/>
    <w:rsid w:val="000252F6"/>
    <w:rsid w:val="0002587F"/>
    <w:rsid w:val="00025887"/>
    <w:rsid w:val="000258A2"/>
    <w:rsid w:val="000258AB"/>
    <w:rsid w:val="0002597C"/>
    <w:rsid w:val="00025BAE"/>
    <w:rsid w:val="00025CBD"/>
    <w:rsid w:val="00025DAD"/>
    <w:rsid w:val="00025EDE"/>
    <w:rsid w:val="0002605B"/>
    <w:rsid w:val="00026258"/>
    <w:rsid w:val="0002641A"/>
    <w:rsid w:val="00026497"/>
    <w:rsid w:val="00026645"/>
    <w:rsid w:val="00026895"/>
    <w:rsid w:val="0002689B"/>
    <w:rsid w:val="000269AC"/>
    <w:rsid w:val="00026A5D"/>
    <w:rsid w:val="00026A6F"/>
    <w:rsid w:val="00026B65"/>
    <w:rsid w:val="00026B70"/>
    <w:rsid w:val="00026B93"/>
    <w:rsid w:val="00026C28"/>
    <w:rsid w:val="0002709E"/>
    <w:rsid w:val="000270E7"/>
    <w:rsid w:val="00027145"/>
    <w:rsid w:val="00027495"/>
    <w:rsid w:val="000274D0"/>
    <w:rsid w:val="00027582"/>
    <w:rsid w:val="000277C1"/>
    <w:rsid w:val="000278EA"/>
    <w:rsid w:val="0002790D"/>
    <w:rsid w:val="00027AA6"/>
    <w:rsid w:val="00030066"/>
    <w:rsid w:val="000301DD"/>
    <w:rsid w:val="000301FA"/>
    <w:rsid w:val="00030328"/>
    <w:rsid w:val="0003045A"/>
    <w:rsid w:val="00030597"/>
    <w:rsid w:val="000306C1"/>
    <w:rsid w:val="00030A01"/>
    <w:rsid w:val="00030B58"/>
    <w:rsid w:val="00030D94"/>
    <w:rsid w:val="000310E1"/>
    <w:rsid w:val="000310F0"/>
    <w:rsid w:val="00031149"/>
    <w:rsid w:val="000311EF"/>
    <w:rsid w:val="000312D2"/>
    <w:rsid w:val="000312EC"/>
    <w:rsid w:val="000313B4"/>
    <w:rsid w:val="00031412"/>
    <w:rsid w:val="00031447"/>
    <w:rsid w:val="000318D7"/>
    <w:rsid w:val="00031B6C"/>
    <w:rsid w:val="00031D1F"/>
    <w:rsid w:val="00031DC9"/>
    <w:rsid w:val="00031FD4"/>
    <w:rsid w:val="0003209B"/>
    <w:rsid w:val="000320C2"/>
    <w:rsid w:val="00032195"/>
    <w:rsid w:val="000326FB"/>
    <w:rsid w:val="00032816"/>
    <w:rsid w:val="000329B9"/>
    <w:rsid w:val="00032EC1"/>
    <w:rsid w:val="00032FA2"/>
    <w:rsid w:val="00033026"/>
    <w:rsid w:val="00033091"/>
    <w:rsid w:val="00033138"/>
    <w:rsid w:val="0003317E"/>
    <w:rsid w:val="000333B6"/>
    <w:rsid w:val="0003365D"/>
    <w:rsid w:val="000338AC"/>
    <w:rsid w:val="00033973"/>
    <w:rsid w:val="000339B0"/>
    <w:rsid w:val="000339BC"/>
    <w:rsid w:val="00033FF7"/>
    <w:rsid w:val="00034166"/>
    <w:rsid w:val="000341A6"/>
    <w:rsid w:val="00034241"/>
    <w:rsid w:val="00034349"/>
    <w:rsid w:val="00034456"/>
    <w:rsid w:val="000344FD"/>
    <w:rsid w:val="000345AE"/>
    <w:rsid w:val="000346D9"/>
    <w:rsid w:val="000347EA"/>
    <w:rsid w:val="00034857"/>
    <w:rsid w:val="000349AD"/>
    <w:rsid w:val="00034B40"/>
    <w:rsid w:val="00034B6A"/>
    <w:rsid w:val="00034BFA"/>
    <w:rsid w:val="00034C3F"/>
    <w:rsid w:val="00034C9A"/>
    <w:rsid w:val="00034CED"/>
    <w:rsid w:val="00034D4E"/>
    <w:rsid w:val="00034E30"/>
    <w:rsid w:val="00034F4D"/>
    <w:rsid w:val="000351C9"/>
    <w:rsid w:val="000351FF"/>
    <w:rsid w:val="00035283"/>
    <w:rsid w:val="00035337"/>
    <w:rsid w:val="0003551E"/>
    <w:rsid w:val="00035566"/>
    <w:rsid w:val="000358CB"/>
    <w:rsid w:val="000358D4"/>
    <w:rsid w:val="00035A3A"/>
    <w:rsid w:val="00035BC8"/>
    <w:rsid w:val="00035C57"/>
    <w:rsid w:val="00035C7A"/>
    <w:rsid w:val="00035D19"/>
    <w:rsid w:val="00035DCC"/>
    <w:rsid w:val="00035DE7"/>
    <w:rsid w:val="00036059"/>
    <w:rsid w:val="00036147"/>
    <w:rsid w:val="0003615B"/>
    <w:rsid w:val="000361E8"/>
    <w:rsid w:val="000361F0"/>
    <w:rsid w:val="0003623A"/>
    <w:rsid w:val="00036256"/>
    <w:rsid w:val="0003626F"/>
    <w:rsid w:val="000362F3"/>
    <w:rsid w:val="0003637A"/>
    <w:rsid w:val="00036422"/>
    <w:rsid w:val="00036719"/>
    <w:rsid w:val="00036768"/>
    <w:rsid w:val="000368AD"/>
    <w:rsid w:val="00036B27"/>
    <w:rsid w:val="00036B9F"/>
    <w:rsid w:val="00036F1B"/>
    <w:rsid w:val="00037033"/>
    <w:rsid w:val="000371D0"/>
    <w:rsid w:val="000371FF"/>
    <w:rsid w:val="00037249"/>
    <w:rsid w:val="00037459"/>
    <w:rsid w:val="0003778D"/>
    <w:rsid w:val="00037A8A"/>
    <w:rsid w:val="00037F1E"/>
    <w:rsid w:val="0004011C"/>
    <w:rsid w:val="00040478"/>
    <w:rsid w:val="0004083E"/>
    <w:rsid w:val="0004090B"/>
    <w:rsid w:val="00040C50"/>
    <w:rsid w:val="00040DC7"/>
    <w:rsid w:val="0004108B"/>
    <w:rsid w:val="000411F8"/>
    <w:rsid w:val="00041204"/>
    <w:rsid w:val="0004142A"/>
    <w:rsid w:val="00041581"/>
    <w:rsid w:val="00041738"/>
    <w:rsid w:val="0004186E"/>
    <w:rsid w:val="00041874"/>
    <w:rsid w:val="00041908"/>
    <w:rsid w:val="00041943"/>
    <w:rsid w:val="00041B39"/>
    <w:rsid w:val="00041CFE"/>
    <w:rsid w:val="00041F6D"/>
    <w:rsid w:val="00041F6F"/>
    <w:rsid w:val="00041FD6"/>
    <w:rsid w:val="0004202B"/>
    <w:rsid w:val="000423EA"/>
    <w:rsid w:val="000424E7"/>
    <w:rsid w:val="0004260D"/>
    <w:rsid w:val="0004260E"/>
    <w:rsid w:val="00042D1F"/>
    <w:rsid w:val="0004306F"/>
    <w:rsid w:val="00043135"/>
    <w:rsid w:val="0004321D"/>
    <w:rsid w:val="0004326D"/>
    <w:rsid w:val="000432F3"/>
    <w:rsid w:val="00043C3E"/>
    <w:rsid w:val="00043CD7"/>
    <w:rsid w:val="00043D05"/>
    <w:rsid w:val="00043E69"/>
    <w:rsid w:val="00043F2F"/>
    <w:rsid w:val="0004405C"/>
    <w:rsid w:val="00044392"/>
    <w:rsid w:val="0004442B"/>
    <w:rsid w:val="000444FE"/>
    <w:rsid w:val="00044510"/>
    <w:rsid w:val="00044694"/>
    <w:rsid w:val="000446A9"/>
    <w:rsid w:val="000446D7"/>
    <w:rsid w:val="000447DD"/>
    <w:rsid w:val="0004484F"/>
    <w:rsid w:val="0004494B"/>
    <w:rsid w:val="000449AB"/>
    <w:rsid w:val="00044A19"/>
    <w:rsid w:val="00044C0E"/>
    <w:rsid w:val="00044C25"/>
    <w:rsid w:val="00044D19"/>
    <w:rsid w:val="000450C3"/>
    <w:rsid w:val="00045107"/>
    <w:rsid w:val="00045174"/>
    <w:rsid w:val="000451C6"/>
    <w:rsid w:val="000451E8"/>
    <w:rsid w:val="00045232"/>
    <w:rsid w:val="00045244"/>
    <w:rsid w:val="000453C3"/>
    <w:rsid w:val="000453F9"/>
    <w:rsid w:val="0004561E"/>
    <w:rsid w:val="00045790"/>
    <w:rsid w:val="00045839"/>
    <w:rsid w:val="00045D43"/>
    <w:rsid w:val="000460FE"/>
    <w:rsid w:val="0004634C"/>
    <w:rsid w:val="000463F3"/>
    <w:rsid w:val="000465B9"/>
    <w:rsid w:val="0004660E"/>
    <w:rsid w:val="00046AF6"/>
    <w:rsid w:val="00046B89"/>
    <w:rsid w:val="00046BC2"/>
    <w:rsid w:val="00046BF4"/>
    <w:rsid w:val="00046E5C"/>
    <w:rsid w:val="00047058"/>
    <w:rsid w:val="00047510"/>
    <w:rsid w:val="0004766A"/>
    <w:rsid w:val="000477BF"/>
    <w:rsid w:val="000478B0"/>
    <w:rsid w:val="000478B8"/>
    <w:rsid w:val="00047A2F"/>
    <w:rsid w:val="00047B11"/>
    <w:rsid w:val="00047CA3"/>
    <w:rsid w:val="00047E2F"/>
    <w:rsid w:val="00047E5E"/>
    <w:rsid w:val="00047F59"/>
    <w:rsid w:val="00050063"/>
    <w:rsid w:val="00050191"/>
    <w:rsid w:val="000501B0"/>
    <w:rsid w:val="000501F1"/>
    <w:rsid w:val="0005029B"/>
    <w:rsid w:val="0005030F"/>
    <w:rsid w:val="000503A2"/>
    <w:rsid w:val="00050571"/>
    <w:rsid w:val="00050595"/>
    <w:rsid w:val="00050682"/>
    <w:rsid w:val="0005071A"/>
    <w:rsid w:val="00050728"/>
    <w:rsid w:val="000507B5"/>
    <w:rsid w:val="0005086F"/>
    <w:rsid w:val="00050911"/>
    <w:rsid w:val="00050919"/>
    <w:rsid w:val="000509A0"/>
    <w:rsid w:val="00050F23"/>
    <w:rsid w:val="00051099"/>
    <w:rsid w:val="000513ED"/>
    <w:rsid w:val="0005153E"/>
    <w:rsid w:val="000516F8"/>
    <w:rsid w:val="00051866"/>
    <w:rsid w:val="000518B0"/>
    <w:rsid w:val="00051ADC"/>
    <w:rsid w:val="00051B40"/>
    <w:rsid w:val="00051C74"/>
    <w:rsid w:val="00051E40"/>
    <w:rsid w:val="00051F49"/>
    <w:rsid w:val="00051F90"/>
    <w:rsid w:val="00051FF3"/>
    <w:rsid w:val="000520DF"/>
    <w:rsid w:val="00052217"/>
    <w:rsid w:val="0005240A"/>
    <w:rsid w:val="000524DC"/>
    <w:rsid w:val="00052993"/>
    <w:rsid w:val="00052BE7"/>
    <w:rsid w:val="00052C39"/>
    <w:rsid w:val="00052D65"/>
    <w:rsid w:val="00052D6A"/>
    <w:rsid w:val="00052E4F"/>
    <w:rsid w:val="00052E7F"/>
    <w:rsid w:val="0005320D"/>
    <w:rsid w:val="00053254"/>
    <w:rsid w:val="00053912"/>
    <w:rsid w:val="00053CBF"/>
    <w:rsid w:val="00053D0B"/>
    <w:rsid w:val="00053ECB"/>
    <w:rsid w:val="00053EEE"/>
    <w:rsid w:val="000545CE"/>
    <w:rsid w:val="000547B9"/>
    <w:rsid w:val="000547EC"/>
    <w:rsid w:val="000548BF"/>
    <w:rsid w:val="000549EE"/>
    <w:rsid w:val="00054A4F"/>
    <w:rsid w:val="00054B11"/>
    <w:rsid w:val="00054D4C"/>
    <w:rsid w:val="00054FF3"/>
    <w:rsid w:val="000550F8"/>
    <w:rsid w:val="0005517A"/>
    <w:rsid w:val="00055320"/>
    <w:rsid w:val="000554C3"/>
    <w:rsid w:val="00055531"/>
    <w:rsid w:val="000555DD"/>
    <w:rsid w:val="000556AF"/>
    <w:rsid w:val="00055AD6"/>
    <w:rsid w:val="00055E77"/>
    <w:rsid w:val="0005633D"/>
    <w:rsid w:val="00056655"/>
    <w:rsid w:val="00056881"/>
    <w:rsid w:val="000568EB"/>
    <w:rsid w:val="000568F7"/>
    <w:rsid w:val="00056956"/>
    <w:rsid w:val="00056C99"/>
    <w:rsid w:val="00056CAC"/>
    <w:rsid w:val="00056EA8"/>
    <w:rsid w:val="00056FC6"/>
    <w:rsid w:val="0005704C"/>
    <w:rsid w:val="00057168"/>
    <w:rsid w:val="0005721E"/>
    <w:rsid w:val="00057256"/>
    <w:rsid w:val="000577C0"/>
    <w:rsid w:val="000577F7"/>
    <w:rsid w:val="0005783F"/>
    <w:rsid w:val="00057A60"/>
    <w:rsid w:val="00057DE4"/>
    <w:rsid w:val="00057EB2"/>
    <w:rsid w:val="00060365"/>
    <w:rsid w:val="000604AD"/>
    <w:rsid w:val="000605A0"/>
    <w:rsid w:val="000606B9"/>
    <w:rsid w:val="000606CF"/>
    <w:rsid w:val="000607A4"/>
    <w:rsid w:val="00060835"/>
    <w:rsid w:val="000608C7"/>
    <w:rsid w:val="000609E4"/>
    <w:rsid w:val="00060AED"/>
    <w:rsid w:val="00060AF4"/>
    <w:rsid w:val="00060B5A"/>
    <w:rsid w:val="00060CFF"/>
    <w:rsid w:val="00060DAE"/>
    <w:rsid w:val="00061073"/>
    <w:rsid w:val="00061426"/>
    <w:rsid w:val="00061435"/>
    <w:rsid w:val="000615D4"/>
    <w:rsid w:val="0006160B"/>
    <w:rsid w:val="0006160E"/>
    <w:rsid w:val="000617AB"/>
    <w:rsid w:val="00061814"/>
    <w:rsid w:val="000619FD"/>
    <w:rsid w:val="00061B2C"/>
    <w:rsid w:val="00061F0C"/>
    <w:rsid w:val="00061FB3"/>
    <w:rsid w:val="00061FC3"/>
    <w:rsid w:val="0006207D"/>
    <w:rsid w:val="000621CF"/>
    <w:rsid w:val="0006278F"/>
    <w:rsid w:val="00062A32"/>
    <w:rsid w:val="00062AB9"/>
    <w:rsid w:val="00062E92"/>
    <w:rsid w:val="00062F3C"/>
    <w:rsid w:val="0006349B"/>
    <w:rsid w:val="000635F0"/>
    <w:rsid w:val="000635FE"/>
    <w:rsid w:val="0006360B"/>
    <w:rsid w:val="000637E2"/>
    <w:rsid w:val="000637FC"/>
    <w:rsid w:val="000638E8"/>
    <w:rsid w:val="000638F6"/>
    <w:rsid w:val="00063BB7"/>
    <w:rsid w:val="00063C4B"/>
    <w:rsid w:val="00063CCD"/>
    <w:rsid w:val="00063EDD"/>
    <w:rsid w:val="00063F9C"/>
    <w:rsid w:val="00064054"/>
    <w:rsid w:val="000641FB"/>
    <w:rsid w:val="00064353"/>
    <w:rsid w:val="00064814"/>
    <w:rsid w:val="000648F8"/>
    <w:rsid w:val="0006498C"/>
    <w:rsid w:val="00064A50"/>
    <w:rsid w:val="00064A6A"/>
    <w:rsid w:val="00064ABC"/>
    <w:rsid w:val="00064D35"/>
    <w:rsid w:val="00064F92"/>
    <w:rsid w:val="0006508C"/>
    <w:rsid w:val="00065155"/>
    <w:rsid w:val="00065539"/>
    <w:rsid w:val="000655CB"/>
    <w:rsid w:val="0006569B"/>
    <w:rsid w:val="00065772"/>
    <w:rsid w:val="00065ADF"/>
    <w:rsid w:val="00065CC2"/>
    <w:rsid w:val="00065E64"/>
    <w:rsid w:val="00065F26"/>
    <w:rsid w:val="00065F3F"/>
    <w:rsid w:val="00066084"/>
    <w:rsid w:val="000660D1"/>
    <w:rsid w:val="000660E0"/>
    <w:rsid w:val="00066182"/>
    <w:rsid w:val="00066246"/>
    <w:rsid w:val="000662C1"/>
    <w:rsid w:val="000663DF"/>
    <w:rsid w:val="000663E0"/>
    <w:rsid w:val="000663F9"/>
    <w:rsid w:val="00066957"/>
    <w:rsid w:val="00066A1E"/>
    <w:rsid w:val="00066A78"/>
    <w:rsid w:val="00066C4A"/>
    <w:rsid w:val="00066D89"/>
    <w:rsid w:val="00066E34"/>
    <w:rsid w:val="00066E9F"/>
    <w:rsid w:val="00066F2E"/>
    <w:rsid w:val="000675AC"/>
    <w:rsid w:val="0006774A"/>
    <w:rsid w:val="000677AE"/>
    <w:rsid w:val="000677D4"/>
    <w:rsid w:val="000678A5"/>
    <w:rsid w:val="0006796D"/>
    <w:rsid w:val="00067B1E"/>
    <w:rsid w:val="00067B3B"/>
    <w:rsid w:val="00067C4E"/>
    <w:rsid w:val="00067D4D"/>
    <w:rsid w:val="00067E66"/>
    <w:rsid w:val="00067EBD"/>
    <w:rsid w:val="00067F0F"/>
    <w:rsid w:val="00070008"/>
    <w:rsid w:val="00070632"/>
    <w:rsid w:val="000706EB"/>
    <w:rsid w:val="00070748"/>
    <w:rsid w:val="00070964"/>
    <w:rsid w:val="00070BDF"/>
    <w:rsid w:val="00070BF7"/>
    <w:rsid w:val="00070E14"/>
    <w:rsid w:val="00070E3D"/>
    <w:rsid w:val="00071930"/>
    <w:rsid w:val="00071ACB"/>
    <w:rsid w:val="00071AD6"/>
    <w:rsid w:val="00071B9B"/>
    <w:rsid w:val="00071E31"/>
    <w:rsid w:val="00072117"/>
    <w:rsid w:val="000721BF"/>
    <w:rsid w:val="000724DD"/>
    <w:rsid w:val="00072607"/>
    <w:rsid w:val="000727D9"/>
    <w:rsid w:val="00072804"/>
    <w:rsid w:val="00072A17"/>
    <w:rsid w:val="00072B9D"/>
    <w:rsid w:val="00072B9F"/>
    <w:rsid w:val="00072D79"/>
    <w:rsid w:val="00072E41"/>
    <w:rsid w:val="00072FA3"/>
    <w:rsid w:val="0007312A"/>
    <w:rsid w:val="0007331B"/>
    <w:rsid w:val="000733AC"/>
    <w:rsid w:val="0007359E"/>
    <w:rsid w:val="00073612"/>
    <w:rsid w:val="00073704"/>
    <w:rsid w:val="00073760"/>
    <w:rsid w:val="00073AB6"/>
    <w:rsid w:val="00073C36"/>
    <w:rsid w:val="00073E40"/>
    <w:rsid w:val="00073E93"/>
    <w:rsid w:val="00073F05"/>
    <w:rsid w:val="0007413C"/>
    <w:rsid w:val="0007424C"/>
    <w:rsid w:val="000742CA"/>
    <w:rsid w:val="00074587"/>
    <w:rsid w:val="00074884"/>
    <w:rsid w:val="000749FE"/>
    <w:rsid w:val="00074B59"/>
    <w:rsid w:val="00074ECF"/>
    <w:rsid w:val="00074F53"/>
    <w:rsid w:val="00075043"/>
    <w:rsid w:val="0007509A"/>
    <w:rsid w:val="00075465"/>
    <w:rsid w:val="00075512"/>
    <w:rsid w:val="0007568A"/>
    <w:rsid w:val="000757A5"/>
    <w:rsid w:val="0007596F"/>
    <w:rsid w:val="00075D7D"/>
    <w:rsid w:val="00075DF0"/>
    <w:rsid w:val="00075E40"/>
    <w:rsid w:val="00075E9F"/>
    <w:rsid w:val="00075FB4"/>
    <w:rsid w:val="000761B4"/>
    <w:rsid w:val="00076262"/>
    <w:rsid w:val="000762DE"/>
    <w:rsid w:val="0007631D"/>
    <w:rsid w:val="000766B5"/>
    <w:rsid w:val="00076717"/>
    <w:rsid w:val="00076736"/>
    <w:rsid w:val="00077042"/>
    <w:rsid w:val="000771CD"/>
    <w:rsid w:val="00077499"/>
    <w:rsid w:val="000774BA"/>
    <w:rsid w:val="00077542"/>
    <w:rsid w:val="000775E4"/>
    <w:rsid w:val="000779E0"/>
    <w:rsid w:val="00077A05"/>
    <w:rsid w:val="00077A0B"/>
    <w:rsid w:val="00077A49"/>
    <w:rsid w:val="00077B0E"/>
    <w:rsid w:val="00077B4B"/>
    <w:rsid w:val="00077C43"/>
    <w:rsid w:val="00077CD9"/>
    <w:rsid w:val="00077DE9"/>
    <w:rsid w:val="00077EE8"/>
    <w:rsid w:val="00077FA0"/>
    <w:rsid w:val="0008019A"/>
    <w:rsid w:val="000803F7"/>
    <w:rsid w:val="000805CB"/>
    <w:rsid w:val="00080816"/>
    <w:rsid w:val="00080A63"/>
    <w:rsid w:val="000812D7"/>
    <w:rsid w:val="000813E5"/>
    <w:rsid w:val="000814B8"/>
    <w:rsid w:val="000817AD"/>
    <w:rsid w:val="00081843"/>
    <w:rsid w:val="00081B38"/>
    <w:rsid w:val="00081BB2"/>
    <w:rsid w:val="00081BFD"/>
    <w:rsid w:val="00081E8F"/>
    <w:rsid w:val="0008200F"/>
    <w:rsid w:val="000820AF"/>
    <w:rsid w:val="00082137"/>
    <w:rsid w:val="000822F2"/>
    <w:rsid w:val="000828CA"/>
    <w:rsid w:val="000829FC"/>
    <w:rsid w:val="00082AE6"/>
    <w:rsid w:val="00082B4B"/>
    <w:rsid w:val="00082BCD"/>
    <w:rsid w:val="00082CB6"/>
    <w:rsid w:val="00082E70"/>
    <w:rsid w:val="00082F9E"/>
    <w:rsid w:val="00082FCA"/>
    <w:rsid w:val="00083023"/>
    <w:rsid w:val="0008325A"/>
    <w:rsid w:val="00083317"/>
    <w:rsid w:val="000833D2"/>
    <w:rsid w:val="0008362F"/>
    <w:rsid w:val="000836DC"/>
    <w:rsid w:val="0008372B"/>
    <w:rsid w:val="0008373A"/>
    <w:rsid w:val="00083799"/>
    <w:rsid w:val="000837E8"/>
    <w:rsid w:val="000838DF"/>
    <w:rsid w:val="000839C1"/>
    <w:rsid w:val="00083A10"/>
    <w:rsid w:val="00083D55"/>
    <w:rsid w:val="00083F13"/>
    <w:rsid w:val="00084083"/>
    <w:rsid w:val="0008420B"/>
    <w:rsid w:val="00084253"/>
    <w:rsid w:val="00084386"/>
    <w:rsid w:val="00084862"/>
    <w:rsid w:val="0008495C"/>
    <w:rsid w:val="000849A1"/>
    <w:rsid w:val="00084C76"/>
    <w:rsid w:val="00084FA2"/>
    <w:rsid w:val="00085022"/>
    <w:rsid w:val="00085250"/>
    <w:rsid w:val="00085343"/>
    <w:rsid w:val="00085409"/>
    <w:rsid w:val="0008540B"/>
    <w:rsid w:val="000854F8"/>
    <w:rsid w:val="000857D4"/>
    <w:rsid w:val="0008580E"/>
    <w:rsid w:val="00085817"/>
    <w:rsid w:val="00085898"/>
    <w:rsid w:val="00085AB8"/>
    <w:rsid w:val="00085C98"/>
    <w:rsid w:val="00085D15"/>
    <w:rsid w:val="00085E84"/>
    <w:rsid w:val="00085FF3"/>
    <w:rsid w:val="00086167"/>
    <w:rsid w:val="00086242"/>
    <w:rsid w:val="000862A6"/>
    <w:rsid w:val="0008642E"/>
    <w:rsid w:val="000864C6"/>
    <w:rsid w:val="000867E1"/>
    <w:rsid w:val="000867E9"/>
    <w:rsid w:val="000869A2"/>
    <w:rsid w:val="000869B5"/>
    <w:rsid w:val="000869EE"/>
    <w:rsid w:val="00086A4C"/>
    <w:rsid w:val="00086B65"/>
    <w:rsid w:val="00086D10"/>
    <w:rsid w:val="00086E1C"/>
    <w:rsid w:val="000872C1"/>
    <w:rsid w:val="000872D4"/>
    <w:rsid w:val="000875BD"/>
    <w:rsid w:val="00087913"/>
    <w:rsid w:val="000879E7"/>
    <w:rsid w:val="00087AF8"/>
    <w:rsid w:val="00087B20"/>
    <w:rsid w:val="00087CDC"/>
    <w:rsid w:val="0009002A"/>
    <w:rsid w:val="000901C3"/>
    <w:rsid w:val="0009026F"/>
    <w:rsid w:val="000902E8"/>
    <w:rsid w:val="000903B8"/>
    <w:rsid w:val="0009062A"/>
    <w:rsid w:val="0009098C"/>
    <w:rsid w:val="00090C38"/>
    <w:rsid w:val="00090E1B"/>
    <w:rsid w:val="00090E22"/>
    <w:rsid w:val="00090F69"/>
    <w:rsid w:val="000910A4"/>
    <w:rsid w:val="000910D0"/>
    <w:rsid w:val="00091375"/>
    <w:rsid w:val="00091379"/>
    <w:rsid w:val="0009148B"/>
    <w:rsid w:val="000914F8"/>
    <w:rsid w:val="00091524"/>
    <w:rsid w:val="00091546"/>
    <w:rsid w:val="00091C31"/>
    <w:rsid w:val="00091E89"/>
    <w:rsid w:val="0009201F"/>
    <w:rsid w:val="00092160"/>
    <w:rsid w:val="0009216D"/>
    <w:rsid w:val="0009251B"/>
    <w:rsid w:val="0009251F"/>
    <w:rsid w:val="00092591"/>
    <w:rsid w:val="000925C4"/>
    <w:rsid w:val="00092639"/>
    <w:rsid w:val="000926A1"/>
    <w:rsid w:val="00092893"/>
    <w:rsid w:val="000928AC"/>
    <w:rsid w:val="00092A99"/>
    <w:rsid w:val="00092D81"/>
    <w:rsid w:val="00092E96"/>
    <w:rsid w:val="00093271"/>
    <w:rsid w:val="0009332F"/>
    <w:rsid w:val="000933DE"/>
    <w:rsid w:val="0009341F"/>
    <w:rsid w:val="00093479"/>
    <w:rsid w:val="00093584"/>
    <w:rsid w:val="0009383B"/>
    <w:rsid w:val="00093BD9"/>
    <w:rsid w:val="00093D4C"/>
    <w:rsid w:val="00093F03"/>
    <w:rsid w:val="00093F17"/>
    <w:rsid w:val="0009424C"/>
    <w:rsid w:val="00094472"/>
    <w:rsid w:val="000945F2"/>
    <w:rsid w:val="00094747"/>
    <w:rsid w:val="0009482D"/>
    <w:rsid w:val="00094AC4"/>
    <w:rsid w:val="00094BC5"/>
    <w:rsid w:val="00094D79"/>
    <w:rsid w:val="00094F20"/>
    <w:rsid w:val="000951E8"/>
    <w:rsid w:val="00095238"/>
    <w:rsid w:val="000952A2"/>
    <w:rsid w:val="000953F1"/>
    <w:rsid w:val="000954C2"/>
    <w:rsid w:val="000954D5"/>
    <w:rsid w:val="00095601"/>
    <w:rsid w:val="00095641"/>
    <w:rsid w:val="000956EC"/>
    <w:rsid w:val="00095864"/>
    <w:rsid w:val="00095DD6"/>
    <w:rsid w:val="00096192"/>
    <w:rsid w:val="00096242"/>
    <w:rsid w:val="00096412"/>
    <w:rsid w:val="00096521"/>
    <w:rsid w:val="0009652B"/>
    <w:rsid w:val="00096596"/>
    <w:rsid w:val="00096787"/>
    <w:rsid w:val="000968B1"/>
    <w:rsid w:val="00096CC4"/>
    <w:rsid w:val="00096D3E"/>
    <w:rsid w:val="00096D89"/>
    <w:rsid w:val="0009708A"/>
    <w:rsid w:val="0009710E"/>
    <w:rsid w:val="000972F2"/>
    <w:rsid w:val="00097457"/>
    <w:rsid w:val="00097486"/>
    <w:rsid w:val="0009775B"/>
    <w:rsid w:val="00097767"/>
    <w:rsid w:val="00097777"/>
    <w:rsid w:val="000A0020"/>
    <w:rsid w:val="000A00E9"/>
    <w:rsid w:val="000A0145"/>
    <w:rsid w:val="000A01F0"/>
    <w:rsid w:val="000A020F"/>
    <w:rsid w:val="000A03B0"/>
    <w:rsid w:val="000A04C5"/>
    <w:rsid w:val="000A0515"/>
    <w:rsid w:val="000A0519"/>
    <w:rsid w:val="000A0526"/>
    <w:rsid w:val="000A0723"/>
    <w:rsid w:val="000A0832"/>
    <w:rsid w:val="000A088B"/>
    <w:rsid w:val="000A0958"/>
    <w:rsid w:val="000A0B9B"/>
    <w:rsid w:val="000A0BFB"/>
    <w:rsid w:val="000A0CEC"/>
    <w:rsid w:val="000A0D1A"/>
    <w:rsid w:val="000A0DB1"/>
    <w:rsid w:val="000A0FB0"/>
    <w:rsid w:val="000A1110"/>
    <w:rsid w:val="000A12BB"/>
    <w:rsid w:val="000A12F0"/>
    <w:rsid w:val="000A1428"/>
    <w:rsid w:val="000A1559"/>
    <w:rsid w:val="000A159C"/>
    <w:rsid w:val="000A1A91"/>
    <w:rsid w:val="000A1C05"/>
    <w:rsid w:val="000A1C73"/>
    <w:rsid w:val="000A1E28"/>
    <w:rsid w:val="000A1F9C"/>
    <w:rsid w:val="000A200A"/>
    <w:rsid w:val="000A2077"/>
    <w:rsid w:val="000A29C5"/>
    <w:rsid w:val="000A2B90"/>
    <w:rsid w:val="000A2BF5"/>
    <w:rsid w:val="000A2D7A"/>
    <w:rsid w:val="000A2E86"/>
    <w:rsid w:val="000A3666"/>
    <w:rsid w:val="000A3BE6"/>
    <w:rsid w:val="000A3C14"/>
    <w:rsid w:val="000A3DBC"/>
    <w:rsid w:val="000A3F42"/>
    <w:rsid w:val="000A4084"/>
    <w:rsid w:val="000A419E"/>
    <w:rsid w:val="000A4294"/>
    <w:rsid w:val="000A43F3"/>
    <w:rsid w:val="000A4934"/>
    <w:rsid w:val="000A4BA3"/>
    <w:rsid w:val="000A4C71"/>
    <w:rsid w:val="000A501E"/>
    <w:rsid w:val="000A510E"/>
    <w:rsid w:val="000A548D"/>
    <w:rsid w:val="000A54CF"/>
    <w:rsid w:val="000A54DB"/>
    <w:rsid w:val="000A555D"/>
    <w:rsid w:val="000A5561"/>
    <w:rsid w:val="000A55D1"/>
    <w:rsid w:val="000A579C"/>
    <w:rsid w:val="000A5941"/>
    <w:rsid w:val="000A59C8"/>
    <w:rsid w:val="000A5A05"/>
    <w:rsid w:val="000A5A2C"/>
    <w:rsid w:val="000A5B3F"/>
    <w:rsid w:val="000A5CD7"/>
    <w:rsid w:val="000A5D6E"/>
    <w:rsid w:val="000A5E43"/>
    <w:rsid w:val="000A606A"/>
    <w:rsid w:val="000A61C6"/>
    <w:rsid w:val="000A61E4"/>
    <w:rsid w:val="000A670B"/>
    <w:rsid w:val="000A6857"/>
    <w:rsid w:val="000A6999"/>
    <w:rsid w:val="000A6A9E"/>
    <w:rsid w:val="000A6AE2"/>
    <w:rsid w:val="000A6B51"/>
    <w:rsid w:val="000A6C2C"/>
    <w:rsid w:val="000A6C60"/>
    <w:rsid w:val="000A6D2D"/>
    <w:rsid w:val="000A6E0C"/>
    <w:rsid w:val="000A7072"/>
    <w:rsid w:val="000A7223"/>
    <w:rsid w:val="000A7730"/>
    <w:rsid w:val="000A77BC"/>
    <w:rsid w:val="000A7E49"/>
    <w:rsid w:val="000A7ED1"/>
    <w:rsid w:val="000B0201"/>
    <w:rsid w:val="000B056B"/>
    <w:rsid w:val="000B05B4"/>
    <w:rsid w:val="000B0746"/>
    <w:rsid w:val="000B07CC"/>
    <w:rsid w:val="000B098E"/>
    <w:rsid w:val="000B09B6"/>
    <w:rsid w:val="000B09EF"/>
    <w:rsid w:val="000B0A29"/>
    <w:rsid w:val="000B0B6A"/>
    <w:rsid w:val="000B0C34"/>
    <w:rsid w:val="000B0E2B"/>
    <w:rsid w:val="000B1086"/>
    <w:rsid w:val="000B125A"/>
    <w:rsid w:val="000B13D3"/>
    <w:rsid w:val="000B15DC"/>
    <w:rsid w:val="000B1718"/>
    <w:rsid w:val="000B1825"/>
    <w:rsid w:val="000B19CD"/>
    <w:rsid w:val="000B1C2E"/>
    <w:rsid w:val="000B20EE"/>
    <w:rsid w:val="000B2313"/>
    <w:rsid w:val="000B2336"/>
    <w:rsid w:val="000B2586"/>
    <w:rsid w:val="000B279A"/>
    <w:rsid w:val="000B2802"/>
    <w:rsid w:val="000B286D"/>
    <w:rsid w:val="000B293A"/>
    <w:rsid w:val="000B29A3"/>
    <w:rsid w:val="000B2CB5"/>
    <w:rsid w:val="000B2F4E"/>
    <w:rsid w:val="000B3015"/>
    <w:rsid w:val="000B3276"/>
    <w:rsid w:val="000B3440"/>
    <w:rsid w:val="000B34FB"/>
    <w:rsid w:val="000B3AA9"/>
    <w:rsid w:val="000B3BB3"/>
    <w:rsid w:val="000B3CC8"/>
    <w:rsid w:val="000B3D51"/>
    <w:rsid w:val="000B3E13"/>
    <w:rsid w:val="000B3FD5"/>
    <w:rsid w:val="000B459A"/>
    <w:rsid w:val="000B45CB"/>
    <w:rsid w:val="000B45FF"/>
    <w:rsid w:val="000B465B"/>
    <w:rsid w:val="000B46DC"/>
    <w:rsid w:val="000B4727"/>
    <w:rsid w:val="000B48CA"/>
    <w:rsid w:val="000B48D7"/>
    <w:rsid w:val="000B4A23"/>
    <w:rsid w:val="000B4AD8"/>
    <w:rsid w:val="000B5554"/>
    <w:rsid w:val="000B55E2"/>
    <w:rsid w:val="000B57FD"/>
    <w:rsid w:val="000B58A9"/>
    <w:rsid w:val="000B5986"/>
    <w:rsid w:val="000B5A1D"/>
    <w:rsid w:val="000B5AB0"/>
    <w:rsid w:val="000B5D34"/>
    <w:rsid w:val="000B5DFC"/>
    <w:rsid w:val="000B5E5C"/>
    <w:rsid w:val="000B5ED5"/>
    <w:rsid w:val="000B5FC4"/>
    <w:rsid w:val="000B6342"/>
    <w:rsid w:val="000B640E"/>
    <w:rsid w:val="000B6A9D"/>
    <w:rsid w:val="000B6C45"/>
    <w:rsid w:val="000B6DBA"/>
    <w:rsid w:val="000B6E0B"/>
    <w:rsid w:val="000B6FA5"/>
    <w:rsid w:val="000B710E"/>
    <w:rsid w:val="000B71AE"/>
    <w:rsid w:val="000B731C"/>
    <w:rsid w:val="000B735E"/>
    <w:rsid w:val="000B77D5"/>
    <w:rsid w:val="000B7FED"/>
    <w:rsid w:val="000C00D9"/>
    <w:rsid w:val="000C015C"/>
    <w:rsid w:val="000C01DC"/>
    <w:rsid w:val="000C0464"/>
    <w:rsid w:val="000C0789"/>
    <w:rsid w:val="000C093A"/>
    <w:rsid w:val="000C0B90"/>
    <w:rsid w:val="000C0BE9"/>
    <w:rsid w:val="000C0DE2"/>
    <w:rsid w:val="000C1091"/>
    <w:rsid w:val="000C115A"/>
    <w:rsid w:val="000C158A"/>
    <w:rsid w:val="000C1754"/>
    <w:rsid w:val="000C1775"/>
    <w:rsid w:val="000C180B"/>
    <w:rsid w:val="000C18CC"/>
    <w:rsid w:val="000C1A44"/>
    <w:rsid w:val="000C1B2B"/>
    <w:rsid w:val="000C1EA4"/>
    <w:rsid w:val="000C1FED"/>
    <w:rsid w:val="000C201E"/>
    <w:rsid w:val="000C23B1"/>
    <w:rsid w:val="000C246F"/>
    <w:rsid w:val="000C26A1"/>
    <w:rsid w:val="000C2727"/>
    <w:rsid w:val="000C2734"/>
    <w:rsid w:val="000C27C1"/>
    <w:rsid w:val="000C2991"/>
    <w:rsid w:val="000C2A08"/>
    <w:rsid w:val="000C2A55"/>
    <w:rsid w:val="000C2C5C"/>
    <w:rsid w:val="000C2DDB"/>
    <w:rsid w:val="000C2EA4"/>
    <w:rsid w:val="000C2EDF"/>
    <w:rsid w:val="000C3024"/>
    <w:rsid w:val="000C30D5"/>
    <w:rsid w:val="000C31CE"/>
    <w:rsid w:val="000C3376"/>
    <w:rsid w:val="000C33F2"/>
    <w:rsid w:val="000C37A7"/>
    <w:rsid w:val="000C38FD"/>
    <w:rsid w:val="000C39DB"/>
    <w:rsid w:val="000C3A3C"/>
    <w:rsid w:val="000C3AF6"/>
    <w:rsid w:val="000C3CA1"/>
    <w:rsid w:val="000C3E27"/>
    <w:rsid w:val="000C4154"/>
    <w:rsid w:val="000C42DF"/>
    <w:rsid w:val="000C4365"/>
    <w:rsid w:val="000C47CE"/>
    <w:rsid w:val="000C482C"/>
    <w:rsid w:val="000C48CE"/>
    <w:rsid w:val="000C48DC"/>
    <w:rsid w:val="000C4A09"/>
    <w:rsid w:val="000C4A27"/>
    <w:rsid w:val="000C4AAD"/>
    <w:rsid w:val="000C527D"/>
    <w:rsid w:val="000C52B0"/>
    <w:rsid w:val="000C55B8"/>
    <w:rsid w:val="000C55CB"/>
    <w:rsid w:val="000C588B"/>
    <w:rsid w:val="000C58C6"/>
    <w:rsid w:val="000C5984"/>
    <w:rsid w:val="000C5BF7"/>
    <w:rsid w:val="000C5C93"/>
    <w:rsid w:val="000C5CC0"/>
    <w:rsid w:val="000C60B1"/>
    <w:rsid w:val="000C6168"/>
    <w:rsid w:val="000C6260"/>
    <w:rsid w:val="000C636B"/>
    <w:rsid w:val="000C6700"/>
    <w:rsid w:val="000C680C"/>
    <w:rsid w:val="000C686E"/>
    <w:rsid w:val="000C6ADF"/>
    <w:rsid w:val="000C6CCF"/>
    <w:rsid w:val="000C716A"/>
    <w:rsid w:val="000C72DF"/>
    <w:rsid w:val="000C751B"/>
    <w:rsid w:val="000C7637"/>
    <w:rsid w:val="000C76EE"/>
    <w:rsid w:val="000C773C"/>
    <w:rsid w:val="000C7818"/>
    <w:rsid w:val="000C79B2"/>
    <w:rsid w:val="000C7DCA"/>
    <w:rsid w:val="000C7E05"/>
    <w:rsid w:val="000C7E7A"/>
    <w:rsid w:val="000C7F05"/>
    <w:rsid w:val="000D01D0"/>
    <w:rsid w:val="000D0284"/>
    <w:rsid w:val="000D0378"/>
    <w:rsid w:val="000D063C"/>
    <w:rsid w:val="000D0654"/>
    <w:rsid w:val="000D0670"/>
    <w:rsid w:val="000D07C5"/>
    <w:rsid w:val="000D0897"/>
    <w:rsid w:val="000D0A48"/>
    <w:rsid w:val="000D0D0C"/>
    <w:rsid w:val="000D0D0F"/>
    <w:rsid w:val="000D0F74"/>
    <w:rsid w:val="000D0FCC"/>
    <w:rsid w:val="000D10FD"/>
    <w:rsid w:val="000D11CE"/>
    <w:rsid w:val="000D125D"/>
    <w:rsid w:val="000D14B3"/>
    <w:rsid w:val="000D1516"/>
    <w:rsid w:val="000D163F"/>
    <w:rsid w:val="000D1941"/>
    <w:rsid w:val="000D1A3E"/>
    <w:rsid w:val="000D1E5C"/>
    <w:rsid w:val="000D1F7B"/>
    <w:rsid w:val="000D2299"/>
    <w:rsid w:val="000D235B"/>
    <w:rsid w:val="000D25FE"/>
    <w:rsid w:val="000D2811"/>
    <w:rsid w:val="000D2977"/>
    <w:rsid w:val="000D29FE"/>
    <w:rsid w:val="000D2C0F"/>
    <w:rsid w:val="000D2D05"/>
    <w:rsid w:val="000D2FAD"/>
    <w:rsid w:val="000D31FD"/>
    <w:rsid w:val="000D3322"/>
    <w:rsid w:val="000D332D"/>
    <w:rsid w:val="000D3407"/>
    <w:rsid w:val="000D347C"/>
    <w:rsid w:val="000D36CE"/>
    <w:rsid w:val="000D37B4"/>
    <w:rsid w:val="000D3914"/>
    <w:rsid w:val="000D3A6F"/>
    <w:rsid w:val="000D3D21"/>
    <w:rsid w:val="000D3DD0"/>
    <w:rsid w:val="000D40A6"/>
    <w:rsid w:val="000D420C"/>
    <w:rsid w:val="000D42B0"/>
    <w:rsid w:val="000D4520"/>
    <w:rsid w:val="000D4575"/>
    <w:rsid w:val="000D4746"/>
    <w:rsid w:val="000D4846"/>
    <w:rsid w:val="000D4AFE"/>
    <w:rsid w:val="000D4BD4"/>
    <w:rsid w:val="000D4BF3"/>
    <w:rsid w:val="000D4C56"/>
    <w:rsid w:val="000D4E80"/>
    <w:rsid w:val="000D4F20"/>
    <w:rsid w:val="000D4FEC"/>
    <w:rsid w:val="000D5275"/>
    <w:rsid w:val="000D52E7"/>
    <w:rsid w:val="000D543F"/>
    <w:rsid w:val="000D555F"/>
    <w:rsid w:val="000D5604"/>
    <w:rsid w:val="000D5606"/>
    <w:rsid w:val="000D5824"/>
    <w:rsid w:val="000D5AEA"/>
    <w:rsid w:val="000D5B4A"/>
    <w:rsid w:val="000D5CF9"/>
    <w:rsid w:val="000D5E34"/>
    <w:rsid w:val="000D6150"/>
    <w:rsid w:val="000D6168"/>
    <w:rsid w:val="000D631C"/>
    <w:rsid w:val="000D6579"/>
    <w:rsid w:val="000D658E"/>
    <w:rsid w:val="000D6669"/>
    <w:rsid w:val="000D66D9"/>
    <w:rsid w:val="000D685A"/>
    <w:rsid w:val="000D6B24"/>
    <w:rsid w:val="000D6BC0"/>
    <w:rsid w:val="000D6BCA"/>
    <w:rsid w:val="000D6EF0"/>
    <w:rsid w:val="000D6F9C"/>
    <w:rsid w:val="000D6FA7"/>
    <w:rsid w:val="000D743B"/>
    <w:rsid w:val="000D7464"/>
    <w:rsid w:val="000D75C8"/>
    <w:rsid w:val="000D77A3"/>
    <w:rsid w:val="000D7819"/>
    <w:rsid w:val="000D7B60"/>
    <w:rsid w:val="000D7E7B"/>
    <w:rsid w:val="000D7F26"/>
    <w:rsid w:val="000E005B"/>
    <w:rsid w:val="000E01B0"/>
    <w:rsid w:val="000E048D"/>
    <w:rsid w:val="000E0553"/>
    <w:rsid w:val="000E0817"/>
    <w:rsid w:val="000E0D29"/>
    <w:rsid w:val="000E0FFA"/>
    <w:rsid w:val="000E12D5"/>
    <w:rsid w:val="000E1525"/>
    <w:rsid w:val="000E15D8"/>
    <w:rsid w:val="000E16BC"/>
    <w:rsid w:val="000E16C3"/>
    <w:rsid w:val="000E16D9"/>
    <w:rsid w:val="000E178F"/>
    <w:rsid w:val="000E17C5"/>
    <w:rsid w:val="000E19E2"/>
    <w:rsid w:val="000E1C0C"/>
    <w:rsid w:val="000E1E75"/>
    <w:rsid w:val="000E20ED"/>
    <w:rsid w:val="000E21B5"/>
    <w:rsid w:val="000E22CD"/>
    <w:rsid w:val="000E232A"/>
    <w:rsid w:val="000E23D6"/>
    <w:rsid w:val="000E23DE"/>
    <w:rsid w:val="000E24CA"/>
    <w:rsid w:val="000E2741"/>
    <w:rsid w:val="000E277B"/>
    <w:rsid w:val="000E2928"/>
    <w:rsid w:val="000E293C"/>
    <w:rsid w:val="000E2973"/>
    <w:rsid w:val="000E2D70"/>
    <w:rsid w:val="000E2D9A"/>
    <w:rsid w:val="000E2D9D"/>
    <w:rsid w:val="000E2FE6"/>
    <w:rsid w:val="000E30F3"/>
    <w:rsid w:val="000E32D4"/>
    <w:rsid w:val="000E3322"/>
    <w:rsid w:val="000E3519"/>
    <w:rsid w:val="000E3628"/>
    <w:rsid w:val="000E3A4E"/>
    <w:rsid w:val="000E3B06"/>
    <w:rsid w:val="000E3C05"/>
    <w:rsid w:val="000E3D36"/>
    <w:rsid w:val="000E3E5A"/>
    <w:rsid w:val="000E3F63"/>
    <w:rsid w:val="000E4069"/>
    <w:rsid w:val="000E40B8"/>
    <w:rsid w:val="000E4243"/>
    <w:rsid w:val="000E43A4"/>
    <w:rsid w:val="000E4B21"/>
    <w:rsid w:val="000E4BF5"/>
    <w:rsid w:val="000E4EF9"/>
    <w:rsid w:val="000E4F29"/>
    <w:rsid w:val="000E4FB1"/>
    <w:rsid w:val="000E5085"/>
    <w:rsid w:val="000E534C"/>
    <w:rsid w:val="000E54A6"/>
    <w:rsid w:val="000E5B9E"/>
    <w:rsid w:val="000E5CE0"/>
    <w:rsid w:val="000E5EEC"/>
    <w:rsid w:val="000E5F21"/>
    <w:rsid w:val="000E60C1"/>
    <w:rsid w:val="000E61F4"/>
    <w:rsid w:val="000E62AC"/>
    <w:rsid w:val="000E64E8"/>
    <w:rsid w:val="000E673E"/>
    <w:rsid w:val="000E6902"/>
    <w:rsid w:val="000E6C17"/>
    <w:rsid w:val="000E6C44"/>
    <w:rsid w:val="000E6F23"/>
    <w:rsid w:val="000E72D1"/>
    <w:rsid w:val="000E76EF"/>
    <w:rsid w:val="000E7710"/>
    <w:rsid w:val="000E79C4"/>
    <w:rsid w:val="000E7AB7"/>
    <w:rsid w:val="000E7D3C"/>
    <w:rsid w:val="000E7E13"/>
    <w:rsid w:val="000F0189"/>
    <w:rsid w:val="000F019B"/>
    <w:rsid w:val="000F037E"/>
    <w:rsid w:val="000F03A8"/>
    <w:rsid w:val="000F045F"/>
    <w:rsid w:val="000F050D"/>
    <w:rsid w:val="000F05CB"/>
    <w:rsid w:val="000F09B4"/>
    <w:rsid w:val="000F0BA5"/>
    <w:rsid w:val="000F0C17"/>
    <w:rsid w:val="000F0D4F"/>
    <w:rsid w:val="000F11C4"/>
    <w:rsid w:val="000F124B"/>
    <w:rsid w:val="000F1420"/>
    <w:rsid w:val="000F160B"/>
    <w:rsid w:val="000F1614"/>
    <w:rsid w:val="000F17D0"/>
    <w:rsid w:val="000F1A05"/>
    <w:rsid w:val="000F1B31"/>
    <w:rsid w:val="000F1FCA"/>
    <w:rsid w:val="000F23F1"/>
    <w:rsid w:val="000F2435"/>
    <w:rsid w:val="000F246F"/>
    <w:rsid w:val="000F2588"/>
    <w:rsid w:val="000F2765"/>
    <w:rsid w:val="000F280E"/>
    <w:rsid w:val="000F29F3"/>
    <w:rsid w:val="000F2B25"/>
    <w:rsid w:val="000F2C45"/>
    <w:rsid w:val="000F2E8A"/>
    <w:rsid w:val="000F2EB5"/>
    <w:rsid w:val="000F2FBC"/>
    <w:rsid w:val="000F3334"/>
    <w:rsid w:val="000F34A8"/>
    <w:rsid w:val="000F34AF"/>
    <w:rsid w:val="000F361E"/>
    <w:rsid w:val="000F3636"/>
    <w:rsid w:val="000F3755"/>
    <w:rsid w:val="000F3964"/>
    <w:rsid w:val="000F3970"/>
    <w:rsid w:val="000F39A9"/>
    <w:rsid w:val="000F39CD"/>
    <w:rsid w:val="000F3A46"/>
    <w:rsid w:val="000F3A94"/>
    <w:rsid w:val="000F3CCE"/>
    <w:rsid w:val="000F3CD2"/>
    <w:rsid w:val="000F3D4A"/>
    <w:rsid w:val="000F3D97"/>
    <w:rsid w:val="000F3DED"/>
    <w:rsid w:val="000F3F5F"/>
    <w:rsid w:val="000F3FB1"/>
    <w:rsid w:val="000F433D"/>
    <w:rsid w:val="000F44B7"/>
    <w:rsid w:val="000F452D"/>
    <w:rsid w:val="000F493C"/>
    <w:rsid w:val="000F49C4"/>
    <w:rsid w:val="000F4A2B"/>
    <w:rsid w:val="000F4C42"/>
    <w:rsid w:val="000F4C94"/>
    <w:rsid w:val="000F4D0E"/>
    <w:rsid w:val="000F5085"/>
    <w:rsid w:val="000F5225"/>
    <w:rsid w:val="000F5241"/>
    <w:rsid w:val="000F544A"/>
    <w:rsid w:val="000F574A"/>
    <w:rsid w:val="000F5851"/>
    <w:rsid w:val="000F5A12"/>
    <w:rsid w:val="000F5B38"/>
    <w:rsid w:val="000F5C5D"/>
    <w:rsid w:val="000F5D71"/>
    <w:rsid w:val="000F5DBC"/>
    <w:rsid w:val="000F5EA7"/>
    <w:rsid w:val="000F5F70"/>
    <w:rsid w:val="000F6552"/>
    <w:rsid w:val="000F65A6"/>
    <w:rsid w:val="000F6774"/>
    <w:rsid w:val="000F67D9"/>
    <w:rsid w:val="000F6B45"/>
    <w:rsid w:val="000F6D41"/>
    <w:rsid w:val="000F7078"/>
    <w:rsid w:val="000F70B6"/>
    <w:rsid w:val="000F7161"/>
    <w:rsid w:val="000F72CE"/>
    <w:rsid w:val="000F7478"/>
    <w:rsid w:val="000F78B0"/>
    <w:rsid w:val="000F798F"/>
    <w:rsid w:val="000F7A03"/>
    <w:rsid w:val="000F7B45"/>
    <w:rsid w:val="000F7C55"/>
    <w:rsid w:val="000F7D17"/>
    <w:rsid w:val="000F7D91"/>
    <w:rsid w:val="000F7DA3"/>
    <w:rsid w:val="0010000B"/>
    <w:rsid w:val="0010001D"/>
    <w:rsid w:val="00100070"/>
    <w:rsid w:val="001000D0"/>
    <w:rsid w:val="0010012C"/>
    <w:rsid w:val="0010028A"/>
    <w:rsid w:val="001002C0"/>
    <w:rsid w:val="001002CB"/>
    <w:rsid w:val="001005B7"/>
    <w:rsid w:val="00100769"/>
    <w:rsid w:val="00100816"/>
    <w:rsid w:val="00100846"/>
    <w:rsid w:val="00100BE2"/>
    <w:rsid w:val="00100CF5"/>
    <w:rsid w:val="001010A6"/>
    <w:rsid w:val="00101159"/>
    <w:rsid w:val="001011D1"/>
    <w:rsid w:val="00101909"/>
    <w:rsid w:val="00101ACB"/>
    <w:rsid w:val="00101DCD"/>
    <w:rsid w:val="00101E28"/>
    <w:rsid w:val="00102063"/>
    <w:rsid w:val="00102372"/>
    <w:rsid w:val="00102453"/>
    <w:rsid w:val="0010264D"/>
    <w:rsid w:val="0010276D"/>
    <w:rsid w:val="00102C07"/>
    <w:rsid w:val="00102D34"/>
    <w:rsid w:val="00102D5E"/>
    <w:rsid w:val="00102E42"/>
    <w:rsid w:val="001033CB"/>
    <w:rsid w:val="001035F4"/>
    <w:rsid w:val="001039DB"/>
    <w:rsid w:val="00103CCC"/>
    <w:rsid w:val="00103E0C"/>
    <w:rsid w:val="00103E63"/>
    <w:rsid w:val="00103E8D"/>
    <w:rsid w:val="00103EBA"/>
    <w:rsid w:val="00103EBD"/>
    <w:rsid w:val="00103EBE"/>
    <w:rsid w:val="00103EE2"/>
    <w:rsid w:val="00104263"/>
    <w:rsid w:val="00104494"/>
    <w:rsid w:val="001045F1"/>
    <w:rsid w:val="00104614"/>
    <w:rsid w:val="001046E0"/>
    <w:rsid w:val="0010473C"/>
    <w:rsid w:val="0010478F"/>
    <w:rsid w:val="001047F1"/>
    <w:rsid w:val="00104880"/>
    <w:rsid w:val="00104B01"/>
    <w:rsid w:val="00104B57"/>
    <w:rsid w:val="00104B7E"/>
    <w:rsid w:val="00104BAE"/>
    <w:rsid w:val="00104CC1"/>
    <w:rsid w:val="00104EA4"/>
    <w:rsid w:val="00105124"/>
    <w:rsid w:val="001051A0"/>
    <w:rsid w:val="00105282"/>
    <w:rsid w:val="001059E7"/>
    <w:rsid w:val="00105AB0"/>
    <w:rsid w:val="00106135"/>
    <w:rsid w:val="00106315"/>
    <w:rsid w:val="00106798"/>
    <w:rsid w:val="00106AA0"/>
    <w:rsid w:val="00106BB5"/>
    <w:rsid w:val="00106C84"/>
    <w:rsid w:val="00106D94"/>
    <w:rsid w:val="00106E04"/>
    <w:rsid w:val="00106EDD"/>
    <w:rsid w:val="00106F8C"/>
    <w:rsid w:val="00107026"/>
    <w:rsid w:val="00107115"/>
    <w:rsid w:val="001072A4"/>
    <w:rsid w:val="001072B3"/>
    <w:rsid w:val="001072D6"/>
    <w:rsid w:val="0010765F"/>
    <w:rsid w:val="001076CA"/>
    <w:rsid w:val="0010776B"/>
    <w:rsid w:val="00107898"/>
    <w:rsid w:val="00107B56"/>
    <w:rsid w:val="00107D50"/>
    <w:rsid w:val="00107D80"/>
    <w:rsid w:val="00107EC7"/>
    <w:rsid w:val="00110190"/>
    <w:rsid w:val="00110203"/>
    <w:rsid w:val="0011026D"/>
    <w:rsid w:val="00110391"/>
    <w:rsid w:val="00110677"/>
    <w:rsid w:val="001106DB"/>
    <w:rsid w:val="00110735"/>
    <w:rsid w:val="001107C9"/>
    <w:rsid w:val="0011089D"/>
    <w:rsid w:val="001108A4"/>
    <w:rsid w:val="001109A7"/>
    <w:rsid w:val="00110AE0"/>
    <w:rsid w:val="00110C4D"/>
    <w:rsid w:val="00110DA0"/>
    <w:rsid w:val="00110DAC"/>
    <w:rsid w:val="00110F1B"/>
    <w:rsid w:val="00111659"/>
    <w:rsid w:val="00111728"/>
    <w:rsid w:val="001117E8"/>
    <w:rsid w:val="00111CA7"/>
    <w:rsid w:val="00111CE2"/>
    <w:rsid w:val="001121E5"/>
    <w:rsid w:val="0011225F"/>
    <w:rsid w:val="0011247B"/>
    <w:rsid w:val="001124E8"/>
    <w:rsid w:val="00112570"/>
    <w:rsid w:val="00112868"/>
    <w:rsid w:val="00112B3A"/>
    <w:rsid w:val="00112D73"/>
    <w:rsid w:val="00112ED1"/>
    <w:rsid w:val="00112F5F"/>
    <w:rsid w:val="001130A8"/>
    <w:rsid w:val="00113317"/>
    <w:rsid w:val="001134DC"/>
    <w:rsid w:val="00113529"/>
    <w:rsid w:val="00113B15"/>
    <w:rsid w:val="00113D37"/>
    <w:rsid w:val="001140C8"/>
    <w:rsid w:val="001140DC"/>
    <w:rsid w:val="00114152"/>
    <w:rsid w:val="001144A6"/>
    <w:rsid w:val="00114680"/>
    <w:rsid w:val="001147FC"/>
    <w:rsid w:val="00114932"/>
    <w:rsid w:val="0011498D"/>
    <w:rsid w:val="00114AE6"/>
    <w:rsid w:val="00114B0A"/>
    <w:rsid w:val="00114D20"/>
    <w:rsid w:val="00114ED1"/>
    <w:rsid w:val="0011525E"/>
    <w:rsid w:val="00115370"/>
    <w:rsid w:val="0011543E"/>
    <w:rsid w:val="0011592C"/>
    <w:rsid w:val="00115AF0"/>
    <w:rsid w:val="00115CB0"/>
    <w:rsid w:val="00115E21"/>
    <w:rsid w:val="00115ECD"/>
    <w:rsid w:val="0011605D"/>
    <w:rsid w:val="001160D9"/>
    <w:rsid w:val="001163F3"/>
    <w:rsid w:val="00116454"/>
    <w:rsid w:val="0011666B"/>
    <w:rsid w:val="00116742"/>
    <w:rsid w:val="0011695B"/>
    <w:rsid w:val="00116B74"/>
    <w:rsid w:val="00116D1E"/>
    <w:rsid w:val="00116D59"/>
    <w:rsid w:val="00116E80"/>
    <w:rsid w:val="00116FC4"/>
    <w:rsid w:val="00117077"/>
    <w:rsid w:val="001172A7"/>
    <w:rsid w:val="001172E0"/>
    <w:rsid w:val="00117366"/>
    <w:rsid w:val="001174C7"/>
    <w:rsid w:val="0011762D"/>
    <w:rsid w:val="00117677"/>
    <w:rsid w:val="00117CD9"/>
    <w:rsid w:val="00117DAC"/>
    <w:rsid w:val="00117E21"/>
    <w:rsid w:val="00117F92"/>
    <w:rsid w:val="0012004D"/>
    <w:rsid w:val="001202AC"/>
    <w:rsid w:val="00120398"/>
    <w:rsid w:val="00120495"/>
    <w:rsid w:val="00120927"/>
    <w:rsid w:val="00120A0A"/>
    <w:rsid w:val="00120A35"/>
    <w:rsid w:val="00120AB8"/>
    <w:rsid w:val="00120B22"/>
    <w:rsid w:val="00120B60"/>
    <w:rsid w:val="00120DF5"/>
    <w:rsid w:val="001212EB"/>
    <w:rsid w:val="00121312"/>
    <w:rsid w:val="00121320"/>
    <w:rsid w:val="00121545"/>
    <w:rsid w:val="00121870"/>
    <w:rsid w:val="001218B4"/>
    <w:rsid w:val="00122326"/>
    <w:rsid w:val="001225D2"/>
    <w:rsid w:val="00122615"/>
    <w:rsid w:val="00122839"/>
    <w:rsid w:val="0012285A"/>
    <w:rsid w:val="00122942"/>
    <w:rsid w:val="00122A5A"/>
    <w:rsid w:val="00122B09"/>
    <w:rsid w:val="00122B38"/>
    <w:rsid w:val="00122E88"/>
    <w:rsid w:val="001230F2"/>
    <w:rsid w:val="00123113"/>
    <w:rsid w:val="00123479"/>
    <w:rsid w:val="001234D4"/>
    <w:rsid w:val="001235A7"/>
    <w:rsid w:val="00123764"/>
    <w:rsid w:val="00123A28"/>
    <w:rsid w:val="00123A5B"/>
    <w:rsid w:val="00123A9B"/>
    <w:rsid w:val="00123B73"/>
    <w:rsid w:val="00123BCD"/>
    <w:rsid w:val="00123CC3"/>
    <w:rsid w:val="00123E20"/>
    <w:rsid w:val="00123F85"/>
    <w:rsid w:val="0012401C"/>
    <w:rsid w:val="001240A0"/>
    <w:rsid w:val="00124104"/>
    <w:rsid w:val="00124235"/>
    <w:rsid w:val="001242FC"/>
    <w:rsid w:val="00124499"/>
    <w:rsid w:val="001246FB"/>
    <w:rsid w:val="00124848"/>
    <w:rsid w:val="00124B09"/>
    <w:rsid w:val="00124C50"/>
    <w:rsid w:val="00125069"/>
    <w:rsid w:val="00125079"/>
    <w:rsid w:val="001250AC"/>
    <w:rsid w:val="0012539A"/>
    <w:rsid w:val="001253AA"/>
    <w:rsid w:val="001253F6"/>
    <w:rsid w:val="001253FC"/>
    <w:rsid w:val="001256F6"/>
    <w:rsid w:val="001257E1"/>
    <w:rsid w:val="00125880"/>
    <w:rsid w:val="00125959"/>
    <w:rsid w:val="001259A6"/>
    <w:rsid w:val="00125CB2"/>
    <w:rsid w:val="00125DF1"/>
    <w:rsid w:val="00125F09"/>
    <w:rsid w:val="00125F18"/>
    <w:rsid w:val="00126034"/>
    <w:rsid w:val="00126218"/>
    <w:rsid w:val="00126391"/>
    <w:rsid w:val="001265A8"/>
    <w:rsid w:val="001266BD"/>
    <w:rsid w:val="0012689B"/>
    <w:rsid w:val="00126971"/>
    <w:rsid w:val="00126BA3"/>
    <w:rsid w:val="00126BC1"/>
    <w:rsid w:val="00126FD9"/>
    <w:rsid w:val="00127059"/>
    <w:rsid w:val="0012720C"/>
    <w:rsid w:val="00127310"/>
    <w:rsid w:val="00127AA9"/>
    <w:rsid w:val="00127C24"/>
    <w:rsid w:val="00127D73"/>
    <w:rsid w:val="001300EB"/>
    <w:rsid w:val="0013013D"/>
    <w:rsid w:val="0013043B"/>
    <w:rsid w:val="00130783"/>
    <w:rsid w:val="00130810"/>
    <w:rsid w:val="00130C6E"/>
    <w:rsid w:val="00130CB4"/>
    <w:rsid w:val="00130D56"/>
    <w:rsid w:val="00131225"/>
    <w:rsid w:val="0013132E"/>
    <w:rsid w:val="00131B0E"/>
    <w:rsid w:val="00131B28"/>
    <w:rsid w:val="00131C58"/>
    <w:rsid w:val="00131E83"/>
    <w:rsid w:val="00131F12"/>
    <w:rsid w:val="0013223B"/>
    <w:rsid w:val="00132479"/>
    <w:rsid w:val="001324CF"/>
    <w:rsid w:val="001325FC"/>
    <w:rsid w:val="00132AD4"/>
    <w:rsid w:val="00132B10"/>
    <w:rsid w:val="00132D1D"/>
    <w:rsid w:val="00132D39"/>
    <w:rsid w:val="00133031"/>
    <w:rsid w:val="00133087"/>
    <w:rsid w:val="00133188"/>
    <w:rsid w:val="00133515"/>
    <w:rsid w:val="0013365F"/>
    <w:rsid w:val="001337B9"/>
    <w:rsid w:val="001339C5"/>
    <w:rsid w:val="00133DE4"/>
    <w:rsid w:val="00133EDC"/>
    <w:rsid w:val="00133EE3"/>
    <w:rsid w:val="001340FB"/>
    <w:rsid w:val="0013419D"/>
    <w:rsid w:val="0013424D"/>
    <w:rsid w:val="00134422"/>
    <w:rsid w:val="001346F7"/>
    <w:rsid w:val="00134BA2"/>
    <w:rsid w:val="00134BCD"/>
    <w:rsid w:val="00134D57"/>
    <w:rsid w:val="00135192"/>
    <w:rsid w:val="00135200"/>
    <w:rsid w:val="001352B6"/>
    <w:rsid w:val="001357B1"/>
    <w:rsid w:val="00135808"/>
    <w:rsid w:val="001358BE"/>
    <w:rsid w:val="001358DA"/>
    <w:rsid w:val="00135B32"/>
    <w:rsid w:val="00135B42"/>
    <w:rsid w:val="00135CB7"/>
    <w:rsid w:val="00135DC3"/>
    <w:rsid w:val="00135E3F"/>
    <w:rsid w:val="00135F4E"/>
    <w:rsid w:val="00135FA4"/>
    <w:rsid w:val="00135FD5"/>
    <w:rsid w:val="00136327"/>
    <w:rsid w:val="001365E8"/>
    <w:rsid w:val="00136647"/>
    <w:rsid w:val="001368B1"/>
    <w:rsid w:val="0013694A"/>
    <w:rsid w:val="00136950"/>
    <w:rsid w:val="00136C2A"/>
    <w:rsid w:val="00136DC4"/>
    <w:rsid w:val="00136F41"/>
    <w:rsid w:val="00137030"/>
    <w:rsid w:val="00137189"/>
    <w:rsid w:val="001371C8"/>
    <w:rsid w:val="001371FA"/>
    <w:rsid w:val="0013760B"/>
    <w:rsid w:val="001377E4"/>
    <w:rsid w:val="001379E1"/>
    <w:rsid w:val="00137A74"/>
    <w:rsid w:val="00137AEA"/>
    <w:rsid w:val="00137B4E"/>
    <w:rsid w:val="00137C2D"/>
    <w:rsid w:val="00137D54"/>
    <w:rsid w:val="00137D85"/>
    <w:rsid w:val="00140036"/>
    <w:rsid w:val="001400D2"/>
    <w:rsid w:val="001405A8"/>
    <w:rsid w:val="00140600"/>
    <w:rsid w:val="00140830"/>
    <w:rsid w:val="00140A6D"/>
    <w:rsid w:val="00140A90"/>
    <w:rsid w:val="00140B5A"/>
    <w:rsid w:val="00140C35"/>
    <w:rsid w:val="00140CE0"/>
    <w:rsid w:val="00140FBA"/>
    <w:rsid w:val="001410B2"/>
    <w:rsid w:val="0014129B"/>
    <w:rsid w:val="00141439"/>
    <w:rsid w:val="001415B9"/>
    <w:rsid w:val="001416A9"/>
    <w:rsid w:val="0014173C"/>
    <w:rsid w:val="00141795"/>
    <w:rsid w:val="00141A80"/>
    <w:rsid w:val="00141B00"/>
    <w:rsid w:val="00141D98"/>
    <w:rsid w:val="00141EBC"/>
    <w:rsid w:val="0014207F"/>
    <w:rsid w:val="0014236C"/>
    <w:rsid w:val="00142476"/>
    <w:rsid w:val="001427DF"/>
    <w:rsid w:val="00142929"/>
    <w:rsid w:val="00142F47"/>
    <w:rsid w:val="00142FA2"/>
    <w:rsid w:val="00143223"/>
    <w:rsid w:val="001432DF"/>
    <w:rsid w:val="00143445"/>
    <w:rsid w:val="00143472"/>
    <w:rsid w:val="00143799"/>
    <w:rsid w:val="00143C5E"/>
    <w:rsid w:val="00143C64"/>
    <w:rsid w:val="00143E7F"/>
    <w:rsid w:val="001443BA"/>
    <w:rsid w:val="001444CD"/>
    <w:rsid w:val="0014450F"/>
    <w:rsid w:val="00144C29"/>
    <w:rsid w:val="00144E23"/>
    <w:rsid w:val="00144EDD"/>
    <w:rsid w:val="00145031"/>
    <w:rsid w:val="001452C5"/>
    <w:rsid w:val="00145470"/>
    <w:rsid w:val="00145756"/>
    <w:rsid w:val="00145773"/>
    <w:rsid w:val="00145926"/>
    <w:rsid w:val="0014594D"/>
    <w:rsid w:val="0014603A"/>
    <w:rsid w:val="00146328"/>
    <w:rsid w:val="00146385"/>
    <w:rsid w:val="001464C2"/>
    <w:rsid w:val="001466ED"/>
    <w:rsid w:val="00146A78"/>
    <w:rsid w:val="00146B3C"/>
    <w:rsid w:val="00146BAB"/>
    <w:rsid w:val="00146F3C"/>
    <w:rsid w:val="00146F8E"/>
    <w:rsid w:val="00146FCE"/>
    <w:rsid w:val="00147137"/>
    <w:rsid w:val="00147188"/>
    <w:rsid w:val="001471C9"/>
    <w:rsid w:val="00147228"/>
    <w:rsid w:val="001472F5"/>
    <w:rsid w:val="001473DB"/>
    <w:rsid w:val="001473E9"/>
    <w:rsid w:val="00147433"/>
    <w:rsid w:val="001476A6"/>
    <w:rsid w:val="00147798"/>
    <w:rsid w:val="001477BD"/>
    <w:rsid w:val="00147CB7"/>
    <w:rsid w:val="00147DD4"/>
    <w:rsid w:val="00147EEA"/>
    <w:rsid w:val="00147FAF"/>
    <w:rsid w:val="00147FE9"/>
    <w:rsid w:val="00150439"/>
    <w:rsid w:val="0015087F"/>
    <w:rsid w:val="001509DD"/>
    <w:rsid w:val="00150E10"/>
    <w:rsid w:val="00150E8E"/>
    <w:rsid w:val="00151090"/>
    <w:rsid w:val="00151325"/>
    <w:rsid w:val="0015165C"/>
    <w:rsid w:val="0015197C"/>
    <w:rsid w:val="00151A7E"/>
    <w:rsid w:val="00151B4D"/>
    <w:rsid w:val="00151D8B"/>
    <w:rsid w:val="00151EF1"/>
    <w:rsid w:val="00151F50"/>
    <w:rsid w:val="00151FC0"/>
    <w:rsid w:val="00151FC1"/>
    <w:rsid w:val="001521F8"/>
    <w:rsid w:val="001522CA"/>
    <w:rsid w:val="00152605"/>
    <w:rsid w:val="0015269F"/>
    <w:rsid w:val="0015285A"/>
    <w:rsid w:val="00152905"/>
    <w:rsid w:val="00152B01"/>
    <w:rsid w:val="00152B8D"/>
    <w:rsid w:val="00152C15"/>
    <w:rsid w:val="00152FA2"/>
    <w:rsid w:val="001535FB"/>
    <w:rsid w:val="001535FE"/>
    <w:rsid w:val="0015370E"/>
    <w:rsid w:val="00153737"/>
    <w:rsid w:val="00153840"/>
    <w:rsid w:val="00153A44"/>
    <w:rsid w:val="00153C16"/>
    <w:rsid w:val="00153CB2"/>
    <w:rsid w:val="00153EF7"/>
    <w:rsid w:val="00153F95"/>
    <w:rsid w:val="00154021"/>
    <w:rsid w:val="00154129"/>
    <w:rsid w:val="0015422C"/>
    <w:rsid w:val="00154251"/>
    <w:rsid w:val="00154567"/>
    <w:rsid w:val="0015461C"/>
    <w:rsid w:val="0015467E"/>
    <w:rsid w:val="00154681"/>
    <w:rsid w:val="00154701"/>
    <w:rsid w:val="00154820"/>
    <w:rsid w:val="00154D03"/>
    <w:rsid w:val="00154D93"/>
    <w:rsid w:val="00154F0C"/>
    <w:rsid w:val="00154F5C"/>
    <w:rsid w:val="0015516B"/>
    <w:rsid w:val="001551D7"/>
    <w:rsid w:val="0015522B"/>
    <w:rsid w:val="0015536A"/>
    <w:rsid w:val="00155378"/>
    <w:rsid w:val="00155435"/>
    <w:rsid w:val="0015574C"/>
    <w:rsid w:val="0015581D"/>
    <w:rsid w:val="001558D6"/>
    <w:rsid w:val="00155B39"/>
    <w:rsid w:val="00155BBE"/>
    <w:rsid w:val="00155E79"/>
    <w:rsid w:val="00155F8B"/>
    <w:rsid w:val="00156252"/>
    <w:rsid w:val="001565C8"/>
    <w:rsid w:val="001569A0"/>
    <w:rsid w:val="00156A56"/>
    <w:rsid w:val="00156B62"/>
    <w:rsid w:val="00156F9D"/>
    <w:rsid w:val="00156FD8"/>
    <w:rsid w:val="00156FFB"/>
    <w:rsid w:val="0015718B"/>
    <w:rsid w:val="001573F4"/>
    <w:rsid w:val="0015757A"/>
    <w:rsid w:val="001575D3"/>
    <w:rsid w:val="001578AB"/>
    <w:rsid w:val="00157BD1"/>
    <w:rsid w:val="00157CE1"/>
    <w:rsid w:val="00157DE3"/>
    <w:rsid w:val="001604BD"/>
    <w:rsid w:val="00160B21"/>
    <w:rsid w:val="00160B48"/>
    <w:rsid w:val="00160E52"/>
    <w:rsid w:val="00160EFF"/>
    <w:rsid w:val="00161081"/>
    <w:rsid w:val="001610AB"/>
    <w:rsid w:val="00161473"/>
    <w:rsid w:val="00161583"/>
    <w:rsid w:val="001615A8"/>
    <w:rsid w:val="00161704"/>
    <w:rsid w:val="0016178E"/>
    <w:rsid w:val="0016192A"/>
    <w:rsid w:val="00161A79"/>
    <w:rsid w:val="00161E06"/>
    <w:rsid w:val="00161FD6"/>
    <w:rsid w:val="00162073"/>
    <w:rsid w:val="00162090"/>
    <w:rsid w:val="001620DA"/>
    <w:rsid w:val="0016221F"/>
    <w:rsid w:val="00162232"/>
    <w:rsid w:val="00162324"/>
    <w:rsid w:val="001624B6"/>
    <w:rsid w:val="0016283C"/>
    <w:rsid w:val="00162B60"/>
    <w:rsid w:val="00162C22"/>
    <w:rsid w:val="00162CEC"/>
    <w:rsid w:val="00162DC2"/>
    <w:rsid w:val="0016325B"/>
    <w:rsid w:val="001633CF"/>
    <w:rsid w:val="00163411"/>
    <w:rsid w:val="00163447"/>
    <w:rsid w:val="00163521"/>
    <w:rsid w:val="0016372D"/>
    <w:rsid w:val="00163758"/>
    <w:rsid w:val="00163768"/>
    <w:rsid w:val="0016385A"/>
    <w:rsid w:val="001639C5"/>
    <w:rsid w:val="00163A67"/>
    <w:rsid w:val="00163F15"/>
    <w:rsid w:val="00163F32"/>
    <w:rsid w:val="00164381"/>
    <w:rsid w:val="00164465"/>
    <w:rsid w:val="001644AB"/>
    <w:rsid w:val="0016451B"/>
    <w:rsid w:val="0016463C"/>
    <w:rsid w:val="001647DC"/>
    <w:rsid w:val="00164976"/>
    <w:rsid w:val="001649DF"/>
    <w:rsid w:val="00164D59"/>
    <w:rsid w:val="00164D80"/>
    <w:rsid w:val="00164E52"/>
    <w:rsid w:val="00164E66"/>
    <w:rsid w:val="00165081"/>
    <w:rsid w:val="001652B0"/>
    <w:rsid w:val="001652BE"/>
    <w:rsid w:val="001655E7"/>
    <w:rsid w:val="00165661"/>
    <w:rsid w:val="00165B11"/>
    <w:rsid w:val="00165BC8"/>
    <w:rsid w:val="00165BCE"/>
    <w:rsid w:val="00165CE5"/>
    <w:rsid w:val="00166056"/>
    <w:rsid w:val="001660EB"/>
    <w:rsid w:val="00166109"/>
    <w:rsid w:val="00166228"/>
    <w:rsid w:val="00166378"/>
    <w:rsid w:val="0016660A"/>
    <w:rsid w:val="00166895"/>
    <w:rsid w:val="00166AD8"/>
    <w:rsid w:val="00166AE6"/>
    <w:rsid w:val="00166C48"/>
    <w:rsid w:val="0016736D"/>
    <w:rsid w:val="0016751B"/>
    <w:rsid w:val="001675EC"/>
    <w:rsid w:val="0016768A"/>
    <w:rsid w:val="00167905"/>
    <w:rsid w:val="00167A31"/>
    <w:rsid w:val="00167BBF"/>
    <w:rsid w:val="00167C1F"/>
    <w:rsid w:val="00167C2E"/>
    <w:rsid w:val="00167D5C"/>
    <w:rsid w:val="00167E1F"/>
    <w:rsid w:val="00167FF5"/>
    <w:rsid w:val="0017004D"/>
    <w:rsid w:val="0017024F"/>
    <w:rsid w:val="001704AD"/>
    <w:rsid w:val="0017061F"/>
    <w:rsid w:val="00170717"/>
    <w:rsid w:val="001708C5"/>
    <w:rsid w:val="00170A06"/>
    <w:rsid w:val="00170A2C"/>
    <w:rsid w:val="00170D20"/>
    <w:rsid w:val="00170D6E"/>
    <w:rsid w:val="00171312"/>
    <w:rsid w:val="00171508"/>
    <w:rsid w:val="001715A5"/>
    <w:rsid w:val="00171615"/>
    <w:rsid w:val="00171754"/>
    <w:rsid w:val="00171B57"/>
    <w:rsid w:val="00171BA3"/>
    <w:rsid w:val="00171E45"/>
    <w:rsid w:val="00171E93"/>
    <w:rsid w:val="00171F08"/>
    <w:rsid w:val="00172064"/>
    <w:rsid w:val="001720C9"/>
    <w:rsid w:val="001724C4"/>
    <w:rsid w:val="00172822"/>
    <w:rsid w:val="0017298D"/>
    <w:rsid w:val="00172D4E"/>
    <w:rsid w:val="00172F47"/>
    <w:rsid w:val="001732BC"/>
    <w:rsid w:val="00173392"/>
    <w:rsid w:val="001734C2"/>
    <w:rsid w:val="001736B7"/>
    <w:rsid w:val="00173770"/>
    <w:rsid w:val="00173B12"/>
    <w:rsid w:val="00173B49"/>
    <w:rsid w:val="00173E02"/>
    <w:rsid w:val="00174192"/>
    <w:rsid w:val="00174196"/>
    <w:rsid w:val="00174720"/>
    <w:rsid w:val="00174740"/>
    <w:rsid w:val="00174A93"/>
    <w:rsid w:val="00174DCE"/>
    <w:rsid w:val="00175000"/>
    <w:rsid w:val="001750CC"/>
    <w:rsid w:val="0017527A"/>
    <w:rsid w:val="00175318"/>
    <w:rsid w:val="00175410"/>
    <w:rsid w:val="0017541E"/>
    <w:rsid w:val="0017578C"/>
    <w:rsid w:val="0017585E"/>
    <w:rsid w:val="00175AC3"/>
    <w:rsid w:val="00175ACF"/>
    <w:rsid w:val="00175C95"/>
    <w:rsid w:val="00176287"/>
    <w:rsid w:val="0017635C"/>
    <w:rsid w:val="001763F5"/>
    <w:rsid w:val="00176487"/>
    <w:rsid w:val="001767D5"/>
    <w:rsid w:val="00176CBF"/>
    <w:rsid w:val="001775AA"/>
    <w:rsid w:val="00177689"/>
    <w:rsid w:val="00177690"/>
    <w:rsid w:val="0017773A"/>
    <w:rsid w:val="00177A6C"/>
    <w:rsid w:val="00177C35"/>
    <w:rsid w:val="00177CA5"/>
    <w:rsid w:val="00177D3B"/>
    <w:rsid w:val="00177E77"/>
    <w:rsid w:val="00180097"/>
    <w:rsid w:val="0018028B"/>
    <w:rsid w:val="001802E2"/>
    <w:rsid w:val="00180344"/>
    <w:rsid w:val="0018074F"/>
    <w:rsid w:val="0018079D"/>
    <w:rsid w:val="001807A1"/>
    <w:rsid w:val="00180C7D"/>
    <w:rsid w:val="00180CB7"/>
    <w:rsid w:val="00180D19"/>
    <w:rsid w:val="00180E26"/>
    <w:rsid w:val="00180EBC"/>
    <w:rsid w:val="00180F73"/>
    <w:rsid w:val="00180F99"/>
    <w:rsid w:val="00181247"/>
    <w:rsid w:val="00181576"/>
    <w:rsid w:val="001816B8"/>
    <w:rsid w:val="001819BA"/>
    <w:rsid w:val="00181B47"/>
    <w:rsid w:val="00181DDC"/>
    <w:rsid w:val="00181E6C"/>
    <w:rsid w:val="00181ED7"/>
    <w:rsid w:val="001820B3"/>
    <w:rsid w:val="00182522"/>
    <w:rsid w:val="001825DB"/>
    <w:rsid w:val="001828A0"/>
    <w:rsid w:val="001828B1"/>
    <w:rsid w:val="00182911"/>
    <w:rsid w:val="001829AA"/>
    <w:rsid w:val="00182A90"/>
    <w:rsid w:val="00182CF6"/>
    <w:rsid w:val="00182E0F"/>
    <w:rsid w:val="00182F74"/>
    <w:rsid w:val="00182F78"/>
    <w:rsid w:val="00182F8B"/>
    <w:rsid w:val="00183902"/>
    <w:rsid w:val="00183914"/>
    <w:rsid w:val="0018392F"/>
    <w:rsid w:val="00183951"/>
    <w:rsid w:val="00183B6A"/>
    <w:rsid w:val="00183D34"/>
    <w:rsid w:val="00183D56"/>
    <w:rsid w:val="00183D66"/>
    <w:rsid w:val="0018405C"/>
    <w:rsid w:val="001840E7"/>
    <w:rsid w:val="001843BA"/>
    <w:rsid w:val="001843FF"/>
    <w:rsid w:val="0018453B"/>
    <w:rsid w:val="001845B3"/>
    <w:rsid w:val="00184652"/>
    <w:rsid w:val="00184C92"/>
    <w:rsid w:val="00184CBE"/>
    <w:rsid w:val="00184DA2"/>
    <w:rsid w:val="00184E4D"/>
    <w:rsid w:val="00184EFE"/>
    <w:rsid w:val="00184FC4"/>
    <w:rsid w:val="00185110"/>
    <w:rsid w:val="0018540A"/>
    <w:rsid w:val="001854FD"/>
    <w:rsid w:val="0018550E"/>
    <w:rsid w:val="00185706"/>
    <w:rsid w:val="001857FB"/>
    <w:rsid w:val="001859DB"/>
    <w:rsid w:val="00185A0A"/>
    <w:rsid w:val="00185BC0"/>
    <w:rsid w:val="00185BC6"/>
    <w:rsid w:val="00185D77"/>
    <w:rsid w:val="00185DD8"/>
    <w:rsid w:val="00185F2D"/>
    <w:rsid w:val="00185F36"/>
    <w:rsid w:val="001860B7"/>
    <w:rsid w:val="00186148"/>
    <w:rsid w:val="0018620D"/>
    <w:rsid w:val="00186539"/>
    <w:rsid w:val="00186676"/>
    <w:rsid w:val="001866B6"/>
    <w:rsid w:val="001868A3"/>
    <w:rsid w:val="001868F6"/>
    <w:rsid w:val="001869CD"/>
    <w:rsid w:val="001869D6"/>
    <w:rsid w:val="00186D35"/>
    <w:rsid w:val="00186DAC"/>
    <w:rsid w:val="0018733C"/>
    <w:rsid w:val="001873AA"/>
    <w:rsid w:val="001874FC"/>
    <w:rsid w:val="001875B9"/>
    <w:rsid w:val="001876FB"/>
    <w:rsid w:val="0018786A"/>
    <w:rsid w:val="00187B13"/>
    <w:rsid w:val="00187BB0"/>
    <w:rsid w:val="00187CC3"/>
    <w:rsid w:val="00187D6D"/>
    <w:rsid w:val="00187DB2"/>
    <w:rsid w:val="001900F3"/>
    <w:rsid w:val="001901B5"/>
    <w:rsid w:val="001902BA"/>
    <w:rsid w:val="00190383"/>
    <w:rsid w:val="00190501"/>
    <w:rsid w:val="001905B5"/>
    <w:rsid w:val="001907BF"/>
    <w:rsid w:val="0019081D"/>
    <w:rsid w:val="0019083D"/>
    <w:rsid w:val="00190BEA"/>
    <w:rsid w:val="00190BED"/>
    <w:rsid w:val="00190E5A"/>
    <w:rsid w:val="00191092"/>
    <w:rsid w:val="001910D2"/>
    <w:rsid w:val="001911E2"/>
    <w:rsid w:val="00191426"/>
    <w:rsid w:val="001914AB"/>
    <w:rsid w:val="0019152D"/>
    <w:rsid w:val="00191605"/>
    <w:rsid w:val="00191814"/>
    <w:rsid w:val="0019183D"/>
    <w:rsid w:val="0019191A"/>
    <w:rsid w:val="00191A10"/>
    <w:rsid w:val="00191CEA"/>
    <w:rsid w:val="00191DCD"/>
    <w:rsid w:val="00191ED7"/>
    <w:rsid w:val="001923DB"/>
    <w:rsid w:val="00192686"/>
    <w:rsid w:val="001927ED"/>
    <w:rsid w:val="00192A5C"/>
    <w:rsid w:val="00192A9D"/>
    <w:rsid w:val="00192B8D"/>
    <w:rsid w:val="00192BC5"/>
    <w:rsid w:val="00192D96"/>
    <w:rsid w:val="00192E02"/>
    <w:rsid w:val="00192F49"/>
    <w:rsid w:val="00192FC2"/>
    <w:rsid w:val="001934C8"/>
    <w:rsid w:val="00193559"/>
    <w:rsid w:val="00193580"/>
    <w:rsid w:val="001937AD"/>
    <w:rsid w:val="0019382D"/>
    <w:rsid w:val="00193A9E"/>
    <w:rsid w:val="00193A9F"/>
    <w:rsid w:val="00193B00"/>
    <w:rsid w:val="00193B0E"/>
    <w:rsid w:val="00193D8F"/>
    <w:rsid w:val="00193E46"/>
    <w:rsid w:val="0019402A"/>
    <w:rsid w:val="0019429A"/>
    <w:rsid w:val="0019441D"/>
    <w:rsid w:val="00194532"/>
    <w:rsid w:val="00194545"/>
    <w:rsid w:val="00194899"/>
    <w:rsid w:val="001948ED"/>
    <w:rsid w:val="00194A21"/>
    <w:rsid w:val="00194A92"/>
    <w:rsid w:val="00194BD8"/>
    <w:rsid w:val="00194C4F"/>
    <w:rsid w:val="00194D64"/>
    <w:rsid w:val="00194DFF"/>
    <w:rsid w:val="00194E35"/>
    <w:rsid w:val="00194E3F"/>
    <w:rsid w:val="00194FA6"/>
    <w:rsid w:val="00195021"/>
    <w:rsid w:val="0019503D"/>
    <w:rsid w:val="0019505A"/>
    <w:rsid w:val="00195477"/>
    <w:rsid w:val="001954BE"/>
    <w:rsid w:val="001955B8"/>
    <w:rsid w:val="001957B4"/>
    <w:rsid w:val="00195AA4"/>
    <w:rsid w:val="00195B46"/>
    <w:rsid w:val="00195CE7"/>
    <w:rsid w:val="00195E27"/>
    <w:rsid w:val="00195E61"/>
    <w:rsid w:val="00195EF3"/>
    <w:rsid w:val="0019607C"/>
    <w:rsid w:val="00196241"/>
    <w:rsid w:val="001963D0"/>
    <w:rsid w:val="00196484"/>
    <w:rsid w:val="0019648C"/>
    <w:rsid w:val="001964AB"/>
    <w:rsid w:val="001964F0"/>
    <w:rsid w:val="0019666A"/>
    <w:rsid w:val="0019685D"/>
    <w:rsid w:val="00196985"/>
    <w:rsid w:val="001969CB"/>
    <w:rsid w:val="00196E4F"/>
    <w:rsid w:val="00197069"/>
    <w:rsid w:val="00197089"/>
    <w:rsid w:val="0019718D"/>
    <w:rsid w:val="0019728C"/>
    <w:rsid w:val="001972E0"/>
    <w:rsid w:val="00197330"/>
    <w:rsid w:val="0019746C"/>
    <w:rsid w:val="0019774F"/>
    <w:rsid w:val="00197957"/>
    <w:rsid w:val="00197B89"/>
    <w:rsid w:val="00197C14"/>
    <w:rsid w:val="00197E07"/>
    <w:rsid w:val="00197E21"/>
    <w:rsid w:val="001A01CA"/>
    <w:rsid w:val="001A0241"/>
    <w:rsid w:val="001A025F"/>
    <w:rsid w:val="001A0354"/>
    <w:rsid w:val="001A05CF"/>
    <w:rsid w:val="001A0746"/>
    <w:rsid w:val="001A08A2"/>
    <w:rsid w:val="001A0959"/>
    <w:rsid w:val="001A097F"/>
    <w:rsid w:val="001A0C29"/>
    <w:rsid w:val="001A0D27"/>
    <w:rsid w:val="001A1128"/>
    <w:rsid w:val="001A1295"/>
    <w:rsid w:val="001A133C"/>
    <w:rsid w:val="001A1676"/>
    <w:rsid w:val="001A1A42"/>
    <w:rsid w:val="001A1A79"/>
    <w:rsid w:val="001A1B9C"/>
    <w:rsid w:val="001A1C7B"/>
    <w:rsid w:val="001A1D78"/>
    <w:rsid w:val="001A1D7A"/>
    <w:rsid w:val="001A1F7B"/>
    <w:rsid w:val="001A1FA7"/>
    <w:rsid w:val="001A1FAE"/>
    <w:rsid w:val="001A2119"/>
    <w:rsid w:val="001A24CA"/>
    <w:rsid w:val="001A25C1"/>
    <w:rsid w:val="001A2677"/>
    <w:rsid w:val="001A28C2"/>
    <w:rsid w:val="001A28C8"/>
    <w:rsid w:val="001A293D"/>
    <w:rsid w:val="001A2AE7"/>
    <w:rsid w:val="001A2B00"/>
    <w:rsid w:val="001A2B1A"/>
    <w:rsid w:val="001A2B75"/>
    <w:rsid w:val="001A2F08"/>
    <w:rsid w:val="001A3112"/>
    <w:rsid w:val="001A3332"/>
    <w:rsid w:val="001A337F"/>
    <w:rsid w:val="001A33A0"/>
    <w:rsid w:val="001A355C"/>
    <w:rsid w:val="001A35BA"/>
    <w:rsid w:val="001A35E7"/>
    <w:rsid w:val="001A35FF"/>
    <w:rsid w:val="001A3FB6"/>
    <w:rsid w:val="001A4320"/>
    <w:rsid w:val="001A436D"/>
    <w:rsid w:val="001A4428"/>
    <w:rsid w:val="001A4452"/>
    <w:rsid w:val="001A4481"/>
    <w:rsid w:val="001A4576"/>
    <w:rsid w:val="001A4659"/>
    <w:rsid w:val="001A48CF"/>
    <w:rsid w:val="001A4943"/>
    <w:rsid w:val="001A4A28"/>
    <w:rsid w:val="001A4B42"/>
    <w:rsid w:val="001A4BC8"/>
    <w:rsid w:val="001A4BFE"/>
    <w:rsid w:val="001A4C19"/>
    <w:rsid w:val="001A4DF7"/>
    <w:rsid w:val="001A508B"/>
    <w:rsid w:val="001A50D5"/>
    <w:rsid w:val="001A5138"/>
    <w:rsid w:val="001A51BA"/>
    <w:rsid w:val="001A5344"/>
    <w:rsid w:val="001A5476"/>
    <w:rsid w:val="001A556B"/>
    <w:rsid w:val="001A567C"/>
    <w:rsid w:val="001A5769"/>
    <w:rsid w:val="001A5792"/>
    <w:rsid w:val="001A584B"/>
    <w:rsid w:val="001A5C76"/>
    <w:rsid w:val="001A5D85"/>
    <w:rsid w:val="001A5D88"/>
    <w:rsid w:val="001A5DC6"/>
    <w:rsid w:val="001A603C"/>
    <w:rsid w:val="001A605B"/>
    <w:rsid w:val="001A6164"/>
    <w:rsid w:val="001A628C"/>
    <w:rsid w:val="001A64F6"/>
    <w:rsid w:val="001A65DE"/>
    <w:rsid w:val="001A6607"/>
    <w:rsid w:val="001A6622"/>
    <w:rsid w:val="001A6A3E"/>
    <w:rsid w:val="001A6B55"/>
    <w:rsid w:val="001A6BEF"/>
    <w:rsid w:val="001A6C7F"/>
    <w:rsid w:val="001A6DF6"/>
    <w:rsid w:val="001A6FB5"/>
    <w:rsid w:val="001A7124"/>
    <w:rsid w:val="001A72EE"/>
    <w:rsid w:val="001A7347"/>
    <w:rsid w:val="001A73D1"/>
    <w:rsid w:val="001A73FD"/>
    <w:rsid w:val="001A76D1"/>
    <w:rsid w:val="001A7721"/>
    <w:rsid w:val="001A7972"/>
    <w:rsid w:val="001A7A93"/>
    <w:rsid w:val="001A7CD6"/>
    <w:rsid w:val="001A7E58"/>
    <w:rsid w:val="001A7F45"/>
    <w:rsid w:val="001A7FBA"/>
    <w:rsid w:val="001B01F7"/>
    <w:rsid w:val="001B070C"/>
    <w:rsid w:val="001B0A63"/>
    <w:rsid w:val="001B0AD7"/>
    <w:rsid w:val="001B0C4E"/>
    <w:rsid w:val="001B0D97"/>
    <w:rsid w:val="001B0E01"/>
    <w:rsid w:val="001B0F4F"/>
    <w:rsid w:val="001B0F51"/>
    <w:rsid w:val="001B0F8E"/>
    <w:rsid w:val="001B11B7"/>
    <w:rsid w:val="001B144B"/>
    <w:rsid w:val="001B1571"/>
    <w:rsid w:val="001B15E5"/>
    <w:rsid w:val="001B1842"/>
    <w:rsid w:val="001B1849"/>
    <w:rsid w:val="001B1C30"/>
    <w:rsid w:val="001B1E26"/>
    <w:rsid w:val="001B1EB5"/>
    <w:rsid w:val="001B1EBC"/>
    <w:rsid w:val="001B1FAE"/>
    <w:rsid w:val="001B22D5"/>
    <w:rsid w:val="001B2434"/>
    <w:rsid w:val="001B2518"/>
    <w:rsid w:val="001B29DD"/>
    <w:rsid w:val="001B2F24"/>
    <w:rsid w:val="001B2F7E"/>
    <w:rsid w:val="001B3049"/>
    <w:rsid w:val="001B3334"/>
    <w:rsid w:val="001B34C1"/>
    <w:rsid w:val="001B3543"/>
    <w:rsid w:val="001B357B"/>
    <w:rsid w:val="001B36F6"/>
    <w:rsid w:val="001B37D1"/>
    <w:rsid w:val="001B381C"/>
    <w:rsid w:val="001B391C"/>
    <w:rsid w:val="001B3ADC"/>
    <w:rsid w:val="001B3D48"/>
    <w:rsid w:val="001B3DB7"/>
    <w:rsid w:val="001B441E"/>
    <w:rsid w:val="001B4525"/>
    <w:rsid w:val="001B4A29"/>
    <w:rsid w:val="001B4A72"/>
    <w:rsid w:val="001B4DB1"/>
    <w:rsid w:val="001B501D"/>
    <w:rsid w:val="001B50A3"/>
    <w:rsid w:val="001B53FA"/>
    <w:rsid w:val="001B5636"/>
    <w:rsid w:val="001B5750"/>
    <w:rsid w:val="001B57EA"/>
    <w:rsid w:val="001B5909"/>
    <w:rsid w:val="001B5E3C"/>
    <w:rsid w:val="001B5EE3"/>
    <w:rsid w:val="001B5F6E"/>
    <w:rsid w:val="001B6192"/>
    <w:rsid w:val="001B623E"/>
    <w:rsid w:val="001B62F9"/>
    <w:rsid w:val="001B6449"/>
    <w:rsid w:val="001B6578"/>
    <w:rsid w:val="001B660E"/>
    <w:rsid w:val="001B662E"/>
    <w:rsid w:val="001B67BF"/>
    <w:rsid w:val="001B67DB"/>
    <w:rsid w:val="001B6890"/>
    <w:rsid w:val="001B6A3E"/>
    <w:rsid w:val="001B6A9C"/>
    <w:rsid w:val="001B6D76"/>
    <w:rsid w:val="001B6EB5"/>
    <w:rsid w:val="001B6F9B"/>
    <w:rsid w:val="001B7017"/>
    <w:rsid w:val="001B70C3"/>
    <w:rsid w:val="001B768C"/>
    <w:rsid w:val="001B775D"/>
    <w:rsid w:val="001B78F8"/>
    <w:rsid w:val="001B7ACF"/>
    <w:rsid w:val="001B7CC2"/>
    <w:rsid w:val="001B7EF0"/>
    <w:rsid w:val="001C00DD"/>
    <w:rsid w:val="001C0873"/>
    <w:rsid w:val="001C08E8"/>
    <w:rsid w:val="001C09DE"/>
    <w:rsid w:val="001C0A64"/>
    <w:rsid w:val="001C0BDE"/>
    <w:rsid w:val="001C0C6F"/>
    <w:rsid w:val="001C0DB8"/>
    <w:rsid w:val="001C0FC7"/>
    <w:rsid w:val="001C0FF4"/>
    <w:rsid w:val="001C10CC"/>
    <w:rsid w:val="001C1178"/>
    <w:rsid w:val="001C143C"/>
    <w:rsid w:val="001C16EC"/>
    <w:rsid w:val="001C1770"/>
    <w:rsid w:val="001C19DC"/>
    <w:rsid w:val="001C1A9D"/>
    <w:rsid w:val="001C1B19"/>
    <w:rsid w:val="001C1FB7"/>
    <w:rsid w:val="001C201E"/>
    <w:rsid w:val="001C2030"/>
    <w:rsid w:val="001C209A"/>
    <w:rsid w:val="001C2128"/>
    <w:rsid w:val="001C2530"/>
    <w:rsid w:val="001C28AE"/>
    <w:rsid w:val="001C290A"/>
    <w:rsid w:val="001C2AB2"/>
    <w:rsid w:val="001C2C52"/>
    <w:rsid w:val="001C2DBD"/>
    <w:rsid w:val="001C2DE7"/>
    <w:rsid w:val="001C2E00"/>
    <w:rsid w:val="001C318A"/>
    <w:rsid w:val="001C33B1"/>
    <w:rsid w:val="001C3434"/>
    <w:rsid w:val="001C3768"/>
    <w:rsid w:val="001C3B15"/>
    <w:rsid w:val="001C3C37"/>
    <w:rsid w:val="001C3CD7"/>
    <w:rsid w:val="001C3EA6"/>
    <w:rsid w:val="001C42A3"/>
    <w:rsid w:val="001C42B8"/>
    <w:rsid w:val="001C453E"/>
    <w:rsid w:val="001C464D"/>
    <w:rsid w:val="001C47F1"/>
    <w:rsid w:val="001C4A34"/>
    <w:rsid w:val="001C4DFF"/>
    <w:rsid w:val="001C4F23"/>
    <w:rsid w:val="001C4F93"/>
    <w:rsid w:val="001C50E7"/>
    <w:rsid w:val="001C50F3"/>
    <w:rsid w:val="001C526B"/>
    <w:rsid w:val="001C53F8"/>
    <w:rsid w:val="001C54A2"/>
    <w:rsid w:val="001C55FD"/>
    <w:rsid w:val="001C5989"/>
    <w:rsid w:val="001C5A98"/>
    <w:rsid w:val="001C5B0D"/>
    <w:rsid w:val="001C5B64"/>
    <w:rsid w:val="001C5C13"/>
    <w:rsid w:val="001C5C62"/>
    <w:rsid w:val="001C5E0C"/>
    <w:rsid w:val="001C5E10"/>
    <w:rsid w:val="001C5F5E"/>
    <w:rsid w:val="001C5F9F"/>
    <w:rsid w:val="001C63DE"/>
    <w:rsid w:val="001C65CD"/>
    <w:rsid w:val="001C66FB"/>
    <w:rsid w:val="001C678D"/>
    <w:rsid w:val="001C6DA9"/>
    <w:rsid w:val="001C6DF3"/>
    <w:rsid w:val="001C6EE1"/>
    <w:rsid w:val="001C6FC6"/>
    <w:rsid w:val="001C7021"/>
    <w:rsid w:val="001C7535"/>
    <w:rsid w:val="001C7852"/>
    <w:rsid w:val="001C7C26"/>
    <w:rsid w:val="001C7C74"/>
    <w:rsid w:val="001C7F5B"/>
    <w:rsid w:val="001C7F81"/>
    <w:rsid w:val="001D0101"/>
    <w:rsid w:val="001D030F"/>
    <w:rsid w:val="001D04B2"/>
    <w:rsid w:val="001D0698"/>
    <w:rsid w:val="001D0BBF"/>
    <w:rsid w:val="001D0C98"/>
    <w:rsid w:val="001D0ECB"/>
    <w:rsid w:val="001D0F12"/>
    <w:rsid w:val="001D1201"/>
    <w:rsid w:val="001D1281"/>
    <w:rsid w:val="001D12A8"/>
    <w:rsid w:val="001D12E4"/>
    <w:rsid w:val="001D13DC"/>
    <w:rsid w:val="001D13F1"/>
    <w:rsid w:val="001D149D"/>
    <w:rsid w:val="001D152D"/>
    <w:rsid w:val="001D16C1"/>
    <w:rsid w:val="001D1780"/>
    <w:rsid w:val="001D17F8"/>
    <w:rsid w:val="001D1850"/>
    <w:rsid w:val="001D19DE"/>
    <w:rsid w:val="001D1A2D"/>
    <w:rsid w:val="001D1B91"/>
    <w:rsid w:val="001D1BDD"/>
    <w:rsid w:val="001D1C63"/>
    <w:rsid w:val="001D1D63"/>
    <w:rsid w:val="001D1DEE"/>
    <w:rsid w:val="001D1E84"/>
    <w:rsid w:val="001D1F39"/>
    <w:rsid w:val="001D202E"/>
    <w:rsid w:val="001D237E"/>
    <w:rsid w:val="001D254C"/>
    <w:rsid w:val="001D2BEE"/>
    <w:rsid w:val="001D2C20"/>
    <w:rsid w:val="001D2CFE"/>
    <w:rsid w:val="001D2D0E"/>
    <w:rsid w:val="001D2E45"/>
    <w:rsid w:val="001D2F98"/>
    <w:rsid w:val="001D3101"/>
    <w:rsid w:val="001D3207"/>
    <w:rsid w:val="001D3302"/>
    <w:rsid w:val="001D34FB"/>
    <w:rsid w:val="001D3528"/>
    <w:rsid w:val="001D3900"/>
    <w:rsid w:val="001D3C02"/>
    <w:rsid w:val="001D3D8F"/>
    <w:rsid w:val="001D3E61"/>
    <w:rsid w:val="001D414B"/>
    <w:rsid w:val="001D42DD"/>
    <w:rsid w:val="001D42FB"/>
    <w:rsid w:val="001D4371"/>
    <w:rsid w:val="001D4404"/>
    <w:rsid w:val="001D457E"/>
    <w:rsid w:val="001D488F"/>
    <w:rsid w:val="001D4AF2"/>
    <w:rsid w:val="001D4BB0"/>
    <w:rsid w:val="001D4E4E"/>
    <w:rsid w:val="001D4F66"/>
    <w:rsid w:val="001D4F68"/>
    <w:rsid w:val="001D4FDE"/>
    <w:rsid w:val="001D500C"/>
    <w:rsid w:val="001D5133"/>
    <w:rsid w:val="001D520E"/>
    <w:rsid w:val="001D539C"/>
    <w:rsid w:val="001D546E"/>
    <w:rsid w:val="001D5565"/>
    <w:rsid w:val="001D55D6"/>
    <w:rsid w:val="001D5789"/>
    <w:rsid w:val="001D5848"/>
    <w:rsid w:val="001D5867"/>
    <w:rsid w:val="001D5BBF"/>
    <w:rsid w:val="001D5F8C"/>
    <w:rsid w:val="001D5FCF"/>
    <w:rsid w:val="001D6248"/>
    <w:rsid w:val="001D6271"/>
    <w:rsid w:val="001D629C"/>
    <w:rsid w:val="001D62CA"/>
    <w:rsid w:val="001D6611"/>
    <w:rsid w:val="001D6613"/>
    <w:rsid w:val="001D6666"/>
    <w:rsid w:val="001D68A2"/>
    <w:rsid w:val="001D695A"/>
    <w:rsid w:val="001D6963"/>
    <w:rsid w:val="001D6971"/>
    <w:rsid w:val="001D699A"/>
    <w:rsid w:val="001D6ACD"/>
    <w:rsid w:val="001D6C54"/>
    <w:rsid w:val="001D6D4E"/>
    <w:rsid w:val="001D6DE4"/>
    <w:rsid w:val="001D6FC3"/>
    <w:rsid w:val="001D7013"/>
    <w:rsid w:val="001D72FF"/>
    <w:rsid w:val="001D7472"/>
    <w:rsid w:val="001D7554"/>
    <w:rsid w:val="001D76BE"/>
    <w:rsid w:val="001D7708"/>
    <w:rsid w:val="001D774E"/>
    <w:rsid w:val="001D79B2"/>
    <w:rsid w:val="001D7D82"/>
    <w:rsid w:val="001D7DA5"/>
    <w:rsid w:val="001D7DA9"/>
    <w:rsid w:val="001D7DD1"/>
    <w:rsid w:val="001D7E0B"/>
    <w:rsid w:val="001D7EB5"/>
    <w:rsid w:val="001E02AB"/>
    <w:rsid w:val="001E035E"/>
    <w:rsid w:val="001E039A"/>
    <w:rsid w:val="001E047D"/>
    <w:rsid w:val="001E04BF"/>
    <w:rsid w:val="001E0528"/>
    <w:rsid w:val="001E07B4"/>
    <w:rsid w:val="001E08A6"/>
    <w:rsid w:val="001E09EF"/>
    <w:rsid w:val="001E0DBF"/>
    <w:rsid w:val="001E1045"/>
    <w:rsid w:val="001E109D"/>
    <w:rsid w:val="001E142E"/>
    <w:rsid w:val="001E1611"/>
    <w:rsid w:val="001E1663"/>
    <w:rsid w:val="001E16A2"/>
    <w:rsid w:val="001E17E7"/>
    <w:rsid w:val="001E19B0"/>
    <w:rsid w:val="001E19B5"/>
    <w:rsid w:val="001E1C55"/>
    <w:rsid w:val="001E1C90"/>
    <w:rsid w:val="001E1CA2"/>
    <w:rsid w:val="001E1E93"/>
    <w:rsid w:val="001E2139"/>
    <w:rsid w:val="001E220E"/>
    <w:rsid w:val="001E25EA"/>
    <w:rsid w:val="001E2667"/>
    <w:rsid w:val="001E2D6A"/>
    <w:rsid w:val="001E2DCE"/>
    <w:rsid w:val="001E2F82"/>
    <w:rsid w:val="001E3014"/>
    <w:rsid w:val="001E3049"/>
    <w:rsid w:val="001E3312"/>
    <w:rsid w:val="001E336B"/>
    <w:rsid w:val="001E3425"/>
    <w:rsid w:val="001E3524"/>
    <w:rsid w:val="001E3547"/>
    <w:rsid w:val="001E3847"/>
    <w:rsid w:val="001E3876"/>
    <w:rsid w:val="001E389E"/>
    <w:rsid w:val="001E3B3E"/>
    <w:rsid w:val="001E3E1F"/>
    <w:rsid w:val="001E3FB8"/>
    <w:rsid w:val="001E41F7"/>
    <w:rsid w:val="001E4385"/>
    <w:rsid w:val="001E44D1"/>
    <w:rsid w:val="001E4500"/>
    <w:rsid w:val="001E4604"/>
    <w:rsid w:val="001E462F"/>
    <w:rsid w:val="001E47BB"/>
    <w:rsid w:val="001E4B49"/>
    <w:rsid w:val="001E4CB6"/>
    <w:rsid w:val="001E4DA3"/>
    <w:rsid w:val="001E4F65"/>
    <w:rsid w:val="001E5396"/>
    <w:rsid w:val="001E5509"/>
    <w:rsid w:val="001E5704"/>
    <w:rsid w:val="001E58D0"/>
    <w:rsid w:val="001E5936"/>
    <w:rsid w:val="001E5B59"/>
    <w:rsid w:val="001E62C0"/>
    <w:rsid w:val="001E65F5"/>
    <w:rsid w:val="001E667E"/>
    <w:rsid w:val="001E67CA"/>
    <w:rsid w:val="001E68AC"/>
    <w:rsid w:val="001E6AB2"/>
    <w:rsid w:val="001E6B5D"/>
    <w:rsid w:val="001E6EEC"/>
    <w:rsid w:val="001E6FEB"/>
    <w:rsid w:val="001E7092"/>
    <w:rsid w:val="001E72D6"/>
    <w:rsid w:val="001E731D"/>
    <w:rsid w:val="001E7909"/>
    <w:rsid w:val="001E7A3C"/>
    <w:rsid w:val="001F0115"/>
    <w:rsid w:val="001F0385"/>
    <w:rsid w:val="001F03C9"/>
    <w:rsid w:val="001F0532"/>
    <w:rsid w:val="001F071E"/>
    <w:rsid w:val="001F0796"/>
    <w:rsid w:val="001F0ABD"/>
    <w:rsid w:val="001F0FD3"/>
    <w:rsid w:val="001F1033"/>
    <w:rsid w:val="001F15D0"/>
    <w:rsid w:val="001F15DB"/>
    <w:rsid w:val="001F17F2"/>
    <w:rsid w:val="001F18B1"/>
    <w:rsid w:val="001F1B07"/>
    <w:rsid w:val="001F1C3D"/>
    <w:rsid w:val="001F1DFB"/>
    <w:rsid w:val="001F1F95"/>
    <w:rsid w:val="001F2269"/>
    <w:rsid w:val="001F252C"/>
    <w:rsid w:val="001F27F0"/>
    <w:rsid w:val="001F28EF"/>
    <w:rsid w:val="001F29C5"/>
    <w:rsid w:val="001F2AD7"/>
    <w:rsid w:val="001F2B93"/>
    <w:rsid w:val="001F2CA8"/>
    <w:rsid w:val="001F2D24"/>
    <w:rsid w:val="001F2E6F"/>
    <w:rsid w:val="001F30DA"/>
    <w:rsid w:val="001F3169"/>
    <w:rsid w:val="001F3257"/>
    <w:rsid w:val="001F338E"/>
    <w:rsid w:val="001F3871"/>
    <w:rsid w:val="001F3B34"/>
    <w:rsid w:val="001F3BB2"/>
    <w:rsid w:val="001F3BB3"/>
    <w:rsid w:val="001F3C07"/>
    <w:rsid w:val="001F4078"/>
    <w:rsid w:val="001F4189"/>
    <w:rsid w:val="001F43A4"/>
    <w:rsid w:val="001F46BA"/>
    <w:rsid w:val="001F47D8"/>
    <w:rsid w:val="001F4891"/>
    <w:rsid w:val="001F4A4D"/>
    <w:rsid w:val="001F4BC4"/>
    <w:rsid w:val="001F4CF0"/>
    <w:rsid w:val="001F4E1B"/>
    <w:rsid w:val="001F4F8E"/>
    <w:rsid w:val="001F5059"/>
    <w:rsid w:val="001F52AD"/>
    <w:rsid w:val="001F5700"/>
    <w:rsid w:val="001F5946"/>
    <w:rsid w:val="001F5C00"/>
    <w:rsid w:val="001F5C10"/>
    <w:rsid w:val="001F5E23"/>
    <w:rsid w:val="001F5E5B"/>
    <w:rsid w:val="001F5ED0"/>
    <w:rsid w:val="001F5F03"/>
    <w:rsid w:val="001F6316"/>
    <w:rsid w:val="001F6669"/>
    <w:rsid w:val="001F66E6"/>
    <w:rsid w:val="001F67F9"/>
    <w:rsid w:val="001F6A20"/>
    <w:rsid w:val="001F6A87"/>
    <w:rsid w:val="001F6C1C"/>
    <w:rsid w:val="001F7048"/>
    <w:rsid w:val="001F723D"/>
    <w:rsid w:val="001F7463"/>
    <w:rsid w:val="001F752D"/>
    <w:rsid w:val="001F758D"/>
    <w:rsid w:val="001F7672"/>
    <w:rsid w:val="001F76F4"/>
    <w:rsid w:val="001F76FF"/>
    <w:rsid w:val="001F7BCE"/>
    <w:rsid w:val="001F7DE5"/>
    <w:rsid w:val="002003C3"/>
    <w:rsid w:val="002005AE"/>
    <w:rsid w:val="002006D6"/>
    <w:rsid w:val="00200728"/>
    <w:rsid w:val="00200954"/>
    <w:rsid w:val="00200D80"/>
    <w:rsid w:val="00200DD8"/>
    <w:rsid w:val="00200F4B"/>
    <w:rsid w:val="00201066"/>
    <w:rsid w:val="00201236"/>
    <w:rsid w:val="0020124B"/>
    <w:rsid w:val="00201548"/>
    <w:rsid w:val="002015F3"/>
    <w:rsid w:val="00201600"/>
    <w:rsid w:val="00201736"/>
    <w:rsid w:val="002017AD"/>
    <w:rsid w:val="002017C2"/>
    <w:rsid w:val="002018A5"/>
    <w:rsid w:val="00201AAE"/>
    <w:rsid w:val="00201D29"/>
    <w:rsid w:val="00202039"/>
    <w:rsid w:val="002020D6"/>
    <w:rsid w:val="0020210B"/>
    <w:rsid w:val="0020212E"/>
    <w:rsid w:val="002023E1"/>
    <w:rsid w:val="00202411"/>
    <w:rsid w:val="002024F3"/>
    <w:rsid w:val="00202543"/>
    <w:rsid w:val="0020299D"/>
    <w:rsid w:val="00202B1C"/>
    <w:rsid w:val="00202CAF"/>
    <w:rsid w:val="00202D98"/>
    <w:rsid w:val="002030D0"/>
    <w:rsid w:val="00203178"/>
    <w:rsid w:val="002031AF"/>
    <w:rsid w:val="00203228"/>
    <w:rsid w:val="0020324C"/>
    <w:rsid w:val="002032E9"/>
    <w:rsid w:val="00203369"/>
    <w:rsid w:val="0020353E"/>
    <w:rsid w:val="00203668"/>
    <w:rsid w:val="00203685"/>
    <w:rsid w:val="00203C6B"/>
    <w:rsid w:val="00203D1A"/>
    <w:rsid w:val="00203F41"/>
    <w:rsid w:val="002040DA"/>
    <w:rsid w:val="002040EE"/>
    <w:rsid w:val="002041E5"/>
    <w:rsid w:val="0020423F"/>
    <w:rsid w:val="00204341"/>
    <w:rsid w:val="0020435E"/>
    <w:rsid w:val="002043B1"/>
    <w:rsid w:val="002044AC"/>
    <w:rsid w:val="00204778"/>
    <w:rsid w:val="00204780"/>
    <w:rsid w:val="002048BA"/>
    <w:rsid w:val="002048E7"/>
    <w:rsid w:val="00204AD1"/>
    <w:rsid w:val="00204B28"/>
    <w:rsid w:val="00204BCB"/>
    <w:rsid w:val="00204C11"/>
    <w:rsid w:val="00205008"/>
    <w:rsid w:val="002051D4"/>
    <w:rsid w:val="0020557B"/>
    <w:rsid w:val="00205596"/>
    <w:rsid w:val="00205705"/>
    <w:rsid w:val="00205745"/>
    <w:rsid w:val="002058B9"/>
    <w:rsid w:val="002058BD"/>
    <w:rsid w:val="00205924"/>
    <w:rsid w:val="0020596A"/>
    <w:rsid w:val="00205B21"/>
    <w:rsid w:val="00205BEA"/>
    <w:rsid w:val="00205C90"/>
    <w:rsid w:val="00205F54"/>
    <w:rsid w:val="002060DB"/>
    <w:rsid w:val="0020657E"/>
    <w:rsid w:val="00206626"/>
    <w:rsid w:val="002066E3"/>
    <w:rsid w:val="002068A7"/>
    <w:rsid w:val="00206A5B"/>
    <w:rsid w:val="00206B2E"/>
    <w:rsid w:val="00206EB0"/>
    <w:rsid w:val="00207056"/>
    <w:rsid w:val="002070C6"/>
    <w:rsid w:val="00207273"/>
    <w:rsid w:val="002074F0"/>
    <w:rsid w:val="00207538"/>
    <w:rsid w:val="0020761E"/>
    <w:rsid w:val="0020770C"/>
    <w:rsid w:val="0020772B"/>
    <w:rsid w:val="002078D9"/>
    <w:rsid w:val="00207AEA"/>
    <w:rsid w:val="00207B30"/>
    <w:rsid w:val="00207E62"/>
    <w:rsid w:val="00207EC7"/>
    <w:rsid w:val="0021001B"/>
    <w:rsid w:val="002100EC"/>
    <w:rsid w:val="00210287"/>
    <w:rsid w:val="0021070D"/>
    <w:rsid w:val="0021077F"/>
    <w:rsid w:val="00210843"/>
    <w:rsid w:val="00210B8D"/>
    <w:rsid w:val="00210C15"/>
    <w:rsid w:val="00210D10"/>
    <w:rsid w:val="00210E40"/>
    <w:rsid w:val="00210EF8"/>
    <w:rsid w:val="00211152"/>
    <w:rsid w:val="002114F9"/>
    <w:rsid w:val="002118C1"/>
    <w:rsid w:val="0021192E"/>
    <w:rsid w:val="002120D1"/>
    <w:rsid w:val="002122EF"/>
    <w:rsid w:val="00212410"/>
    <w:rsid w:val="0021282D"/>
    <w:rsid w:val="00212892"/>
    <w:rsid w:val="0021296F"/>
    <w:rsid w:val="00212A95"/>
    <w:rsid w:val="00212BCF"/>
    <w:rsid w:val="00212CCE"/>
    <w:rsid w:val="00212D9E"/>
    <w:rsid w:val="002131E9"/>
    <w:rsid w:val="00213243"/>
    <w:rsid w:val="00213326"/>
    <w:rsid w:val="002133B2"/>
    <w:rsid w:val="002135F0"/>
    <w:rsid w:val="0021360E"/>
    <w:rsid w:val="00213824"/>
    <w:rsid w:val="00213AEF"/>
    <w:rsid w:val="00213BAA"/>
    <w:rsid w:val="00213DAD"/>
    <w:rsid w:val="00213F4C"/>
    <w:rsid w:val="00214123"/>
    <w:rsid w:val="0021440F"/>
    <w:rsid w:val="00214454"/>
    <w:rsid w:val="00214467"/>
    <w:rsid w:val="0021469D"/>
    <w:rsid w:val="0021471E"/>
    <w:rsid w:val="00214734"/>
    <w:rsid w:val="00214966"/>
    <w:rsid w:val="00214CDB"/>
    <w:rsid w:val="00214E06"/>
    <w:rsid w:val="00214E0E"/>
    <w:rsid w:val="00214F21"/>
    <w:rsid w:val="00214FD4"/>
    <w:rsid w:val="00214FDD"/>
    <w:rsid w:val="0021504D"/>
    <w:rsid w:val="002152A2"/>
    <w:rsid w:val="00215751"/>
    <w:rsid w:val="00215A2F"/>
    <w:rsid w:val="00215A46"/>
    <w:rsid w:val="00215A57"/>
    <w:rsid w:val="00215AB1"/>
    <w:rsid w:val="00215AC7"/>
    <w:rsid w:val="00215C67"/>
    <w:rsid w:val="00215F67"/>
    <w:rsid w:val="00215F85"/>
    <w:rsid w:val="00216115"/>
    <w:rsid w:val="002161BB"/>
    <w:rsid w:val="002164EF"/>
    <w:rsid w:val="00216516"/>
    <w:rsid w:val="002168F2"/>
    <w:rsid w:val="00216973"/>
    <w:rsid w:val="0021698F"/>
    <w:rsid w:val="002169EC"/>
    <w:rsid w:val="00216A45"/>
    <w:rsid w:val="00216A9B"/>
    <w:rsid w:val="00216BF6"/>
    <w:rsid w:val="00216C04"/>
    <w:rsid w:val="00216E33"/>
    <w:rsid w:val="00217107"/>
    <w:rsid w:val="002176B1"/>
    <w:rsid w:val="00217750"/>
    <w:rsid w:val="002178FE"/>
    <w:rsid w:val="00217919"/>
    <w:rsid w:val="00217E5E"/>
    <w:rsid w:val="00217FAF"/>
    <w:rsid w:val="00220174"/>
    <w:rsid w:val="00220205"/>
    <w:rsid w:val="0022049D"/>
    <w:rsid w:val="002204C6"/>
    <w:rsid w:val="00220549"/>
    <w:rsid w:val="00220564"/>
    <w:rsid w:val="002205E6"/>
    <w:rsid w:val="002206F0"/>
    <w:rsid w:val="002207CC"/>
    <w:rsid w:val="00220925"/>
    <w:rsid w:val="00220B1C"/>
    <w:rsid w:val="00220C9F"/>
    <w:rsid w:val="00220CFD"/>
    <w:rsid w:val="00220E69"/>
    <w:rsid w:val="00220F1D"/>
    <w:rsid w:val="00220F52"/>
    <w:rsid w:val="00221066"/>
    <w:rsid w:val="002212B4"/>
    <w:rsid w:val="002212B7"/>
    <w:rsid w:val="002213D1"/>
    <w:rsid w:val="0022152C"/>
    <w:rsid w:val="0022174F"/>
    <w:rsid w:val="00221BB3"/>
    <w:rsid w:val="00221BE8"/>
    <w:rsid w:val="00221C20"/>
    <w:rsid w:val="00221CBF"/>
    <w:rsid w:val="00221F95"/>
    <w:rsid w:val="00221FA6"/>
    <w:rsid w:val="00222154"/>
    <w:rsid w:val="00222386"/>
    <w:rsid w:val="002227A2"/>
    <w:rsid w:val="002228D3"/>
    <w:rsid w:val="00222C52"/>
    <w:rsid w:val="00222D21"/>
    <w:rsid w:val="00222D61"/>
    <w:rsid w:val="00222EBF"/>
    <w:rsid w:val="00222F62"/>
    <w:rsid w:val="0022332C"/>
    <w:rsid w:val="0022366B"/>
    <w:rsid w:val="002237D1"/>
    <w:rsid w:val="00223A74"/>
    <w:rsid w:val="00223B34"/>
    <w:rsid w:val="00223CFB"/>
    <w:rsid w:val="00223F7D"/>
    <w:rsid w:val="00223FC9"/>
    <w:rsid w:val="002241E6"/>
    <w:rsid w:val="00224341"/>
    <w:rsid w:val="0022439D"/>
    <w:rsid w:val="00224445"/>
    <w:rsid w:val="00224778"/>
    <w:rsid w:val="00224843"/>
    <w:rsid w:val="00224AE7"/>
    <w:rsid w:val="0022508B"/>
    <w:rsid w:val="002250FE"/>
    <w:rsid w:val="00225137"/>
    <w:rsid w:val="00225337"/>
    <w:rsid w:val="0022539F"/>
    <w:rsid w:val="00225762"/>
    <w:rsid w:val="002257B0"/>
    <w:rsid w:val="00225881"/>
    <w:rsid w:val="00225A6B"/>
    <w:rsid w:val="00225A78"/>
    <w:rsid w:val="00225CA7"/>
    <w:rsid w:val="00225D60"/>
    <w:rsid w:val="00225E4B"/>
    <w:rsid w:val="00225E6F"/>
    <w:rsid w:val="00226029"/>
    <w:rsid w:val="002260B3"/>
    <w:rsid w:val="0022613A"/>
    <w:rsid w:val="0022623C"/>
    <w:rsid w:val="00226314"/>
    <w:rsid w:val="002263FC"/>
    <w:rsid w:val="002266E5"/>
    <w:rsid w:val="00226706"/>
    <w:rsid w:val="00226889"/>
    <w:rsid w:val="00226907"/>
    <w:rsid w:val="002269DA"/>
    <w:rsid w:val="00226A27"/>
    <w:rsid w:val="00226C23"/>
    <w:rsid w:val="00226CBF"/>
    <w:rsid w:val="00227170"/>
    <w:rsid w:val="00227195"/>
    <w:rsid w:val="002271CB"/>
    <w:rsid w:val="00227226"/>
    <w:rsid w:val="00227278"/>
    <w:rsid w:val="0022741D"/>
    <w:rsid w:val="002275F9"/>
    <w:rsid w:val="002276A6"/>
    <w:rsid w:val="0022773F"/>
    <w:rsid w:val="00227929"/>
    <w:rsid w:val="00227DC5"/>
    <w:rsid w:val="00227E66"/>
    <w:rsid w:val="00227F41"/>
    <w:rsid w:val="0023010E"/>
    <w:rsid w:val="0023036A"/>
    <w:rsid w:val="0023047E"/>
    <w:rsid w:val="00230753"/>
    <w:rsid w:val="00230806"/>
    <w:rsid w:val="002308B9"/>
    <w:rsid w:val="00230969"/>
    <w:rsid w:val="00230A42"/>
    <w:rsid w:val="00230CF5"/>
    <w:rsid w:val="00230E78"/>
    <w:rsid w:val="00230F7C"/>
    <w:rsid w:val="00231373"/>
    <w:rsid w:val="00231459"/>
    <w:rsid w:val="00231AD9"/>
    <w:rsid w:val="00231B2C"/>
    <w:rsid w:val="00231C31"/>
    <w:rsid w:val="00231C40"/>
    <w:rsid w:val="00231CED"/>
    <w:rsid w:val="00231D2A"/>
    <w:rsid w:val="00231D89"/>
    <w:rsid w:val="0023200E"/>
    <w:rsid w:val="002321CA"/>
    <w:rsid w:val="00232268"/>
    <w:rsid w:val="002322D7"/>
    <w:rsid w:val="0023230A"/>
    <w:rsid w:val="002324ED"/>
    <w:rsid w:val="002324F6"/>
    <w:rsid w:val="0023254F"/>
    <w:rsid w:val="00232551"/>
    <w:rsid w:val="00232553"/>
    <w:rsid w:val="002325CF"/>
    <w:rsid w:val="002327BC"/>
    <w:rsid w:val="002329B7"/>
    <w:rsid w:val="002329C6"/>
    <w:rsid w:val="00232BD2"/>
    <w:rsid w:val="00232C7D"/>
    <w:rsid w:val="00232D82"/>
    <w:rsid w:val="002330C2"/>
    <w:rsid w:val="0023325C"/>
    <w:rsid w:val="00233662"/>
    <w:rsid w:val="00233711"/>
    <w:rsid w:val="00233716"/>
    <w:rsid w:val="00233794"/>
    <w:rsid w:val="00233A93"/>
    <w:rsid w:val="00233C3D"/>
    <w:rsid w:val="00233C64"/>
    <w:rsid w:val="00233E34"/>
    <w:rsid w:val="00233E94"/>
    <w:rsid w:val="00233F04"/>
    <w:rsid w:val="002340B7"/>
    <w:rsid w:val="00234110"/>
    <w:rsid w:val="002341C6"/>
    <w:rsid w:val="00234241"/>
    <w:rsid w:val="0023425F"/>
    <w:rsid w:val="002342C4"/>
    <w:rsid w:val="00234422"/>
    <w:rsid w:val="0023448B"/>
    <w:rsid w:val="002349B3"/>
    <w:rsid w:val="00234D00"/>
    <w:rsid w:val="00234FF9"/>
    <w:rsid w:val="00235053"/>
    <w:rsid w:val="00235176"/>
    <w:rsid w:val="0023517A"/>
    <w:rsid w:val="002352AE"/>
    <w:rsid w:val="002355E1"/>
    <w:rsid w:val="00235602"/>
    <w:rsid w:val="002358CB"/>
    <w:rsid w:val="00235B70"/>
    <w:rsid w:val="00235C7A"/>
    <w:rsid w:val="00235D12"/>
    <w:rsid w:val="00235EA6"/>
    <w:rsid w:val="00236064"/>
    <w:rsid w:val="00236066"/>
    <w:rsid w:val="00236104"/>
    <w:rsid w:val="00236488"/>
    <w:rsid w:val="00236506"/>
    <w:rsid w:val="00236880"/>
    <w:rsid w:val="0023690B"/>
    <w:rsid w:val="00236CD2"/>
    <w:rsid w:val="00236D40"/>
    <w:rsid w:val="00236F21"/>
    <w:rsid w:val="00236FDF"/>
    <w:rsid w:val="00237363"/>
    <w:rsid w:val="0023747D"/>
    <w:rsid w:val="002374F9"/>
    <w:rsid w:val="00237601"/>
    <w:rsid w:val="0023777E"/>
    <w:rsid w:val="0023778E"/>
    <w:rsid w:val="002378D1"/>
    <w:rsid w:val="00237947"/>
    <w:rsid w:val="00237B21"/>
    <w:rsid w:val="00237BDF"/>
    <w:rsid w:val="0024010A"/>
    <w:rsid w:val="0024010D"/>
    <w:rsid w:val="00240143"/>
    <w:rsid w:val="0024019A"/>
    <w:rsid w:val="0024040A"/>
    <w:rsid w:val="0024057D"/>
    <w:rsid w:val="002405EC"/>
    <w:rsid w:val="00240829"/>
    <w:rsid w:val="0024090A"/>
    <w:rsid w:val="0024096E"/>
    <w:rsid w:val="00240CD7"/>
    <w:rsid w:val="00240D2A"/>
    <w:rsid w:val="00240DF9"/>
    <w:rsid w:val="00240ECB"/>
    <w:rsid w:val="00240FAC"/>
    <w:rsid w:val="00241020"/>
    <w:rsid w:val="0024112B"/>
    <w:rsid w:val="0024125B"/>
    <w:rsid w:val="002412AA"/>
    <w:rsid w:val="002413E5"/>
    <w:rsid w:val="0024144B"/>
    <w:rsid w:val="002414EC"/>
    <w:rsid w:val="00241543"/>
    <w:rsid w:val="00241582"/>
    <w:rsid w:val="00241610"/>
    <w:rsid w:val="00241A7C"/>
    <w:rsid w:val="00241D4E"/>
    <w:rsid w:val="00242101"/>
    <w:rsid w:val="0024214A"/>
    <w:rsid w:val="00242323"/>
    <w:rsid w:val="0024233C"/>
    <w:rsid w:val="00242530"/>
    <w:rsid w:val="0024277D"/>
    <w:rsid w:val="002428D4"/>
    <w:rsid w:val="00242919"/>
    <w:rsid w:val="00242A6E"/>
    <w:rsid w:val="00242B64"/>
    <w:rsid w:val="00242CF9"/>
    <w:rsid w:val="00242D43"/>
    <w:rsid w:val="00242D95"/>
    <w:rsid w:val="00242ECA"/>
    <w:rsid w:val="00243181"/>
    <w:rsid w:val="002432B3"/>
    <w:rsid w:val="0024339F"/>
    <w:rsid w:val="00243411"/>
    <w:rsid w:val="002435EA"/>
    <w:rsid w:val="00243756"/>
    <w:rsid w:val="00243A58"/>
    <w:rsid w:val="00243B33"/>
    <w:rsid w:val="00244209"/>
    <w:rsid w:val="00244363"/>
    <w:rsid w:val="00244484"/>
    <w:rsid w:val="00244487"/>
    <w:rsid w:val="00244987"/>
    <w:rsid w:val="0024499E"/>
    <w:rsid w:val="00244A46"/>
    <w:rsid w:val="00244AC4"/>
    <w:rsid w:val="00244C3C"/>
    <w:rsid w:val="00244D3A"/>
    <w:rsid w:val="00245036"/>
    <w:rsid w:val="002450F7"/>
    <w:rsid w:val="002450FB"/>
    <w:rsid w:val="002453E2"/>
    <w:rsid w:val="002454B8"/>
    <w:rsid w:val="002457EA"/>
    <w:rsid w:val="00245B2F"/>
    <w:rsid w:val="00245F9A"/>
    <w:rsid w:val="002461F9"/>
    <w:rsid w:val="00246452"/>
    <w:rsid w:val="002469A0"/>
    <w:rsid w:val="00246AC7"/>
    <w:rsid w:val="00246AE1"/>
    <w:rsid w:val="00246B01"/>
    <w:rsid w:val="00246B42"/>
    <w:rsid w:val="00246BC5"/>
    <w:rsid w:val="00246C33"/>
    <w:rsid w:val="00246D28"/>
    <w:rsid w:val="00246DBC"/>
    <w:rsid w:val="00246DE7"/>
    <w:rsid w:val="00246E75"/>
    <w:rsid w:val="00247428"/>
    <w:rsid w:val="002477B7"/>
    <w:rsid w:val="00247815"/>
    <w:rsid w:val="002479FA"/>
    <w:rsid w:val="00247A0D"/>
    <w:rsid w:val="00247C23"/>
    <w:rsid w:val="00247C2E"/>
    <w:rsid w:val="00247C53"/>
    <w:rsid w:val="00247D3E"/>
    <w:rsid w:val="00247D58"/>
    <w:rsid w:val="0025041C"/>
    <w:rsid w:val="00250546"/>
    <w:rsid w:val="002508F7"/>
    <w:rsid w:val="00250909"/>
    <w:rsid w:val="0025095F"/>
    <w:rsid w:val="0025096A"/>
    <w:rsid w:val="002509A7"/>
    <w:rsid w:val="00250D8F"/>
    <w:rsid w:val="0025111D"/>
    <w:rsid w:val="002511E4"/>
    <w:rsid w:val="0025151E"/>
    <w:rsid w:val="0025156F"/>
    <w:rsid w:val="0025171F"/>
    <w:rsid w:val="0025187C"/>
    <w:rsid w:val="00251C68"/>
    <w:rsid w:val="00251CA1"/>
    <w:rsid w:val="00251E81"/>
    <w:rsid w:val="00251EB1"/>
    <w:rsid w:val="0025211C"/>
    <w:rsid w:val="002521F8"/>
    <w:rsid w:val="00252235"/>
    <w:rsid w:val="00252605"/>
    <w:rsid w:val="002526F0"/>
    <w:rsid w:val="0025271A"/>
    <w:rsid w:val="0025281D"/>
    <w:rsid w:val="002529A3"/>
    <w:rsid w:val="00252A42"/>
    <w:rsid w:val="00252AE2"/>
    <w:rsid w:val="00252BA6"/>
    <w:rsid w:val="00252E3D"/>
    <w:rsid w:val="00252FC1"/>
    <w:rsid w:val="00253510"/>
    <w:rsid w:val="00253543"/>
    <w:rsid w:val="00253692"/>
    <w:rsid w:val="002536CE"/>
    <w:rsid w:val="002536D7"/>
    <w:rsid w:val="00253861"/>
    <w:rsid w:val="00253901"/>
    <w:rsid w:val="002539DD"/>
    <w:rsid w:val="00253A0D"/>
    <w:rsid w:val="00254186"/>
    <w:rsid w:val="002543B7"/>
    <w:rsid w:val="0025472B"/>
    <w:rsid w:val="0025499F"/>
    <w:rsid w:val="002549F2"/>
    <w:rsid w:val="00254C6D"/>
    <w:rsid w:val="00255077"/>
    <w:rsid w:val="0025514D"/>
    <w:rsid w:val="002551DE"/>
    <w:rsid w:val="002551E7"/>
    <w:rsid w:val="00255343"/>
    <w:rsid w:val="002556F8"/>
    <w:rsid w:val="002559FF"/>
    <w:rsid w:val="00255A4E"/>
    <w:rsid w:val="00255A94"/>
    <w:rsid w:val="00255ABF"/>
    <w:rsid w:val="00255BDA"/>
    <w:rsid w:val="00255E64"/>
    <w:rsid w:val="00255F72"/>
    <w:rsid w:val="00256074"/>
    <w:rsid w:val="00256089"/>
    <w:rsid w:val="002560BE"/>
    <w:rsid w:val="002562AA"/>
    <w:rsid w:val="00256385"/>
    <w:rsid w:val="002563C5"/>
    <w:rsid w:val="0025647C"/>
    <w:rsid w:val="00256512"/>
    <w:rsid w:val="00256513"/>
    <w:rsid w:val="002569DA"/>
    <w:rsid w:val="00256E1C"/>
    <w:rsid w:val="00256EC0"/>
    <w:rsid w:val="00256ED3"/>
    <w:rsid w:val="002574A9"/>
    <w:rsid w:val="00257582"/>
    <w:rsid w:val="002575A4"/>
    <w:rsid w:val="002576E8"/>
    <w:rsid w:val="00257892"/>
    <w:rsid w:val="00257C49"/>
    <w:rsid w:val="00257C52"/>
    <w:rsid w:val="00260254"/>
    <w:rsid w:val="0026038C"/>
    <w:rsid w:val="00260390"/>
    <w:rsid w:val="00260475"/>
    <w:rsid w:val="002604E6"/>
    <w:rsid w:val="00260566"/>
    <w:rsid w:val="002607F0"/>
    <w:rsid w:val="00260B74"/>
    <w:rsid w:val="00260DD2"/>
    <w:rsid w:val="00260DEB"/>
    <w:rsid w:val="00260F83"/>
    <w:rsid w:val="00260FE6"/>
    <w:rsid w:val="00260FEC"/>
    <w:rsid w:val="00261159"/>
    <w:rsid w:val="002611CF"/>
    <w:rsid w:val="00261473"/>
    <w:rsid w:val="0026147E"/>
    <w:rsid w:val="002616FB"/>
    <w:rsid w:val="002617E9"/>
    <w:rsid w:val="00261F1C"/>
    <w:rsid w:val="00261F20"/>
    <w:rsid w:val="00261FFE"/>
    <w:rsid w:val="00262500"/>
    <w:rsid w:val="0026271F"/>
    <w:rsid w:val="00262AE4"/>
    <w:rsid w:val="00262B7C"/>
    <w:rsid w:val="00262F50"/>
    <w:rsid w:val="00262FE0"/>
    <w:rsid w:val="00263264"/>
    <w:rsid w:val="002632AB"/>
    <w:rsid w:val="00263338"/>
    <w:rsid w:val="0026337E"/>
    <w:rsid w:val="002635B3"/>
    <w:rsid w:val="0026366A"/>
    <w:rsid w:val="002636E0"/>
    <w:rsid w:val="002638DD"/>
    <w:rsid w:val="00263930"/>
    <w:rsid w:val="0026393E"/>
    <w:rsid w:val="00263A70"/>
    <w:rsid w:val="00263B59"/>
    <w:rsid w:val="00263CCF"/>
    <w:rsid w:val="00263CFB"/>
    <w:rsid w:val="002640EB"/>
    <w:rsid w:val="00264294"/>
    <w:rsid w:val="00264420"/>
    <w:rsid w:val="002644A0"/>
    <w:rsid w:val="002646EE"/>
    <w:rsid w:val="00264B74"/>
    <w:rsid w:val="00264BC0"/>
    <w:rsid w:val="00264BF2"/>
    <w:rsid w:val="00264C88"/>
    <w:rsid w:val="00265154"/>
    <w:rsid w:val="0026528E"/>
    <w:rsid w:val="00265323"/>
    <w:rsid w:val="00265471"/>
    <w:rsid w:val="002655B0"/>
    <w:rsid w:val="00265862"/>
    <w:rsid w:val="002658BD"/>
    <w:rsid w:val="00265929"/>
    <w:rsid w:val="002659FB"/>
    <w:rsid w:val="00265A1B"/>
    <w:rsid w:val="00265A70"/>
    <w:rsid w:val="00265B0F"/>
    <w:rsid w:val="00265B79"/>
    <w:rsid w:val="00265BF4"/>
    <w:rsid w:val="00265C2F"/>
    <w:rsid w:val="00265C96"/>
    <w:rsid w:val="00265D9B"/>
    <w:rsid w:val="00265EB9"/>
    <w:rsid w:val="002660B2"/>
    <w:rsid w:val="00266280"/>
    <w:rsid w:val="002662B7"/>
    <w:rsid w:val="002664D5"/>
    <w:rsid w:val="002667B8"/>
    <w:rsid w:val="002668CF"/>
    <w:rsid w:val="00266964"/>
    <w:rsid w:val="00266B38"/>
    <w:rsid w:val="00266BFE"/>
    <w:rsid w:val="00266E15"/>
    <w:rsid w:val="00267012"/>
    <w:rsid w:val="002671EC"/>
    <w:rsid w:val="002674B5"/>
    <w:rsid w:val="00267647"/>
    <w:rsid w:val="0026764F"/>
    <w:rsid w:val="002677D7"/>
    <w:rsid w:val="00267936"/>
    <w:rsid w:val="00267945"/>
    <w:rsid w:val="00267D76"/>
    <w:rsid w:val="002700C3"/>
    <w:rsid w:val="0027017B"/>
    <w:rsid w:val="0027020A"/>
    <w:rsid w:val="002702A3"/>
    <w:rsid w:val="0027050A"/>
    <w:rsid w:val="00270A5C"/>
    <w:rsid w:val="00270B99"/>
    <w:rsid w:val="00270BE8"/>
    <w:rsid w:val="00270D91"/>
    <w:rsid w:val="0027104B"/>
    <w:rsid w:val="0027111F"/>
    <w:rsid w:val="0027155D"/>
    <w:rsid w:val="002715BE"/>
    <w:rsid w:val="002716DC"/>
    <w:rsid w:val="0027177B"/>
    <w:rsid w:val="002717B4"/>
    <w:rsid w:val="002717F5"/>
    <w:rsid w:val="00271B04"/>
    <w:rsid w:val="00271D02"/>
    <w:rsid w:val="00271DC4"/>
    <w:rsid w:val="00271E58"/>
    <w:rsid w:val="00271EC8"/>
    <w:rsid w:val="002720AA"/>
    <w:rsid w:val="002720BF"/>
    <w:rsid w:val="002721BF"/>
    <w:rsid w:val="00272210"/>
    <w:rsid w:val="00272467"/>
    <w:rsid w:val="00272509"/>
    <w:rsid w:val="00272593"/>
    <w:rsid w:val="002726A6"/>
    <w:rsid w:val="002726BB"/>
    <w:rsid w:val="00272763"/>
    <w:rsid w:val="00272A41"/>
    <w:rsid w:val="00272C78"/>
    <w:rsid w:val="002734ED"/>
    <w:rsid w:val="00273675"/>
    <w:rsid w:val="0027368A"/>
    <w:rsid w:val="002736A9"/>
    <w:rsid w:val="00273831"/>
    <w:rsid w:val="00273858"/>
    <w:rsid w:val="00273E45"/>
    <w:rsid w:val="00273E93"/>
    <w:rsid w:val="00273FD7"/>
    <w:rsid w:val="0027402C"/>
    <w:rsid w:val="002744B5"/>
    <w:rsid w:val="0027450A"/>
    <w:rsid w:val="00274521"/>
    <w:rsid w:val="0027458C"/>
    <w:rsid w:val="002745C9"/>
    <w:rsid w:val="0027468C"/>
    <w:rsid w:val="00274713"/>
    <w:rsid w:val="00274A04"/>
    <w:rsid w:val="00274CAD"/>
    <w:rsid w:val="00274CE4"/>
    <w:rsid w:val="002752B0"/>
    <w:rsid w:val="0027534F"/>
    <w:rsid w:val="00275475"/>
    <w:rsid w:val="002755EC"/>
    <w:rsid w:val="002755EE"/>
    <w:rsid w:val="002756EA"/>
    <w:rsid w:val="002757E3"/>
    <w:rsid w:val="002758D6"/>
    <w:rsid w:val="00275AA9"/>
    <w:rsid w:val="00275B9D"/>
    <w:rsid w:val="00275CF9"/>
    <w:rsid w:val="00275D05"/>
    <w:rsid w:val="00275DED"/>
    <w:rsid w:val="00275F4D"/>
    <w:rsid w:val="00275FBA"/>
    <w:rsid w:val="002760B6"/>
    <w:rsid w:val="00276106"/>
    <w:rsid w:val="0027610C"/>
    <w:rsid w:val="002761F7"/>
    <w:rsid w:val="002762AF"/>
    <w:rsid w:val="002763EE"/>
    <w:rsid w:val="0027642A"/>
    <w:rsid w:val="00276580"/>
    <w:rsid w:val="0027670F"/>
    <w:rsid w:val="00276960"/>
    <w:rsid w:val="002769D3"/>
    <w:rsid w:val="00276B0E"/>
    <w:rsid w:val="00276CDA"/>
    <w:rsid w:val="00276D76"/>
    <w:rsid w:val="00276F97"/>
    <w:rsid w:val="00277037"/>
    <w:rsid w:val="002773B0"/>
    <w:rsid w:val="00277411"/>
    <w:rsid w:val="002774EC"/>
    <w:rsid w:val="002777E0"/>
    <w:rsid w:val="00277A4A"/>
    <w:rsid w:val="00277AB6"/>
    <w:rsid w:val="00277E7D"/>
    <w:rsid w:val="00280004"/>
    <w:rsid w:val="002802D5"/>
    <w:rsid w:val="0028033A"/>
    <w:rsid w:val="0028037F"/>
    <w:rsid w:val="002805B3"/>
    <w:rsid w:val="002806F9"/>
    <w:rsid w:val="00280867"/>
    <w:rsid w:val="0028091E"/>
    <w:rsid w:val="002809CA"/>
    <w:rsid w:val="00280AD0"/>
    <w:rsid w:val="00280E1F"/>
    <w:rsid w:val="002810F2"/>
    <w:rsid w:val="0028110D"/>
    <w:rsid w:val="00281913"/>
    <w:rsid w:val="0028191B"/>
    <w:rsid w:val="0028192F"/>
    <w:rsid w:val="00281E09"/>
    <w:rsid w:val="00281E4E"/>
    <w:rsid w:val="00281E82"/>
    <w:rsid w:val="00282063"/>
    <w:rsid w:val="00282101"/>
    <w:rsid w:val="00282180"/>
    <w:rsid w:val="002822C3"/>
    <w:rsid w:val="002823F8"/>
    <w:rsid w:val="00282515"/>
    <w:rsid w:val="002829AE"/>
    <w:rsid w:val="00282B0A"/>
    <w:rsid w:val="00282C3F"/>
    <w:rsid w:val="00283415"/>
    <w:rsid w:val="00283542"/>
    <w:rsid w:val="0028359F"/>
    <w:rsid w:val="00283620"/>
    <w:rsid w:val="00283AA1"/>
    <w:rsid w:val="00283E18"/>
    <w:rsid w:val="002840DD"/>
    <w:rsid w:val="00284261"/>
    <w:rsid w:val="00284292"/>
    <w:rsid w:val="0028440F"/>
    <w:rsid w:val="00284413"/>
    <w:rsid w:val="0028446C"/>
    <w:rsid w:val="00284502"/>
    <w:rsid w:val="002846D5"/>
    <w:rsid w:val="00284766"/>
    <w:rsid w:val="00284858"/>
    <w:rsid w:val="002848CB"/>
    <w:rsid w:val="0028491E"/>
    <w:rsid w:val="00284A47"/>
    <w:rsid w:val="00284AA5"/>
    <w:rsid w:val="00284BF4"/>
    <w:rsid w:val="00284E6A"/>
    <w:rsid w:val="00284F3A"/>
    <w:rsid w:val="002851D7"/>
    <w:rsid w:val="002852A5"/>
    <w:rsid w:val="0028533D"/>
    <w:rsid w:val="002853A1"/>
    <w:rsid w:val="002854D4"/>
    <w:rsid w:val="002854FA"/>
    <w:rsid w:val="0028583A"/>
    <w:rsid w:val="0028598F"/>
    <w:rsid w:val="00285A07"/>
    <w:rsid w:val="00285D36"/>
    <w:rsid w:val="00285E28"/>
    <w:rsid w:val="002860FD"/>
    <w:rsid w:val="002867A6"/>
    <w:rsid w:val="00286A39"/>
    <w:rsid w:val="00286A60"/>
    <w:rsid w:val="00286B95"/>
    <w:rsid w:val="00286BB3"/>
    <w:rsid w:val="00286C2B"/>
    <w:rsid w:val="00286C53"/>
    <w:rsid w:val="00286EA0"/>
    <w:rsid w:val="00286FD8"/>
    <w:rsid w:val="002871A6"/>
    <w:rsid w:val="002871E2"/>
    <w:rsid w:val="00287409"/>
    <w:rsid w:val="002874CE"/>
    <w:rsid w:val="0028757C"/>
    <w:rsid w:val="00287678"/>
    <w:rsid w:val="0028769D"/>
    <w:rsid w:val="002876BE"/>
    <w:rsid w:val="002877C6"/>
    <w:rsid w:val="0028792F"/>
    <w:rsid w:val="002879AA"/>
    <w:rsid w:val="00287AFF"/>
    <w:rsid w:val="00287B36"/>
    <w:rsid w:val="00287B62"/>
    <w:rsid w:val="00287B8D"/>
    <w:rsid w:val="00287BFA"/>
    <w:rsid w:val="00287CE4"/>
    <w:rsid w:val="00287F8F"/>
    <w:rsid w:val="00290006"/>
    <w:rsid w:val="00290008"/>
    <w:rsid w:val="002903EF"/>
    <w:rsid w:val="00290698"/>
    <w:rsid w:val="0029072E"/>
    <w:rsid w:val="002908F0"/>
    <w:rsid w:val="00290ACD"/>
    <w:rsid w:val="00290AE4"/>
    <w:rsid w:val="00290CCF"/>
    <w:rsid w:val="00290E33"/>
    <w:rsid w:val="00291435"/>
    <w:rsid w:val="0029177E"/>
    <w:rsid w:val="00291794"/>
    <w:rsid w:val="002919BD"/>
    <w:rsid w:val="00291B8F"/>
    <w:rsid w:val="00291BE2"/>
    <w:rsid w:val="00291D22"/>
    <w:rsid w:val="00291F70"/>
    <w:rsid w:val="00292067"/>
    <w:rsid w:val="00292102"/>
    <w:rsid w:val="002922D3"/>
    <w:rsid w:val="0029232C"/>
    <w:rsid w:val="00292621"/>
    <w:rsid w:val="002927E6"/>
    <w:rsid w:val="0029287A"/>
    <w:rsid w:val="00292A29"/>
    <w:rsid w:val="00292AB6"/>
    <w:rsid w:val="00292ABF"/>
    <w:rsid w:val="00292BC0"/>
    <w:rsid w:val="00292BEB"/>
    <w:rsid w:val="00292E59"/>
    <w:rsid w:val="00292FB8"/>
    <w:rsid w:val="00292FDC"/>
    <w:rsid w:val="002930C2"/>
    <w:rsid w:val="00293835"/>
    <w:rsid w:val="00293962"/>
    <w:rsid w:val="00293CD0"/>
    <w:rsid w:val="00293DCA"/>
    <w:rsid w:val="00293F79"/>
    <w:rsid w:val="00294181"/>
    <w:rsid w:val="002943C6"/>
    <w:rsid w:val="0029441E"/>
    <w:rsid w:val="002944A5"/>
    <w:rsid w:val="00294622"/>
    <w:rsid w:val="0029485E"/>
    <w:rsid w:val="0029490E"/>
    <w:rsid w:val="0029494C"/>
    <w:rsid w:val="00294B50"/>
    <w:rsid w:val="00294B80"/>
    <w:rsid w:val="00294C5E"/>
    <w:rsid w:val="002952EC"/>
    <w:rsid w:val="002955C4"/>
    <w:rsid w:val="00295E21"/>
    <w:rsid w:val="00295E6B"/>
    <w:rsid w:val="00296398"/>
    <w:rsid w:val="00296471"/>
    <w:rsid w:val="0029695E"/>
    <w:rsid w:val="00296B6B"/>
    <w:rsid w:val="00296B95"/>
    <w:rsid w:val="002970A5"/>
    <w:rsid w:val="0029710E"/>
    <w:rsid w:val="00297150"/>
    <w:rsid w:val="00297508"/>
    <w:rsid w:val="002979AD"/>
    <w:rsid w:val="00297D4F"/>
    <w:rsid w:val="00297DE7"/>
    <w:rsid w:val="00297E2E"/>
    <w:rsid w:val="00297FC1"/>
    <w:rsid w:val="002A008D"/>
    <w:rsid w:val="002A016E"/>
    <w:rsid w:val="002A0277"/>
    <w:rsid w:val="002A0306"/>
    <w:rsid w:val="002A047E"/>
    <w:rsid w:val="002A04A5"/>
    <w:rsid w:val="002A0555"/>
    <w:rsid w:val="002A0615"/>
    <w:rsid w:val="002A0641"/>
    <w:rsid w:val="002A07A0"/>
    <w:rsid w:val="002A0885"/>
    <w:rsid w:val="002A0CA2"/>
    <w:rsid w:val="002A0F5E"/>
    <w:rsid w:val="002A11F1"/>
    <w:rsid w:val="002A1320"/>
    <w:rsid w:val="002A16FE"/>
    <w:rsid w:val="002A1709"/>
    <w:rsid w:val="002A17D8"/>
    <w:rsid w:val="002A18D2"/>
    <w:rsid w:val="002A18D9"/>
    <w:rsid w:val="002A1B62"/>
    <w:rsid w:val="002A1DDA"/>
    <w:rsid w:val="002A1F28"/>
    <w:rsid w:val="002A2003"/>
    <w:rsid w:val="002A2130"/>
    <w:rsid w:val="002A230F"/>
    <w:rsid w:val="002A2332"/>
    <w:rsid w:val="002A259C"/>
    <w:rsid w:val="002A26BC"/>
    <w:rsid w:val="002A270A"/>
    <w:rsid w:val="002A2720"/>
    <w:rsid w:val="002A2865"/>
    <w:rsid w:val="002A28B3"/>
    <w:rsid w:val="002A2922"/>
    <w:rsid w:val="002A2A47"/>
    <w:rsid w:val="002A2B64"/>
    <w:rsid w:val="002A2BB7"/>
    <w:rsid w:val="002A2E84"/>
    <w:rsid w:val="002A2E92"/>
    <w:rsid w:val="002A2F96"/>
    <w:rsid w:val="002A2FC7"/>
    <w:rsid w:val="002A2FDD"/>
    <w:rsid w:val="002A30BC"/>
    <w:rsid w:val="002A313C"/>
    <w:rsid w:val="002A3207"/>
    <w:rsid w:val="002A3683"/>
    <w:rsid w:val="002A38C6"/>
    <w:rsid w:val="002A39D8"/>
    <w:rsid w:val="002A3B5A"/>
    <w:rsid w:val="002A3BC1"/>
    <w:rsid w:val="002A3C6D"/>
    <w:rsid w:val="002A3CA1"/>
    <w:rsid w:val="002A3F6D"/>
    <w:rsid w:val="002A42F1"/>
    <w:rsid w:val="002A47FE"/>
    <w:rsid w:val="002A4A00"/>
    <w:rsid w:val="002A4ACD"/>
    <w:rsid w:val="002A4B91"/>
    <w:rsid w:val="002A4D61"/>
    <w:rsid w:val="002A4DE1"/>
    <w:rsid w:val="002A50B9"/>
    <w:rsid w:val="002A537D"/>
    <w:rsid w:val="002A5460"/>
    <w:rsid w:val="002A552A"/>
    <w:rsid w:val="002A561F"/>
    <w:rsid w:val="002A56B3"/>
    <w:rsid w:val="002A5D19"/>
    <w:rsid w:val="002A5D32"/>
    <w:rsid w:val="002A6040"/>
    <w:rsid w:val="002A608C"/>
    <w:rsid w:val="002A60C4"/>
    <w:rsid w:val="002A6152"/>
    <w:rsid w:val="002A6363"/>
    <w:rsid w:val="002A6558"/>
    <w:rsid w:val="002A67F1"/>
    <w:rsid w:val="002A695F"/>
    <w:rsid w:val="002A698F"/>
    <w:rsid w:val="002A6B83"/>
    <w:rsid w:val="002A6F2E"/>
    <w:rsid w:val="002A723A"/>
    <w:rsid w:val="002A725D"/>
    <w:rsid w:val="002A74E8"/>
    <w:rsid w:val="002A7617"/>
    <w:rsid w:val="002A79A0"/>
    <w:rsid w:val="002A7BEB"/>
    <w:rsid w:val="002A7D42"/>
    <w:rsid w:val="002A7DD4"/>
    <w:rsid w:val="002A7F3A"/>
    <w:rsid w:val="002A7FB3"/>
    <w:rsid w:val="002A7FEE"/>
    <w:rsid w:val="002B00ED"/>
    <w:rsid w:val="002B0270"/>
    <w:rsid w:val="002B053F"/>
    <w:rsid w:val="002B0555"/>
    <w:rsid w:val="002B0780"/>
    <w:rsid w:val="002B0804"/>
    <w:rsid w:val="002B0A61"/>
    <w:rsid w:val="002B0AAC"/>
    <w:rsid w:val="002B0AE3"/>
    <w:rsid w:val="002B0B11"/>
    <w:rsid w:val="002B0B60"/>
    <w:rsid w:val="002B0BA5"/>
    <w:rsid w:val="002B0ECB"/>
    <w:rsid w:val="002B0EE2"/>
    <w:rsid w:val="002B0F3C"/>
    <w:rsid w:val="002B0F63"/>
    <w:rsid w:val="002B10E6"/>
    <w:rsid w:val="002B1314"/>
    <w:rsid w:val="002B1726"/>
    <w:rsid w:val="002B18CC"/>
    <w:rsid w:val="002B19AC"/>
    <w:rsid w:val="002B19B2"/>
    <w:rsid w:val="002B1A2E"/>
    <w:rsid w:val="002B1B08"/>
    <w:rsid w:val="002B1CA7"/>
    <w:rsid w:val="002B2146"/>
    <w:rsid w:val="002B2427"/>
    <w:rsid w:val="002B2465"/>
    <w:rsid w:val="002B2550"/>
    <w:rsid w:val="002B2709"/>
    <w:rsid w:val="002B27C1"/>
    <w:rsid w:val="002B2814"/>
    <w:rsid w:val="002B2B1F"/>
    <w:rsid w:val="002B2C08"/>
    <w:rsid w:val="002B2C7B"/>
    <w:rsid w:val="002B2DFA"/>
    <w:rsid w:val="002B310F"/>
    <w:rsid w:val="002B3223"/>
    <w:rsid w:val="002B3428"/>
    <w:rsid w:val="002B343D"/>
    <w:rsid w:val="002B3465"/>
    <w:rsid w:val="002B3588"/>
    <w:rsid w:val="002B3A34"/>
    <w:rsid w:val="002B3CE7"/>
    <w:rsid w:val="002B3EF5"/>
    <w:rsid w:val="002B3F68"/>
    <w:rsid w:val="002B4173"/>
    <w:rsid w:val="002B4220"/>
    <w:rsid w:val="002B42DF"/>
    <w:rsid w:val="002B431D"/>
    <w:rsid w:val="002B43EA"/>
    <w:rsid w:val="002B43FC"/>
    <w:rsid w:val="002B4500"/>
    <w:rsid w:val="002B46DD"/>
    <w:rsid w:val="002B47E0"/>
    <w:rsid w:val="002B47E4"/>
    <w:rsid w:val="002B4D00"/>
    <w:rsid w:val="002B4D56"/>
    <w:rsid w:val="002B4FF1"/>
    <w:rsid w:val="002B5136"/>
    <w:rsid w:val="002B5295"/>
    <w:rsid w:val="002B55C3"/>
    <w:rsid w:val="002B56FD"/>
    <w:rsid w:val="002B58B1"/>
    <w:rsid w:val="002B59AE"/>
    <w:rsid w:val="002B59B2"/>
    <w:rsid w:val="002B59BA"/>
    <w:rsid w:val="002B5A7F"/>
    <w:rsid w:val="002B5C25"/>
    <w:rsid w:val="002B5CAB"/>
    <w:rsid w:val="002B5DE0"/>
    <w:rsid w:val="002B6235"/>
    <w:rsid w:val="002B6570"/>
    <w:rsid w:val="002B669F"/>
    <w:rsid w:val="002B6894"/>
    <w:rsid w:val="002B6A7E"/>
    <w:rsid w:val="002B6A95"/>
    <w:rsid w:val="002B6B21"/>
    <w:rsid w:val="002B6B2D"/>
    <w:rsid w:val="002B6E71"/>
    <w:rsid w:val="002B704D"/>
    <w:rsid w:val="002B7094"/>
    <w:rsid w:val="002B70BE"/>
    <w:rsid w:val="002B7291"/>
    <w:rsid w:val="002B72F2"/>
    <w:rsid w:val="002B7350"/>
    <w:rsid w:val="002B736C"/>
    <w:rsid w:val="002B774B"/>
    <w:rsid w:val="002B7795"/>
    <w:rsid w:val="002B787E"/>
    <w:rsid w:val="002B798E"/>
    <w:rsid w:val="002B7A92"/>
    <w:rsid w:val="002B7DF4"/>
    <w:rsid w:val="002B7E78"/>
    <w:rsid w:val="002B7E83"/>
    <w:rsid w:val="002B7F4B"/>
    <w:rsid w:val="002B7F55"/>
    <w:rsid w:val="002B7F75"/>
    <w:rsid w:val="002B7FBA"/>
    <w:rsid w:val="002C03F1"/>
    <w:rsid w:val="002C05C8"/>
    <w:rsid w:val="002C0603"/>
    <w:rsid w:val="002C08BC"/>
    <w:rsid w:val="002C0B2A"/>
    <w:rsid w:val="002C0C43"/>
    <w:rsid w:val="002C0C76"/>
    <w:rsid w:val="002C0CFB"/>
    <w:rsid w:val="002C0D14"/>
    <w:rsid w:val="002C0D1F"/>
    <w:rsid w:val="002C10A3"/>
    <w:rsid w:val="002C1270"/>
    <w:rsid w:val="002C12ED"/>
    <w:rsid w:val="002C19A7"/>
    <w:rsid w:val="002C1A33"/>
    <w:rsid w:val="002C1ADE"/>
    <w:rsid w:val="002C1C68"/>
    <w:rsid w:val="002C1D61"/>
    <w:rsid w:val="002C1D8F"/>
    <w:rsid w:val="002C1E19"/>
    <w:rsid w:val="002C1F32"/>
    <w:rsid w:val="002C2022"/>
    <w:rsid w:val="002C244A"/>
    <w:rsid w:val="002C2635"/>
    <w:rsid w:val="002C2666"/>
    <w:rsid w:val="002C2E55"/>
    <w:rsid w:val="002C2FB5"/>
    <w:rsid w:val="002C3079"/>
    <w:rsid w:val="002C3255"/>
    <w:rsid w:val="002C3257"/>
    <w:rsid w:val="002C33FC"/>
    <w:rsid w:val="002C363F"/>
    <w:rsid w:val="002C36E9"/>
    <w:rsid w:val="002C36F3"/>
    <w:rsid w:val="002C3AB5"/>
    <w:rsid w:val="002C3AC5"/>
    <w:rsid w:val="002C3B32"/>
    <w:rsid w:val="002C3BE6"/>
    <w:rsid w:val="002C3C20"/>
    <w:rsid w:val="002C3D97"/>
    <w:rsid w:val="002C3E48"/>
    <w:rsid w:val="002C3E51"/>
    <w:rsid w:val="002C3E6B"/>
    <w:rsid w:val="002C410D"/>
    <w:rsid w:val="002C4331"/>
    <w:rsid w:val="002C4373"/>
    <w:rsid w:val="002C44AA"/>
    <w:rsid w:val="002C44C0"/>
    <w:rsid w:val="002C46B4"/>
    <w:rsid w:val="002C46B9"/>
    <w:rsid w:val="002C46FA"/>
    <w:rsid w:val="002C49CA"/>
    <w:rsid w:val="002C4AD0"/>
    <w:rsid w:val="002C4D46"/>
    <w:rsid w:val="002C4F04"/>
    <w:rsid w:val="002C4F17"/>
    <w:rsid w:val="002C50DD"/>
    <w:rsid w:val="002C516D"/>
    <w:rsid w:val="002C51B6"/>
    <w:rsid w:val="002C5346"/>
    <w:rsid w:val="002C5664"/>
    <w:rsid w:val="002C5847"/>
    <w:rsid w:val="002C5C05"/>
    <w:rsid w:val="002C5C47"/>
    <w:rsid w:val="002C5E28"/>
    <w:rsid w:val="002C5F0E"/>
    <w:rsid w:val="002C5F56"/>
    <w:rsid w:val="002C6003"/>
    <w:rsid w:val="002C60F2"/>
    <w:rsid w:val="002C625E"/>
    <w:rsid w:val="002C644F"/>
    <w:rsid w:val="002C6517"/>
    <w:rsid w:val="002C66D3"/>
    <w:rsid w:val="002C673B"/>
    <w:rsid w:val="002C6784"/>
    <w:rsid w:val="002C6843"/>
    <w:rsid w:val="002C693E"/>
    <w:rsid w:val="002C6B27"/>
    <w:rsid w:val="002C6C3D"/>
    <w:rsid w:val="002C6E13"/>
    <w:rsid w:val="002C6F3A"/>
    <w:rsid w:val="002C7151"/>
    <w:rsid w:val="002C7296"/>
    <w:rsid w:val="002C729A"/>
    <w:rsid w:val="002C73E1"/>
    <w:rsid w:val="002C73EA"/>
    <w:rsid w:val="002C7AD2"/>
    <w:rsid w:val="002D0515"/>
    <w:rsid w:val="002D0549"/>
    <w:rsid w:val="002D067D"/>
    <w:rsid w:val="002D0775"/>
    <w:rsid w:val="002D085F"/>
    <w:rsid w:val="002D0B55"/>
    <w:rsid w:val="002D0D79"/>
    <w:rsid w:val="002D0FCA"/>
    <w:rsid w:val="002D10CA"/>
    <w:rsid w:val="002D117B"/>
    <w:rsid w:val="002D122F"/>
    <w:rsid w:val="002D138C"/>
    <w:rsid w:val="002D14A3"/>
    <w:rsid w:val="002D15D2"/>
    <w:rsid w:val="002D19B4"/>
    <w:rsid w:val="002D19E4"/>
    <w:rsid w:val="002D19FE"/>
    <w:rsid w:val="002D1B57"/>
    <w:rsid w:val="002D1C98"/>
    <w:rsid w:val="002D1FC4"/>
    <w:rsid w:val="002D2381"/>
    <w:rsid w:val="002D26DC"/>
    <w:rsid w:val="002D2839"/>
    <w:rsid w:val="002D2ADC"/>
    <w:rsid w:val="002D2AE7"/>
    <w:rsid w:val="002D2F6A"/>
    <w:rsid w:val="002D3057"/>
    <w:rsid w:val="002D30E4"/>
    <w:rsid w:val="002D315E"/>
    <w:rsid w:val="002D356C"/>
    <w:rsid w:val="002D3797"/>
    <w:rsid w:val="002D3801"/>
    <w:rsid w:val="002D3AB4"/>
    <w:rsid w:val="002D3BB3"/>
    <w:rsid w:val="002D3C81"/>
    <w:rsid w:val="002D3EBF"/>
    <w:rsid w:val="002D3F00"/>
    <w:rsid w:val="002D4034"/>
    <w:rsid w:val="002D404C"/>
    <w:rsid w:val="002D405D"/>
    <w:rsid w:val="002D410B"/>
    <w:rsid w:val="002D44DF"/>
    <w:rsid w:val="002D4571"/>
    <w:rsid w:val="002D4699"/>
    <w:rsid w:val="002D46C0"/>
    <w:rsid w:val="002D46CA"/>
    <w:rsid w:val="002D4792"/>
    <w:rsid w:val="002D47D4"/>
    <w:rsid w:val="002D495A"/>
    <w:rsid w:val="002D4AFE"/>
    <w:rsid w:val="002D4B38"/>
    <w:rsid w:val="002D4CA5"/>
    <w:rsid w:val="002D4D00"/>
    <w:rsid w:val="002D4E4E"/>
    <w:rsid w:val="002D4E91"/>
    <w:rsid w:val="002D4FBC"/>
    <w:rsid w:val="002D511E"/>
    <w:rsid w:val="002D5182"/>
    <w:rsid w:val="002D51EA"/>
    <w:rsid w:val="002D5779"/>
    <w:rsid w:val="002D5A14"/>
    <w:rsid w:val="002D5BA9"/>
    <w:rsid w:val="002D5BBB"/>
    <w:rsid w:val="002D5C05"/>
    <w:rsid w:val="002D5E26"/>
    <w:rsid w:val="002D624C"/>
    <w:rsid w:val="002D6632"/>
    <w:rsid w:val="002D68DB"/>
    <w:rsid w:val="002D690C"/>
    <w:rsid w:val="002D6BAC"/>
    <w:rsid w:val="002D6CD3"/>
    <w:rsid w:val="002D6FFC"/>
    <w:rsid w:val="002D7392"/>
    <w:rsid w:val="002D7450"/>
    <w:rsid w:val="002D7462"/>
    <w:rsid w:val="002D751F"/>
    <w:rsid w:val="002D75EF"/>
    <w:rsid w:val="002D7690"/>
    <w:rsid w:val="002D7783"/>
    <w:rsid w:val="002D779F"/>
    <w:rsid w:val="002D7DC1"/>
    <w:rsid w:val="002D7E19"/>
    <w:rsid w:val="002D7F75"/>
    <w:rsid w:val="002E010D"/>
    <w:rsid w:val="002E0111"/>
    <w:rsid w:val="002E0235"/>
    <w:rsid w:val="002E0245"/>
    <w:rsid w:val="002E028F"/>
    <w:rsid w:val="002E0401"/>
    <w:rsid w:val="002E04B5"/>
    <w:rsid w:val="002E05E4"/>
    <w:rsid w:val="002E05FA"/>
    <w:rsid w:val="002E0932"/>
    <w:rsid w:val="002E09AD"/>
    <w:rsid w:val="002E0EFD"/>
    <w:rsid w:val="002E11B0"/>
    <w:rsid w:val="002E11BA"/>
    <w:rsid w:val="002E123B"/>
    <w:rsid w:val="002E1400"/>
    <w:rsid w:val="002E1431"/>
    <w:rsid w:val="002E163B"/>
    <w:rsid w:val="002E171D"/>
    <w:rsid w:val="002E18D7"/>
    <w:rsid w:val="002E1935"/>
    <w:rsid w:val="002E1AD2"/>
    <w:rsid w:val="002E1D47"/>
    <w:rsid w:val="002E1D5E"/>
    <w:rsid w:val="002E1DA1"/>
    <w:rsid w:val="002E1F96"/>
    <w:rsid w:val="002E209C"/>
    <w:rsid w:val="002E2288"/>
    <w:rsid w:val="002E232D"/>
    <w:rsid w:val="002E233C"/>
    <w:rsid w:val="002E25B9"/>
    <w:rsid w:val="002E2692"/>
    <w:rsid w:val="002E28A6"/>
    <w:rsid w:val="002E2AED"/>
    <w:rsid w:val="002E2D39"/>
    <w:rsid w:val="002E2DC5"/>
    <w:rsid w:val="002E2F38"/>
    <w:rsid w:val="002E3B38"/>
    <w:rsid w:val="002E3D56"/>
    <w:rsid w:val="002E3E78"/>
    <w:rsid w:val="002E3ED6"/>
    <w:rsid w:val="002E4414"/>
    <w:rsid w:val="002E4914"/>
    <w:rsid w:val="002E4B86"/>
    <w:rsid w:val="002E4CB0"/>
    <w:rsid w:val="002E4D6A"/>
    <w:rsid w:val="002E4DF4"/>
    <w:rsid w:val="002E4F3C"/>
    <w:rsid w:val="002E5740"/>
    <w:rsid w:val="002E5815"/>
    <w:rsid w:val="002E5B56"/>
    <w:rsid w:val="002E63B2"/>
    <w:rsid w:val="002E6482"/>
    <w:rsid w:val="002E65F8"/>
    <w:rsid w:val="002E665F"/>
    <w:rsid w:val="002E6775"/>
    <w:rsid w:val="002E67BE"/>
    <w:rsid w:val="002E6880"/>
    <w:rsid w:val="002E6B0A"/>
    <w:rsid w:val="002E6BD1"/>
    <w:rsid w:val="002E6D2C"/>
    <w:rsid w:val="002E6EFD"/>
    <w:rsid w:val="002E6F39"/>
    <w:rsid w:val="002E6FAB"/>
    <w:rsid w:val="002E7255"/>
    <w:rsid w:val="002E755A"/>
    <w:rsid w:val="002E7B7C"/>
    <w:rsid w:val="002E7CF6"/>
    <w:rsid w:val="002E7D1B"/>
    <w:rsid w:val="002E7E31"/>
    <w:rsid w:val="002F03FE"/>
    <w:rsid w:val="002F06BF"/>
    <w:rsid w:val="002F0735"/>
    <w:rsid w:val="002F07F8"/>
    <w:rsid w:val="002F08E3"/>
    <w:rsid w:val="002F09B9"/>
    <w:rsid w:val="002F0A2F"/>
    <w:rsid w:val="002F0B09"/>
    <w:rsid w:val="002F0C8C"/>
    <w:rsid w:val="002F0D29"/>
    <w:rsid w:val="002F0F73"/>
    <w:rsid w:val="002F11BD"/>
    <w:rsid w:val="002F11CE"/>
    <w:rsid w:val="002F1461"/>
    <w:rsid w:val="002F19C6"/>
    <w:rsid w:val="002F1CBA"/>
    <w:rsid w:val="002F1F0B"/>
    <w:rsid w:val="002F1F59"/>
    <w:rsid w:val="002F1F60"/>
    <w:rsid w:val="002F2010"/>
    <w:rsid w:val="002F2089"/>
    <w:rsid w:val="002F26E5"/>
    <w:rsid w:val="002F2777"/>
    <w:rsid w:val="002F281C"/>
    <w:rsid w:val="002F2934"/>
    <w:rsid w:val="002F2952"/>
    <w:rsid w:val="002F2991"/>
    <w:rsid w:val="002F29B3"/>
    <w:rsid w:val="002F2C42"/>
    <w:rsid w:val="002F2EBC"/>
    <w:rsid w:val="002F311C"/>
    <w:rsid w:val="002F33A8"/>
    <w:rsid w:val="002F3400"/>
    <w:rsid w:val="002F350F"/>
    <w:rsid w:val="002F3525"/>
    <w:rsid w:val="002F37A3"/>
    <w:rsid w:val="002F385D"/>
    <w:rsid w:val="002F388B"/>
    <w:rsid w:val="002F3A23"/>
    <w:rsid w:val="002F3C0B"/>
    <w:rsid w:val="002F3C30"/>
    <w:rsid w:val="002F3D20"/>
    <w:rsid w:val="002F3D40"/>
    <w:rsid w:val="002F3F02"/>
    <w:rsid w:val="002F4068"/>
    <w:rsid w:val="002F4239"/>
    <w:rsid w:val="002F426B"/>
    <w:rsid w:val="002F4333"/>
    <w:rsid w:val="002F43E4"/>
    <w:rsid w:val="002F44F3"/>
    <w:rsid w:val="002F4547"/>
    <w:rsid w:val="002F4758"/>
    <w:rsid w:val="002F49D7"/>
    <w:rsid w:val="002F4DD6"/>
    <w:rsid w:val="002F4FAD"/>
    <w:rsid w:val="002F52AA"/>
    <w:rsid w:val="002F52FF"/>
    <w:rsid w:val="002F53EF"/>
    <w:rsid w:val="002F5C77"/>
    <w:rsid w:val="002F5D89"/>
    <w:rsid w:val="002F5EA2"/>
    <w:rsid w:val="002F600D"/>
    <w:rsid w:val="002F62FF"/>
    <w:rsid w:val="002F6344"/>
    <w:rsid w:val="002F646C"/>
    <w:rsid w:val="002F67AB"/>
    <w:rsid w:val="002F6A46"/>
    <w:rsid w:val="002F6B9C"/>
    <w:rsid w:val="002F6D47"/>
    <w:rsid w:val="002F6DB1"/>
    <w:rsid w:val="002F6F16"/>
    <w:rsid w:val="002F6F97"/>
    <w:rsid w:val="002F702C"/>
    <w:rsid w:val="002F7366"/>
    <w:rsid w:val="002F7462"/>
    <w:rsid w:val="002F771D"/>
    <w:rsid w:val="002F7B66"/>
    <w:rsid w:val="002F7E6B"/>
    <w:rsid w:val="002F7F6C"/>
    <w:rsid w:val="002F7F94"/>
    <w:rsid w:val="00300290"/>
    <w:rsid w:val="003002AF"/>
    <w:rsid w:val="00300342"/>
    <w:rsid w:val="00300361"/>
    <w:rsid w:val="00300434"/>
    <w:rsid w:val="0030095D"/>
    <w:rsid w:val="00300970"/>
    <w:rsid w:val="003009E9"/>
    <w:rsid w:val="00300B89"/>
    <w:rsid w:val="00300C14"/>
    <w:rsid w:val="00300CA8"/>
    <w:rsid w:val="00300CDB"/>
    <w:rsid w:val="00300F77"/>
    <w:rsid w:val="00301466"/>
    <w:rsid w:val="00301635"/>
    <w:rsid w:val="00301A4A"/>
    <w:rsid w:val="00301BBA"/>
    <w:rsid w:val="00301C40"/>
    <w:rsid w:val="00301C8D"/>
    <w:rsid w:val="00301D84"/>
    <w:rsid w:val="00301DC3"/>
    <w:rsid w:val="00301E48"/>
    <w:rsid w:val="00301F84"/>
    <w:rsid w:val="0030225D"/>
    <w:rsid w:val="00302397"/>
    <w:rsid w:val="003026C0"/>
    <w:rsid w:val="0030285D"/>
    <w:rsid w:val="00302D3C"/>
    <w:rsid w:val="00302DA6"/>
    <w:rsid w:val="00302E4F"/>
    <w:rsid w:val="00302EB9"/>
    <w:rsid w:val="00302EED"/>
    <w:rsid w:val="003030F2"/>
    <w:rsid w:val="003030FF"/>
    <w:rsid w:val="003034E3"/>
    <w:rsid w:val="003037B2"/>
    <w:rsid w:val="0030381E"/>
    <w:rsid w:val="003039AA"/>
    <w:rsid w:val="00303A12"/>
    <w:rsid w:val="00303CAA"/>
    <w:rsid w:val="00303D35"/>
    <w:rsid w:val="00303EBD"/>
    <w:rsid w:val="00303FE4"/>
    <w:rsid w:val="00304052"/>
    <w:rsid w:val="003042E9"/>
    <w:rsid w:val="003043EF"/>
    <w:rsid w:val="00304457"/>
    <w:rsid w:val="003045AB"/>
    <w:rsid w:val="003047EC"/>
    <w:rsid w:val="003049AC"/>
    <w:rsid w:val="00304ABE"/>
    <w:rsid w:val="00304B2A"/>
    <w:rsid w:val="00304DAA"/>
    <w:rsid w:val="00305146"/>
    <w:rsid w:val="0030515A"/>
    <w:rsid w:val="0030533A"/>
    <w:rsid w:val="00305367"/>
    <w:rsid w:val="00305699"/>
    <w:rsid w:val="0030595B"/>
    <w:rsid w:val="003059DC"/>
    <w:rsid w:val="00305B2F"/>
    <w:rsid w:val="00306002"/>
    <w:rsid w:val="00306122"/>
    <w:rsid w:val="00306159"/>
    <w:rsid w:val="003061EE"/>
    <w:rsid w:val="003063BB"/>
    <w:rsid w:val="00306566"/>
    <w:rsid w:val="0030662E"/>
    <w:rsid w:val="0030681B"/>
    <w:rsid w:val="00306916"/>
    <w:rsid w:val="00306994"/>
    <w:rsid w:val="00306A56"/>
    <w:rsid w:val="00306B38"/>
    <w:rsid w:val="00306BBB"/>
    <w:rsid w:val="00306C53"/>
    <w:rsid w:val="00306D1F"/>
    <w:rsid w:val="00307182"/>
    <w:rsid w:val="003073A5"/>
    <w:rsid w:val="0030791E"/>
    <w:rsid w:val="00307986"/>
    <w:rsid w:val="00307F16"/>
    <w:rsid w:val="00307F73"/>
    <w:rsid w:val="003100B2"/>
    <w:rsid w:val="0031017E"/>
    <w:rsid w:val="00310758"/>
    <w:rsid w:val="003109AC"/>
    <w:rsid w:val="00310A9F"/>
    <w:rsid w:val="00310AA7"/>
    <w:rsid w:val="00310C24"/>
    <w:rsid w:val="00310CED"/>
    <w:rsid w:val="00310F30"/>
    <w:rsid w:val="00310FB9"/>
    <w:rsid w:val="003110DE"/>
    <w:rsid w:val="003111B7"/>
    <w:rsid w:val="0031158C"/>
    <w:rsid w:val="00311695"/>
    <w:rsid w:val="0031169C"/>
    <w:rsid w:val="00311C52"/>
    <w:rsid w:val="00311D19"/>
    <w:rsid w:val="00311DF5"/>
    <w:rsid w:val="00312004"/>
    <w:rsid w:val="00312354"/>
    <w:rsid w:val="00312367"/>
    <w:rsid w:val="003124D6"/>
    <w:rsid w:val="003125D6"/>
    <w:rsid w:val="00312709"/>
    <w:rsid w:val="00312804"/>
    <w:rsid w:val="00312829"/>
    <w:rsid w:val="00312AC9"/>
    <w:rsid w:val="00312DF4"/>
    <w:rsid w:val="0031312A"/>
    <w:rsid w:val="00313412"/>
    <w:rsid w:val="0031388B"/>
    <w:rsid w:val="0031394C"/>
    <w:rsid w:val="00313BA1"/>
    <w:rsid w:val="00313C9F"/>
    <w:rsid w:val="00313CB1"/>
    <w:rsid w:val="00313EA8"/>
    <w:rsid w:val="0031406F"/>
    <w:rsid w:val="003142B8"/>
    <w:rsid w:val="003144CD"/>
    <w:rsid w:val="00314547"/>
    <w:rsid w:val="00314754"/>
    <w:rsid w:val="0031504A"/>
    <w:rsid w:val="003152F4"/>
    <w:rsid w:val="00315373"/>
    <w:rsid w:val="003156CC"/>
    <w:rsid w:val="00315721"/>
    <w:rsid w:val="00315771"/>
    <w:rsid w:val="00315782"/>
    <w:rsid w:val="00315829"/>
    <w:rsid w:val="00315987"/>
    <w:rsid w:val="003159C3"/>
    <w:rsid w:val="00315E31"/>
    <w:rsid w:val="00315F29"/>
    <w:rsid w:val="00316184"/>
    <w:rsid w:val="0031640A"/>
    <w:rsid w:val="00316410"/>
    <w:rsid w:val="003166DB"/>
    <w:rsid w:val="003166FC"/>
    <w:rsid w:val="003168DA"/>
    <w:rsid w:val="003169D3"/>
    <w:rsid w:val="003169D6"/>
    <w:rsid w:val="003169E5"/>
    <w:rsid w:val="00316D74"/>
    <w:rsid w:val="00316E89"/>
    <w:rsid w:val="00317099"/>
    <w:rsid w:val="0031713A"/>
    <w:rsid w:val="00317598"/>
    <w:rsid w:val="00317695"/>
    <w:rsid w:val="0031770A"/>
    <w:rsid w:val="0031788C"/>
    <w:rsid w:val="00317A79"/>
    <w:rsid w:val="00317C04"/>
    <w:rsid w:val="00317C64"/>
    <w:rsid w:val="00317E47"/>
    <w:rsid w:val="00317FB8"/>
    <w:rsid w:val="00320109"/>
    <w:rsid w:val="003201CE"/>
    <w:rsid w:val="003202E7"/>
    <w:rsid w:val="003203B6"/>
    <w:rsid w:val="003203E4"/>
    <w:rsid w:val="0032048F"/>
    <w:rsid w:val="0032049A"/>
    <w:rsid w:val="0032052E"/>
    <w:rsid w:val="00320598"/>
    <w:rsid w:val="00320925"/>
    <w:rsid w:val="00320D2A"/>
    <w:rsid w:val="00320EA7"/>
    <w:rsid w:val="00320F72"/>
    <w:rsid w:val="003210D6"/>
    <w:rsid w:val="00321124"/>
    <w:rsid w:val="00321351"/>
    <w:rsid w:val="00321487"/>
    <w:rsid w:val="0032180D"/>
    <w:rsid w:val="0032185E"/>
    <w:rsid w:val="00321861"/>
    <w:rsid w:val="003219E8"/>
    <w:rsid w:val="00321AD7"/>
    <w:rsid w:val="00321E6F"/>
    <w:rsid w:val="00321ED9"/>
    <w:rsid w:val="00321FA7"/>
    <w:rsid w:val="00322029"/>
    <w:rsid w:val="003220A7"/>
    <w:rsid w:val="00322440"/>
    <w:rsid w:val="00322885"/>
    <w:rsid w:val="0032289F"/>
    <w:rsid w:val="003229E1"/>
    <w:rsid w:val="00322B1E"/>
    <w:rsid w:val="00322DFB"/>
    <w:rsid w:val="00322F5C"/>
    <w:rsid w:val="00322FC4"/>
    <w:rsid w:val="0032303C"/>
    <w:rsid w:val="0032305D"/>
    <w:rsid w:val="00323127"/>
    <w:rsid w:val="00323221"/>
    <w:rsid w:val="003234CC"/>
    <w:rsid w:val="00323672"/>
    <w:rsid w:val="00323837"/>
    <w:rsid w:val="00323842"/>
    <w:rsid w:val="00323906"/>
    <w:rsid w:val="003239F1"/>
    <w:rsid w:val="00323B75"/>
    <w:rsid w:val="00323C78"/>
    <w:rsid w:val="00323DE3"/>
    <w:rsid w:val="00324066"/>
    <w:rsid w:val="0032410C"/>
    <w:rsid w:val="003241EF"/>
    <w:rsid w:val="0032428D"/>
    <w:rsid w:val="0032435E"/>
    <w:rsid w:val="003244D8"/>
    <w:rsid w:val="0032455D"/>
    <w:rsid w:val="00324594"/>
    <w:rsid w:val="003245DA"/>
    <w:rsid w:val="00324644"/>
    <w:rsid w:val="0032468D"/>
    <w:rsid w:val="00324ABB"/>
    <w:rsid w:val="00324C4B"/>
    <w:rsid w:val="00324C7C"/>
    <w:rsid w:val="00324D21"/>
    <w:rsid w:val="00324E12"/>
    <w:rsid w:val="00324E8C"/>
    <w:rsid w:val="00324F81"/>
    <w:rsid w:val="003250DD"/>
    <w:rsid w:val="00325187"/>
    <w:rsid w:val="003251F8"/>
    <w:rsid w:val="003252F0"/>
    <w:rsid w:val="003254E2"/>
    <w:rsid w:val="0032567D"/>
    <w:rsid w:val="00325740"/>
    <w:rsid w:val="0032576D"/>
    <w:rsid w:val="0032580D"/>
    <w:rsid w:val="00325B57"/>
    <w:rsid w:val="00325CD2"/>
    <w:rsid w:val="00325E29"/>
    <w:rsid w:val="00326009"/>
    <w:rsid w:val="003260EF"/>
    <w:rsid w:val="003261CA"/>
    <w:rsid w:val="003262AC"/>
    <w:rsid w:val="003262F5"/>
    <w:rsid w:val="0032643B"/>
    <w:rsid w:val="0032648C"/>
    <w:rsid w:val="003265A1"/>
    <w:rsid w:val="0032664A"/>
    <w:rsid w:val="00326862"/>
    <w:rsid w:val="00326869"/>
    <w:rsid w:val="0032686E"/>
    <w:rsid w:val="003268CD"/>
    <w:rsid w:val="003269B9"/>
    <w:rsid w:val="00326AD0"/>
    <w:rsid w:val="00326AD4"/>
    <w:rsid w:val="00326AFF"/>
    <w:rsid w:val="00326C85"/>
    <w:rsid w:val="00326CEE"/>
    <w:rsid w:val="00326CF7"/>
    <w:rsid w:val="0032708D"/>
    <w:rsid w:val="003271A7"/>
    <w:rsid w:val="003271D1"/>
    <w:rsid w:val="0032747C"/>
    <w:rsid w:val="003275EB"/>
    <w:rsid w:val="00327625"/>
    <w:rsid w:val="00327643"/>
    <w:rsid w:val="0032777F"/>
    <w:rsid w:val="00327855"/>
    <w:rsid w:val="0032788C"/>
    <w:rsid w:val="003278C3"/>
    <w:rsid w:val="00330293"/>
    <w:rsid w:val="003302FD"/>
    <w:rsid w:val="0033040C"/>
    <w:rsid w:val="00330576"/>
    <w:rsid w:val="00330615"/>
    <w:rsid w:val="00330683"/>
    <w:rsid w:val="00330746"/>
    <w:rsid w:val="00330785"/>
    <w:rsid w:val="00330948"/>
    <w:rsid w:val="00330B38"/>
    <w:rsid w:val="00330DC0"/>
    <w:rsid w:val="00330E07"/>
    <w:rsid w:val="00330E89"/>
    <w:rsid w:val="00330EF3"/>
    <w:rsid w:val="003310EB"/>
    <w:rsid w:val="003311EC"/>
    <w:rsid w:val="00331321"/>
    <w:rsid w:val="003314FC"/>
    <w:rsid w:val="0033152A"/>
    <w:rsid w:val="00331646"/>
    <w:rsid w:val="00331B53"/>
    <w:rsid w:val="00332063"/>
    <w:rsid w:val="0033211C"/>
    <w:rsid w:val="003321B0"/>
    <w:rsid w:val="00332245"/>
    <w:rsid w:val="0033242F"/>
    <w:rsid w:val="003324F2"/>
    <w:rsid w:val="00332676"/>
    <w:rsid w:val="0033298A"/>
    <w:rsid w:val="00332D1E"/>
    <w:rsid w:val="00332D84"/>
    <w:rsid w:val="00332E13"/>
    <w:rsid w:val="0033324B"/>
    <w:rsid w:val="00333319"/>
    <w:rsid w:val="003335F8"/>
    <w:rsid w:val="0033374A"/>
    <w:rsid w:val="00333767"/>
    <w:rsid w:val="00333802"/>
    <w:rsid w:val="003338C4"/>
    <w:rsid w:val="00333B16"/>
    <w:rsid w:val="00333C05"/>
    <w:rsid w:val="003340A3"/>
    <w:rsid w:val="003340C1"/>
    <w:rsid w:val="003341D7"/>
    <w:rsid w:val="003345E8"/>
    <w:rsid w:val="003346C4"/>
    <w:rsid w:val="003346CE"/>
    <w:rsid w:val="003348FD"/>
    <w:rsid w:val="003352BD"/>
    <w:rsid w:val="003354F7"/>
    <w:rsid w:val="003355DE"/>
    <w:rsid w:val="003356FB"/>
    <w:rsid w:val="00335780"/>
    <w:rsid w:val="00335782"/>
    <w:rsid w:val="00335C50"/>
    <w:rsid w:val="00336090"/>
    <w:rsid w:val="0033648C"/>
    <w:rsid w:val="0033669D"/>
    <w:rsid w:val="00336810"/>
    <w:rsid w:val="00336945"/>
    <w:rsid w:val="00336975"/>
    <w:rsid w:val="00337037"/>
    <w:rsid w:val="0033795D"/>
    <w:rsid w:val="00337967"/>
    <w:rsid w:val="0033797E"/>
    <w:rsid w:val="00337D90"/>
    <w:rsid w:val="00337F3A"/>
    <w:rsid w:val="0034006B"/>
    <w:rsid w:val="00340333"/>
    <w:rsid w:val="00340406"/>
    <w:rsid w:val="0034075F"/>
    <w:rsid w:val="00340825"/>
    <w:rsid w:val="00340860"/>
    <w:rsid w:val="00340B86"/>
    <w:rsid w:val="00340CAA"/>
    <w:rsid w:val="00340CF4"/>
    <w:rsid w:val="00341018"/>
    <w:rsid w:val="00341163"/>
    <w:rsid w:val="003411DC"/>
    <w:rsid w:val="003412FD"/>
    <w:rsid w:val="003418FB"/>
    <w:rsid w:val="00341971"/>
    <w:rsid w:val="003419C4"/>
    <w:rsid w:val="003419DA"/>
    <w:rsid w:val="00341B38"/>
    <w:rsid w:val="00341BFF"/>
    <w:rsid w:val="00341C93"/>
    <w:rsid w:val="00341E4A"/>
    <w:rsid w:val="003421BE"/>
    <w:rsid w:val="00342227"/>
    <w:rsid w:val="00342719"/>
    <w:rsid w:val="003427E4"/>
    <w:rsid w:val="00342973"/>
    <w:rsid w:val="00342AAF"/>
    <w:rsid w:val="00342B0E"/>
    <w:rsid w:val="00342E09"/>
    <w:rsid w:val="0034301C"/>
    <w:rsid w:val="003430A4"/>
    <w:rsid w:val="00343239"/>
    <w:rsid w:val="00343334"/>
    <w:rsid w:val="00343410"/>
    <w:rsid w:val="003434EC"/>
    <w:rsid w:val="00343582"/>
    <w:rsid w:val="00343588"/>
    <w:rsid w:val="00343685"/>
    <w:rsid w:val="00343892"/>
    <w:rsid w:val="00343C2E"/>
    <w:rsid w:val="00343CF1"/>
    <w:rsid w:val="00343D67"/>
    <w:rsid w:val="00343FA4"/>
    <w:rsid w:val="00344063"/>
    <w:rsid w:val="0034407C"/>
    <w:rsid w:val="00344176"/>
    <w:rsid w:val="003441ED"/>
    <w:rsid w:val="003443AC"/>
    <w:rsid w:val="003444B0"/>
    <w:rsid w:val="003445BC"/>
    <w:rsid w:val="003445FD"/>
    <w:rsid w:val="00344654"/>
    <w:rsid w:val="0034479B"/>
    <w:rsid w:val="0034488F"/>
    <w:rsid w:val="00344B4C"/>
    <w:rsid w:val="00344BEA"/>
    <w:rsid w:val="00344C40"/>
    <w:rsid w:val="00344CF2"/>
    <w:rsid w:val="00344E8F"/>
    <w:rsid w:val="00344E9A"/>
    <w:rsid w:val="00344EDE"/>
    <w:rsid w:val="0034504E"/>
    <w:rsid w:val="00345076"/>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E21"/>
    <w:rsid w:val="00345F1A"/>
    <w:rsid w:val="00345F30"/>
    <w:rsid w:val="00345FF3"/>
    <w:rsid w:val="0034660B"/>
    <w:rsid w:val="00346D31"/>
    <w:rsid w:val="00346DF7"/>
    <w:rsid w:val="00346EF5"/>
    <w:rsid w:val="00346F25"/>
    <w:rsid w:val="00347257"/>
    <w:rsid w:val="0034731D"/>
    <w:rsid w:val="00347709"/>
    <w:rsid w:val="00347942"/>
    <w:rsid w:val="00347A51"/>
    <w:rsid w:val="00347BF5"/>
    <w:rsid w:val="00347C5F"/>
    <w:rsid w:val="00347C89"/>
    <w:rsid w:val="00347E1F"/>
    <w:rsid w:val="00347E44"/>
    <w:rsid w:val="00347F03"/>
    <w:rsid w:val="00350269"/>
    <w:rsid w:val="003502D3"/>
    <w:rsid w:val="003504EC"/>
    <w:rsid w:val="003506EC"/>
    <w:rsid w:val="0035073F"/>
    <w:rsid w:val="003507CE"/>
    <w:rsid w:val="003507F5"/>
    <w:rsid w:val="003508DF"/>
    <w:rsid w:val="0035096C"/>
    <w:rsid w:val="00350EAC"/>
    <w:rsid w:val="00350FAE"/>
    <w:rsid w:val="00350FBE"/>
    <w:rsid w:val="00351058"/>
    <w:rsid w:val="00351148"/>
    <w:rsid w:val="00351149"/>
    <w:rsid w:val="003512A7"/>
    <w:rsid w:val="003512CC"/>
    <w:rsid w:val="0035135D"/>
    <w:rsid w:val="0035154D"/>
    <w:rsid w:val="00351551"/>
    <w:rsid w:val="0035162F"/>
    <w:rsid w:val="003516AB"/>
    <w:rsid w:val="00351E08"/>
    <w:rsid w:val="003520E0"/>
    <w:rsid w:val="0035217B"/>
    <w:rsid w:val="00352241"/>
    <w:rsid w:val="003522A5"/>
    <w:rsid w:val="003525B9"/>
    <w:rsid w:val="003528D1"/>
    <w:rsid w:val="00352A5B"/>
    <w:rsid w:val="00352BFB"/>
    <w:rsid w:val="00352F0E"/>
    <w:rsid w:val="00352F61"/>
    <w:rsid w:val="0035305D"/>
    <w:rsid w:val="0035333E"/>
    <w:rsid w:val="003534C6"/>
    <w:rsid w:val="00353689"/>
    <w:rsid w:val="00353825"/>
    <w:rsid w:val="003539CD"/>
    <w:rsid w:val="00353D13"/>
    <w:rsid w:val="00353D6A"/>
    <w:rsid w:val="00353E8D"/>
    <w:rsid w:val="003540B5"/>
    <w:rsid w:val="00354187"/>
    <w:rsid w:val="003544EC"/>
    <w:rsid w:val="00354961"/>
    <w:rsid w:val="003549CD"/>
    <w:rsid w:val="00354A98"/>
    <w:rsid w:val="00354AB6"/>
    <w:rsid w:val="00354C43"/>
    <w:rsid w:val="00354CD1"/>
    <w:rsid w:val="00354D85"/>
    <w:rsid w:val="00354DA0"/>
    <w:rsid w:val="00354DF9"/>
    <w:rsid w:val="00354FB6"/>
    <w:rsid w:val="003553C0"/>
    <w:rsid w:val="003553DB"/>
    <w:rsid w:val="00355547"/>
    <w:rsid w:val="00355614"/>
    <w:rsid w:val="00355887"/>
    <w:rsid w:val="00355A62"/>
    <w:rsid w:val="00355D07"/>
    <w:rsid w:val="00355EC7"/>
    <w:rsid w:val="00355FF3"/>
    <w:rsid w:val="003561B3"/>
    <w:rsid w:val="0035658A"/>
    <w:rsid w:val="00356592"/>
    <w:rsid w:val="003565FF"/>
    <w:rsid w:val="0035662E"/>
    <w:rsid w:val="003566A8"/>
    <w:rsid w:val="00356798"/>
    <w:rsid w:val="00356947"/>
    <w:rsid w:val="00356A9D"/>
    <w:rsid w:val="00356AAB"/>
    <w:rsid w:val="00356AAE"/>
    <w:rsid w:val="00356B7F"/>
    <w:rsid w:val="00356BDD"/>
    <w:rsid w:val="00356EF5"/>
    <w:rsid w:val="00357061"/>
    <w:rsid w:val="00357133"/>
    <w:rsid w:val="00357197"/>
    <w:rsid w:val="00357469"/>
    <w:rsid w:val="0035754B"/>
    <w:rsid w:val="00357580"/>
    <w:rsid w:val="003577BA"/>
    <w:rsid w:val="0035797C"/>
    <w:rsid w:val="00357BF0"/>
    <w:rsid w:val="00357C54"/>
    <w:rsid w:val="00357EEC"/>
    <w:rsid w:val="00357F13"/>
    <w:rsid w:val="00360015"/>
    <w:rsid w:val="003601AE"/>
    <w:rsid w:val="003604EB"/>
    <w:rsid w:val="003604F7"/>
    <w:rsid w:val="00360727"/>
    <w:rsid w:val="00360776"/>
    <w:rsid w:val="00360ADA"/>
    <w:rsid w:val="00360B38"/>
    <w:rsid w:val="00360B9D"/>
    <w:rsid w:val="00360BF7"/>
    <w:rsid w:val="00360CFF"/>
    <w:rsid w:val="00360DBA"/>
    <w:rsid w:val="0036144F"/>
    <w:rsid w:val="00361743"/>
    <w:rsid w:val="00361CE4"/>
    <w:rsid w:val="00361D68"/>
    <w:rsid w:val="0036200D"/>
    <w:rsid w:val="00362023"/>
    <w:rsid w:val="0036203A"/>
    <w:rsid w:val="0036215C"/>
    <w:rsid w:val="003623E8"/>
    <w:rsid w:val="00362491"/>
    <w:rsid w:val="003624FE"/>
    <w:rsid w:val="00362535"/>
    <w:rsid w:val="00362680"/>
    <w:rsid w:val="003628FA"/>
    <w:rsid w:val="00362A38"/>
    <w:rsid w:val="00362C74"/>
    <w:rsid w:val="00362E9C"/>
    <w:rsid w:val="0036313D"/>
    <w:rsid w:val="00363554"/>
    <w:rsid w:val="00363936"/>
    <w:rsid w:val="00363A68"/>
    <w:rsid w:val="00363A94"/>
    <w:rsid w:val="00363ADA"/>
    <w:rsid w:val="00363BD4"/>
    <w:rsid w:val="00363C01"/>
    <w:rsid w:val="00363EC6"/>
    <w:rsid w:val="00363F48"/>
    <w:rsid w:val="0036421B"/>
    <w:rsid w:val="003642A5"/>
    <w:rsid w:val="00364485"/>
    <w:rsid w:val="003647A4"/>
    <w:rsid w:val="00364ABE"/>
    <w:rsid w:val="00364B87"/>
    <w:rsid w:val="00364CE9"/>
    <w:rsid w:val="00364CF6"/>
    <w:rsid w:val="00364E4E"/>
    <w:rsid w:val="00364E71"/>
    <w:rsid w:val="00364F0A"/>
    <w:rsid w:val="00364F40"/>
    <w:rsid w:val="0036514A"/>
    <w:rsid w:val="00365369"/>
    <w:rsid w:val="003656D2"/>
    <w:rsid w:val="0036570F"/>
    <w:rsid w:val="00365873"/>
    <w:rsid w:val="003659C2"/>
    <w:rsid w:val="00365BC1"/>
    <w:rsid w:val="00365F0A"/>
    <w:rsid w:val="00365FB2"/>
    <w:rsid w:val="003661C0"/>
    <w:rsid w:val="003662C1"/>
    <w:rsid w:val="0036643C"/>
    <w:rsid w:val="00366A55"/>
    <w:rsid w:val="00366CCC"/>
    <w:rsid w:val="00366EAB"/>
    <w:rsid w:val="00366F07"/>
    <w:rsid w:val="003670B8"/>
    <w:rsid w:val="00367168"/>
    <w:rsid w:val="0036716E"/>
    <w:rsid w:val="0036723E"/>
    <w:rsid w:val="003672AD"/>
    <w:rsid w:val="003673BC"/>
    <w:rsid w:val="0036769C"/>
    <w:rsid w:val="00367754"/>
    <w:rsid w:val="003677B3"/>
    <w:rsid w:val="00367954"/>
    <w:rsid w:val="00367C06"/>
    <w:rsid w:val="00367EBC"/>
    <w:rsid w:val="00367F36"/>
    <w:rsid w:val="00367FB5"/>
    <w:rsid w:val="00367FEE"/>
    <w:rsid w:val="0037000D"/>
    <w:rsid w:val="00370155"/>
    <w:rsid w:val="00370334"/>
    <w:rsid w:val="00370478"/>
    <w:rsid w:val="0037076E"/>
    <w:rsid w:val="0037083D"/>
    <w:rsid w:val="00370890"/>
    <w:rsid w:val="003709E8"/>
    <w:rsid w:val="00370BD7"/>
    <w:rsid w:val="00370FC9"/>
    <w:rsid w:val="00370FDF"/>
    <w:rsid w:val="0037107D"/>
    <w:rsid w:val="003710F3"/>
    <w:rsid w:val="00371322"/>
    <w:rsid w:val="003713B4"/>
    <w:rsid w:val="00371427"/>
    <w:rsid w:val="00371669"/>
    <w:rsid w:val="003719CF"/>
    <w:rsid w:val="00371AEF"/>
    <w:rsid w:val="0037223F"/>
    <w:rsid w:val="003726CD"/>
    <w:rsid w:val="0037294E"/>
    <w:rsid w:val="00372BF7"/>
    <w:rsid w:val="00372C6A"/>
    <w:rsid w:val="00372E74"/>
    <w:rsid w:val="00373072"/>
    <w:rsid w:val="0037323A"/>
    <w:rsid w:val="003732F4"/>
    <w:rsid w:val="0037341D"/>
    <w:rsid w:val="00373728"/>
    <w:rsid w:val="0037372C"/>
    <w:rsid w:val="00373924"/>
    <w:rsid w:val="003739AC"/>
    <w:rsid w:val="00373D28"/>
    <w:rsid w:val="00373D48"/>
    <w:rsid w:val="00373F0C"/>
    <w:rsid w:val="00374370"/>
    <w:rsid w:val="00374792"/>
    <w:rsid w:val="003747EF"/>
    <w:rsid w:val="00374825"/>
    <w:rsid w:val="0037496A"/>
    <w:rsid w:val="003749C8"/>
    <w:rsid w:val="00374A1A"/>
    <w:rsid w:val="00374AE2"/>
    <w:rsid w:val="00374B24"/>
    <w:rsid w:val="003750CD"/>
    <w:rsid w:val="00375143"/>
    <w:rsid w:val="003752B4"/>
    <w:rsid w:val="00375523"/>
    <w:rsid w:val="00375B96"/>
    <w:rsid w:val="00375F46"/>
    <w:rsid w:val="003761BA"/>
    <w:rsid w:val="00376200"/>
    <w:rsid w:val="003764A0"/>
    <w:rsid w:val="00376703"/>
    <w:rsid w:val="00376761"/>
    <w:rsid w:val="0037681A"/>
    <w:rsid w:val="00376827"/>
    <w:rsid w:val="003768CF"/>
    <w:rsid w:val="0037693E"/>
    <w:rsid w:val="0037696D"/>
    <w:rsid w:val="00376F16"/>
    <w:rsid w:val="00377193"/>
    <w:rsid w:val="003773F5"/>
    <w:rsid w:val="00377405"/>
    <w:rsid w:val="003779AE"/>
    <w:rsid w:val="00377AC5"/>
    <w:rsid w:val="00377C06"/>
    <w:rsid w:val="00377CD8"/>
    <w:rsid w:val="00377D1F"/>
    <w:rsid w:val="00377DE6"/>
    <w:rsid w:val="00377E67"/>
    <w:rsid w:val="00377E98"/>
    <w:rsid w:val="0038027B"/>
    <w:rsid w:val="00380385"/>
    <w:rsid w:val="003803BE"/>
    <w:rsid w:val="00380868"/>
    <w:rsid w:val="0038086D"/>
    <w:rsid w:val="00380D25"/>
    <w:rsid w:val="00380EC5"/>
    <w:rsid w:val="0038104F"/>
    <w:rsid w:val="003810D0"/>
    <w:rsid w:val="003812C1"/>
    <w:rsid w:val="003813A5"/>
    <w:rsid w:val="00381606"/>
    <w:rsid w:val="003816A0"/>
    <w:rsid w:val="00381C9F"/>
    <w:rsid w:val="00381CBD"/>
    <w:rsid w:val="00381E4C"/>
    <w:rsid w:val="00381FC7"/>
    <w:rsid w:val="003820FE"/>
    <w:rsid w:val="003821D3"/>
    <w:rsid w:val="00382321"/>
    <w:rsid w:val="003827B4"/>
    <w:rsid w:val="0038292D"/>
    <w:rsid w:val="003829D9"/>
    <w:rsid w:val="00382A10"/>
    <w:rsid w:val="00382B61"/>
    <w:rsid w:val="00382C09"/>
    <w:rsid w:val="00382DFE"/>
    <w:rsid w:val="00382EDA"/>
    <w:rsid w:val="003833C8"/>
    <w:rsid w:val="00383754"/>
    <w:rsid w:val="003837E4"/>
    <w:rsid w:val="00384071"/>
    <w:rsid w:val="0038414C"/>
    <w:rsid w:val="00384392"/>
    <w:rsid w:val="00384446"/>
    <w:rsid w:val="003844BE"/>
    <w:rsid w:val="003845BC"/>
    <w:rsid w:val="003845E1"/>
    <w:rsid w:val="00384617"/>
    <w:rsid w:val="003847BC"/>
    <w:rsid w:val="00384895"/>
    <w:rsid w:val="003848C6"/>
    <w:rsid w:val="00384B94"/>
    <w:rsid w:val="00384BF8"/>
    <w:rsid w:val="00384C65"/>
    <w:rsid w:val="00384CEF"/>
    <w:rsid w:val="00385181"/>
    <w:rsid w:val="00385376"/>
    <w:rsid w:val="003858AB"/>
    <w:rsid w:val="00385AED"/>
    <w:rsid w:val="00385C2B"/>
    <w:rsid w:val="00385C75"/>
    <w:rsid w:val="00385DA0"/>
    <w:rsid w:val="00385E36"/>
    <w:rsid w:val="003861A8"/>
    <w:rsid w:val="003863F7"/>
    <w:rsid w:val="003863FE"/>
    <w:rsid w:val="00386450"/>
    <w:rsid w:val="00386538"/>
    <w:rsid w:val="00386741"/>
    <w:rsid w:val="003869C8"/>
    <w:rsid w:val="00386ACC"/>
    <w:rsid w:val="00386F4B"/>
    <w:rsid w:val="00386FAF"/>
    <w:rsid w:val="00387122"/>
    <w:rsid w:val="0038717F"/>
    <w:rsid w:val="00387274"/>
    <w:rsid w:val="0038728E"/>
    <w:rsid w:val="00387345"/>
    <w:rsid w:val="00387348"/>
    <w:rsid w:val="00387389"/>
    <w:rsid w:val="00387467"/>
    <w:rsid w:val="00387678"/>
    <w:rsid w:val="00387762"/>
    <w:rsid w:val="00387974"/>
    <w:rsid w:val="00387C28"/>
    <w:rsid w:val="00387C6F"/>
    <w:rsid w:val="00387F9B"/>
    <w:rsid w:val="00390003"/>
    <w:rsid w:val="0039019E"/>
    <w:rsid w:val="003901E4"/>
    <w:rsid w:val="00390860"/>
    <w:rsid w:val="0039095B"/>
    <w:rsid w:val="00390A5F"/>
    <w:rsid w:val="00390C71"/>
    <w:rsid w:val="00390E48"/>
    <w:rsid w:val="00390E5A"/>
    <w:rsid w:val="00390F91"/>
    <w:rsid w:val="00391302"/>
    <w:rsid w:val="0039149C"/>
    <w:rsid w:val="0039151F"/>
    <w:rsid w:val="00391709"/>
    <w:rsid w:val="0039171A"/>
    <w:rsid w:val="003917E6"/>
    <w:rsid w:val="003917F9"/>
    <w:rsid w:val="0039183C"/>
    <w:rsid w:val="00391A60"/>
    <w:rsid w:val="00391E3D"/>
    <w:rsid w:val="00391F15"/>
    <w:rsid w:val="003921F9"/>
    <w:rsid w:val="0039229E"/>
    <w:rsid w:val="003922C3"/>
    <w:rsid w:val="00392328"/>
    <w:rsid w:val="003923BB"/>
    <w:rsid w:val="00392517"/>
    <w:rsid w:val="00392800"/>
    <w:rsid w:val="0039283A"/>
    <w:rsid w:val="003928E9"/>
    <w:rsid w:val="00392BFD"/>
    <w:rsid w:val="00392C12"/>
    <w:rsid w:val="00392C57"/>
    <w:rsid w:val="00392EE5"/>
    <w:rsid w:val="00392F88"/>
    <w:rsid w:val="0039313C"/>
    <w:rsid w:val="0039318F"/>
    <w:rsid w:val="003931E2"/>
    <w:rsid w:val="003933D2"/>
    <w:rsid w:val="00393421"/>
    <w:rsid w:val="003934B9"/>
    <w:rsid w:val="003934D5"/>
    <w:rsid w:val="0039360D"/>
    <w:rsid w:val="0039374A"/>
    <w:rsid w:val="003937F5"/>
    <w:rsid w:val="00393B14"/>
    <w:rsid w:val="00393C00"/>
    <w:rsid w:val="00393D7C"/>
    <w:rsid w:val="00393F3A"/>
    <w:rsid w:val="00393F7B"/>
    <w:rsid w:val="00393FB2"/>
    <w:rsid w:val="00394106"/>
    <w:rsid w:val="003946CF"/>
    <w:rsid w:val="00394723"/>
    <w:rsid w:val="00394794"/>
    <w:rsid w:val="0039479A"/>
    <w:rsid w:val="003947C3"/>
    <w:rsid w:val="00394837"/>
    <w:rsid w:val="003949E2"/>
    <w:rsid w:val="00394B2E"/>
    <w:rsid w:val="00394EF2"/>
    <w:rsid w:val="00394F0A"/>
    <w:rsid w:val="00395276"/>
    <w:rsid w:val="00395326"/>
    <w:rsid w:val="00395357"/>
    <w:rsid w:val="00395415"/>
    <w:rsid w:val="003955B6"/>
    <w:rsid w:val="00395904"/>
    <w:rsid w:val="00395993"/>
    <w:rsid w:val="00395BC9"/>
    <w:rsid w:val="00395C21"/>
    <w:rsid w:val="00395CED"/>
    <w:rsid w:val="00395D6A"/>
    <w:rsid w:val="00395ED5"/>
    <w:rsid w:val="00396040"/>
    <w:rsid w:val="00396137"/>
    <w:rsid w:val="00396279"/>
    <w:rsid w:val="00396305"/>
    <w:rsid w:val="003964CA"/>
    <w:rsid w:val="00396690"/>
    <w:rsid w:val="00396895"/>
    <w:rsid w:val="003968B5"/>
    <w:rsid w:val="00396A3E"/>
    <w:rsid w:val="00396D37"/>
    <w:rsid w:val="0039716A"/>
    <w:rsid w:val="003971CD"/>
    <w:rsid w:val="003971D5"/>
    <w:rsid w:val="003972C6"/>
    <w:rsid w:val="00397345"/>
    <w:rsid w:val="00397362"/>
    <w:rsid w:val="0039770F"/>
    <w:rsid w:val="00397944"/>
    <w:rsid w:val="003979A2"/>
    <w:rsid w:val="003979BD"/>
    <w:rsid w:val="00397B12"/>
    <w:rsid w:val="00397BC4"/>
    <w:rsid w:val="00397C6B"/>
    <w:rsid w:val="00397D3A"/>
    <w:rsid w:val="00397DC8"/>
    <w:rsid w:val="00397F06"/>
    <w:rsid w:val="003A00FA"/>
    <w:rsid w:val="003A02F1"/>
    <w:rsid w:val="003A064D"/>
    <w:rsid w:val="003A074F"/>
    <w:rsid w:val="003A0967"/>
    <w:rsid w:val="003A0AA9"/>
    <w:rsid w:val="003A0FB2"/>
    <w:rsid w:val="003A105A"/>
    <w:rsid w:val="003A1219"/>
    <w:rsid w:val="003A1301"/>
    <w:rsid w:val="003A1358"/>
    <w:rsid w:val="003A1373"/>
    <w:rsid w:val="003A1515"/>
    <w:rsid w:val="003A183A"/>
    <w:rsid w:val="003A1A76"/>
    <w:rsid w:val="003A1AEF"/>
    <w:rsid w:val="003A1D5F"/>
    <w:rsid w:val="003A1DEE"/>
    <w:rsid w:val="003A21CE"/>
    <w:rsid w:val="003A236C"/>
    <w:rsid w:val="003A2394"/>
    <w:rsid w:val="003A265D"/>
    <w:rsid w:val="003A271D"/>
    <w:rsid w:val="003A281D"/>
    <w:rsid w:val="003A2895"/>
    <w:rsid w:val="003A29E2"/>
    <w:rsid w:val="003A2AFE"/>
    <w:rsid w:val="003A2E7E"/>
    <w:rsid w:val="003A2EF0"/>
    <w:rsid w:val="003A2F50"/>
    <w:rsid w:val="003A30B4"/>
    <w:rsid w:val="003A31D1"/>
    <w:rsid w:val="003A341E"/>
    <w:rsid w:val="003A34E4"/>
    <w:rsid w:val="003A3549"/>
    <w:rsid w:val="003A374A"/>
    <w:rsid w:val="003A37D3"/>
    <w:rsid w:val="003A3845"/>
    <w:rsid w:val="003A39CB"/>
    <w:rsid w:val="003A3D28"/>
    <w:rsid w:val="003A3DED"/>
    <w:rsid w:val="003A4104"/>
    <w:rsid w:val="003A4137"/>
    <w:rsid w:val="003A4243"/>
    <w:rsid w:val="003A445D"/>
    <w:rsid w:val="003A4533"/>
    <w:rsid w:val="003A485B"/>
    <w:rsid w:val="003A4CBC"/>
    <w:rsid w:val="003A4E13"/>
    <w:rsid w:val="003A4E69"/>
    <w:rsid w:val="003A4EDD"/>
    <w:rsid w:val="003A5028"/>
    <w:rsid w:val="003A509F"/>
    <w:rsid w:val="003A5105"/>
    <w:rsid w:val="003A51C0"/>
    <w:rsid w:val="003A52E1"/>
    <w:rsid w:val="003A568A"/>
    <w:rsid w:val="003A56AF"/>
    <w:rsid w:val="003A57EA"/>
    <w:rsid w:val="003A589D"/>
    <w:rsid w:val="003A591C"/>
    <w:rsid w:val="003A5B15"/>
    <w:rsid w:val="003A5C13"/>
    <w:rsid w:val="003A5C6F"/>
    <w:rsid w:val="003A5D0A"/>
    <w:rsid w:val="003A5DD3"/>
    <w:rsid w:val="003A5F32"/>
    <w:rsid w:val="003A61C5"/>
    <w:rsid w:val="003A6204"/>
    <w:rsid w:val="003A6259"/>
    <w:rsid w:val="003A63A4"/>
    <w:rsid w:val="003A64F4"/>
    <w:rsid w:val="003A6568"/>
    <w:rsid w:val="003A6796"/>
    <w:rsid w:val="003A68ED"/>
    <w:rsid w:val="003A695A"/>
    <w:rsid w:val="003A6976"/>
    <w:rsid w:val="003A69BB"/>
    <w:rsid w:val="003A6BCB"/>
    <w:rsid w:val="003A6CF7"/>
    <w:rsid w:val="003A6F78"/>
    <w:rsid w:val="003A6F87"/>
    <w:rsid w:val="003A72E9"/>
    <w:rsid w:val="003A7704"/>
    <w:rsid w:val="003A7764"/>
    <w:rsid w:val="003A788B"/>
    <w:rsid w:val="003A78B5"/>
    <w:rsid w:val="003A78ED"/>
    <w:rsid w:val="003A790F"/>
    <w:rsid w:val="003A7928"/>
    <w:rsid w:val="003A79B7"/>
    <w:rsid w:val="003A7A74"/>
    <w:rsid w:val="003A7B12"/>
    <w:rsid w:val="003B0199"/>
    <w:rsid w:val="003B0251"/>
    <w:rsid w:val="003B025C"/>
    <w:rsid w:val="003B030B"/>
    <w:rsid w:val="003B0348"/>
    <w:rsid w:val="003B053C"/>
    <w:rsid w:val="003B0598"/>
    <w:rsid w:val="003B06DE"/>
    <w:rsid w:val="003B099C"/>
    <w:rsid w:val="003B09E4"/>
    <w:rsid w:val="003B0A09"/>
    <w:rsid w:val="003B0C9E"/>
    <w:rsid w:val="003B0D94"/>
    <w:rsid w:val="003B0E63"/>
    <w:rsid w:val="003B1122"/>
    <w:rsid w:val="003B1198"/>
    <w:rsid w:val="003B1282"/>
    <w:rsid w:val="003B1403"/>
    <w:rsid w:val="003B1463"/>
    <w:rsid w:val="003B1537"/>
    <w:rsid w:val="003B1587"/>
    <w:rsid w:val="003B1674"/>
    <w:rsid w:val="003B183F"/>
    <w:rsid w:val="003B195F"/>
    <w:rsid w:val="003B19B7"/>
    <w:rsid w:val="003B1A99"/>
    <w:rsid w:val="003B1B1E"/>
    <w:rsid w:val="003B1D35"/>
    <w:rsid w:val="003B1DAD"/>
    <w:rsid w:val="003B1E91"/>
    <w:rsid w:val="003B1F89"/>
    <w:rsid w:val="003B200A"/>
    <w:rsid w:val="003B2166"/>
    <w:rsid w:val="003B234F"/>
    <w:rsid w:val="003B23FB"/>
    <w:rsid w:val="003B24FC"/>
    <w:rsid w:val="003B256D"/>
    <w:rsid w:val="003B257F"/>
    <w:rsid w:val="003B2653"/>
    <w:rsid w:val="003B2713"/>
    <w:rsid w:val="003B2948"/>
    <w:rsid w:val="003B2984"/>
    <w:rsid w:val="003B2D03"/>
    <w:rsid w:val="003B2D06"/>
    <w:rsid w:val="003B2E7E"/>
    <w:rsid w:val="003B2EA0"/>
    <w:rsid w:val="003B2FA6"/>
    <w:rsid w:val="003B3141"/>
    <w:rsid w:val="003B31E4"/>
    <w:rsid w:val="003B3206"/>
    <w:rsid w:val="003B328A"/>
    <w:rsid w:val="003B33C8"/>
    <w:rsid w:val="003B346B"/>
    <w:rsid w:val="003B35A0"/>
    <w:rsid w:val="003B3723"/>
    <w:rsid w:val="003B3856"/>
    <w:rsid w:val="003B3901"/>
    <w:rsid w:val="003B396D"/>
    <w:rsid w:val="003B3991"/>
    <w:rsid w:val="003B3FBF"/>
    <w:rsid w:val="003B3FD1"/>
    <w:rsid w:val="003B423F"/>
    <w:rsid w:val="003B45CB"/>
    <w:rsid w:val="003B45F0"/>
    <w:rsid w:val="003B48B0"/>
    <w:rsid w:val="003B4956"/>
    <w:rsid w:val="003B4AC5"/>
    <w:rsid w:val="003B4BA7"/>
    <w:rsid w:val="003B4C79"/>
    <w:rsid w:val="003B50AF"/>
    <w:rsid w:val="003B5109"/>
    <w:rsid w:val="003B523C"/>
    <w:rsid w:val="003B54C4"/>
    <w:rsid w:val="003B54E8"/>
    <w:rsid w:val="003B561E"/>
    <w:rsid w:val="003B56EF"/>
    <w:rsid w:val="003B57D4"/>
    <w:rsid w:val="003B5A04"/>
    <w:rsid w:val="003B5CC4"/>
    <w:rsid w:val="003B5D7F"/>
    <w:rsid w:val="003B5EC8"/>
    <w:rsid w:val="003B5FD8"/>
    <w:rsid w:val="003B62BD"/>
    <w:rsid w:val="003B62BF"/>
    <w:rsid w:val="003B631E"/>
    <w:rsid w:val="003B6430"/>
    <w:rsid w:val="003B6532"/>
    <w:rsid w:val="003B670C"/>
    <w:rsid w:val="003B6743"/>
    <w:rsid w:val="003B675D"/>
    <w:rsid w:val="003B695A"/>
    <w:rsid w:val="003B696D"/>
    <w:rsid w:val="003B69BA"/>
    <w:rsid w:val="003B6A72"/>
    <w:rsid w:val="003B6ADC"/>
    <w:rsid w:val="003B6B81"/>
    <w:rsid w:val="003B6E24"/>
    <w:rsid w:val="003B6EA5"/>
    <w:rsid w:val="003B6EDE"/>
    <w:rsid w:val="003B72E5"/>
    <w:rsid w:val="003B7725"/>
    <w:rsid w:val="003B775D"/>
    <w:rsid w:val="003B7965"/>
    <w:rsid w:val="003B7EF0"/>
    <w:rsid w:val="003C0191"/>
    <w:rsid w:val="003C0265"/>
    <w:rsid w:val="003C051D"/>
    <w:rsid w:val="003C05A7"/>
    <w:rsid w:val="003C0719"/>
    <w:rsid w:val="003C0836"/>
    <w:rsid w:val="003C091B"/>
    <w:rsid w:val="003C0973"/>
    <w:rsid w:val="003C0A67"/>
    <w:rsid w:val="003C0C9E"/>
    <w:rsid w:val="003C0CAA"/>
    <w:rsid w:val="003C0D88"/>
    <w:rsid w:val="003C1328"/>
    <w:rsid w:val="003C134A"/>
    <w:rsid w:val="003C14C7"/>
    <w:rsid w:val="003C1816"/>
    <w:rsid w:val="003C18BF"/>
    <w:rsid w:val="003C1A5F"/>
    <w:rsid w:val="003C1B01"/>
    <w:rsid w:val="003C1CEF"/>
    <w:rsid w:val="003C1DB1"/>
    <w:rsid w:val="003C1E24"/>
    <w:rsid w:val="003C20E2"/>
    <w:rsid w:val="003C2623"/>
    <w:rsid w:val="003C2683"/>
    <w:rsid w:val="003C297E"/>
    <w:rsid w:val="003C2B18"/>
    <w:rsid w:val="003C2B79"/>
    <w:rsid w:val="003C2BD8"/>
    <w:rsid w:val="003C2BD9"/>
    <w:rsid w:val="003C2BF6"/>
    <w:rsid w:val="003C2C80"/>
    <w:rsid w:val="003C2D39"/>
    <w:rsid w:val="003C2EDA"/>
    <w:rsid w:val="003C2F1B"/>
    <w:rsid w:val="003C3661"/>
    <w:rsid w:val="003C368D"/>
    <w:rsid w:val="003C37E7"/>
    <w:rsid w:val="003C39A6"/>
    <w:rsid w:val="003C3A49"/>
    <w:rsid w:val="003C3A58"/>
    <w:rsid w:val="003C3B40"/>
    <w:rsid w:val="003C3D12"/>
    <w:rsid w:val="003C3D1E"/>
    <w:rsid w:val="003C3D9F"/>
    <w:rsid w:val="003C440B"/>
    <w:rsid w:val="003C4494"/>
    <w:rsid w:val="003C4505"/>
    <w:rsid w:val="003C456B"/>
    <w:rsid w:val="003C45B5"/>
    <w:rsid w:val="003C469F"/>
    <w:rsid w:val="003C4996"/>
    <w:rsid w:val="003C4A59"/>
    <w:rsid w:val="003C4D4D"/>
    <w:rsid w:val="003C4D70"/>
    <w:rsid w:val="003C4DFA"/>
    <w:rsid w:val="003C4E36"/>
    <w:rsid w:val="003C4F13"/>
    <w:rsid w:val="003C52BD"/>
    <w:rsid w:val="003C537B"/>
    <w:rsid w:val="003C53A3"/>
    <w:rsid w:val="003C53A5"/>
    <w:rsid w:val="003C5486"/>
    <w:rsid w:val="003C54EE"/>
    <w:rsid w:val="003C5F99"/>
    <w:rsid w:val="003C5FA3"/>
    <w:rsid w:val="003C60EE"/>
    <w:rsid w:val="003C6147"/>
    <w:rsid w:val="003C62C2"/>
    <w:rsid w:val="003C63FA"/>
    <w:rsid w:val="003C6594"/>
    <w:rsid w:val="003C6B52"/>
    <w:rsid w:val="003C6B60"/>
    <w:rsid w:val="003C6CF7"/>
    <w:rsid w:val="003C6D3C"/>
    <w:rsid w:val="003C6E73"/>
    <w:rsid w:val="003C6F4F"/>
    <w:rsid w:val="003C6FC1"/>
    <w:rsid w:val="003C737A"/>
    <w:rsid w:val="003C7AAD"/>
    <w:rsid w:val="003C7B38"/>
    <w:rsid w:val="003C7B60"/>
    <w:rsid w:val="003C7CF6"/>
    <w:rsid w:val="003C7E74"/>
    <w:rsid w:val="003D0448"/>
    <w:rsid w:val="003D0582"/>
    <w:rsid w:val="003D0652"/>
    <w:rsid w:val="003D065F"/>
    <w:rsid w:val="003D0717"/>
    <w:rsid w:val="003D074D"/>
    <w:rsid w:val="003D08D2"/>
    <w:rsid w:val="003D0A07"/>
    <w:rsid w:val="003D0B18"/>
    <w:rsid w:val="003D0B7B"/>
    <w:rsid w:val="003D0EB3"/>
    <w:rsid w:val="003D127A"/>
    <w:rsid w:val="003D168B"/>
    <w:rsid w:val="003D1B31"/>
    <w:rsid w:val="003D1DB1"/>
    <w:rsid w:val="003D1EB8"/>
    <w:rsid w:val="003D1F0B"/>
    <w:rsid w:val="003D1F4E"/>
    <w:rsid w:val="003D2029"/>
    <w:rsid w:val="003D2085"/>
    <w:rsid w:val="003D20DE"/>
    <w:rsid w:val="003D22AC"/>
    <w:rsid w:val="003D2417"/>
    <w:rsid w:val="003D2487"/>
    <w:rsid w:val="003D24BD"/>
    <w:rsid w:val="003D2541"/>
    <w:rsid w:val="003D2548"/>
    <w:rsid w:val="003D2557"/>
    <w:rsid w:val="003D26C2"/>
    <w:rsid w:val="003D27FC"/>
    <w:rsid w:val="003D2AE2"/>
    <w:rsid w:val="003D2B44"/>
    <w:rsid w:val="003D2B77"/>
    <w:rsid w:val="003D300C"/>
    <w:rsid w:val="003D3078"/>
    <w:rsid w:val="003D3164"/>
    <w:rsid w:val="003D3270"/>
    <w:rsid w:val="003D3455"/>
    <w:rsid w:val="003D3568"/>
    <w:rsid w:val="003D35DA"/>
    <w:rsid w:val="003D362B"/>
    <w:rsid w:val="003D37D1"/>
    <w:rsid w:val="003D386A"/>
    <w:rsid w:val="003D3A40"/>
    <w:rsid w:val="003D3D34"/>
    <w:rsid w:val="003D3D50"/>
    <w:rsid w:val="003D4114"/>
    <w:rsid w:val="003D435C"/>
    <w:rsid w:val="003D4601"/>
    <w:rsid w:val="003D46C7"/>
    <w:rsid w:val="003D4920"/>
    <w:rsid w:val="003D4B8C"/>
    <w:rsid w:val="003D4BF6"/>
    <w:rsid w:val="003D4DC6"/>
    <w:rsid w:val="003D4F7F"/>
    <w:rsid w:val="003D50BC"/>
    <w:rsid w:val="003D545F"/>
    <w:rsid w:val="003D55D2"/>
    <w:rsid w:val="003D58EF"/>
    <w:rsid w:val="003D58F5"/>
    <w:rsid w:val="003D59CA"/>
    <w:rsid w:val="003D5B0B"/>
    <w:rsid w:val="003D610B"/>
    <w:rsid w:val="003D61C8"/>
    <w:rsid w:val="003D6249"/>
    <w:rsid w:val="003D6754"/>
    <w:rsid w:val="003D67CA"/>
    <w:rsid w:val="003D6997"/>
    <w:rsid w:val="003D6A35"/>
    <w:rsid w:val="003D6AF5"/>
    <w:rsid w:val="003D6AFA"/>
    <w:rsid w:val="003D6B03"/>
    <w:rsid w:val="003D6D2C"/>
    <w:rsid w:val="003D6D2D"/>
    <w:rsid w:val="003D6DA9"/>
    <w:rsid w:val="003D7173"/>
    <w:rsid w:val="003D75E1"/>
    <w:rsid w:val="003D7636"/>
    <w:rsid w:val="003D7782"/>
    <w:rsid w:val="003D7812"/>
    <w:rsid w:val="003D7C12"/>
    <w:rsid w:val="003D7E9D"/>
    <w:rsid w:val="003E009D"/>
    <w:rsid w:val="003E0112"/>
    <w:rsid w:val="003E01EA"/>
    <w:rsid w:val="003E04FA"/>
    <w:rsid w:val="003E080B"/>
    <w:rsid w:val="003E0956"/>
    <w:rsid w:val="003E09E7"/>
    <w:rsid w:val="003E0A38"/>
    <w:rsid w:val="003E0A48"/>
    <w:rsid w:val="003E0A71"/>
    <w:rsid w:val="003E0B4A"/>
    <w:rsid w:val="003E0BA7"/>
    <w:rsid w:val="003E0BEF"/>
    <w:rsid w:val="003E0F46"/>
    <w:rsid w:val="003E12E8"/>
    <w:rsid w:val="003E1377"/>
    <w:rsid w:val="003E1404"/>
    <w:rsid w:val="003E14DF"/>
    <w:rsid w:val="003E1586"/>
    <w:rsid w:val="003E159B"/>
    <w:rsid w:val="003E1604"/>
    <w:rsid w:val="003E168C"/>
    <w:rsid w:val="003E16B4"/>
    <w:rsid w:val="003E16F7"/>
    <w:rsid w:val="003E18AE"/>
    <w:rsid w:val="003E1CF2"/>
    <w:rsid w:val="003E2063"/>
    <w:rsid w:val="003E206B"/>
    <w:rsid w:val="003E237C"/>
    <w:rsid w:val="003E250C"/>
    <w:rsid w:val="003E259D"/>
    <w:rsid w:val="003E2AE0"/>
    <w:rsid w:val="003E2C83"/>
    <w:rsid w:val="003E2DE6"/>
    <w:rsid w:val="003E2F32"/>
    <w:rsid w:val="003E30AA"/>
    <w:rsid w:val="003E32EC"/>
    <w:rsid w:val="003E344F"/>
    <w:rsid w:val="003E3563"/>
    <w:rsid w:val="003E3801"/>
    <w:rsid w:val="003E3838"/>
    <w:rsid w:val="003E387B"/>
    <w:rsid w:val="003E3918"/>
    <w:rsid w:val="003E39A2"/>
    <w:rsid w:val="003E3A51"/>
    <w:rsid w:val="003E3AC0"/>
    <w:rsid w:val="003E3C82"/>
    <w:rsid w:val="003E3D20"/>
    <w:rsid w:val="003E3D77"/>
    <w:rsid w:val="003E3D7A"/>
    <w:rsid w:val="003E4083"/>
    <w:rsid w:val="003E40F8"/>
    <w:rsid w:val="003E4104"/>
    <w:rsid w:val="003E41A0"/>
    <w:rsid w:val="003E41A6"/>
    <w:rsid w:val="003E41AA"/>
    <w:rsid w:val="003E4411"/>
    <w:rsid w:val="003E4680"/>
    <w:rsid w:val="003E471D"/>
    <w:rsid w:val="003E49F0"/>
    <w:rsid w:val="003E4A21"/>
    <w:rsid w:val="003E4F2F"/>
    <w:rsid w:val="003E4F41"/>
    <w:rsid w:val="003E50E5"/>
    <w:rsid w:val="003E50FC"/>
    <w:rsid w:val="003E515D"/>
    <w:rsid w:val="003E52D3"/>
    <w:rsid w:val="003E5301"/>
    <w:rsid w:val="003E5369"/>
    <w:rsid w:val="003E562A"/>
    <w:rsid w:val="003E5C1D"/>
    <w:rsid w:val="003E5CDF"/>
    <w:rsid w:val="003E5E09"/>
    <w:rsid w:val="003E62F1"/>
    <w:rsid w:val="003E65CB"/>
    <w:rsid w:val="003E6BC2"/>
    <w:rsid w:val="003E6DF5"/>
    <w:rsid w:val="003E6E5F"/>
    <w:rsid w:val="003E7070"/>
    <w:rsid w:val="003E715B"/>
    <w:rsid w:val="003E7368"/>
    <w:rsid w:val="003E748E"/>
    <w:rsid w:val="003E76FE"/>
    <w:rsid w:val="003E775E"/>
    <w:rsid w:val="003E77D3"/>
    <w:rsid w:val="003E77F5"/>
    <w:rsid w:val="003E79C6"/>
    <w:rsid w:val="003E7BBD"/>
    <w:rsid w:val="003E7DA7"/>
    <w:rsid w:val="003E7E26"/>
    <w:rsid w:val="003E7E35"/>
    <w:rsid w:val="003F01FD"/>
    <w:rsid w:val="003F0450"/>
    <w:rsid w:val="003F0538"/>
    <w:rsid w:val="003F055D"/>
    <w:rsid w:val="003F056F"/>
    <w:rsid w:val="003F060D"/>
    <w:rsid w:val="003F0761"/>
    <w:rsid w:val="003F0A9B"/>
    <w:rsid w:val="003F11AC"/>
    <w:rsid w:val="003F1399"/>
    <w:rsid w:val="003F13D7"/>
    <w:rsid w:val="003F160C"/>
    <w:rsid w:val="003F1B1E"/>
    <w:rsid w:val="003F1DC3"/>
    <w:rsid w:val="003F1DCC"/>
    <w:rsid w:val="003F1F01"/>
    <w:rsid w:val="003F1F16"/>
    <w:rsid w:val="003F1FC6"/>
    <w:rsid w:val="003F212A"/>
    <w:rsid w:val="003F2130"/>
    <w:rsid w:val="003F2134"/>
    <w:rsid w:val="003F2291"/>
    <w:rsid w:val="003F23E0"/>
    <w:rsid w:val="003F29CD"/>
    <w:rsid w:val="003F2C15"/>
    <w:rsid w:val="003F2DE3"/>
    <w:rsid w:val="003F2E40"/>
    <w:rsid w:val="003F2F8E"/>
    <w:rsid w:val="003F3086"/>
    <w:rsid w:val="003F3223"/>
    <w:rsid w:val="003F33A9"/>
    <w:rsid w:val="003F340B"/>
    <w:rsid w:val="003F346B"/>
    <w:rsid w:val="003F3899"/>
    <w:rsid w:val="003F3A41"/>
    <w:rsid w:val="003F3AD5"/>
    <w:rsid w:val="003F3AFB"/>
    <w:rsid w:val="003F3B87"/>
    <w:rsid w:val="003F3C76"/>
    <w:rsid w:val="003F3DEC"/>
    <w:rsid w:val="003F3E5D"/>
    <w:rsid w:val="003F42EF"/>
    <w:rsid w:val="003F4419"/>
    <w:rsid w:val="003F44DA"/>
    <w:rsid w:val="003F4A85"/>
    <w:rsid w:val="003F4B9A"/>
    <w:rsid w:val="003F4EA2"/>
    <w:rsid w:val="003F5C08"/>
    <w:rsid w:val="003F5D43"/>
    <w:rsid w:val="003F5F7B"/>
    <w:rsid w:val="003F5FF1"/>
    <w:rsid w:val="003F6023"/>
    <w:rsid w:val="003F603D"/>
    <w:rsid w:val="003F6042"/>
    <w:rsid w:val="003F60AC"/>
    <w:rsid w:val="003F60DE"/>
    <w:rsid w:val="003F6180"/>
    <w:rsid w:val="003F61CF"/>
    <w:rsid w:val="003F62AF"/>
    <w:rsid w:val="003F6387"/>
    <w:rsid w:val="003F66ED"/>
    <w:rsid w:val="003F6735"/>
    <w:rsid w:val="003F69B7"/>
    <w:rsid w:val="003F6AE2"/>
    <w:rsid w:val="003F6BD9"/>
    <w:rsid w:val="003F6C58"/>
    <w:rsid w:val="003F6CA2"/>
    <w:rsid w:val="003F6F8B"/>
    <w:rsid w:val="003F70C1"/>
    <w:rsid w:val="003F7333"/>
    <w:rsid w:val="003F737E"/>
    <w:rsid w:val="003F7716"/>
    <w:rsid w:val="003F792B"/>
    <w:rsid w:val="003F796A"/>
    <w:rsid w:val="003F79BE"/>
    <w:rsid w:val="003F7A83"/>
    <w:rsid w:val="003F7B15"/>
    <w:rsid w:val="003F7FE7"/>
    <w:rsid w:val="00400070"/>
    <w:rsid w:val="004000CA"/>
    <w:rsid w:val="00400283"/>
    <w:rsid w:val="004003BD"/>
    <w:rsid w:val="00400B56"/>
    <w:rsid w:val="00400C09"/>
    <w:rsid w:val="00400EE4"/>
    <w:rsid w:val="00401353"/>
    <w:rsid w:val="00401463"/>
    <w:rsid w:val="004014EB"/>
    <w:rsid w:val="004016C8"/>
    <w:rsid w:val="0040187F"/>
    <w:rsid w:val="004019C8"/>
    <w:rsid w:val="00401A0F"/>
    <w:rsid w:val="004022CD"/>
    <w:rsid w:val="00402371"/>
    <w:rsid w:val="00402AD6"/>
    <w:rsid w:val="00402DAC"/>
    <w:rsid w:val="00402E13"/>
    <w:rsid w:val="00402E46"/>
    <w:rsid w:val="00402E89"/>
    <w:rsid w:val="00402EA1"/>
    <w:rsid w:val="00403274"/>
    <w:rsid w:val="00403603"/>
    <w:rsid w:val="0040396E"/>
    <w:rsid w:val="004039B2"/>
    <w:rsid w:val="00403A96"/>
    <w:rsid w:val="00403F32"/>
    <w:rsid w:val="00404098"/>
    <w:rsid w:val="00404193"/>
    <w:rsid w:val="004041CB"/>
    <w:rsid w:val="0040454A"/>
    <w:rsid w:val="004047D1"/>
    <w:rsid w:val="004049E6"/>
    <w:rsid w:val="00404A8A"/>
    <w:rsid w:val="00404C6A"/>
    <w:rsid w:val="00404EE3"/>
    <w:rsid w:val="00404F81"/>
    <w:rsid w:val="00405222"/>
    <w:rsid w:val="004054BD"/>
    <w:rsid w:val="0040559F"/>
    <w:rsid w:val="004055F9"/>
    <w:rsid w:val="0040568A"/>
    <w:rsid w:val="004056D6"/>
    <w:rsid w:val="00405CF8"/>
    <w:rsid w:val="00405D9F"/>
    <w:rsid w:val="00405F0A"/>
    <w:rsid w:val="004061A3"/>
    <w:rsid w:val="00406211"/>
    <w:rsid w:val="00406295"/>
    <w:rsid w:val="004063FE"/>
    <w:rsid w:val="004064A0"/>
    <w:rsid w:val="0040670A"/>
    <w:rsid w:val="0040674E"/>
    <w:rsid w:val="004067FB"/>
    <w:rsid w:val="0040687E"/>
    <w:rsid w:val="00406927"/>
    <w:rsid w:val="00406AD7"/>
    <w:rsid w:val="00406B15"/>
    <w:rsid w:val="00406B46"/>
    <w:rsid w:val="00406B5B"/>
    <w:rsid w:val="00406B8E"/>
    <w:rsid w:val="00406C01"/>
    <w:rsid w:val="00406ECA"/>
    <w:rsid w:val="00406FE6"/>
    <w:rsid w:val="00407096"/>
    <w:rsid w:val="004070F8"/>
    <w:rsid w:val="0040711D"/>
    <w:rsid w:val="004071AF"/>
    <w:rsid w:val="0040725E"/>
    <w:rsid w:val="00407748"/>
    <w:rsid w:val="0040776C"/>
    <w:rsid w:val="0040788F"/>
    <w:rsid w:val="00407997"/>
    <w:rsid w:val="00407B16"/>
    <w:rsid w:val="00410087"/>
    <w:rsid w:val="0041010A"/>
    <w:rsid w:val="00410298"/>
    <w:rsid w:val="00410445"/>
    <w:rsid w:val="00410711"/>
    <w:rsid w:val="0041082E"/>
    <w:rsid w:val="004108EA"/>
    <w:rsid w:val="00410924"/>
    <w:rsid w:val="00410B4F"/>
    <w:rsid w:val="00410BF5"/>
    <w:rsid w:val="00410D79"/>
    <w:rsid w:val="00410EF4"/>
    <w:rsid w:val="00410FAF"/>
    <w:rsid w:val="00411045"/>
    <w:rsid w:val="004110FC"/>
    <w:rsid w:val="0041156F"/>
    <w:rsid w:val="00411731"/>
    <w:rsid w:val="0041179B"/>
    <w:rsid w:val="00411CB3"/>
    <w:rsid w:val="00411CBC"/>
    <w:rsid w:val="00411DE0"/>
    <w:rsid w:val="00411E92"/>
    <w:rsid w:val="00412006"/>
    <w:rsid w:val="00412012"/>
    <w:rsid w:val="004120A0"/>
    <w:rsid w:val="004121FE"/>
    <w:rsid w:val="0041236A"/>
    <w:rsid w:val="004126F2"/>
    <w:rsid w:val="00412813"/>
    <w:rsid w:val="00412930"/>
    <w:rsid w:val="00412A7A"/>
    <w:rsid w:val="00412BD2"/>
    <w:rsid w:val="00412BDD"/>
    <w:rsid w:val="00412DB4"/>
    <w:rsid w:val="00412E75"/>
    <w:rsid w:val="00412FCB"/>
    <w:rsid w:val="0041320C"/>
    <w:rsid w:val="00413604"/>
    <w:rsid w:val="00413636"/>
    <w:rsid w:val="004136E9"/>
    <w:rsid w:val="00413781"/>
    <w:rsid w:val="00413B0E"/>
    <w:rsid w:val="00413B34"/>
    <w:rsid w:val="00413D0F"/>
    <w:rsid w:val="00413DE0"/>
    <w:rsid w:val="0041423D"/>
    <w:rsid w:val="0041439F"/>
    <w:rsid w:val="004143F5"/>
    <w:rsid w:val="004144C9"/>
    <w:rsid w:val="004145B3"/>
    <w:rsid w:val="0041472F"/>
    <w:rsid w:val="00414892"/>
    <w:rsid w:val="004148F7"/>
    <w:rsid w:val="004149A5"/>
    <w:rsid w:val="00414B2D"/>
    <w:rsid w:val="00414BD4"/>
    <w:rsid w:val="00414D26"/>
    <w:rsid w:val="00414F75"/>
    <w:rsid w:val="00414F92"/>
    <w:rsid w:val="0041500F"/>
    <w:rsid w:val="00415239"/>
    <w:rsid w:val="00415367"/>
    <w:rsid w:val="004154C7"/>
    <w:rsid w:val="00415561"/>
    <w:rsid w:val="00415711"/>
    <w:rsid w:val="00415807"/>
    <w:rsid w:val="00415815"/>
    <w:rsid w:val="004158FE"/>
    <w:rsid w:val="00415938"/>
    <w:rsid w:val="00415BAA"/>
    <w:rsid w:val="00415BE2"/>
    <w:rsid w:val="00415C62"/>
    <w:rsid w:val="00415F98"/>
    <w:rsid w:val="00415FED"/>
    <w:rsid w:val="0041621A"/>
    <w:rsid w:val="0041622C"/>
    <w:rsid w:val="004164C6"/>
    <w:rsid w:val="00416951"/>
    <w:rsid w:val="004169C3"/>
    <w:rsid w:val="004169F0"/>
    <w:rsid w:val="00416CF6"/>
    <w:rsid w:val="00416E5C"/>
    <w:rsid w:val="00416FA1"/>
    <w:rsid w:val="004170DC"/>
    <w:rsid w:val="00417317"/>
    <w:rsid w:val="004173F0"/>
    <w:rsid w:val="00417423"/>
    <w:rsid w:val="004174B7"/>
    <w:rsid w:val="00417604"/>
    <w:rsid w:val="004176FA"/>
    <w:rsid w:val="00417782"/>
    <w:rsid w:val="004179D4"/>
    <w:rsid w:val="00417A99"/>
    <w:rsid w:val="00417AB4"/>
    <w:rsid w:val="00417C37"/>
    <w:rsid w:val="00417C60"/>
    <w:rsid w:val="00417EC7"/>
    <w:rsid w:val="00417FF4"/>
    <w:rsid w:val="0042014D"/>
    <w:rsid w:val="00420201"/>
    <w:rsid w:val="00420262"/>
    <w:rsid w:val="00420490"/>
    <w:rsid w:val="004208A5"/>
    <w:rsid w:val="00420907"/>
    <w:rsid w:val="00420B2C"/>
    <w:rsid w:val="00420BA2"/>
    <w:rsid w:val="00420BDC"/>
    <w:rsid w:val="00420C4A"/>
    <w:rsid w:val="00420F2E"/>
    <w:rsid w:val="00421187"/>
    <w:rsid w:val="004213B7"/>
    <w:rsid w:val="004214DA"/>
    <w:rsid w:val="00421681"/>
    <w:rsid w:val="004217DC"/>
    <w:rsid w:val="004218A9"/>
    <w:rsid w:val="004218E7"/>
    <w:rsid w:val="004219C8"/>
    <w:rsid w:val="00421A37"/>
    <w:rsid w:val="00421BC4"/>
    <w:rsid w:val="00421CC0"/>
    <w:rsid w:val="00421DB1"/>
    <w:rsid w:val="00422010"/>
    <w:rsid w:val="004220A4"/>
    <w:rsid w:val="00422299"/>
    <w:rsid w:val="00422517"/>
    <w:rsid w:val="00422772"/>
    <w:rsid w:val="0042277F"/>
    <w:rsid w:val="00422886"/>
    <w:rsid w:val="00422B22"/>
    <w:rsid w:val="00422C8E"/>
    <w:rsid w:val="00422E6C"/>
    <w:rsid w:val="00423261"/>
    <w:rsid w:val="004232FB"/>
    <w:rsid w:val="00423520"/>
    <w:rsid w:val="00423559"/>
    <w:rsid w:val="0042358D"/>
    <w:rsid w:val="0042373E"/>
    <w:rsid w:val="0042387E"/>
    <w:rsid w:val="0042397B"/>
    <w:rsid w:val="004239C6"/>
    <w:rsid w:val="00423BA3"/>
    <w:rsid w:val="00423E83"/>
    <w:rsid w:val="00424032"/>
    <w:rsid w:val="004241F4"/>
    <w:rsid w:val="00424578"/>
    <w:rsid w:val="004247C4"/>
    <w:rsid w:val="004248A9"/>
    <w:rsid w:val="00424914"/>
    <w:rsid w:val="00424954"/>
    <w:rsid w:val="004249AE"/>
    <w:rsid w:val="00424C97"/>
    <w:rsid w:val="00424F5E"/>
    <w:rsid w:val="00425382"/>
    <w:rsid w:val="004254FE"/>
    <w:rsid w:val="00425532"/>
    <w:rsid w:val="0042557B"/>
    <w:rsid w:val="00425727"/>
    <w:rsid w:val="0042574C"/>
    <w:rsid w:val="00425753"/>
    <w:rsid w:val="0042579B"/>
    <w:rsid w:val="004259CC"/>
    <w:rsid w:val="004259D5"/>
    <w:rsid w:val="00425AC7"/>
    <w:rsid w:val="00425C96"/>
    <w:rsid w:val="00425DC4"/>
    <w:rsid w:val="00425EA8"/>
    <w:rsid w:val="00426256"/>
    <w:rsid w:val="004262D6"/>
    <w:rsid w:val="004263CC"/>
    <w:rsid w:val="00426597"/>
    <w:rsid w:val="0042669D"/>
    <w:rsid w:val="00426748"/>
    <w:rsid w:val="00426972"/>
    <w:rsid w:val="00426979"/>
    <w:rsid w:val="00426A5A"/>
    <w:rsid w:val="00426ACD"/>
    <w:rsid w:val="00426B78"/>
    <w:rsid w:val="00426B9E"/>
    <w:rsid w:val="0042701C"/>
    <w:rsid w:val="00427468"/>
    <w:rsid w:val="00427512"/>
    <w:rsid w:val="004276CB"/>
    <w:rsid w:val="00427707"/>
    <w:rsid w:val="004277DD"/>
    <w:rsid w:val="00427A72"/>
    <w:rsid w:val="00427B21"/>
    <w:rsid w:val="00427C15"/>
    <w:rsid w:val="00430210"/>
    <w:rsid w:val="00430222"/>
    <w:rsid w:val="00430382"/>
    <w:rsid w:val="004303EC"/>
    <w:rsid w:val="00430549"/>
    <w:rsid w:val="004305F4"/>
    <w:rsid w:val="0043066A"/>
    <w:rsid w:val="00430772"/>
    <w:rsid w:val="004308CC"/>
    <w:rsid w:val="00430AB8"/>
    <w:rsid w:val="00430BAC"/>
    <w:rsid w:val="00430F00"/>
    <w:rsid w:val="00430FA6"/>
    <w:rsid w:val="0043100F"/>
    <w:rsid w:val="00431948"/>
    <w:rsid w:val="00431D62"/>
    <w:rsid w:val="00431ECB"/>
    <w:rsid w:val="00431FF5"/>
    <w:rsid w:val="00432168"/>
    <w:rsid w:val="00432232"/>
    <w:rsid w:val="0043233C"/>
    <w:rsid w:val="00432341"/>
    <w:rsid w:val="00432510"/>
    <w:rsid w:val="00432899"/>
    <w:rsid w:val="00432B02"/>
    <w:rsid w:val="00432C4B"/>
    <w:rsid w:val="00432E7A"/>
    <w:rsid w:val="00433280"/>
    <w:rsid w:val="0043337E"/>
    <w:rsid w:val="00433683"/>
    <w:rsid w:val="00433A1B"/>
    <w:rsid w:val="00433C03"/>
    <w:rsid w:val="00433D84"/>
    <w:rsid w:val="00433E6B"/>
    <w:rsid w:val="00433EA8"/>
    <w:rsid w:val="004342F5"/>
    <w:rsid w:val="0043449A"/>
    <w:rsid w:val="0043458E"/>
    <w:rsid w:val="0043486A"/>
    <w:rsid w:val="00434881"/>
    <w:rsid w:val="0043490F"/>
    <w:rsid w:val="00434922"/>
    <w:rsid w:val="00434A1F"/>
    <w:rsid w:val="00434BAD"/>
    <w:rsid w:val="00434C58"/>
    <w:rsid w:val="00434D0A"/>
    <w:rsid w:val="00434FDA"/>
    <w:rsid w:val="004350A8"/>
    <w:rsid w:val="0043560A"/>
    <w:rsid w:val="0043567F"/>
    <w:rsid w:val="00435774"/>
    <w:rsid w:val="004358AA"/>
    <w:rsid w:val="0043596E"/>
    <w:rsid w:val="004359F8"/>
    <w:rsid w:val="00435A0E"/>
    <w:rsid w:val="00435B0D"/>
    <w:rsid w:val="00435B14"/>
    <w:rsid w:val="00435C2E"/>
    <w:rsid w:val="00435F77"/>
    <w:rsid w:val="00435FBA"/>
    <w:rsid w:val="004361D2"/>
    <w:rsid w:val="004361EB"/>
    <w:rsid w:val="0043622D"/>
    <w:rsid w:val="00436297"/>
    <w:rsid w:val="0043649F"/>
    <w:rsid w:val="0043658A"/>
    <w:rsid w:val="0043658D"/>
    <w:rsid w:val="00436837"/>
    <w:rsid w:val="00436947"/>
    <w:rsid w:val="00436D4A"/>
    <w:rsid w:val="00436D77"/>
    <w:rsid w:val="00436FD1"/>
    <w:rsid w:val="004370C4"/>
    <w:rsid w:val="004375AA"/>
    <w:rsid w:val="004375E1"/>
    <w:rsid w:val="00437770"/>
    <w:rsid w:val="004377AE"/>
    <w:rsid w:val="00437850"/>
    <w:rsid w:val="00437883"/>
    <w:rsid w:val="004378A2"/>
    <w:rsid w:val="004378C3"/>
    <w:rsid w:val="00437B2B"/>
    <w:rsid w:val="00437C92"/>
    <w:rsid w:val="00437D2A"/>
    <w:rsid w:val="00437E3F"/>
    <w:rsid w:val="00437F1B"/>
    <w:rsid w:val="004401E5"/>
    <w:rsid w:val="004402E0"/>
    <w:rsid w:val="00440481"/>
    <w:rsid w:val="0044091E"/>
    <w:rsid w:val="00440A2D"/>
    <w:rsid w:val="00440B1F"/>
    <w:rsid w:val="00440B23"/>
    <w:rsid w:val="00440D56"/>
    <w:rsid w:val="00440EC1"/>
    <w:rsid w:val="004410DB"/>
    <w:rsid w:val="004412CD"/>
    <w:rsid w:val="004413ED"/>
    <w:rsid w:val="00441441"/>
    <w:rsid w:val="0044144D"/>
    <w:rsid w:val="00441636"/>
    <w:rsid w:val="00441699"/>
    <w:rsid w:val="004416E1"/>
    <w:rsid w:val="004416F1"/>
    <w:rsid w:val="00441746"/>
    <w:rsid w:val="0044184A"/>
    <w:rsid w:val="004419B5"/>
    <w:rsid w:val="00441B02"/>
    <w:rsid w:val="00441BA3"/>
    <w:rsid w:val="00441BD6"/>
    <w:rsid w:val="00441BE0"/>
    <w:rsid w:val="00441CEF"/>
    <w:rsid w:val="00441CF0"/>
    <w:rsid w:val="00441D88"/>
    <w:rsid w:val="00441ED0"/>
    <w:rsid w:val="00441ED8"/>
    <w:rsid w:val="00441EDA"/>
    <w:rsid w:val="00441F68"/>
    <w:rsid w:val="00442029"/>
    <w:rsid w:val="004420F9"/>
    <w:rsid w:val="00442179"/>
    <w:rsid w:val="00442198"/>
    <w:rsid w:val="004421CC"/>
    <w:rsid w:val="0044235C"/>
    <w:rsid w:val="004423CF"/>
    <w:rsid w:val="004428E3"/>
    <w:rsid w:val="00442923"/>
    <w:rsid w:val="00442AFF"/>
    <w:rsid w:val="00442BC2"/>
    <w:rsid w:val="00442D5A"/>
    <w:rsid w:val="00442E6C"/>
    <w:rsid w:val="00442EE9"/>
    <w:rsid w:val="004432CF"/>
    <w:rsid w:val="0044349E"/>
    <w:rsid w:val="0044353F"/>
    <w:rsid w:val="00443666"/>
    <w:rsid w:val="004438B5"/>
    <w:rsid w:val="00443C2E"/>
    <w:rsid w:val="00443C81"/>
    <w:rsid w:val="00443D9C"/>
    <w:rsid w:val="00443EA8"/>
    <w:rsid w:val="004444FC"/>
    <w:rsid w:val="00444664"/>
    <w:rsid w:val="004447BD"/>
    <w:rsid w:val="004449E8"/>
    <w:rsid w:val="00444B53"/>
    <w:rsid w:val="00444BBB"/>
    <w:rsid w:val="00444D23"/>
    <w:rsid w:val="00444DDB"/>
    <w:rsid w:val="0044506E"/>
    <w:rsid w:val="00445295"/>
    <w:rsid w:val="004453F9"/>
    <w:rsid w:val="004454AB"/>
    <w:rsid w:val="00445641"/>
    <w:rsid w:val="0044569E"/>
    <w:rsid w:val="00445AF4"/>
    <w:rsid w:val="00446294"/>
    <w:rsid w:val="00446395"/>
    <w:rsid w:val="0044647C"/>
    <w:rsid w:val="00446A7F"/>
    <w:rsid w:val="00446AE4"/>
    <w:rsid w:val="00446B8E"/>
    <w:rsid w:val="00446BC8"/>
    <w:rsid w:val="00446C2B"/>
    <w:rsid w:val="00446CE7"/>
    <w:rsid w:val="00446DF4"/>
    <w:rsid w:val="00446E06"/>
    <w:rsid w:val="00447043"/>
    <w:rsid w:val="00447611"/>
    <w:rsid w:val="00447654"/>
    <w:rsid w:val="00447833"/>
    <w:rsid w:val="004478AD"/>
    <w:rsid w:val="0044793C"/>
    <w:rsid w:val="004479D6"/>
    <w:rsid w:val="00447A00"/>
    <w:rsid w:val="00447A26"/>
    <w:rsid w:val="00447B83"/>
    <w:rsid w:val="00447BEC"/>
    <w:rsid w:val="00447C78"/>
    <w:rsid w:val="00447D01"/>
    <w:rsid w:val="00447D28"/>
    <w:rsid w:val="0045029C"/>
    <w:rsid w:val="0045040B"/>
    <w:rsid w:val="004504C8"/>
    <w:rsid w:val="004505DB"/>
    <w:rsid w:val="00450695"/>
    <w:rsid w:val="0045074D"/>
    <w:rsid w:val="00450763"/>
    <w:rsid w:val="00450890"/>
    <w:rsid w:val="00450A84"/>
    <w:rsid w:val="00450AB5"/>
    <w:rsid w:val="00450C1F"/>
    <w:rsid w:val="00450C9B"/>
    <w:rsid w:val="00450D82"/>
    <w:rsid w:val="00450D92"/>
    <w:rsid w:val="00450E50"/>
    <w:rsid w:val="00450EE8"/>
    <w:rsid w:val="00450FA2"/>
    <w:rsid w:val="0045112E"/>
    <w:rsid w:val="00451323"/>
    <w:rsid w:val="00451476"/>
    <w:rsid w:val="00451521"/>
    <w:rsid w:val="004517A8"/>
    <w:rsid w:val="0045185C"/>
    <w:rsid w:val="0045187B"/>
    <w:rsid w:val="00451D3C"/>
    <w:rsid w:val="00451EAF"/>
    <w:rsid w:val="00451EDF"/>
    <w:rsid w:val="00451F9B"/>
    <w:rsid w:val="00451FAE"/>
    <w:rsid w:val="00452278"/>
    <w:rsid w:val="0045245E"/>
    <w:rsid w:val="004527B5"/>
    <w:rsid w:val="004527D3"/>
    <w:rsid w:val="00452A10"/>
    <w:rsid w:val="00452AA3"/>
    <w:rsid w:val="00452AE9"/>
    <w:rsid w:val="00452CD1"/>
    <w:rsid w:val="00452EB2"/>
    <w:rsid w:val="00452F0C"/>
    <w:rsid w:val="00453314"/>
    <w:rsid w:val="00453415"/>
    <w:rsid w:val="0045351C"/>
    <w:rsid w:val="004539C5"/>
    <w:rsid w:val="00453DD2"/>
    <w:rsid w:val="00453EAC"/>
    <w:rsid w:val="004545C0"/>
    <w:rsid w:val="00454606"/>
    <w:rsid w:val="004546AF"/>
    <w:rsid w:val="0045475E"/>
    <w:rsid w:val="0045480A"/>
    <w:rsid w:val="00454903"/>
    <w:rsid w:val="004551C9"/>
    <w:rsid w:val="004551DB"/>
    <w:rsid w:val="0045531D"/>
    <w:rsid w:val="0045537F"/>
    <w:rsid w:val="004556E2"/>
    <w:rsid w:val="00455748"/>
    <w:rsid w:val="004559B6"/>
    <w:rsid w:val="00455AC1"/>
    <w:rsid w:val="00455EFA"/>
    <w:rsid w:val="00456041"/>
    <w:rsid w:val="004560DE"/>
    <w:rsid w:val="004560F4"/>
    <w:rsid w:val="0045620A"/>
    <w:rsid w:val="00456453"/>
    <w:rsid w:val="00456643"/>
    <w:rsid w:val="004566B0"/>
    <w:rsid w:val="0045688A"/>
    <w:rsid w:val="0045697D"/>
    <w:rsid w:val="00456A28"/>
    <w:rsid w:val="00456A95"/>
    <w:rsid w:val="00456AD7"/>
    <w:rsid w:val="00456B0D"/>
    <w:rsid w:val="00456B89"/>
    <w:rsid w:val="00456CD8"/>
    <w:rsid w:val="00456D7E"/>
    <w:rsid w:val="004570F6"/>
    <w:rsid w:val="00457295"/>
    <w:rsid w:val="004572A8"/>
    <w:rsid w:val="00457313"/>
    <w:rsid w:val="004573F1"/>
    <w:rsid w:val="004573FD"/>
    <w:rsid w:val="00457400"/>
    <w:rsid w:val="0045744A"/>
    <w:rsid w:val="00457504"/>
    <w:rsid w:val="0045757E"/>
    <w:rsid w:val="004578FC"/>
    <w:rsid w:val="00457F12"/>
    <w:rsid w:val="00457F3E"/>
    <w:rsid w:val="00460074"/>
    <w:rsid w:val="004600DE"/>
    <w:rsid w:val="00460160"/>
    <w:rsid w:val="0046033A"/>
    <w:rsid w:val="00460630"/>
    <w:rsid w:val="00460C90"/>
    <w:rsid w:val="00460D1C"/>
    <w:rsid w:val="00460D8A"/>
    <w:rsid w:val="00460F90"/>
    <w:rsid w:val="00461069"/>
    <w:rsid w:val="00461279"/>
    <w:rsid w:val="00461382"/>
    <w:rsid w:val="004617A9"/>
    <w:rsid w:val="00461852"/>
    <w:rsid w:val="00461861"/>
    <w:rsid w:val="00461A01"/>
    <w:rsid w:val="00461B87"/>
    <w:rsid w:val="00461C14"/>
    <w:rsid w:val="00461FB7"/>
    <w:rsid w:val="00461FF7"/>
    <w:rsid w:val="004621C3"/>
    <w:rsid w:val="0046230F"/>
    <w:rsid w:val="00462458"/>
    <w:rsid w:val="0046275E"/>
    <w:rsid w:val="00462815"/>
    <w:rsid w:val="00462ACC"/>
    <w:rsid w:val="00462CCC"/>
    <w:rsid w:val="00462D39"/>
    <w:rsid w:val="00462DEA"/>
    <w:rsid w:val="00462ECB"/>
    <w:rsid w:val="00462F1C"/>
    <w:rsid w:val="0046319F"/>
    <w:rsid w:val="00463215"/>
    <w:rsid w:val="00463263"/>
    <w:rsid w:val="004632F6"/>
    <w:rsid w:val="004635F7"/>
    <w:rsid w:val="00463842"/>
    <w:rsid w:val="00463911"/>
    <w:rsid w:val="00463A24"/>
    <w:rsid w:val="00463A82"/>
    <w:rsid w:val="00463A8B"/>
    <w:rsid w:val="00463CC2"/>
    <w:rsid w:val="00463CF3"/>
    <w:rsid w:val="00463F7D"/>
    <w:rsid w:val="00464183"/>
    <w:rsid w:val="004642B1"/>
    <w:rsid w:val="004648CA"/>
    <w:rsid w:val="0046490C"/>
    <w:rsid w:val="00464945"/>
    <w:rsid w:val="004649CC"/>
    <w:rsid w:val="00464A64"/>
    <w:rsid w:val="00464B8C"/>
    <w:rsid w:val="00464BA7"/>
    <w:rsid w:val="00464D1F"/>
    <w:rsid w:val="00464DD0"/>
    <w:rsid w:val="00464E32"/>
    <w:rsid w:val="00464E8A"/>
    <w:rsid w:val="004652C9"/>
    <w:rsid w:val="0046566B"/>
    <w:rsid w:val="00465965"/>
    <w:rsid w:val="00465AF0"/>
    <w:rsid w:val="00465B48"/>
    <w:rsid w:val="00465B69"/>
    <w:rsid w:val="00465B80"/>
    <w:rsid w:val="00465CAC"/>
    <w:rsid w:val="00465D76"/>
    <w:rsid w:val="00465F97"/>
    <w:rsid w:val="0046610D"/>
    <w:rsid w:val="00466363"/>
    <w:rsid w:val="004663FE"/>
    <w:rsid w:val="00466576"/>
    <w:rsid w:val="004665ED"/>
    <w:rsid w:val="004665F0"/>
    <w:rsid w:val="00466680"/>
    <w:rsid w:val="00466861"/>
    <w:rsid w:val="00466A5F"/>
    <w:rsid w:val="00466B4C"/>
    <w:rsid w:val="0046712F"/>
    <w:rsid w:val="004672B2"/>
    <w:rsid w:val="004674C6"/>
    <w:rsid w:val="0046757B"/>
    <w:rsid w:val="004676F9"/>
    <w:rsid w:val="004677CD"/>
    <w:rsid w:val="00467815"/>
    <w:rsid w:val="00467A34"/>
    <w:rsid w:val="00467AEB"/>
    <w:rsid w:val="00467B8F"/>
    <w:rsid w:val="00467CEA"/>
    <w:rsid w:val="00470007"/>
    <w:rsid w:val="00470069"/>
    <w:rsid w:val="004700CB"/>
    <w:rsid w:val="0047027E"/>
    <w:rsid w:val="0047033B"/>
    <w:rsid w:val="004703C2"/>
    <w:rsid w:val="004704C3"/>
    <w:rsid w:val="00470A9E"/>
    <w:rsid w:val="00470C41"/>
    <w:rsid w:val="004710C5"/>
    <w:rsid w:val="004710FA"/>
    <w:rsid w:val="0047116A"/>
    <w:rsid w:val="00471482"/>
    <w:rsid w:val="004714F2"/>
    <w:rsid w:val="004717E7"/>
    <w:rsid w:val="00471897"/>
    <w:rsid w:val="00471E89"/>
    <w:rsid w:val="00471EA1"/>
    <w:rsid w:val="00471EE1"/>
    <w:rsid w:val="0047206E"/>
    <w:rsid w:val="004722A6"/>
    <w:rsid w:val="004722A8"/>
    <w:rsid w:val="004722DB"/>
    <w:rsid w:val="00472406"/>
    <w:rsid w:val="00472490"/>
    <w:rsid w:val="00472528"/>
    <w:rsid w:val="0047264B"/>
    <w:rsid w:val="004726DF"/>
    <w:rsid w:val="00472823"/>
    <w:rsid w:val="004728B6"/>
    <w:rsid w:val="00472963"/>
    <w:rsid w:val="00472E09"/>
    <w:rsid w:val="00472E9B"/>
    <w:rsid w:val="00472F14"/>
    <w:rsid w:val="00472F8E"/>
    <w:rsid w:val="00472FC9"/>
    <w:rsid w:val="0047345E"/>
    <w:rsid w:val="00473506"/>
    <w:rsid w:val="0047374A"/>
    <w:rsid w:val="00473763"/>
    <w:rsid w:val="00473888"/>
    <w:rsid w:val="00473A4D"/>
    <w:rsid w:val="00473A53"/>
    <w:rsid w:val="00473B26"/>
    <w:rsid w:val="00473DD1"/>
    <w:rsid w:val="00473DF1"/>
    <w:rsid w:val="0047431A"/>
    <w:rsid w:val="00474576"/>
    <w:rsid w:val="00474700"/>
    <w:rsid w:val="0047477D"/>
    <w:rsid w:val="004749B5"/>
    <w:rsid w:val="00474B4D"/>
    <w:rsid w:val="00474D4A"/>
    <w:rsid w:val="00474F10"/>
    <w:rsid w:val="00475155"/>
    <w:rsid w:val="00475802"/>
    <w:rsid w:val="00475807"/>
    <w:rsid w:val="00475911"/>
    <w:rsid w:val="004759F1"/>
    <w:rsid w:val="00475B0B"/>
    <w:rsid w:val="00475DD9"/>
    <w:rsid w:val="004761F2"/>
    <w:rsid w:val="00476229"/>
    <w:rsid w:val="004762A7"/>
    <w:rsid w:val="0047635A"/>
    <w:rsid w:val="004763D0"/>
    <w:rsid w:val="0047658A"/>
    <w:rsid w:val="004766DB"/>
    <w:rsid w:val="00476879"/>
    <w:rsid w:val="0047697B"/>
    <w:rsid w:val="004769C9"/>
    <w:rsid w:val="00476A0E"/>
    <w:rsid w:val="00476A5F"/>
    <w:rsid w:val="00476BE6"/>
    <w:rsid w:val="00477021"/>
    <w:rsid w:val="00477053"/>
    <w:rsid w:val="0047725E"/>
    <w:rsid w:val="00477531"/>
    <w:rsid w:val="004775F8"/>
    <w:rsid w:val="004776AF"/>
    <w:rsid w:val="0047786A"/>
    <w:rsid w:val="00477C1E"/>
    <w:rsid w:val="00477D0E"/>
    <w:rsid w:val="00477DCF"/>
    <w:rsid w:val="00480338"/>
    <w:rsid w:val="004803C9"/>
    <w:rsid w:val="0048053C"/>
    <w:rsid w:val="00480947"/>
    <w:rsid w:val="00480A34"/>
    <w:rsid w:val="00480AB0"/>
    <w:rsid w:val="00480BB4"/>
    <w:rsid w:val="0048108E"/>
    <w:rsid w:val="00481098"/>
    <w:rsid w:val="0048121C"/>
    <w:rsid w:val="00481234"/>
    <w:rsid w:val="004812B7"/>
    <w:rsid w:val="004812EF"/>
    <w:rsid w:val="00481579"/>
    <w:rsid w:val="004816E5"/>
    <w:rsid w:val="0048172C"/>
    <w:rsid w:val="0048188E"/>
    <w:rsid w:val="00481A34"/>
    <w:rsid w:val="00481CA3"/>
    <w:rsid w:val="00481CBF"/>
    <w:rsid w:val="00481CE7"/>
    <w:rsid w:val="00481DCD"/>
    <w:rsid w:val="0048240B"/>
    <w:rsid w:val="0048247D"/>
    <w:rsid w:val="00482633"/>
    <w:rsid w:val="00482776"/>
    <w:rsid w:val="00482927"/>
    <w:rsid w:val="00482989"/>
    <w:rsid w:val="004829AD"/>
    <w:rsid w:val="00482A3F"/>
    <w:rsid w:val="00482C79"/>
    <w:rsid w:val="00482E36"/>
    <w:rsid w:val="00482E67"/>
    <w:rsid w:val="00483041"/>
    <w:rsid w:val="004830F5"/>
    <w:rsid w:val="004832AA"/>
    <w:rsid w:val="004832F1"/>
    <w:rsid w:val="004834DE"/>
    <w:rsid w:val="004837AD"/>
    <w:rsid w:val="004837B2"/>
    <w:rsid w:val="00483A3F"/>
    <w:rsid w:val="00483F7C"/>
    <w:rsid w:val="00484076"/>
    <w:rsid w:val="004840B4"/>
    <w:rsid w:val="0048411D"/>
    <w:rsid w:val="00484447"/>
    <w:rsid w:val="004844A0"/>
    <w:rsid w:val="0048461F"/>
    <w:rsid w:val="004847BA"/>
    <w:rsid w:val="00484874"/>
    <w:rsid w:val="00484A60"/>
    <w:rsid w:val="00484B8A"/>
    <w:rsid w:val="00484BF8"/>
    <w:rsid w:val="00484C90"/>
    <w:rsid w:val="00484CAF"/>
    <w:rsid w:val="00484FAD"/>
    <w:rsid w:val="00485039"/>
    <w:rsid w:val="00485234"/>
    <w:rsid w:val="0048553E"/>
    <w:rsid w:val="00485673"/>
    <w:rsid w:val="0048580A"/>
    <w:rsid w:val="00485A76"/>
    <w:rsid w:val="00485EA3"/>
    <w:rsid w:val="00485EA7"/>
    <w:rsid w:val="004861B8"/>
    <w:rsid w:val="004861D6"/>
    <w:rsid w:val="00486406"/>
    <w:rsid w:val="004864F2"/>
    <w:rsid w:val="004865B8"/>
    <w:rsid w:val="004866E7"/>
    <w:rsid w:val="004867DB"/>
    <w:rsid w:val="004868E4"/>
    <w:rsid w:val="00486C77"/>
    <w:rsid w:val="00486C8B"/>
    <w:rsid w:val="00486CF8"/>
    <w:rsid w:val="0048711E"/>
    <w:rsid w:val="00487207"/>
    <w:rsid w:val="00487229"/>
    <w:rsid w:val="004872D2"/>
    <w:rsid w:val="00487357"/>
    <w:rsid w:val="0048744F"/>
    <w:rsid w:val="00487469"/>
    <w:rsid w:val="00487562"/>
    <w:rsid w:val="00487638"/>
    <w:rsid w:val="004878DA"/>
    <w:rsid w:val="00487C4D"/>
    <w:rsid w:val="00487D39"/>
    <w:rsid w:val="00487E2D"/>
    <w:rsid w:val="00490580"/>
    <w:rsid w:val="00490804"/>
    <w:rsid w:val="00490886"/>
    <w:rsid w:val="00490A3A"/>
    <w:rsid w:val="00490AB0"/>
    <w:rsid w:val="00490BCE"/>
    <w:rsid w:val="00490BE9"/>
    <w:rsid w:val="00490D0F"/>
    <w:rsid w:val="00490F34"/>
    <w:rsid w:val="00490F63"/>
    <w:rsid w:val="0049105E"/>
    <w:rsid w:val="004912B4"/>
    <w:rsid w:val="0049152F"/>
    <w:rsid w:val="00491582"/>
    <w:rsid w:val="0049176D"/>
    <w:rsid w:val="00491A3E"/>
    <w:rsid w:val="00491E15"/>
    <w:rsid w:val="00491E57"/>
    <w:rsid w:val="00491F03"/>
    <w:rsid w:val="00491F49"/>
    <w:rsid w:val="00492015"/>
    <w:rsid w:val="00492148"/>
    <w:rsid w:val="0049215D"/>
    <w:rsid w:val="0049239A"/>
    <w:rsid w:val="00492460"/>
    <w:rsid w:val="004924D2"/>
    <w:rsid w:val="00492501"/>
    <w:rsid w:val="004925C2"/>
    <w:rsid w:val="00492AEA"/>
    <w:rsid w:val="00492C69"/>
    <w:rsid w:val="00492E06"/>
    <w:rsid w:val="00492F01"/>
    <w:rsid w:val="004932DD"/>
    <w:rsid w:val="004933FE"/>
    <w:rsid w:val="00493413"/>
    <w:rsid w:val="00493596"/>
    <w:rsid w:val="0049371C"/>
    <w:rsid w:val="0049378A"/>
    <w:rsid w:val="00493869"/>
    <w:rsid w:val="0049391B"/>
    <w:rsid w:val="00493A29"/>
    <w:rsid w:val="00493AF8"/>
    <w:rsid w:val="00493BCB"/>
    <w:rsid w:val="00493CA6"/>
    <w:rsid w:val="00493D4F"/>
    <w:rsid w:val="00493D81"/>
    <w:rsid w:val="00493ED4"/>
    <w:rsid w:val="00493F49"/>
    <w:rsid w:val="004942A3"/>
    <w:rsid w:val="004944E1"/>
    <w:rsid w:val="00494531"/>
    <w:rsid w:val="00494588"/>
    <w:rsid w:val="00494761"/>
    <w:rsid w:val="00494789"/>
    <w:rsid w:val="00494A10"/>
    <w:rsid w:val="00494B2B"/>
    <w:rsid w:val="00494D4B"/>
    <w:rsid w:val="00494DFC"/>
    <w:rsid w:val="00495024"/>
    <w:rsid w:val="0049510B"/>
    <w:rsid w:val="00495157"/>
    <w:rsid w:val="0049544B"/>
    <w:rsid w:val="00495471"/>
    <w:rsid w:val="00495506"/>
    <w:rsid w:val="0049555A"/>
    <w:rsid w:val="004956E7"/>
    <w:rsid w:val="00495917"/>
    <w:rsid w:val="00495AC6"/>
    <w:rsid w:val="00495BF5"/>
    <w:rsid w:val="00495E20"/>
    <w:rsid w:val="00495E7F"/>
    <w:rsid w:val="00495F49"/>
    <w:rsid w:val="00496021"/>
    <w:rsid w:val="0049617D"/>
    <w:rsid w:val="00496180"/>
    <w:rsid w:val="00496253"/>
    <w:rsid w:val="004963B0"/>
    <w:rsid w:val="004963DD"/>
    <w:rsid w:val="00496713"/>
    <w:rsid w:val="0049686A"/>
    <w:rsid w:val="004968D2"/>
    <w:rsid w:val="0049699C"/>
    <w:rsid w:val="00496A55"/>
    <w:rsid w:val="00496BB0"/>
    <w:rsid w:val="00496D5A"/>
    <w:rsid w:val="00497126"/>
    <w:rsid w:val="00497448"/>
    <w:rsid w:val="004974CC"/>
    <w:rsid w:val="00497778"/>
    <w:rsid w:val="004978B4"/>
    <w:rsid w:val="0049796C"/>
    <w:rsid w:val="004979BF"/>
    <w:rsid w:val="00497B31"/>
    <w:rsid w:val="00497D2F"/>
    <w:rsid w:val="00497FA9"/>
    <w:rsid w:val="004A04E5"/>
    <w:rsid w:val="004A0617"/>
    <w:rsid w:val="004A078C"/>
    <w:rsid w:val="004A0827"/>
    <w:rsid w:val="004A0837"/>
    <w:rsid w:val="004A085A"/>
    <w:rsid w:val="004A0A14"/>
    <w:rsid w:val="004A0C52"/>
    <w:rsid w:val="004A0E96"/>
    <w:rsid w:val="004A0FC7"/>
    <w:rsid w:val="004A1091"/>
    <w:rsid w:val="004A15EB"/>
    <w:rsid w:val="004A16B4"/>
    <w:rsid w:val="004A17F8"/>
    <w:rsid w:val="004A1BAD"/>
    <w:rsid w:val="004A1C99"/>
    <w:rsid w:val="004A1CBE"/>
    <w:rsid w:val="004A1D0B"/>
    <w:rsid w:val="004A1D50"/>
    <w:rsid w:val="004A2290"/>
    <w:rsid w:val="004A22BA"/>
    <w:rsid w:val="004A242A"/>
    <w:rsid w:val="004A24B4"/>
    <w:rsid w:val="004A26BE"/>
    <w:rsid w:val="004A290B"/>
    <w:rsid w:val="004A2B37"/>
    <w:rsid w:val="004A2B8B"/>
    <w:rsid w:val="004A2C43"/>
    <w:rsid w:val="004A2C77"/>
    <w:rsid w:val="004A2C81"/>
    <w:rsid w:val="004A2DBA"/>
    <w:rsid w:val="004A2EE8"/>
    <w:rsid w:val="004A31B1"/>
    <w:rsid w:val="004A31CB"/>
    <w:rsid w:val="004A3366"/>
    <w:rsid w:val="004A34D0"/>
    <w:rsid w:val="004A375F"/>
    <w:rsid w:val="004A37D9"/>
    <w:rsid w:val="004A3E3F"/>
    <w:rsid w:val="004A4229"/>
    <w:rsid w:val="004A4722"/>
    <w:rsid w:val="004A4D9C"/>
    <w:rsid w:val="004A4EE0"/>
    <w:rsid w:val="004A4F2F"/>
    <w:rsid w:val="004A52FC"/>
    <w:rsid w:val="004A533D"/>
    <w:rsid w:val="004A5348"/>
    <w:rsid w:val="004A56D7"/>
    <w:rsid w:val="004A56E7"/>
    <w:rsid w:val="004A5825"/>
    <w:rsid w:val="004A5B0D"/>
    <w:rsid w:val="004A5B87"/>
    <w:rsid w:val="004A5D36"/>
    <w:rsid w:val="004A5DFD"/>
    <w:rsid w:val="004A5FFF"/>
    <w:rsid w:val="004A6368"/>
    <w:rsid w:val="004A6440"/>
    <w:rsid w:val="004A6487"/>
    <w:rsid w:val="004A65DB"/>
    <w:rsid w:val="004A6794"/>
    <w:rsid w:val="004A6B90"/>
    <w:rsid w:val="004A6C51"/>
    <w:rsid w:val="004A6FC4"/>
    <w:rsid w:val="004A702E"/>
    <w:rsid w:val="004A70D4"/>
    <w:rsid w:val="004A719D"/>
    <w:rsid w:val="004A74D9"/>
    <w:rsid w:val="004A7515"/>
    <w:rsid w:val="004A7521"/>
    <w:rsid w:val="004A7580"/>
    <w:rsid w:val="004A78AC"/>
    <w:rsid w:val="004A7B53"/>
    <w:rsid w:val="004A7BC4"/>
    <w:rsid w:val="004A7C3B"/>
    <w:rsid w:val="004A7C5F"/>
    <w:rsid w:val="004A7DC4"/>
    <w:rsid w:val="004A7DE0"/>
    <w:rsid w:val="004A7DED"/>
    <w:rsid w:val="004B024F"/>
    <w:rsid w:val="004B028D"/>
    <w:rsid w:val="004B0433"/>
    <w:rsid w:val="004B050D"/>
    <w:rsid w:val="004B0538"/>
    <w:rsid w:val="004B06DD"/>
    <w:rsid w:val="004B08CA"/>
    <w:rsid w:val="004B09E6"/>
    <w:rsid w:val="004B0AF1"/>
    <w:rsid w:val="004B0EEF"/>
    <w:rsid w:val="004B0EF9"/>
    <w:rsid w:val="004B10DD"/>
    <w:rsid w:val="004B10FB"/>
    <w:rsid w:val="004B113F"/>
    <w:rsid w:val="004B11B9"/>
    <w:rsid w:val="004B1432"/>
    <w:rsid w:val="004B1531"/>
    <w:rsid w:val="004B153A"/>
    <w:rsid w:val="004B1620"/>
    <w:rsid w:val="004B171A"/>
    <w:rsid w:val="004B1897"/>
    <w:rsid w:val="004B19E2"/>
    <w:rsid w:val="004B1B25"/>
    <w:rsid w:val="004B1CD8"/>
    <w:rsid w:val="004B1DD7"/>
    <w:rsid w:val="004B202F"/>
    <w:rsid w:val="004B2118"/>
    <w:rsid w:val="004B2627"/>
    <w:rsid w:val="004B2671"/>
    <w:rsid w:val="004B2924"/>
    <w:rsid w:val="004B2AB2"/>
    <w:rsid w:val="004B2AC4"/>
    <w:rsid w:val="004B2D09"/>
    <w:rsid w:val="004B2D87"/>
    <w:rsid w:val="004B2DAB"/>
    <w:rsid w:val="004B2F92"/>
    <w:rsid w:val="004B3092"/>
    <w:rsid w:val="004B309F"/>
    <w:rsid w:val="004B30D6"/>
    <w:rsid w:val="004B3113"/>
    <w:rsid w:val="004B3169"/>
    <w:rsid w:val="004B31AB"/>
    <w:rsid w:val="004B322A"/>
    <w:rsid w:val="004B3482"/>
    <w:rsid w:val="004B34F3"/>
    <w:rsid w:val="004B361F"/>
    <w:rsid w:val="004B3866"/>
    <w:rsid w:val="004B4032"/>
    <w:rsid w:val="004B40B0"/>
    <w:rsid w:val="004B41D2"/>
    <w:rsid w:val="004B42EE"/>
    <w:rsid w:val="004B440F"/>
    <w:rsid w:val="004B4494"/>
    <w:rsid w:val="004B4635"/>
    <w:rsid w:val="004B4643"/>
    <w:rsid w:val="004B470B"/>
    <w:rsid w:val="004B485B"/>
    <w:rsid w:val="004B49A3"/>
    <w:rsid w:val="004B49E6"/>
    <w:rsid w:val="004B4A99"/>
    <w:rsid w:val="004B4C6A"/>
    <w:rsid w:val="004B5148"/>
    <w:rsid w:val="004B5697"/>
    <w:rsid w:val="004B5A64"/>
    <w:rsid w:val="004B5B0E"/>
    <w:rsid w:val="004B5D6A"/>
    <w:rsid w:val="004B6084"/>
    <w:rsid w:val="004B643F"/>
    <w:rsid w:val="004B6717"/>
    <w:rsid w:val="004B6775"/>
    <w:rsid w:val="004B6921"/>
    <w:rsid w:val="004B6962"/>
    <w:rsid w:val="004B6ED9"/>
    <w:rsid w:val="004B6FDC"/>
    <w:rsid w:val="004B7012"/>
    <w:rsid w:val="004B7079"/>
    <w:rsid w:val="004B7360"/>
    <w:rsid w:val="004B75D4"/>
    <w:rsid w:val="004B7706"/>
    <w:rsid w:val="004B77B0"/>
    <w:rsid w:val="004B77D3"/>
    <w:rsid w:val="004B7AE4"/>
    <w:rsid w:val="004B7CB0"/>
    <w:rsid w:val="004B7D5D"/>
    <w:rsid w:val="004B7DA1"/>
    <w:rsid w:val="004B7DB6"/>
    <w:rsid w:val="004B7E86"/>
    <w:rsid w:val="004C0227"/>
    <w:rsid w:val="004C044E"/>
    <w:rsid w:val="004C0474"/>
    <w:rsid w:val="004C05E3"/>
    <w:rsid w:val="004C0689"/>
    <w:rsid w:val="004C0C45"/>
    <w:rsid w:val="004C0D1E"/>
    <w:rsid w:val="004C0D4D"/>
    <w:rsid w:val="004C0E76"/>
    <w:rsid w:val="004C0F8D"/>
    <w:rsid w:val="004C1140"/>
    <w:rsid w:val="004C13CA"/>
    <w:rsid w:val="004C1575"/>
    <w:rsid w:val="004C17EB"/>
    <w:rsid w:val="004C1C09"/>
    <w:rsid w:val="004C1CAD"/>
    <w:rsid w:val="004C1DBE"/>
    <w:rsid w:val="004C1DCE"/>
    <w:rsid w:val="004C1F42"/>
    <w:rsid w:val="004C1F58"/>
    <w:rsid w:val="004C2050"/>
    <w:rsid w:val="004C20A4"/>
    <w:rsid w:val="004C20B1"/>
    <w:rsid w:val="004C25A2"/>
    <w:rsid w:val="004C264B"/>
    <w:rsid w:val="004C271B"/>
    <w:rsid w:val="004C2877"/>
    <w:rsid w:val="004C2ABD"/>
    <w:rsid w:val="004C2B40"/>
    <w:rsid w:val="004C2C9E"/>
    <w:rsid w:val="004C2F3D"/>
    <w:rsid w:val="004C30E5"/>
    <w:rsid w:val="004C31BB"/>
    <w:rsid w:val="004C32D8"/>
    <w:rsid w:val="004C3366"/>
    <w:rsid w:val="004C347B"/>
    <w:rsid w:val="004C350E"/>
    <w:rsid w:val="004C3532"/>
    <w:rsid w:val="004C361A"/>
    <w:rsid w:val="004C3672"/>
    <w:rsid w:val="004C369D"/>
    <w:rsid w:val="004C37E2"/>
    <w:rsid w:val="004C38E0"/>
    <w:rsid w:val="004C3AB3"/>
    <w:rsid w:val="004C3B13"/>
    <w:rsid w:val="004C3CCB"/>
    <w:rsid w:val="004C3D79"/>
    <w:rsid w:val="004C3E6D"/>
    <w:rsid w:val="004C3F93"/>
    <w:rsid w:val="004C4011"/>
    <w:rsid w:val="004C41D6"/>
    <w:rsid w:val="004C41E8"/>
    <w:rsid w:val="004C421C"/>
    <w:rsid w:val="004C42E0"/>
    <w:rsid w:val="004C4357"/>
    <w:rsid w:val="004C436E"/>
    <w:rsid w:val="004C43E2"/>
    <w:rsid w:val="004C4453"/>
    <w:rsid w:val="004C44D5"/>
    <w:rsid w:val="004C457D"/>
    <w:rsid w:val="004C4627"/>
    <w:rsid w:val="004C46F6"/>
    <w:rsid w:val="004C4C03"/>
    <w:rsid w:val="004C4C20"/>
    <w:rsid w:val="004C4DBE"/>
    <w:rsid w:val="004C4E76"/>
    <w:rsid w:val="004C4FC8"/>
    <w:rsid w:val="004C4FEE"/>
    <w:rsid w:val="004C52CF"/>
    <w:rsid w:val="004C55F5"/>
    <w:rsid w:val="004C56A5"/>
    <w:rsid w:val="004C56B3"/>
    <w:rsid w:val="004C56FC"/>
    <w:rsid w:val="004C5716"/>
    <w:rsid w:val="004C5965"/>
    <w:rsid w:val="004C5A23"/>
    <w:rsid w:val="004C5B40"/>
    <w:rsid w:val="004C5B5F"/>
    <w:rsid w:val="004C613A"/>
    <w:rsid w:val="004C61DD"/>
    <w:rsid w:val="004C623E"/>
    <w:rsid w:val="004C635C"/>
    <w:rsid w:val="004C63BF"/>
    <w:rsid w:val="004C6489"/>
    <w:rsid w:val="004C6503"/>
    <w:rsid w:val="004C6639"/>
    <w:rsid w:val="004C68A5"/>
    <w:rsid w:val="004C68C0"/>
    <w:rsid w:val="004C6AEF"/>
    <w:rsid w:val="004C6B2F"/>
    <w:rsid w:val="004C6B53"/>
    <w:rsid w:val="004C6C08"/>
    <w:rsid w:val="004C6EA6"/>
    <w:rsid w:val="004C6F86"/>
    <w:rsid w:val="004C7094"/>
    <w:rsid w:val="004C70EF"/>
    <w:rsid w:val="004C7285"/>
    <w:rsid w:val="004C7461"/>
    <w:rsid w:val="004C7676"/>
    <w:rsid w:val="004C76A7"/>
    <w:rsid w:val="004C786A"/>
    <w:rsid w:val="004C796F"/>
    <w:rsid w:val="004C799B"/>
    <w:rsid w:val="004C7BA7"/>
    <w:rsid w:val="004C7D69"/>
    <w:rsid w:val="004C7ECB"/>
    <w:rsid w:val="004D0153"/>
    <w:rsid w:val="004D017D"/>
    <w:rsid w:val="004D03B3"/>
    <w:rsid w:val="004D03C1"/>
    <w:rsid w:val="004D03C7"/>
    <w:rsid w:val="004D040A"/>
    <w:rsid w:val="004D04B9"/>
    <w:rsid w:val="004D060D"/>
    <w:rsid w:val="004D0A71"/>
    <w:rsid w:val="004D0D7F"/>
    <w:rsid w:val="004D0D80"/>
    <w:rsid w:val="004D0E8D"/>
    <w:rsid w:val="004D141A"/>
    <w:rsid w:val="004D142B"/>
    <w:rsid w:val="004D14A8"/>
    <w:rsid w:val="004D1505"/>
    <w:rsid w:val="004D1925"/>
    <w:rsid w:val="004D1982"/>
    <w:rsid w:val="004D1C7E"/>
    <w:rsid w:val="004D1CAE"/>
    <w:rsid w:val="004D1FD8"/>
    <w:rsid w:val="004D2144"/>
    <w:rsid w:val="004D2344"/>
    <w:rsid w:val="004D257D"/>
    <w:rsid w:val="004D262E"/>
    <w:rsid w:val="004D268E"/>
    <w:rsid w:val="004D26F0"/>
    <w:rsid w:val="004D2857"/>
    <w:rsid w:val="004D28DB"/>
    <w:rsid w:val="004D2906"/>
    <w:rsid w:val="004D2B25"/>
    <w:rsid w:val="004D2C44"/>
    <w:rsid w:val="004D2C63"/>
    <w:rsid w:val="004D2D1B"/>
    <w:rsid w:val="004D2D1C"/>
    <w:rsid w:val="004D2E03"/>
    <w:rsid w:val="004D319F"/>
    <w:rsid w:val="004D322C"/>
    <w:rsid w:val="004D341A"/>
    <w:rsid w:val="004D34CF"/>
    <w:rsid w:val="004D357C"/>
    <w:rsid w:val="004D362C"/>
    <w:rsid w:val="004D36F1"/>
    <w:rsid w:val="004D379E"/>
    <w:rsid w:val="004D3827"/>
    <w:rsid w:val="004D3AD5"/>
    <w:rsid w:val="004D3AFB"/>
    <w:rsid w:val="004D3C67"/>
    <w:rsid w:val="004D407C"/>
    <w:rsid w:val="004D4257"/>
    <w:rsid w:val="004D4404"/>
    <w:rsid w:val="004D447B"/>
    <w:rsid w:val="004D4851"/>
    <w:rsid w:val="004D4899"/>
    <w:rsid w:val="004D4B08"/>
    <w:rsid w:val="004D4B2D"/>
    <w:rsid w:val="004D4C62"/>
    <w:rsid w:val="004D4CDD"/>
    <w:rsid w:val="004D4E67"/>
    <w:rsid w:val="004D5080"/>
    <w:rsid w:val="004D53C9"/>
    <w:rsid w:val="004D56B6"/>
    <w:rsid w:val="004D58B4"/>
    <w:rsid w:val="004D58D3"/>
    <w:rsid w:val="004D5AF0"/>
    <w:rsid w:val="004D5B4B"/>
    <w:rsid w:val="004D5D39"/>
    <w:rsid w:val="004D6049"/>
    <w:rsid w:val="004D60EC"/>
    <w:rsid w:val="004D619C"/>
    <w:rsid w:val="004D6228"/>
    <w:rsid w:val="004D625A"/>
    <w:rsid w:val="004D6E36"/>
    <w:rsid w:val="004D703A"/>
    <w:rsid w:val="004D71C9"/>
    <w:rsid w:val="004D7294"/>
    <w:rsid w:val="004D72C3"/>
    <w:rsid w:val="004D7305"/>
    <w:rsid w:val="004D73E5"/>
    <w:rsid w:val="004D7512"/>
    <w:rsid w:val="004D768F"/>
    <w:rsid w:val="004D76EA"/>
    <w:rsid w:val="004D7B9A"/>
    <w:rsid w:val="004D7F55"/>
    <w:rsid w:val="004D7FFE"/>
    <w:rsid w:val="004E010A"/>
    <w:rsid w:val="004E015D"/>
    <w:rsid w:val="004E06A9"/>
    <w:rsid w:val="004E0886"/>
    <w:rsid w:val="004E0999"/>
    <w:rsid w:val="004E0CEE"/>
    <w:rsid w:val="004E10F3"/>
    <w:rsid w:val="004E14C3"/>
    <w:rsid w:val="004E1527"/>
    <w:rsid w:val="004E1715"/>
    <w:rsid w:val="004E185E"/>
    <w:rsid w:val="004E1891"/>
    <w:rsid w:val="004E1AAE"/>
    <w:rsid w:val="004E1E15"/>
    <w:rsid w:val="004E20D3"/>
    <w:rsid w:val="004E20FA"/>
    <w:rsid w:val="004E21D2"/>
    <w:rsid w:val="004E22AA"/>
    <w:rsid w:val="004E234D"/>
    <w:rsid w:val="004E2470"/>
    <w:rsid w:val="004E24AE"/>
    <w:rsid w:val="004E298A"/>
    <w:rsid w:val="004E29B0"/>
    <w:rsid w:val="004E29E4"/>
    <w:rsid w:val="004E2A18"/>
    <w:rsid w:val="004E2B59"/>
    <w:rsid w:val="004E2C61"/>
    <w:rsid w:val="004E30BB"/>
    <w:rsid w:val="004E30BE"/>
    <w:rsid w:val="004E30ED"/>
    <w:rsid w:val="004E3197"/>
    <w:rsid w:val="004E3777"/>
    <w:rsid w:val="004E37A7"/>
    <w:rsid w:val="004E3868"/>
    <w:rsid w:val="004E3A34"/>
    <w:rsid w:val="004E3A74"/>
    <w:rsid w:val="004E3B66"/>
    <w:rsid w:val="004E3BC8"/>
    <w:rsid w:val="004E3C2B"/>
    <w:rsid w:val="004E4102"/>
    <w:rsid w:val="004E41EE"/>
    <w:rsid w:val="004E422D"/>
    <w:rsid w:val="004E4651"/>
    <w:rsid w:val="004E484C"/>
    <w:rsid w:val="004E48D2"/>
    <w:rsid w:val="004E4950"/>
    <w:rsid w:val="004E49AA"/>
    <w:rsid w:val="004E49C0"/>
    <w:rsid w:val="004E4C1D"/>
    <w:rsid w:val="004E4C70"/>
    <w:rsid w:val="004E4EC8"/>
    <w:rsid w:val="004E5084"/>
    <w:rsid w:val="004E50A2"/>
    <w:rsid w:val="004E5510"/>
    <w:rsid w:val="004E56FE"/>
    <w:rsid w:val="004E572C"/>
    <w:rsid w:val="004E576C"/>
    <w:rsid w:val="004E5903"/>
    <w:rsid w:val="004E59CB"/>
    <w:rsid w:val="004E5A42"/>
    <w:rsid w:val="004E5AC8"/>
    <w:rsid w:val="004E5BFE"/>
    <w:rsid w:val="004E5CF6"/>
    <w:rsid w:val="004E5E17"/>
    <w:rsid w:val="004E5E84"/>
    <w:rsid w:val="004E619D"/>
    <w:rsid w:val="004E620F"/>
    <w:rsid w:val="004E652C"/>
    <w:rsid w:val="004E6583"/>
    <w:rsid w:val="004E66EF"/>
    <w:rsid w:val="004E67DD"/>
    <w:rsid w:val="004E6BE7"/>
    <w:rsid w:val="004E6E8C"/>
    <w:rsid w:val="004E6F82"/>
    <w:rsid w:val="004E72E6"/>
    <w:rsid w:val="004E731D"/>
    <w:rsid w:val="004E7548"/>
    <w:rsid w:val="004E7549"/>
    <w:rsid w:val="004E7603"/>
    <w:rsid w:val="004E78C0"/>
    <w:rsid w:val="004E7A98"/>
    <w:rsid w:val="004E7B68"/>
    <w:rsid w:val="004E7B96"/>
    <w:rsid w:val="004E7C7E"/>
    <w:rsid w:val="004E7CB3"/>
    <w:rsid w:val="004E7F5B"/>
    <w:rsid w:val="004F03C7"/>
    <w:rsid w:val="004F04D9"/>
    <w:rsid w:val="004F050D"/>
    <w:rsid w:val="004F056B"/>
    <w:rsid w:val="004F0722"/>
    <w:rsid w:val="004F0775"/>
    <w:rsid w:val="004F08EC"/>
    <w:rsid w:val="004F0986"/>
    <w:rsid w:val="004F0A45"/>
    <w:rsid w:val="004F0ACC"/>
    <w:rsid w:val="004F0DEB"/>
    <w:rsid w:val="004F0E0D"/>
    <w:rsid w:val="004F0F51"/>
    <w:rsid w:val="004F11F1"/>
    <w:rsid w:val="004F1251"/>
    <w:rsid w:val="004F1323"/>
    <w:rsid w:val="004F1906"/>
    <w:rsid w:val="004F1B2B"/>
    <w:rsid w:val="004F1C99"/>
    <w:rsid w:val="004F1F9F"/>
    <w:rsid w:val="004F2007"/>
    <w:rsid w:val="004F2267"/>
    <w:rsid w:val="004F2375"/>
    <w:rsid w:val="004F2505"/>
    <w:rsid w:val="004F2593"/>
    <w:rsid w:val="004F27BF"/>
    <w:rsid w:val="004F2963"/>
    <w:rsid w:val="004F29F4"/>
    <w:rsid w:val="004F2CF4"/>
    <w:rsid w:val="004F2FB9"/>
    <w:rsid w:val="004F343B"/>
    <w:rsid w:val="004F3687"/>
    <w:rsid w:val="004F36A8"/>
    <w:rsid w:val="004F387E"/>
    <w:rsid w:val="004F3981"/>
    <w:rsid w:val="004F3A1E"/>
    <w:rsid w:val="004F3AEE"/>
    <w:rsid w:val="004F3B45"/>
    <w:rsid w:val="004F3B79"/>
    <w:rsid w:val="004F3C6B"/>
    <w:rsid w:val="004F3D2E"/>
    <w:rsid w:val="004F3E26"/>
    <w:rsid w:val="004F42C8"/>
    <w:rsid w:val="004F4364"/>
    <w:rsid w:val="004F466A"/>
    <w:rsid w:val="004F484F"/>
    <w:rsid w:val="004F49C3"/>
    <w:rsid w:val="004F4B05"/>
    <w:rsid w:val="004F4B6F"/>
    <w:rsid w:val="004F4E02"/>
    <w:rsid w:val="004F5275"/>
    <w:rsid w:val="004F53AE"/>
    <w:rsid w:val="004F5642"/>
    <w:rsid w:val="004F571A"/>
    <w:rsid w:val="004F585C"/>
    <w:rsid w:val="004F5BE2"/>
    <w:rsid w:val="004F5CCA"/>
    <w:rsid w:val="004F5E46"/>
    <w:rsid w:val="004F6038"/>
    <w:rsid w:val="004F6040"/>
    <w:rsid w:val="004F6100"/>
    <w:rsid w:val="004F61E8"/>
    <w:rsid w:val="004F6559"/>
    <w:rsid w:val="004F657D"/>
    <w:rsid w:val="004F6695"/>
    <w:rsid w:val="004F6A2A"/>
    <w:rsid w:val="004F6AF0"/>
    <w:rsid w:val="004F6B36"/>
    <w:rsid w:val="004F6D30"/>
    <w:rsid w:val="004F6DD4"/>
    <w:rsid w:val="004F6E77"/>
    <w:rsid w:val="004F6F70"/>
    <w:rsid w:val="004F7145"/>
    <w:rsid w:val="004F714D"/>
    <w:rsid w:val="004F7173"/>
    <w:rsid w:val="004F737C"/>
    <w:rsid w:val="004F7798"/>
    <w:rsid w:val="004F77E0"/>
    <w:rsid w:val="004F798E"/>
    <w:rsid w:val="004F7BBC"/>
    <w:rsid w:val="004F7E87"/>
    <w:rsid w:val="004F7F29"/>
    <w:rsid w:val="004F7F30"/>
    <w:rsid w:val="004F7F31"/>
    <w:rsid w:val="004F7F69"/>
    <w:rsid w:val="004F7FCA"/>
    <w:rsid w:val="00500122"/>
    <w:rsid w:val="00500132"/>
    <w:rsid w:val="00500404"/>
    <w:rsid w:val="00500747"/>
    <w:rsid w:val="005008B9"/>
    <w:rsid w:val="005008E8"/>
    <w:rsid w:val="00500937"/>
    <w:rsid w:val="00500985"/>
    <w:rsid w:val="00500C7D"/>
    <w:rsid w:val="00500E6A"/>
    <w:rsid w:val="00500EE6"/>
    <w:rsid w:val="00500F1B"/>
    <w:rsid w:val="00501121"/>
    <w:rsid w:val="00501156"/>
    <w:rsid w:val="005015F1"/>
    <w:rsid w:val="0050168A"/>
    <w:rsid w:val="005016DB"/>
    <w:rsid w:val="00501B5B"/>
    <w:rsid w:val="00501F24"/>
    <w:rsid w:val="00502012"/>
    <w:rsid w:val="0050202F"/>
    <w:rsid w:val="00502070"/>
    <w:rsid w:val="005020EF"/>
    <w:rsid w:val="00502233"/>
    <w:rsid w:val="005022D7"/>
    <w:rsid w:val="0050233B"/>
    <w:rsid w:val="00502411"/>
    <w:rsid w:val="005024D5"/>
    <w:rsid w:val="0050250D"/>
    <w:rsid w:val="00502623"/>
    <w:rsid w:val="0050276A"/>
    <w:rsid w:val="00502948"/>
    <w:rsid w:val="00502E9B"/>
    <w:rsid w:val="00503062"/>
    <w:rsid w:val="00503094"/>
    <w:rsid w:val="005031F6"/>
    <w:rsid w:val="005033C8"/>
    <w:rsid w:val="005033E9"/>
    <w:rsid w:val="00503447"/>
    <w:rsid w:val="0050377C"/>
    <w:rsid w:val="00503ACE"/>
    <w:rsid w:val="00503B14"/>
    <w:rsid w:val="00503D5E"/>
    <w:rsid w:val="00504077"/>
    <w:rsid w:val="0050407B"/>
    <w:rsid w:val="00504131"/>
    <w:rsid w:val="005044EF"/>
    <w:rsid w:val="00504B80"/>
    <w:rsid w:val="00504E23"/>
    <w:rsid w:val="00504ED6"/>
    <w:rsid w:val="005052BA"/>
    <w:rsid w:val="005052D0"/>
    <w:rsid w:val="00505432"/>
    <w:rsid w:val="0050557F"/>
    <w:rsid w:val="005057C7"/>
    <w:rsid w:val="00505B28"/>
    <w:rsid w:val="00505CB3"/>
    <w:rsid w:val="00505E42"/>
    <w:rsid w:val="00506266"/>
    <w:rsid w:val="0050651F"/>
    <w:rsid w:val="00506707"/>
    <w:rsid w:val="005067BD"/>
    <w:rsid w:val="0050680A"/>
    <w:rsid w:val="0050691C"/>
    <w:rsid w:val="00506AEB"/>
    <w:rsid w:val="00506BBB"/>
    <w:rsid w:val="00506C1F"/>
    <w:rsid w:val="005071BA"/>
    <w:rsid w:val="005072B8"/>
    <w:rsid w:val="00507405"/>
    <w:rsid w:val="0050743D"/>
    <w:rsid w:val="0050769D"/>
    <w:rsid w:val="00507842"/>
    <w:rsid w:val="0050788E"/>
    <w:rsid w:val="00507A86"/>
    <w:rsid w:val="00507CD1"/>
    <w:rsid w:val="00507D8C"/>
    <w:rsid w:val="00507D9E"/>
    <w:rsid w:val="00507DDC"/>
    <w:rsid w:val="00507F6B"/>
    <w:rsid w:val="00510153"/>
    <w:rsid w:val="005101CB"/>
    <w:rsid w:val="0051048E"/>
    <w:rsid w:val="0051057F"/>
    <w:rsid w:val="00510832"/>
    <w:rsid w:val="00510836"/>
    <w:rsid w:val="00510A43"/>
    <w:rsid w:val="00510BA5"/>
    <w:rsid w:val="00510E10"/>
    <w:rsid w:val="00510FD1"/>
    <w:rsid w:val="005110A7"/>
    <w:rsid w:val="005111F6"/>
    <w:rsid w:val="00511293"/>
    <w:rsid w:val="005112C9"/>
    <w:rsid w:val="00511418"/>
    <w:rsid w:val="00511530"/>
    <w:rsid w:val="0051191E"/>
    <w:rsid w:val="00511A12"/>
    <w:rsid w:val="00511AB3"/>
    <w:rsid w:val="00511B01"/>
    <w:rsid w:val="00511CC1"/>
    <w:rsid w:val="00511D3B"/>
    <w:rsid w:val="00511F84"/>
    <w:rsid w:val="00512014"/>
    <w:rsid w:val="0051201A"/>
    <w:rsid w:val="005120F2"/>
    <w:rsid w:val="005121D6"/>
    <w:rsid w:val="005121ED"/>
    <w:rsid w:val="0051221C"/>
    <w:rsid w:val="005123B5"/>
    <w:rsid w:val="0051240F"/>
    <w:rsid w:val="00512441"/>
    <w:rsid w:val="00512461"/>
    <w:rsid w:val="0051248D"/>
    <w:rsid w:val="005124C9"/>
    <w:rsid w:val="005126FE"/>
    <w:rsid w:val="005127A3"/>
    <w:rsid w:val="00512A1D"/>
    <w:rsid w:val="00512B25"/>
    <w:rsid w:val="00512C69"/>
    <w:rsid w:val="00512E55"/>
    <w:rsid w:val="00512E83"/>
    <w:rsid w:val="00513683"/>
    <w:rsid w:val="005139B7"/>
    <w:rsid w:val="005139DE"/>
    <w:rsid w:val="00513D79"/>
    <w:rsid w:val="0051407C"/>
    <w:rsid w:val="0051410E"/>
    <w:rsid w:val="0051415B"/>
    <w:rsid w:val="005141FA"/>
    <w:rsid w:val="0051435A"/>
    <w:rsid w:val="0051439C"/>
    <w:rsid w:val="0051448F"/>
    <w:rsid w:val="005144CF"/>
    <w:rsid w:val="0051465B"/>
    <w:rsid w:val="005146D4"/>
    <w:rsid w:val="00514A67"/>
    <w:rsid w:val="00514DAE"/>
    <w:rsid w:val="00514EAB"/>
    <w:rsid w:val="005150DB"/>
    <w:rsid w:val="0051531F"/>
    <w:rsid w:val="00515340"/>
    <w:rsid w:val="0051542B"/>
    <w:rsid w:val="005154AA"/>
    <w:rsid w:val="00515575"/>
    <w:rsid w:val="00515651"/>
    <w:rsid w:val="00515791"/>
    <w:rsid w:val="00515873"/>
    <w:rsid w:val="00515934"/>
    <w:rsid w:val="00515B8B"/>
    <w:rsid w:val="00515BF8"/>
    <w:rsid w:val="00516165"/>
    <w:rsid w:val="00516434"/>
    <w:rsid w:val="005164A5"/>
    <w:rsid w:val="005164B5"/>
    <w:rsid w:val="005168C5"/>
    <w:rsid w:val="0051693E"/>
    <w:rsid w:val="005169D4"/>
    <w:rsid w:val="00516A80"/>
    <w:rsid w:val="00516A9E"/>
    <w:rsid w:val="00516C2B"/>
    <w:rsid w:val="00516E6C"/>
    <w:rsid w:val="00516F1E"/>
    <w:rsid w:val="005173AB"/>
    <w:rsid w:val="005173FC"/>
    <w:rsid w:val="00517477"/>
    <w:rsid w:val="00517537"/>
    <w:rsid w:val="0051757F"/>
    <w:rsid w:val="005175C5"/>
    <w:rsid w:val="00517848"/>
    <w:rsid w:val="005179DB"/>
    <w:rsid w:val="00517A4C"/>
    <w:rsid w:val="00517ADD"/>
    <w:rsid w:val="00517B8A"/>
    <w:rsid w:val="00517CAD"/>
    <w:rsid w:val="00517E54"/>
    <w:rsid w:val="00517FB1"/>
    <w:rsid w:val="0052011F"/>
    <w:rsid w:val="00520689"/>
    <w:rsid w:val="005208BC"/>
    <w:rsid w:val="005208C0"/>
    <w:rsid w:val="00520A80"/>
    <w:rsid w:val="00520A93"/>
    <w:rsid w:val="00520CEA"/>
    <w:rsid w:val="00520E75"/>
    <w:rsid w:val="0052113B"/>
    <w:rsid w:val="0052117B"/>
    <w:rsid w:val="0052170E"/>
    <w:rsid w:val="00521E47"/>
    <w:rsid w:val="0052206E"/>
    <w:rsid w:val="0052221C"/>
    <w:rsid w:val="00522301"/>
    <w:rsid w:val="005223C4"/>
    <w:rsid w:val="005223FB"/>
    <w:rsid w:val="00522694"/>
    <w:rsid w:val="00522757"/>
    <w:rsid w:val="0052286B"/>
    <w:rsid w:val="00522923"/>
    <w:rsid w:val="00522D13"/>
    <w:rsid w:val="00522EB9"/>
    <w:rsid w:val="00522F3D"/>
    <w:rsid w:val="005230AA"/>
    <w:rsid w:val="0052339B"/>
    <w:rsid w:val="0052344A"/>
    <w:rsid w:val="005236C2"/>
    <w:rsid w:val="005236FF"/>
    <w:rsid w:val="005239BF"/>
    <w:rsid w:val="005239E4"/>
    <w:rsid w:val="00523C62"/>
    <w:rsid w:val="00523ED8"/>
    <w:rsid w:val="0052456E"/>
    <w:rsid w:val="005245D5"/>
    <w:rsid w:val="00524768"/>
    <w:rsid w:val="00524794"/>
    <w:rsid w:val="005247A4"/>
    <w:rsid w:val="0052496F"/>
    <w:rsid w:val="00524B07"/>
    <w:rsid w:val="00524E9D"/>
    <w:rsid w:val="00525049"/>
    <w:rsid w:val="0052505A"/>
    <w:rsid w:val="005251FA"/>
    <w:rsid w:val="00525370"/>
    <w:rsid w:val="005253B3"/>
    <w:rsid w:val="00525849"/>
    <w:rsid w:val="00525856"/>
    <w:rsid w:val="00525D45"/>
    <w:rsid w:val="00525D58"/>
    <w:rsid w:val="00525DEC"/>
    <w:rsid w:val="00525E55"/>
    <w:rsid w:val="00525FD0"/>
    <w:rsid w:val="00526651"/>
    <w:rsid w:val="00526CF7"/>
    <w:rsid w:val="00527244"/>
    <w:rsid w:val="005276B7"/>
    <w:rsid w:val="00527913"/>
    <w:rsid w:val="005279CA"/>
    <w:rsid w:val="00527A92"/>
    <w:rsid w:val="00527C77"/>
    <w:rsid w:val="00527DF4"/>
    <w:rsid w:val="00527E13"/>
    <w:rsid w:val="00527F57"/>
    <w:rsid w:val="00527F5E"/>
    <w:rsid w:val="00530039"/>
    <w:rsid w:val="005301EA"/>
    <w:rsid w:val="0053029C"/>
    <w:rsid w:val="005302BF"/>
    <w:rsid w:val="0053033C"/>
    <w:rsid w:val="00530356"/>
    <w:rsid w:val="005303F7"/>
    <w:rsid w:val="00530454"/>
    <w:rsid w:val="00530558"/>
    <w:rsid w:val="0053062D"/>
    <w:rsid w:val="005307E1"/>
    <w:rsid w:val="005308C4"/>
    <w:rsid w:val="00530C07"/>
    <w:rsid w:val="00530DCB"/>
    <w:rsid w:val="00530E81"/>
    <w:rsid w:val="00530E9C"/>
    <w:rsid w:val="0053136A"/>
    <w:rsid w:val="00531583"/>
    <w:rsid w:val="005318B4"/>
    <w:rsid w:val="005318FA"/>
    <w:rsid w:val="00531A2F"/>
    <w:rsid w:val="00531A3B"/>
    <w:rsid w:val="00531B0E"/>
    <w:rsid w:val="00531BAE"/>
    <w:rsid w:val="00531D07"/>
    <w:rsid w:val="00531F1E"/>
    <w:rsid w:val="00532111"/>
    <w:rsid w:val="00532219"/>
    <w:rsid w:val="005323C9"/>
    <w:rsid w:val="0053268D"/>
    <w:rsid w:val="005328E5"/>
    <w:rsid w:val="0053292E"/>
    <w:rsid w:val="00532A38"/>
    <w:rsid w:val="00532BCC"/>
    <w:rsid w:val="00532BF2"/>
    <w:rsid w:val="00532D26"/>
    <w:rsid w:val="00532D9E"/>
    <w:rsid w:val="00532E32"/>
    <w:rsid w:val="005334EF"/>
    <w:rsid w:val="005335F8"/>
    <w:rsid w:val="005336BC"/>
    <w:rsid w:val="00533AC7"/>
    <w:rsid w:val="00533C9A"/>
    <w:rsid w:val="00533DA5"/>
    <w:rsid w:val="00533EBB"/>
    <w:rsid w:val="0053405F"/>
    <w:rsid w:val="00534325"/>
    <w:rsid w:val="00534401"/>
    <w:rsid w:val="0053449E"/>
    <w:rsid w:val="00534691"/>
    <w:rsid w:val="005349F4"/>
    <w:rsid w:val="00534EDC"/>
    <w:rsid w:val="00534F86"/>
    <w:rsid w:val="0053501F"/>
    <w:rsid w:val="00535153"/>
    <w:rsid w:val="00535692"/>
    <w:rsid w:val="005356F0"/>
    <w:rsid w:val="005357B9"/>
    <w:rsid w:val="005358EE"/>
    <w:rsid w:val="005359A4"/>
    <w:rsid w:val="00535BA1"/>
    <w:rsid w:val="00535C0E"/>
    <w:rsid w:val="00535D53"/>
    <w:rsid w:val="00535F88"/>
    <w:rsid w:val="0053612C"/>
    <w:rsid w:val="005361FE"/>
    <w:rsid w:val="00536337"/>
    <w:rsid w:val="00536647"/>
    <w:rsid w:val="0053670F"/>
    <w:rsid w:val="0053675A"/>
    <w:rsid w:val="00536968"/>
    <w:rsid w:val="005369D2"/>
    <w:rsid w:val="00536C41"/>
    <w:rsid w:val="00536D2C"/>
    <w:rsid w:val="00536D3D"/>
    <w:rsid w:val="00536EE1"/>
    <w:rsid w:val="005370B3"/>
    <w:rsid w:val="005370E7"/>
    <w:rsid w:val="0053711F"/>
    <w:rsid w:val="005374F4"/>
    <w:rsid w:val="00537788"/>
    <w:rsid w:val="00537913"/>
    <w:rsid w:val="0053793D"/>
    <w:rsid w:val="00537A38"/>
    <w:rsid w:val="00537E82"/>
    <w:rsid w:val="005401F1"/>
    <w:rsid w:val="00540207"/>
    <w:rsid w:val="00540297"/>
    <w:rsid w:val="005402B1"/>
    <w:rsid w:val="005402D7"/>
    <w:rsid w:val="00540401"/>
    <w:rsid w:val="005407D1"/>
    <w:rsid w:val="0054082E"/>
    <w:rsid w:val="005408CA"/>
    <w:rsid w:val="00540D70"/>
    <w:rsid w:val="00540D7F"/>
    <w:rsid w:val="0054101C"/>
    <w:rsid w:val="00541189"/>
    <w:rsid w:val="005411D4"/>
    <w:rsid w:val="005414A5"/>
    <w:rsid w:val="005417F7"/>
    <w:rsid w:val="00541842"/>
    <w:rsid w:val="005418A1"/>
    <w:rsid w:val="00541C9C"/>
    <w:rsid w:val="00541DB7"/>
    <w:rsid w:val="00541DE7"/>
    <w:rsid w:val="00541F64"/>
    <w:rsid w:val="00541FB8"/>
    <w:rsid w:val="0054219E"/>
    <w:rsid w:val="00542234"/>
    <w:rsid w:val="00542236"/>
    <w:rsid w:val="0054239D"/>
    <w:rsid w:val="0054248B"/>
    <w:rsid w:val="00542662"/>
    <w:rsid w:val="005427E6"/>
    <w:rsid w:val="00542BA0"/>
    <w:rsid w:val="00543454"/>
    <w:rsid w:val="0054380B"/>
    <w:rsid w:val="005439BC"/>
    <w:rsid w:val="005439F4"/>
    <w:rsid w:val="00543A6B"/>
    <w:rsid w:val="00543BDC"/>
    <w:rsid w:val="00543DD7"/>
    <w:rsid w:val="00543EF1"/>
    <w:rsid w:val="00543FCF"/>
    <w:rsid w:val="00544210"/>
    <w:rsid w:val="00544BCA"/>
    <w:rsid w:val="00544C58"/>
    <w:rsid w:val="00544D33"/>
    <w:rsid w:val="00544E7B"/>
    <w:rsid w:val="00544E89"/>
    <w:rsid w:val="00544F01"/>
    <w:rsid w:val="00544F03"/>
    <w:rsid w:val="00544F56"/>
    <w:rsid w:val="00544FDB"/>
    <w:rsid w:val="0054502D"/>
    <w:rsid w:val="0054503E"/>
    <w:rsid w:val="005450CC"/>
    <w:rsid w:val="00545768"/>
    <w:rsid w:val="005458A0"/>
    <w:rsid w:val="00545A9C"/>
    <w:rsid w:val="00545B7B"/>
    <w:rsid w:val="00545CAE"/>
    <w:rsid w:val="00545D22"/>
    <w:rsid w:val="00545E10"/>
    <w:rsid w:val="00546290"/>
    <w:rsid w:val="0054639C"/>
    <w:rsid w:val="005463DC"/>
    <w:rsid w:val="00546428"/>
    <w:rsid w:val="005465FA"/>
    <w:rsid w:val="005468F6"/>
    <w:rsid w:val="00546926"/>
    <w:rsid w:val="00546965"/>
    <w:rsid w:val="005469FF"/>
    <w:rsid w:val="00546ABF"/>
    <w:rsid w:val="00546B10"/>
    <w:rsid w:val="00546EB1"/>
    <w:rsid w:val="00547041"/>
    <w:rsid w:val="00547285"/>
    <w:rsid w:val="00547399"/>
    <w:rsid w:val="005474C5"/>
    <w:rsid w:val="005474CD"/>
    <w:rsid w:val="00547718"/>
    <w:rsid w:val="00547880"/>
    <w:rsid w:val="00547B32"/>
    <w:rsid w:val="00547E58"/>
    <w:rsid w:val="00550157"/>
    <w:rsid w:val="00550297"/>
    <w:rsid w:val="00550335"/>
    <w:rsid w:val="00550630"/>
    <w:rsid w:val="00550849"/>
    <w:rsid w:val="00550860"/>
    <w:rsid w:val="00550883"/>
    <w:rsid w:val="005508D9"/>
    <w:rsid w:val="00550C2B"/>
    <w:rsid w:val="00550C61"/>
    <w:rsid w:val="00550D76"/>
    <w:rsid w:val="00550D96"/>
    <w:rsid w:val="00551072"/>
    <w:rsid w:val="005512B2"/>
    <w:rsid w:val="00551707"/>
    <w:rsid w:val="005517D5"/>
    <w:rsid w:val="00551D97"/>
    <w:rsid w:val="00551F44"/>
    <w:rsid w:val="00551FAE"/>
    <w:rsid w:val="00552374"/>
    <w:rsid w:val="00552A31"/>
    <w:rsid w:val="00552A35"/>
    <w:rsid w:val="00552A9D"/>
    <w:rsid w:val="00552B03"/>
    <w:rsid w:val="00552D88"/>
    <w:rsid w:val="00552E45"/>
    <w:rsid w:val="00552F0D"/>
    <w:rsid w:val="00552FB3"/>
    <w:rsid w:val="00553261"/>
    <w:rsid w:val="00553464"/>
    <w:rsid w:val="005536A3"/>
    <w:rsid w:val="00553795"/>
    <w:rsid w:val="005537B1"/>
    <w:rsid w:val="005538C8"/>
    <w:rsid w:val="005538D5"/>
    <w:rsid w:val="005538F7"/>
    <w:rsid w:val="005539D9"/>
    <w:rsid w:val="005539F3"/>
    <w:rsid w:val="00553B06"/>
    <w:rsid w:val="005540CE"/>
    <w:rsid w:val="005541A3"/>
    <w:rsid w:val="00554657"/>
    <w:rsid w:val="00554A25"/>
    <w:rsid w:val="00554A71"/>
    <w:rsid w:val="00554B15"/>
    <w:rsid w:val="00554BE5"/>
    <w:rsid w:val="00554D43"/>
    <w:rsid w:val="00554D91"/>
    <w:rsid w:val="005551BA"/>
    <w:rsid w:val="005552A4"/>
    <w:rsid w:val="005554E5"/>
    <w:rsid w:val="00555B6C"/>
    <w:rsid w:val="00555E2C"/>
    <w:rsid w:val="00556099"/>
    <w:rsid w:val="0055628A"/>
    <w:rsid w:val="00556481"/>
    <w:rsid w:val="0055650E"/>
    <w:rsid w:val="0055687A"/>
    <w:rsid w:val="00556987"/>
    <w:rsid w:val="00556B35"/>
    <w:rsid w:val="00557107"/>
    <w:rsid w:val="00557557"/>
    <w:rsid w:val="00557686"/>
    <w:rsid w:val="00557689"/>
    <w:rsid w:val="0055771E"/>
    <w:rsid w:val="00557873"/>
    <w:rsid w:val="0055789C"/>
    <w:rsid w:val="005578A5"/>
    <w:rsid w:val="00557B8E"/>
    <w:rsid w:val="00557C1D"/>
    <w:rsid w:val="00557E30"/>
    <w:rsid w:val="00557E32"/>
    <w:rsid w:val="00557E3A"/>
    <w:rsid w:val="00557F19"/>
    <w:rsid w:val="00557FF7"/>
    <w:rsid w:val="0056008B"/>
    <w:rsid w:val="0056009E"/>
    <w:rsid w:val="00560117"/>
    <w:rsid w:val="005601CA"/>
    <w:rsid w:val="00560380"/>
    <w:rsid w:val="005608D4"/>
    <w:rsid w:val="00560A37"/>
    <w:rsid w:val="00560ABD"/>
    <w:rsid w:val="00560B62"/>
    <w:rsid w:val="00560C2E"/>
    <w:rsid w:val="00560D36"/>
    <w:rsid w:val="00560F0C"/>
    <w:rsid w:val="00560FF4"/>
    <w:rsid w:val="005610AA"/>
    <w:rsid w:val="00561240"/>
    <w:rsid w:val="00561402"/>
    <w:rsid w:val="00561489"/>
    <w:rsid w:val="005614D2"/>
    <w:rsid w:val="0056164B"/>
    <w:rsid w:val="00561913"/>
    <w:rsid w:val="00561B2A"/>
    <w:rsid w:val="00561C10"/>
    <w:rsid w:val="00561CFD"/>
    <w:rsid w:val="00561EB2"/>
    <w:rsid w:val="00561F37"/>
    <w:rsid w:val="0056200E"/>
    <w:rsid w:val="00562038"/>
    <w:rsid w:val="00562125"/>
    <w:rsid w:val="005621BE"/>
    <w:rsid w:val="005621CD"/>
    <w:rsid w:val="005621E6"/>
    <w:rsid w:val="005623A0"/>
    <w:rsid w:val="005623B0"/>
    <w:rsid w:val="00562559"/>
    <w:rsid w:val="00562CAB"/>
    <w:rsid w:val="00562EBA"/>
    <w:rsid w:val="0056335D"/>
    <w:rsid w:val="0056379D"/>
    <w:rsid w:val="005637C6"/>
    <w:rsid w:val="00563908"/>
    <w:rsid w:val="00563B3F"/>
    <w:rsid w:val="00563E54"/>
    <w:rsid w:val="00563ECD"/>
    <w:rsid w:val="005641B7"/>
    <w:rsid w:val="0056450A"/>
    <w:rsid w:val="0056459F"/>
    <w:rsid w:val="005645DB"/>
    <w:rsid w:val="00564626"/>
    <w:rsid w:val="0056476D"/>
    <w:rsid w:val="00564853"/>
    <w:rsid w:val="0056496F"/>
    <w:rsid w:val="00564C16"/>
    <w:rsid w:val="00564D0D"/>
    <w:rsid w:val="00564D1E"/>
    <w:rsid w:val="00564DD8"/>
    <w:rsid w:val="00564F66"/>
    <w:rsid w:val="00564FAA"/>
    <w:rsid w:val="0056506A"/>
    <w:rsid w:val="00565073"/>
    <w:rsid w:val="0056557E"/>
    <w:rsid w:val="00565701"/>
    <w:rsid w:val="00565851"/>
    <w:rsid w:val="005658CD"/>
    <w:rsid w:val="00566014"/>
    <w:rsid w:val="005661ED"/>
    <w:rsid w:val="005662F1"/>
    <w:rsid w:val="005663E7"/>
    <w:rsid w:val="00566519"/>
    <w:rsid w:val="0056652C"/>
    <w:rsid w:val="005665C8"/>
    <w:rsid w:val="00566A81"/>
    <w:rsid w:val="00566A95"/>
    <w:rsid w:val="00566C76"/>
    <w:rsid w:val="00566CBD"/>
    <w:rsid w:val="00566E31"/>
    <w:rsid w:val="00566EE1"/>
    <w:rsid w:val="00567076"/>
    <w:rsid w:val="005671F4"/>
    <w:rsid w:val="005674D0"/>
    <w:rsid w:val="00567534"/>
    <w:rsid w:val="0056770F"/>
    <w:rsid w:val="00567824"/>
    <w:rsid w:val="00567AB7"/>
    <w:rsid w:val="00567AC4"/>
    <w:rsid w:val="00567D4B"/>
    <w:rsid w:val="00567E36"/>
    <w:rsid w:val="00567F40"/>
    <w:rsid w:val="00567FFC"/>
    <w:rsid w:val="005700B5"/>
    <w:rsid w:val="0057011D"/>
    <w:rsid w:val="005701A1"/>
    <w:rsid w:val="005702B6"/>
    <w:rsid w:val="005702E7"/>
    <w:rsid w:val="005704D5"/>
    <w:rsid w:val="00570772"/>
    <w:rsid w:val="00570A23"/>
    <w:rsid w:val="00570A38"/>
    <w:rsid w:val="00570AD6"/>
    <w:rsid w:val="00570D74"/>
    <w:rsid w:val="005710B6"/>
    <w:rsid w:val="00571154"/>
    <w:rsid w:val="005713EE"/>
    <w:rsid w:val="0057167E"/>
    <w:rsid w:val="005717E5"/>
    <w:rsid w:val="00571919"/>
    <w:rsid w:val="00571BCC"/>
    <w:rsid w:val="00571CBD"/>
    <w:rsid w:val="00571D84"/>
    <w:rsid w:val="00571EA0"/>
    <w:rsid w:val="00571F03"/>
    <w:rsid w:val="00571F4F"/>
    <w:rsid w:val="005720AB"/>
    <w:rsid w:val="00572128"/>
    <w:rsid w:val="0057227A"/>
    <w:rsid w:val="005724A7"/>
    <w:rsid w:val="00572503"/>
    <w:rsid w:val="005725B8"/>
    <w:rsid w:val="00572600"/>
    <w:rsid w:val="00572640"/>
    <w:rsid w:val="0057275B"/>
    <w:rsid w:val="00572820"/>
    <w:rsid w:val="00572D4D"/>
    <w:rsid w:val="00572DA6"/>
    <w:rsid w:val="00572E58"/>
    <w:rsid w:val="00572FD2"/>
    <w:rsid w:val="0057323B"/>
    <w:rsid w:val="005733E5"/>
    <w:rsid w:val="005735FE"/>
    <w:rsid w:val="00573627"/>
    <w:rsid w:val="005737FB"/>
    <w:rsid w:val="005739A5"/>
    <w:rsid w:val="00573A6A"/>
    <w:rsid w:val="00573CE2"/>
    <w:rsid w:val="00573D25"/>
    <w:rsid w:val="00573FF6"/>
    <w:rsid w:val="00574107"/>
    <w:rsid w:val="0057424D"/>
    <w:rsid w:val="00574311"/>
    <w:rsid w:val="005743BF"/>
    <w:rsid w:val="00574402"/>
    <w:rsid w:val="0057448E"/>
    <w:rsid w:val="00574890"/>
    <w:rsid w:val="005749E7"/>
    <w:rsid w:val="005749F2"/>
    <w:rsid w:val="00574B0F"/>
    <w:rsid w:val="00574C4B"/>
    <w:rsid w:val="00574CC5"/>
    <w:rsid w:val="00574DCE"/>
    <w:rsid w:val="00574E9D"/>
    <w:rsid w:val="00574FD5"/>
    <w:rsid w:val="00575047"/>
    <w:rsid w:val="00575102"/>
    <w:rsid w:val="005752B6"/>
    <w:rsid w:val="005753AB"/>
    <w:rsid w:val="00575897"/>
    <w:rsid w:val="00575940"/>
    <w:rsid w:val="00575C7A"/>
    <w:rsid w:val="00575C88"/>
    <w:rsid w:val="00575CA8"/>
    <w:rsid w:val="00575FAF"/>
    <w:rsid w:val="00576180"/>
    <w:rsid w:val="0057626E"/>
    <w:rsid w:val="0057653C"/>
    <w:rsid w:val="0057659D"/>
    <w:rsid w:val="005766E5"/>
    <w:rsid w:val="00576D92"/>
    <w:rsid w:val="005770E1"/>
    <w:rsid w:val="00577202"/>
    <w:rsid w:val="005772E4"/>
    <w:rsid w:val="005773FF"/>
    <w:rsid w:val="0057743D"/>
    <w:rsid w:val="005775F6"/>
    <w:rsid w:val="00577762"/>
    <w:rsid w:val="005777D9"/>
    <w:rsid w:val="00577973"/>
    <w:rsid w:val="00577A68"/>
    <w:rsid w:val="00577AEE"/>
    <w:rsid w:val="00577C00"/>
    <w:rsid w:val="00577DC0"/>
    <w:rsid w:val="00580140"/>
    <w:rsid w:val="0058047A"/>
    <w:rsid w:val="005805CF"/>
    <w:rsid w:val="00580C88"/>
    <w:rsid w:val="00580CF2"/>
    <w:rsid w:val="00580EC4"/>
    <w:rsid w:val="00580F14"/>
    <w:rsid w:val="005810B5"/>
    <w:rsid w:val="005811D0"/>
    <w:rsid w:val="005817D0"/>
    <w:rsid w:val="00581A71"/>
    <w:rsid w:val="00581C88"/>
    <w:rsid w:val="00581D67"/>
    <w:rsid w:val="00581D72"/>
    <w:rsid w:val="00581D77"/>
    <w:rsid w:val="00581DB6"/>
    <w:rsid w:val="00581F9E"/>
    <w:rsid w:val="00582405"/>
    <w:rsid w:val="00582473"/>
    <w:rsid w:val="005827AD"/>
    <w:rsid w:val="00582806"/>
    <w:rsid w:val="005828E8"/>
    <w:rsid w:val="005828F3"/>
    <w:rsid w:val="0058293B"/>
    <w:rsid w:val="00582ACA"/>
    <w:rsid w:val="00582BD9"/>
    <w:rsid w:val="00582D3C"/>
    <w:rsid w:val="00582E30"/>
    <w:rsid w:val="00582E49"/>
    <w:rsid w:val="00582E84"/>
    <w:rsid w:val="00582F2A"/>
    <w:rsid w:val="005833ED"/>
    <w:rsid w:val="005834C3"/>
    <w:rsid w:val="00583542"/>
    <w:rsid w:val="0058371B"/>
    <w:rsid w:val="00583974"/>
    <w:rsid w:val="005839D2"/>
    <w:rsid w:val="00583A5C"/>
    <w:rsid w:val="00583B1E"/>
    <w:rsid w:val="00583BB1"/>
    <w:rsid w:val="00583C32"/>
    <w:rsid w:val="00583EE3"/>
    <w:rsid w:val="005841EB"/>
    <w:rsid w:val="005842D3"/>
    <w:rsid w:val="005843EB"/>
    <w:rsid w:val="005845A1"/>
    <w:rsid w:val="0058490E"/>
    <w:rsid w:val="00584A65"/>
    <w:rsid w:val="00584B56"/>
    <w:rsid w:val="00584C07"/>
    <w:rsid w:val="00584C11"/>
    <w:rsid w:val="00584CAF"/>
    <w:rsid w:val="00584D7C"/>
    <w:rsid w:val="00585019"/>
    <w:rsid w:val="00585027"/>
    <w:rsid w:val="005850C5"/>
    <w:rsid w:val="00585237"/>
    <w:rsid w:val="00585437"/>
    <w:rsid w:val="00585874"/>
    <w:rsid w:val="00585943"/>
    <w:rsid w:val="0058598C"/>
    <w:rsid w:val="005859E7"/>
    <w:rsid w:val="00585A93"/>
    <w:rsid w:val="00585B38"/>
    <w:rsid w:val="00585BD1"/>
    <w:rsid w:val="00585CD0"/>
    <w:rsid w:val="00585DDA"/>
    <w:rsid w:val="00585E10"/>
    <w:rsid w:val="00585FAE"/>
    <w:rsid w:val="0058605C"/>
    <w:rsid w:val="0058608A"/>
    <w:rsid w:val="0058609B"/>
    <w:rsid w:val="005861AA"/>
    <w:rsid w:val="0058620C"/>
    <w:rsid w:val="0058627E"/>
    <w:rsid w:val="005862DF"/>
    <w:rsid w:val="00586341"/>
    <w:rsid w:val="0058641B"/>
    <w:rsid w:val="0058666E"/>
    <w:rsid w:val="0058673E"/>
    <w:rsid w:val="005869CF"/>
    <w:rsid w:val="005869FF"/>
    <w:rsid w:val="00586C1D"/>
    <w:rsid w:val="00586C5D"/>
    <w:rsid w:val="0058727D"/>
    <w:rsid w:val="005872EC"/>
    <w:rsid w:val="0058732B"/>
    <w:rsid w:val="0058742F"/>
    <w:rsid w:val="005874F9"/>
    <w:rsid w:val="00587603"/>
    <w:rsid w:val="0058786E"/>
    <w:rsid w:val="005878EB"/>
    <w:rsid w:val="00587900"/>
    <w:rsid w:val="00587942"/>
    <w:rsid w:val="00587AAE"/>
    <w:rsid w:val="00587CB8"/>
    <w:rsid w:val="00587FDA"/>
    <w:rsid w:val="005901EA"/>
    <w:rsid w:val="0059026D"/>
    <w:rsid w:val="00590359"/>
    <w:rsid w:val="0059038A"/>
    <w:rsid w:val="0059043F"/>
    <w:rsid w:val="00590600"/>
    <w:rsid w:val="0059064C"/>
    <w:rsid w:val="00590AE1"/>
    <w:rsid w:val="00590B34"/>
    <w:rsid w:val="00590BCB"/>
    <w:rsid w:val="00590CEE"/>
    <w:rsid w:val="00590CFF"/>
    <w:rsid w:val="00590D27"/>
    <w:rsid w:val="00590EC4"/>
    <w:rsid w:val="00590F70"/>
    <w:rsid w:val="00590FA2"/>
    <w:rsid w:val="0059139D"/>
    <w:rsid w:val="005914A7"/>
    <w:rsid w:val="005914C4"/>
    <w:rsid w:val="00591793"/>
    <w:rsid w:val="005917E2"/>
    <w:rsid w:val="005918F5"/>
    <w:rsid w:val="00591A1C"/>
    <w:rsid w:val="00591B51"/>
    <w:rsid w:val="00591B97"/>
    <w:rsid w:val="00591BA1"/>
    <w:rsid w:val="00591C1A"/>
    <w:rsid w:val="00591DC7"/>
    <w:rsid w:val="00591DFB"/>
    <w:rsid w:val="005922D3"/>
    <w:rsid w:val="005928C7"/>
    <w:rsid w:val="00592933"/>
    <w:rsid w:val="005929C2"/>
    <w:rsid w:val="00592A4C"/>
    <w:rsid w:val="00592A70"/>
    <w:rsid w:val="00592C05"/>
    <w:rsid w:val="00592C59"/>
    <w:rsid w:val="00592FCC"/>
    <w:rsid w:val="0059306D"/>
    <w:rsid w:val="00593071"/>
    <w:rsid w:val="00593242"/>
    <w:rsid w:val="005932CF"/>
    <w:rsid w:val="0059380F"/>
    <w:rsid w:val="00593837"/>
    <w:rsid w:val="00593874"/>
    <w:rsid w:val="005938C4"/>
    <w:rsid w:val="005938EE"/>
    <w:rsid w:val="00593A5F"/>
    <w:rsid w:val="00593CA8"/>
    <w:rsid w:val="00593F9E"/>
    <w:rsid w:val="0059403F"/>
    <w:rsid w:val="0059420B"/>
    <w:rsid w:val="00594270"/>
    <w:rsid w:val="005943FD"/>
    <w:rsid w:val="005947DC"/>
    <w:rsid w:val="005947EA"/>
    <w:rsid w:val="00594D55"/>
    <w:rsid w:val="00595096"/>
    <w:rsid w:val="005950A4"/>
    <w:rsid w:val="00595285"/>
    <w:rsid w:val="00595433"/>
    <w:rsid w:val="00595542"/>
    <w:rsid w:val="00595844"/>
    <w:rsid w:val="00595875"/>
    <w:rsid w:val="00595915"/>
    <w:rsid w:val="005965F1"/>
    <w:rsid w:val="0059679C"/>
    <w:rsid w:val="005967F6"/>
    <w:rsid w:val="0059694E"/>
    <w:rsid w:val="00596973"/>
    <w:rsid w:val="00596A45"/>
    <w:rsid w:val="00596A46"/>
    <w:rsid w:val="00596A8B"/>
    <w:rsid w:val="00596AA2"/>
    <w:rsid w:val="00596AD4"/>
    <w:rsid w:val="00596C87"/>
    <w:rsid w:val="00597461"/>
    <w:rsid w:val="00597496"/>
    <w:rsid w:val="00597516"/>
    <w:rsid w:val="00597523"/>
    <w:rsid w:val="00597926"/>
    <w:rsid w:val="00597C47"/>
    <w:rsid w:val="00597DA7"/>
    <w:rsid w:val="005A00B0"/>
    <w:rsid w:val="005A0268"/>
    <w:rsid w:val="005A035A"/>
    <w:rsid w:val="005A044D"/>
    <w:rsid w:val="005A04A5"/>
    <w:rsid w:val="005A058C"/>
    <w:rsid w:val="005A0706"/>
    <w:rsid w:val="005A0859"/>
    <w:rsid w:val="005A09CB"/>
    <w:rsid w:val="005A0CF6"/>
    <w:rsid w:val="005A0D68"/>
    <w:rsid w:val="005A0D92"/>
    <w:rsid w:val="005A1336"/>
    <w:rsid w:val="005A177C"/>
    <w:rsid w:val="005A1860"/>
    <w:rsid w:val="005A198B"/>
    <w:rsid w:val="005A1ACC"/>
    <w:rsid w:val="005A1BBF"/>
    <w:rsid w:val="005A1CE9"/>
    <w:rsid w:val="005A1D31"/>
    <w:rsid w:val="005A1DA1"/>
    <w:rsid w:val="005A1E3C"/>
    <w:rsid w:val="005A207C"/>
    <w:rsid w:val="005A2194"/>
    <w:rsid w:val="005A2657"/>
    <w:rsid w:val="005A265E"/>
    <w:rsid w:val="005A26EC"/>
    <w:rsid w:val="005A2743"/>
    <w:rsid w:val="005A28A1"/>
    <w:rsid w:val="005A28EA"/>
    <w:rsid w:val="005A2B7D"/>
    <w:rsid w:val="005A2F4E"/>
    <w:rsid w:val="005A30FD"/>
    <w:rsid w:val="005A30FF"/>
    <w:rsid w:val="005A315E"/>
    <w:rsid w:val="005A3172"/>
    <w:rsid w:val="005A31BE"/>
    <w:rsid w:val="005A337B"/>
    <w:rsid w:val="005A35B0"/>
    <w:rsid w:val="005A390F"/>
    <w:rsid w:val="005A391E"/>
    <w:rsid w:val="005A3C75"/>
    <w:rsid w:val="005A3DA5"/>
    <w:rsid w:val="005A3E27"/>
    <w:rsid w:val="005A3E40"/>
    <w:rsid w:val="005A42B0"/>
    <w:rsid w:val="005A47AC"/>
    <w:rsid w:val="005A4A86"/>
    <w:rsid w:val="005A4CCC"/>
    <w:rsid w:val="005A4D01"/>
    <w:rsid w:val="005A4D2B"/>
    <w:rsid w:val="005A4EE2"/>
    <w:rsid w:val="005A4F20"/>
    <w:rsid w:val="005A4F85"/>
    <w:rsid w:val="005A5084"/>
    <w:rsid w:val="005A51E5"/>
    <w:rsid w:val="005A5378"/>
    <w:rsid w:val="005A5497"/>
    <w:rsid w:val="005A54A1"/>
    <w:rsid w:val="005A54E5"/>
    <w:rsid w:val="005A558A"/>
    <w:rsid w:val="005A55A8"/>
    <w:rsid w:val="005A5AA3"/>
    <w:rsid w:val="005A5C93"/>
    <w:rsid w:val="005A6091"/>
    <w:rsid w:val="005A63E7"/>
    <w:rsid w:val="005A641A"/>
    <w:rsid w:val="005A646D"/>
    <w:rsid w:val="005A6853"/>
    <w:rsid w:val="005A6915"/>
    <w:rsid w:val="005A6EB8"/>
    <w:rsid w:val="005A6F3D"/>
    <w:rsid w:val="005A6F8B"/>
    <w:rsid w:val="005A6FC4"/>
    <w:rsid w:val="005A71A8"/>
    <w:rsid w:val="005A72E6"/>
    <w:rsid w:val="005A730E"/>
    <w:rsid w:val="005A7392"/>
    <w:rsid w:val="005A743A"/>
    <w:rsid w:val="005A75A0"/>
    <w:rsid w:val="005A76C2"/>
    <w:rsid w:val="005A7829"/>
    <w:rsid w:val="005A78B3"/>
    <w:rsid w:val="005A7958"/>
    <w:rsid w:val="005A7D81"/>
    <w:rsid w:val="005A7FA3"/>
    <w:rsid w:val="005B0079"/>
    <w:rsid w:val="005B020B"/>
    <w:rsid w:val="005B0343"/>
    <w:rsid w:val="005B037C"/>
    <w:rsid w:val="005B03A5"/>
    <w:rsid w:val="005B04EB"/>
    <w:rsid w:val="005B05C9"/>
    <w:rsid w:val="005B05ED"/>
    <w:rsid w:val="005B0693"/>
    <w:rsid w:val="005B06B8"/>
    <w:rsid w:val="005B06F1"/>
    <w:rsid w:val="005B091D"/>
    <w:rsid w:val="005B0B4A"/>
    <w:rsid w:val="005B0B59"/>
    <w:rsid w:val="005B0CD2"/>
    <w:rsid w:val="005B0CEE"/>
    <w:rsid w:val="005B0E79"/>
    <w:rsid w:val="005B1300"/>
    <w:rsid w:val="005B132A"/>
    <w:rsid w:val="005B1546"/>
    <w:rsid w:val="005B193A"/>
    <w:rsid w:val="005B199D"/>
    <w:rsid w:val="005B1A27"/>
    <w:rsid w:val="005B1A3C"/>
    <w:rsid w:val="005B1B16"/>
    <w:rsid w:val="005B1C85"/>
    <w:rsid w:val="005B1D49"/>
    <w:rsid w:val="005B2072"/>
    <w:rsid w:val="005B2115"/>
    <w:rsid w:val="005B21C5"/>
    <w:rsid w:val="005B2471"/>
    <w:rsid w:val="005B2573"/>
    <w:rsid w:val="005B2761"/>
    <w:rsid w:val="005B28CF"/>
    <w:rsid w:val="005B296A"/>
    <w:rsid w:val="005B2DE2"/>
    <w:rsid w:val="005B2E12"/>
    <w:rsid w:val="005B2F09"/>
    <w:rsid w:val="005B2F62"/>
    <w:rsid w:val="005B310A"/>
    <w:rsid w:val="005B3611"/>
    <w:rsid w:val="005B37CD"/>
    <w:rsid w:val="005B3989"/>
    <w:rsid w:val="005B3A1D"/>
    <w:rsid w:val="005B3A38"/>
    <w:rsid w:val="005B3ACA"/>
    <w:rsid w:val="005B3E7F"/>
    <w:rsid w:val="005B3EE6"/>
    <w:rsid w:val="005B400D"/>
    <w:rsid w:val="005B426A"/>
    <w:rsid w:val="005B44F0"/>
    <w:rsid w:val="005B4749"/>
    <w:rsid w:val="005B47AB"/>
    <w:rsid w:val="005B4B4C"/>
    <w:rsid w:val="005B4C82"/>
    <w:rsid w:val="005B4DEA"/>
    <w:rsid w:val="005B4E64"/>
    <w:rsid w:val="005B4FF4"/>
    <w:rsid w:val="005B522D"/>
    <w:rsid w:val="005B535F"/>
    <w:rsid w:val="005B53D6"/>
    <w:rsid w:val="005B5788"/>
    <w:rsid w:val="005B5A54"/>
    <w:rsid w:val="005B5D85"/>
    <w:rsid w:val="005B5E2F"/>
    <w:rsid w:val="005B5FC5"/>
    <w:rsid w:val="005B6000"/>
    <w:rsid w:val="005B6078"/>
    <w:rsid w:val="005B60AB"/>
    <w:rsid w:val="005B631A"/>
    <w:rsid w:val="005B656C"/>
    <w:rsid w:val="005B6721"/>
    <w:rsid w:val="005B68BD"/>
    <w:rsid w:val="005B6949"/>
    <w:rsid w:val="005B6A0C"/>
    <w:rsid w:val="005B6B4E"/>
    <w:rsid w:val="005B6D0F"/>
    <w:rsid w:val="005B6D3A"/>
    <w:rsid w:val="005B6D41"/>
    <w:rsid w:val="005B6D73"/>
    <w:rsid w:val="005B6E05"/>
    <w:rsid w:val="005B6E0B"/>
    <w:rsid w:val="005B6E99"/>
    <w:rsid w:val="005B6F1E"/>
    <w:rsid w:val="005B7216"/>
    <w:rsid w:val="005B72D9"/>
    <w:rsid w:val="005B72DB"/>
    <w:rsid w:val="005B7446"/>
    <w:rsid w:val="005B7465"/>
    <w:rsid w:val="005B74C0"/>
    <w:rsid w:val="005B762A"/>
    <w:rsid w:val="005B7993"/>
    <w:rsid w:val="005B7BEF"/>
    <w:rsid w:val="005B7E65"/>
    <w:rsid w:val="005C02C4"/>
    <w:rsid w:val="005C0399"/>
    <w:rsid w:val="005C04DC"/>
    <w:rsid w:val="005C04F5"/>
    <w:rsid w:val="005C06FA"/>
    <w:rsid w:val="005C0979"/>
    <w:rsid w:val="005C0AC0"/>
    <w:rsid w:val="005C0E28"/>
    <w:rsid w:val="005C0F50"/>
    <w:rsid w:val="005C10BF"/>
    <w:rsid w:val="005C1431"/>
    <w:rsid w:val="005C14D6"/>
    <w:rsid w:val="005C1588"/>
    <w:rsid w:val="005C166D"/>
    <w:rsid w:val="005C1690"/>
    <w:rsid w:val="005C1746"/>
    <w:rsid w:val="005C17F6"/>
    <w:rsid w:val="005C1937"/>
    <w:rsid w:val="005C1B13"/>
    <w:rsid w:val="005C1BB5"/>
    <w:rsid w:val="005C1F64"/>
    <w:rsid w:val="005C1FBC"/>
    <w:rsid w:val="005C2167"/>
    <w:rsid w:val="005C2358"/>
    <w:rsid w:val="005C2429"/>
    <w:rsid w:val="005C24CD"/>
    <w:rsid w:val="005C251E"/>
    <w:rsid w:val="005C2980"/>
    <w:rsid w:val="005C2B81"/>
    <w:rsid w:val="005C2B95"/>
    <w:rsid w:val="005C2C95"/>
    <w:rsid w:val="005C2DB1"/>
    <w:rsid w:val="005C2DD0"/>
    <w:rsid w:val="005C2E65"/>
    <w:rsid w:val="005C3065"/>
    <w:rsid w:val="005C31A6"/>
    <w:rsid w:val="005C3447"/>
    <w:rsid w:val="005C34E9"/>
    <w:rsid w:val="005C3504"/>
    <w:rsid w:val="005C35AE"/>
    <w:rsid w:val="005C363B"/>
    <w:rsid w:val="005C3934"/>
    <w:rsid w:val="005C3B9E"/>
    <w:rsid w:val="005C3BCE"/>
    <w:rsid w:val="005C3D84"/>
    <w:rsid w:val="005C3DE2"/>
    <w:rsid w:val="005C409D"/>
    <w:rsid w:val="005C466F"/>
    <w:rsid w:val="005C4A62"/>
    <w:rsid w:val="005C4C36"/>
    <w:rsid w:val="005C51E6"/>
    <w:rsid w:val="005C5256"/>
    <w:rsid w:val="005C5279"/>
    <w:rsid w:val="005C544C"/>
    <w:rsid w:val="005C5683"/>
    <w:rsid w:val="005C571C"/>
    <w:rsid w:val="005C581A"/>
    <w:rsid w:val="005C5893"/>
    <w:rsid w:val="005C58FB"/>
    <w:rsid w:val="005C5996"/>
    <w:rsid w:val="005C5B40"/>
    <w:rsid w:val="005C5C04"/>
    <w:rsid w:val="005C5C5C"/>
    <w:rsid w:val="005C5DF6"/>
    <w:rsid w:val="005C5E38"/>
    <w:rsid w:val="005C648F"/>
    <w:rsid w:val="005C66B9"/>
    <w:rsid w:val="005C678F"/>
    <w:rsid w:val="005C67FE"/>
    <w:rsid w:val="005C6C82"/>
    <w:rsid w:val="005C6E10"/>
    <w:rsid w:val="005C6E20"/>
    <w:rsid w:val="005C6E88"/>
    <w:rsid w:val="005C703B"/>
    <w:rsid w:val="005C7360"/>
    <w:rsid w:val="005C75A9"/>
    <w:rsid w:val="005C7666"/>
    <w:rsid w:val="005C77C4"/>
    <w:rsid w:val="005C78AE"/>
    <w:rsid w:val="005C796F"/>
    <w:rsid w:val="005C7BB7"/>
    <w:rsid w:val="005C7BD7"/>
    <w:rsid w:val="005C7C43"/>
    <w:rsid w:val="005C7DD2"/>
    <w:rsid w:val="005C7E7D"/>
    <w:rsid w:val="005C7F47"/>
    <w:rsid w:val="005C7F4C"/>
    <w:rsid w:val="005D0061"/>
    <w:rsid w:val="005D00E9"/>
    <w:rsid w:val="005D0123"/>
    <w:rsid w:val="005D029B"/>
    <w:rsid w:val="005D0507"/>
    <w:rsid w:val="005D06B4"/>
    <w:rsid w:val="005D0719"/>
    <w:rsid w:val="005D0986"/>
    <w:rsid w:val="005D0A38"/>
    <w:rsid w:val="005D0A5E"/>
    <w:rsid w:val="005D0B50"/>
    <w:rsid w:val="005D0DF6"/>
    <w:rsid w:val="005D0E72"/>
    <w:rsid w:val="005D0F88"/>
    <w:rsid w:val="005D0F8B"/>
    <w:rsid w:val="005D129F"/>
    <w:rsid w:val="005D1668"/>
    <w:rsid w:val="005D16B0"/>
    <w:rsid w:val="005D16F6"/>
    <w:rsid w:val="005D17EE"/>
    <w:rsid w:val="005D17F3"/>
    <w:rsid w:val="005D185F"/>
    <w:rsid w:val="005D1B41"/>
    <w:rsid w:val="005D1E7A"/>
    <w:rsid w:val="005D1F85"/>
    <w:rsid w:val="005D202F"/>
    <w:rsid w:val="005D20D3"/>
    <w:rsid w:val="005D239F"/>
    <w:rsid w:val="005D2518"/>
    <w:rsid w:val="005D2697"/>
    <w:rsid w:val="005D29F3"/>
    <w:rsid w:val="005D2A04"/>
    <w:rsid w:val="005D2AA7"/>
    <w:rsid w:val="005D2AE0"/>
    <w:rsid w:val="005D2C8B"/>
    <w:rsid w:val="005D2FAB"/>
    <w:rsid w:val="005D3014"/>
    <w:rsid w:val="005D3136"/>
    <w:rsid w:val="005D33B2"/>
    <w:rsid w:val="005D3513"/>
    <w:rsid w:val="005D39EE"/>
    <w:rsid w:val="005D3A80"/>
    <w:rsid w:val="005D3B2F"/>
    <w:rsid w:val="005D3C9C"/>
    <w:rsid w:val="005D3EB2"/>
    <w:rsid w:val="005D4014"/>
    <w:rsid w:val="005D40DE"/>
    <w:rsid w:val="005D40E5"/>
    <w:rsid w:val="005D41F8"/>
    <w:rsid w:val="005D42ED"/>
    <w:rsid w:val="005D4588"/>
    <w:rsid w:val="005D45D4"/>
    <w:rsid w:val="005D46B4"/>
    <w:rsid w:val="005D476C"/>
    <w:rsid w:val="005D4853"/>
    <w:rsid w:val="005D4D07"/>
    <w:rsid w:val="005D5099"/>
    <w:rsid w:val="005D518C"/>
    <w:rsid w:val="005D5195"/>
    <w:rsid w:val="005D5240"/>
    <w:rsid w:val="005D5356"/>
    <w:rsid w:val="005D5505"/>
    <w:rsid w:val="005D572A"/>
    <w:rsid w:val="005D5BC8"/>
    <w:rsid w:val="005D5D17"/>
    <w:rsid w:val="005D5DD8"/>
    <w:rsid w:val="005D6010"/>
    <w:rsid w:val="005D6267"/>
    <w:rsid w:val="005D62E3"/>
    <w:rsid w:val="005D6770"/>
    <w:rsid w:val="005D67B1"/>
    <w:rsid w:val="005D68F9"/>
    <w:rsid w:val="005D6B45"/>
    <w:rsid w:val="005D6CD5"/>
    <w:rsid w:val="005D6D94"/>
    <w:rsid w:val="005D6F97"/>
    <w:rsid w:val="005D719B"/>
    <w:rsid w:val="005D7445"/>
    <w:rsid w:val="005D7577"/>
    <w:rsid w:val="005D759A"/>
    <w:rsid w:val="005D76A3"/>
    <w:rsid w:val="005D7728"/>
    <w:rsid w:val="005D787A"/>
    <w:rsid w:val="005D78AF"/>
    <w:rsid w:val="005D7A8A"/>
    <w:rsid w:val="005D7B28"/>
    <w:rsid w:val="005E0119"/>
    <w:rsid w:val="005E02CE"/>
    <w:rsid w:val="005E0333"/>
    <w:rsid w:val="005E03AE"/>
    <w:rsid w:val="005E0538"/>
    <w:rsid w:val="005E054B"/>
    <w:rsid w:val="005E07EB"/>
    <w:rsid w:val="005E0973"/>
    <w:rsid w:val="005E09AF"/>
    <w:rsid w:val="005E0A85"/>
    <w:rsid w:val="005E0BC4"/>
    <w:rsid w:val="005E0CF0"/>
    <w:rsid w:val="005E0F5D"/>
    <w:rsid w:val="005E111F"/>
    <w:rsid w:val="005E1369"/>
    <w:rsid w:val="005E144A"/>
    <w:rsid w:val="005E14DE"/>
    <w:rsid w:val="005E172F"/>
    <w:rsid w:val="005E1925"/>
    <w:rsid w:val="005E195E"/>
    <w:rsid w:val="005E1ADE"/>
    <w:rsid w:val="005E1B3F"/>
    <w:rsid w:val="005E1E9B"/>
    <w:rsid w:val="005E20AD"/>
    <w:rsid w:val="005E2647"/>
    <w:rsid w:val="005E2771"/>
    <w:rsid w:val="005E291F"/>
    <w:rsid w:val="005E2D43"/>
    <w:rsid w:val="005E3081"/>
    <w:rsid w:val="005E342F"/>
    <w:rsid w:val="005E364B"/>
    <w:rsid w:val="005E3665"/>
    <w:rsid w:val="005E3936"/>
    <w:rsid w:val="005E3944"/>
    <w:rsid w:val="005E3AB7"/>
    <w:rsid w:val="005E3AE0"/>
    <w:rsid w:val="005E3B15"/>
    <w:rsid w:val="005E3B70"/>
    <w:rsid w:val="005E3F1E"/>
    <w:rsid w:val="005E405D"/>
    <w:rsid w:val="005E46DF"/>
    <w:rsid w:val="005E48D1"/>
    <w:rsid w:val="005E4CBA"/>
    <w:rsid w:val="005E4CBF"/>
    <w:rsid w:val="005E4DDE"/>
    <w:rsid w:val="005E4E39"/>
    <w:rsid w:val="005E5074"/>
    <w:rsid w:val="005E5222"/>
    <w:rsid w:val="005E5383"/>
    <w:rsid w:val="005E53E1"/>
    <w:rsid w:val="005E5669"/>
    <w:rsid w:val="005E56A2"/>
    <w:rsid w:val="005E56AE"/>
    <w:rsid w:val="005E57EB"/>
    <w:rsid w:val="005E5BCB"/>
    <w:rsid w:val="005E5CE9"/>
    <w:rsid w:val="005E5D38"/>
    <w:rsid w:val="005E5E08"/>
    <w:rsid w:val="005E6062"/>
    <w:rsid w:val="005E6184"/>
    <w:rsid w:val="005E6740"/>
    <w:rsid w:val="005E6744"/>
    <w:rsid w:val="005E6844"/>
    <w:rsid w:val="005E6AF9"/>
    <w:rsid w:val="005E6D70"/>
    <w:rsid w:val="005E6FFA"/>
    <w:rsid w:val="005E7280"/>
    <w:rsid w:val="005E7507"/>
    <w:rsid w:val="005E76AE"/>
    <w:rsid w:val="005E76E4"/>
    <w:rsid w:val="005E76F4"/>
    <w:rsid w:val="005E7931"/>
    <w:rsid w:val="005E79FC"/>
    <w:rsid w:val="005E7C8A"/>
    <w:rsid w:val="005E7FDE"/>
    <w:rsid w:val="005F00DD"/>
    <w:rsid w:val="005F01B5"/>
    <w:rsid w:val="005F038F"/>
    <w:rsid w:val="005F047A"/>
    <w:rsid w:val="005F0640"/>
    <w:rsid w:val="005F0645"/>
    <w:rsid w:val="005F078D"/>
    <w:rsid w:val="005F0808"/>
    <w:rsid w:val="005F0810"/>
    <w:rsid w:val="005F0912"/>
    <w:rsid w:val="005F0A0C"/>
    <w:rsid w:val="005F0CF0"/>
    <w:rsid w:val="005F0D6D"/>
    <w:rsid w:val="005F0F0C"/>
    <w:rsid w:val="005F0FE7"/>
    <w:rsid w:val="005F1186"/>
    <w:rsid w:val="005F11B8"/>
    <w:rsid w:val="005F123A"/>
    <w:rsid w:val="005F12ED"/>
    <w:rsid w:val="005F13D1"/>
    <w:rsid w:val="005F1414"/>
    <w:rsid w:val="005F14C0"/>
    <w:rsid w:val="005F1591"/>
    <w:rsid w:val="005F15E0"/>
    <w:rsid w:val="005F1630"/>
    <w:rsid w:val="005F1861"/>
    <w:rsid w:val="005F1BE1"/>
    <w:rsid w:val="005F1C32"/>
    <w:rsid w:val="005F1CFD"/>
    <w:rsid w:val="005F2207"/>
    <w:rsid w:val="005F2415"/>
    <w:rsid w:val="005F2499"/>
    <w:rsid w:val="005F2642"/>
    <w:rsid w:val="005F2D29"/>
    <w:rsid w:val="005F3242"/>
    <w:rsid w:val="005F32C7"/>
    <w:rsid w:val="005F34E7"/>
    <w:rsid w:val="005F3670"/>
    <w:rsid w:val="005F36D0"/>
    <w:rsid w:val="005F3967"/>
    <w:rsid w:val="005F3984"/>
    <w:rsid w:val="005F39E7"/>
    <w:rsid w:val="005F3B51"/>
    <w:rsid w:val="005F3B5F"/>
    <w:rsid w:val="005F40BF"/>
    <w:rsid w:val="005F410A"/>
    <w:rsid w:val="005F4254"/>
    <w:rsid w:val="005F4336"/>
    <w:rsid w:val="005F43AD"/>
    <w:rsid w:val="005F43B9"/>
    <w:rsid w:val="005F4687"/>
    <w:rsid w:val="005F4819"/>
    <w:rsid w:val="005F484F"/>
    <w:rsid w:val="005F48A5"/>
    <w:rsid w:val="005F48EF"/>
    <w:rsid w:val="005F4950"/>
    <w:rsid w:val="005F497E"/>
    <w:rsid w:val="005F4AFD"/>
    <w:rsid w:val="005F4BC7"/>
    <w:rsid w:val="005F4CD6"/>
    <w:rsid w:val="005F4DDA"/>
    <w:rsid w:val="005F4E8A"/>
    <w:rsid w:val="005F4FC8"/>
    <w:rsid w:val="005F4FD7"/>
    <w:rsid w:val="005F50F9"/>
    <w:rsid w:val="005F5230"/>
    <w:rsid w:val="005F53A1"/>
    <w:rsid w:val="005F53B1"/>
    <w:rsid w:val="005F53F1"/>
    <w:rsid w:val="005F54BC"/>
    <w:rsid w:val="005F5530"/>
    <w:rsid w:val="005F554A"/>
    <w:rsid w:val="005F55BD"/>
    <w:rsid w:val="005F5627"/>
    <w:rsid w:val="005F577B"/>
    <w:rsid w:val="005F57D0"/>
    <w:rsid w:val="005F5A65"/>
    <w:rsid w:val="005F5D50"/>
    <w:rsid w:val="005F5FD3"/>
    <w:rsid w:val="005F6165"/>
    <w:rsid w:val="005F65F1"/>
    <w:rsid w:val="005F6758"/>
    <w:rsid w:val="005F6A19"/>
    <w:rsid w:val="005F6A78"/>
    <w:rsid w:val="005F6FED"/>
    <w:rsid w:val="005F72A9"/>
    <w:rsid w:val="005F735A"/>
    <w:rsid w:val="005F741C"/>
    <w:rsid w:val="005F746E"/>
    <w:rsid w:val="005F753A"/>
    <w:rsid w:val="005F7548"/>
    <w:rsid w:val="005F754F"/>
    <w:rsid w:val="005F7558"/>
    <w:rsid w:val="005F7669"/>
    <w:rsid w:val="005F780D"/>
    <w:rsid w:val="005F7C27"/>
    <w:rsid w:val="005F7E16"/>
    <w:rsid w:val="005F7E2F"/>
    <w:rsid w:val="005F7E39"/>
    <w:rsid w:val="0060032B"/>
    <w:rsid w:val="006004A3"/>
    <w:rsid w:val="00600512"/>
    <w:rsid w:val="00600679"/>
    <w:rsid w:val="0060069E"/>
    <w:rsid w:val="0060085F"/>
    <w:rsid w:val="0060093C"/>
    <w:rsid w:val="00600941"/>
    <w:rsid w:val="00600B1C"/>
    <w:rsid w:val="00600C78"/>
    <w:rsid w:val="00600D3A"/>
    <w:rsid w:val="00600EE7"/>
    <w:rsid w:val="006010B1"/>
    <w:rsid w:val="0060122D"/>
    <w:rsid w:val="006013B1"/>
    <w:rsid w:val="006013C3"/>
    <w:rsid w:val="00601424"/>
    <w:rsid w:val="006014B1"/>
    <w:rsid w:val="00601586"/>
    <w:rsid w:val="00601696"/>
    <w:rsid w:val="0060186C"/>
    <w:rsid w:val="00601BCE"/>
    <w:rsid w:val="00601E74"/>
    <w:rsid w:val="00602258"/>
    <w:rsid w:val="0060240B"/>
    <w:rsid w:val="006024E6"/>
    <w:rsid w:val="006027D0"/>
    <w:rsid w:val="00602B4D"/>
    <w:rsid w:val="00602E02"/>
    <w:rsid w:val="00603062"/>
    <w:rsid w:val="00603506"/>
    <w:rsid w:val="00603658"/>
    <w:rsid w:val="00603ACA"/>
    <w:rsid w:val="00603BBF"/>
    <w:rsid w:val="00603BC1"/>
    <w:rsid w:val="00603CCB"/>
    <w:rsid w:val="00603CDF"/>
    <w:rsid w:val="00603EFA"/>
    <w:rsid w:val="00603FA9"/>
    <w:rsid w:val="00604015"/>
    <w:rsid w:val="006041C8"/>
    <w:rsid w:val="006041F7"/>
    <w:rsid w:val="00604534"/>
    <w:rsid w:val="00604710"/>
    <w:rsid w:val="0060474D"/>
    <w:rsid w:val="0060481F"/>
    <w:rsid w:val="006048C0"/>
    <w:rsid w:val="0060499D"/>
    <w:rsid w:val="00604B17"/>
    <w:rsid w:val="00604E36"/>
    <w:rsid w:val="00605133"/>
    <w:rsid w:val="00605178"/>
    <w:rsid w:val="00605299"/>
    <w:rsid w:val="006052BE"/>
    <w:rsid w:val="006055BC"/>
    <w:rsid w:val="006055BD"/>
    <w:rsid w:val="006057A7"/>
    <w:rsid w:val="006057EB"/>
    <w:rsid w:val="00605893"/>
    <w:rsid w:val="006059AF"/>
    <w:rsid w:val="00605ADD"/>
    <w:rsid w:val="00605F58"/>
    <w:rsid w:val="006060AC"/>
    <w:rsid w:val="00606145"/>
    <w:rsid w:val="006063E4"/>
    <w:rsid w:val="006064F6"/>
    <w:rsid w:val="0060660E"/>
    <w:rsid w:val="00606940"/>
    <w:rsid w:val="00606C2F"/>
    <w:rsid w:val="00606D06"/>
    <w:rsid w:val="00606E35"/>
    <w:rsid w:val="00606F98"/>
    <w:rsid w:val="0060748B"/>
    <w:rsid w:val="006074D2"/>
    <w:rsid w:val="00607528"/>
    <w:rsid w:val="0060757E"/>
    <w:rsid w:val="00607655"/>
    <w:rsid w:val="00607685"/>
    <w:rsid w:val="006076B6"/>
    <w:rsid w:val="0060770E"/>
    <w:rsid w:val="006077DA"/>
    <w:rsid w:val="0060787D"/>
    <w:rsid w:val="006078C2"/>
    <w:rsid w:val="0060790B"/>
    <w:rsid w:val="00607943"/>
    <w:rsid w:val="00607A00"/>
    <w:rsid w:val="00607B32"/>
    <w:rsid w:val="00607C90"/>
    <w:rsid w:val="00607CE7"/>
    <w:rsid w:val="00607D77"/>
    <w:rsid w:val="00607F6D"/>
    <w:rsid w:val="00610079"/>
    <w:rsid w:val="0061014D"/>
    <w:rsid w:val="00610794"/>
    <w:rsid w:val="006108AD"/>
    <w:rsid w:val="006108BE"/>
    <w:rsid w:val="00610B3D"/>
    <w:rsid w:val="00610BAB"/>
    <w:rsid w:val="00610C91"/>
    <w:rsid w:val="00610C9F"/>
    <w:rsid w:val="00610CCB"/>
    <w:rsid w:val="00610F30"/>
    <w:rsid w:val="00611101"/>
    <w:rsid w:val="00611357"/>
    <w:rsid w:val="006113E5"/>
    <w:rsid w:val="00611434"/>
    <w:rsid w:val="0061163C"/>
    <w:rsid w:val="0061183B"/>
    <w:rsid w:val="006118BA"/>
    <w:rsid w:val="00611D9B"/>
    <w:rsid w:val="00611E15"/>
    <w:rsid w:val="00611F3B"/>
    <w:rsid w:val="00611FFD"/>
    <w:rsid w:val="0061218F"/>
    <w:rsid w:val="0061230C"/>
    <w:rsid w:val="00612413"/>
    <w:rsid w:val="0061245B"/>
    <w:rsid w:val="006128BA"/>
    <w:rsid w:val="006129EE"/>
    <w:rsid w:val="00612F39"/>
    <w:rsid w:val="00612F68"/>
    <w:rsid w:val="00613161"/>
    <w:rsid w:val="00613282"/>
    <w:rsid w:val="0061335C"/>
    <w:rsid w:val="006134D7"/>
    <w:rsid w:val="006135C2"/>
    <w:rsid w:val="0061364A"/>
    <w:rsid w:val="00613766"/>
    <w:rsid w:val="00613ABE"/>
    <w:rsid w:val="00613AF5"/>
    <w:rsid w:val="00613BCE"/>
    <w:rsid w:val="00613CFB"/>
    <w:rsid w:val="00613E7F"/>
    <w:rsid w:val="00613EE0"/>
    <w:rsid w:val="00613FA1"/>
    <w:rsid w:val="006140C2"/>
    <w:rsid w:val="006141E5"/>
    <w:rsid w:val="00614396"/>
    <w:rsid w:val="0061442F"/>
    <w:rsid w:val="0061456A"/>
    <w:rsid w:val="00614813"/>
    <w:rsid w:val="00614933"/>
    <w:rsid w:val="00614B29"/>
    <w:rsid w:val="00614B82"/>
    <w:rsid w:val="006152D0"/>
    <w:rsid w:val="0061542C"/>
    <w:rsid w:val="006154D3"/>
    <w:rsid w:val="00615620"/>
    <w:rsid w:val="0061595E"/>
    <w:rsid w:val="006159CD"/>
    <w:rsid w:val="00615D12"/>
    <w:rsid w:val="00616188"/>
    <w:rsid w:val="006162ED"/>
    <w:rsid w:val="00616470"/>
    <w:rsid w:val="006166CD"/>
    <w:rsid w:val="006167DD"/>
    <w:rsid w:val="00616C5D"/>
    <w:rsid w:val="00616F65"/>
    <w:rsid w:val="00616F68"/>
    <w:rsid w:val="006171FB"/>
    <w:rsid w:val="00617444"/>
    <w:rsid w:val="0061746E"/>
    <w:rsid w:val="00617633"/>
    <w:rsid w:val="00617682"/>
    <w:rsid w:val="00617698"/>
    <w:rsid w:val="0061771E"/>
    <w:rsid w:val="006178B9"/>
    <w:rsid w:val="00617932"/>
    <w:rsid w:val="00617A64"/>
    <w:rsid w:val="00617DB2"/>
    <w:rsid w:val="006200F2"/>
    <w:rsid w:val="0062038F"/>
    <w:rsid w:val="006207F9"/>
    <w:rsid w:val="00620806"/>
    <w:rsid w:val="00620882"/>
    <w:rsid w:val="00620AFB"/>
    <w:rsid w:val="00620C94"/>
    <w:rsid w:val="00620CBE"/>
    <w:rsid w:val="00620D14"/>
    <w:rsid w:val="00620F4C"/>
    <w:rsid w:val="0062105E"/>
    <w:rsid w:val="00621544"/>
    <w:rsid w:val="0062194B"/>
    <w:rsid w:val="00621B97"/>
    <w:rsid w:val="00621D1C"/>
    <w:rsid w:val="00621E84"/>
    <w:rsid w:val="00622141"/>
    <w:rsid w:val="00622467"/>
    <w:rsid w:val="006225C5"/>
    <w:rsid w:val="0062273D"/>
    <w:rsid w:val="006228EF"/>
    <w:rsid w:val="00622947"/>
    <w:rsid w:val="006229FC"/>
    <w:rsid w:val="00622A01"/>
    <w:rsid w:val="00622A42"/>
    <w:rsid w:val="00622C8E"/>
    <w:rsid w:val="00622CDD"/>
    <w:rsid w:val="00622D22"/>
    <w:rsid w:val="00622D57"/>
    <w:rsid w:val="00622EFB"/>
    <w:rsid w:val="00622F33"/>
    <w:rsid w:val="00622FFC"/>
    <w:rsid w:val="00623026"/>
    <w:rsid w:val="006230D9"/>
    <w:rsid w:val="006233A3"/>
    <w:rsid w:val="0062341B"/>
    <w:rsid w:val="006234DD"/>
    <w:rsid w:val="00623AE5"/>
    <w:rsid w:val="00623C0F"/>
    <w:rsid w:val="00623DB3"/>
    <w:rsid w:val="00623EBC"/>
    <w:rsid w:val="006242A2"/>
    <w:rsid w:val="00624359"/>
    <w:rsid w:val="006243E0"/>
    <w:rsid w:val="00624416"/>
    <w:rsid w:val="00624638"/>
    <w:rsid w:val="00624748"/>
    <w:rsid w:val="00624908"/>
    <w:rsid w:val="0062497A"/>
    <w:rsid w:val="00624ACE"/>
    <w:rsid w:val="00624C0F"/>
    <w:rsid w:val="00624C68"/>
    <w:rsid w:val="00624C79"/>
    <w:rsid w:val="00624F13"/>
    <w:rsid w:val="00624F9B"/>
    <w:rsid w:val="00625122"/>
    <w:rsid w:val="006251B0"/>
    <w:rsid w:val="006251FC"/>
    <w:rsid w:val="006252B8"/>
    <w:rsid w:val="00625628"/>
    <w:rsid w:val="00625684"/>
    <w:rsid w:val="006256CD"/>
    <w:rsid w:val="0062576C"/>
    <w:rsid w:val="00625E00"/>
    <w:rsid w:val="00625E8F"/>
    <w:rsid w:val="00625F15"/>
    <w:rsid w:val="00626024"/>
    <w:rsid w:val="0062637A"/>
    <w:rsid w:val="006263F5"/>
    <w:rsid w:val="006265FA"/>
    <w:rsid w:val="0062661C"/>
    <w:rsid w:val="00626687"/>
    <w:rsid w:val="006266AE"/>
    <w:rsid w:val="0062678C"/>
    <w:rsid w:val="006267B9"/>
    <w:rsid w:val="006268E5"/>
    <w:rsid w:val="00626A1D"/>
    <w:rsid w:val="00626DA5"/>
    <w:rsid w:val="00627279"/>
    <w:rsid w:val="0062753D"/>
    <w:rsid w:val="00627572"/>
    <w:rsid w:val="006275E1"/>
    <w:rsid w:val="0062762A"/>
    <w:rsid w:val="00627656"/>
    <w:rsid w:val="00627797"/>
    <w:rsid w:val="0062783B"/>
    <w:rsid w:val="00627856"/>
    <w:rsid w:val="006279A5"/>
    <w:rsid w:val="00627C75"/>
    <w:rsid w:val="00627CE4"/>
    <w:rsid w:val="00627D3C"/>
    <w:rsid w:val="00627F45"/>
    <w:rsid w:val="00630011"/>
    <w:rsid w:val="006300C4"/>
    <w:rsid w:val="006300D3"/>
    <w:rsid w:val="00630169"/>
    <w:rsid w:val="006304E0"/>
    <w:rsid w:val="0063093B"/>
    <w:rsid w:val="0063096E"/>
    <w:rsid w:val="00630A11"/>
    <w:rsid w:val="00630BF8"/>
    <w:rsid w:val="00630C2E"/>
    <w:rsid w:val="00630D59"/>
    <w:rsid w:val="00630D82"/>
    <w:rsid w:val="006311E5"/>
    <w:rsid w:val="00631358"/>
    <w:rsid w:val="006314BD"/>
    <w:rsid w:val="006316C1"/>
    <w:rsid w:val="0063198F"/>
    <w:rsid w:val="006319D4"/>
    <w:rsid w:val="00631B45"/>
    <w:rsid w:val="00631E56"/>
    <w:rsid w:val="006321FB"/>
    <w:rsid w:val="006325AF"/>
    <w:rsid w:val="0063283F"/>
    <w:rsid w:val="006328F3"/>
    <w:rsid w:val="00632958"/>
    <w:rsid w:val="0063298A"/>
    <w:rsid w:val="00632B37"/>
    <w:rsid w:val="00632C1E"/>
    <w:rsid w:val="006330DB"/>
    <w:rsid w:val="0063310D"/>
    <w:rsid w:val="00633123"/>
    <w:rsid w:val="00633342"/>
    <w:rsid w:val="0063341D"/>
    <w:rsid w:val="00633453"/>
    <w:rsid w:val="006334BC"/>
    <w:rsid w:val="006335C6"/>
    <w:rsid w:val="0063365D"/>
    <w:rsid w:val="0063381B"/>
    <w:rsid w:val="006338B5"/>
    <w:rsid w:val="00633AD5"/>
    <w:rsid w:val="00633FFA"/>
    <w:rsid w:val="0063424F"/>
    <w:rsid w:val="00634A59"/>
    <w:rsid w:val="00634AC1"/>
    <w:rsid w:val="00634C26"/>
    <w:rsid w:val="00634C34"/>
    <w:rsid w:val="00634D31"/>
    <w:rsid w:val="00634D8A"/>
    <w:rsid w:val="00634DB0"/>
    <w:rsid w:val="00634E6E"/>
    <w:rsid w:val="006351C0"/>
    <w:rsid w:val="006351CC"/>
    <w:rsid w:val="00635209"/>
    <w:rsid w:val="006352C4"/>
    <w:rsid w:val="0063586D"/>
    <w:rsid w:val="006359AC"/>
    <w:rsid w:val="006359BE"/>
    <w:rsid w:val="006359D1"/>
    <w:rsid w:val="00635A99"/>
    <w:rsid w:val="00635C0E"/>
    <w:rsid w:val="00635C11"/>
    <w:rsid w:val="00635C12"/>
    <w:rsid w:val="00635E66"/>
    <w:rsid w:val="00635E9E"/>
    <w:rsid w:val="00635F2F"/>
    <w:rsid w:val="0063636F"/>
    <w:rsid w:val="00636495"/>
    <w:rsid w:val="00636946"/>
    <w:rsid w:val="00636C31"/>
    <w:rsid w:val="00636E45"/>
    <w:rsid w:val="00636F22"/>
    <w:rsid w:val="006370FB"/>
    <w:rsid w:val="006371D6"/>
    <w:rsid w:val="0063724F"/>
    <w:rsid w:val="006372BC"/>
    <w:rsid w:val="00637490"/>
    <w:rsid w:val="006374B1"/>
    <w:rsid w:val="0063750B"/>
    <w:rsid w:val="0063778D"/>
    <w:rsid w:val="00637E8C"/>
    <w:rsid w:val="0064027A"/>
    <w:rsid w:val="00640349"/>
    <w:rsid w:val="006403AD"/>
    <w:rsid w:val="006403F7"/>
    <w:rsid w:val="00640568"/>
    <w:rsid w:val="00640732"/>
    <w:rsid w:val="006408D4"/>
    <w:rsid w:val="00640A65"/>
    <w:rsid w:val="00641189"/>
    <w:rsid w:val="00641202"/>
    <w:rsid w:val="0064153D"/>
    <w:rsid w:val="0064158B"/>
    <w:rsid w:val="00641800"/>
    <w:rsid w:val="006419FF"/>
    <w:rsid w:val="00641AF9"/>
    <w:rsid w:val="006421E4"/>
    <w:rsid w:val="006423A9"/>
    <w:rsid w:val="006424E0"/>
    <w:rsid w:val="006428DD"/>
    <w:rsid w:val="00642E13"/>
    <w:rsid w:val="00642EF9"/>
    <w:rsid w:val="00642F70"/>
    <w:rsid w:val="0064307F"/>
    <w:rsid w:val="00643280"/>
    <w:rsid w:val="006433B5"/>
    <w:rsid w:val="00643556"/>
    <w:rsid w:val="00643597"/>
    <w:rsid w:val="006436B5"/>
    <w:rsid w:val="00643924"/>
    <w:rsid w:val="00643CD6"/>
    <w:rsid w:val="00643D20"/>
    <w:rsid w:val="00643E6B"/>
    <w:rsid w:val="00643FCC"/>
    <w:rsid w:val="00644163"/>
    <w:rsid w:val="0064418E"/>
    <w:rsid w:val="006444EF"/>
    <w:rsid w:val="00644683"/>
    <w:rsid w:val="00644736"/>
    <w:rsid w:val="0064481B"/>
    <w:rsid w:val="0064489F"/>
    <w:rsid w:val="00644BFB"/>
    <w:rsid w:val="00644C9A"/>
    <w:rsid w:val="006453D7"/>
    <w:rsid w:val="00645431"/>
    <w:rsid w:val="0064551F"/>
    <w:rsid w:val="0064554A"/>
    <w:rsid w:val="006458D7"/>
    <w:rsid w:val="006459C2"/>
    <w:rsid w:val="00645AB3"/>
    <w:rsid w:val="00645C69"/>
    <w:rsid w:val="00645E03"/>
    <w:rsid w:val="00645FB6"/>
    <w:rsid w:val="006460C0"/>
    <w:rsid w:val="00646250"/>
    <w:rsid w:val="00646278"/>
    <w:rsid w:val="00646282"/>
    <w:rsid w:val="006463AF"/>
    <w:rsid w:val="0064677E"/>
    <w:rsid w:val="00646853"/>
    <w:rsid w:val="00646BC9"/>
    <w:rsid w:val="00646C90"/>
    <w:rsid w:val="00646FB4"/>
    <w:rsid w:val="0064731E"/>
    <w:rsid w:val="0064751A"/>
    <w:rsid w:val="00647776"/>
    <w:rsid w:val="006479C2"/>
    <w:rsid w:val="006479E0"/>
    <w:rsid w:val="006479FF"/>
    <w:rsid w:val="00647A14"/>
    <w:rsid w:val="00647A94"/>
    <w:rsid w:val="00650071"/>
    <w:rsid w:val="00650144"/>
    <w:rsid w:val="006501E2"/>
    <w:rsid w:val="00650258"/>
    <w:rsid w:val="006507E6"/>
    <w:rsid w:val="00650ABC"/>
    <w:rsid w:val="00650B94"/>
    <w:rsid w:val="00650D52"/>
    <w:rsid w:val="00651154"/>
    <w:rsid w:val="00651682"/>
    <w:rsid w:val="00651B1C"/>
    <w:rsid w:val="00651B55"/>
    <w:rsid w:val="00651BA3"/>
    <w:rsid w:val="0065205A"/>
    <w:rsid w:val="0065210E"/>
    <w:rsid w:val="00652118"/>
    <w:rsid w:val="00652228"/>
    <w:rsid w:val="00652468"/>
    <w:rsid w:val="006525E0"/>
    <w:rsid w:val="00652640"/>
    <w:rsid w:val="0065283D"/>
    <w:rsid w:val="00652AF6"/>
    <w:rsid w:val="00652D35"/>
    <w:rsid w:val="00652D73"/>
    <w:rsid w:val="00652DFE"/>
    <w:rsid w:val="00652EB4"/>
    <w:rsid w:val="006531C7"/>
    <w:rsid w:val="006532F2"/>
    <w:rsid w:val="00653434"/>
    <w:rsid w:val="006536AA"/>
    <w:rsid w:val="00653943"/>
    <w:rsid w:val="0065394A"/>
    <w:rsid w:val="00653EBC"/>
    <w:rsid w:val="00654023"/>
    <w:rsid w:val="006540A3"/>
    <w:rsid w:val="006542EA"/>
    <w:rsid w:val="006542FE"/>
    <w:rsid w:val="00654495"/>
    <w:rsid w:val="006545E7"/>
    <w:rsid w:val="00654647"/>
    <w:rsid w:val="006547E2"/>
    <w:rsid w:val="00654809"/>
    <w:rsid w:val="00654927"/>
    <w:rsid w:val="00654945"/>
    <w:rsid w:val="00654954"/>
    <w:rsid w:val="00654A63"/>
    <w:rsid w:val="00654B78"/>
    <w:rsid w:val="00654BAF"/>
    <w:rsid w:val="00654C43"/>
    <w:rsid w:val="00654CBA"/>
    <w:rsid w:val="00654CE9"/>
    <w:rsid w:val="0065502B"/>
    <w:rsid w:val="00655101"/>
    <w:rsid w:val="0065513B"/>
    <w:rsid w:val="0065522C"/>
    <w:rsid w:val="00655370"/>
    <w:rsid w:val="00655794"/>
    <w:rsid w:val="00655971"/>
    <w:rsid w:val="00655BF5"/>
    <w:rsid w:val="00655C1C"/>
    <w:rsid w:val="00655C3D"/>
    <w:rsid w:val="00655E0C"/>
    <w:rsid w:val="00655EE5"/>
    <w:rsid w:val="00655FDA"/>
    <w:rsid w:val="006562B3"/>
    <w:rsid w:val="00656412"/>
    <w:rsid w:val="00656614"/>
    <w:rsid w:val="00656686"/>
    <w:rsid w:val="00656798"/>
    <w:rsid w:val="006567E4"/>
    <w:rsid w:val="00656912"/>
    <w:rsid w:val="006569A6"/>
    <w:rsid w:val="00656AEF"/>
    <w:rsid w:val="00656D25"/>
    <w:rsid w:val="00656D48"/>
    <w:rsid w:val="00656E13"/>
    <w:rsid w:val="00656E7A"/>
    <w:rsid w:val="00657068"/>
    <w:rsid w:val="006570C2"/>
    <w:rsid w:val="00657195"/>
    <w:rsid w:val="00657196"/>
    <w:rsid w:val="00657535"/>
    <w:rsid w:val="00657583"/>
    <w:rsid w:val="006575EA"/>
    <w:rsid w:val="0065766A"/>
    <w:rsid w:val="00657963"/>
    <w:rsid w:val="006579C5"/>
    <w:rsid w:val="00657C56"/>
    <w:rsid w:val="00657CC5"/>
    <w:rsid w:val="00657DEF"/>
    <w:rsid w:val="00657DF9"/>
    <w:rsid w:val="006600E0"/>
    <w:rsid w:val="00660399"/>
    <w:rsid w:val="00660467"/>
    <w:rsid w:val="00660472"/>
    <w:rsid w:val="006605C7"/>
    <w:rsid w:val="006606AC"/>
    <w:rsid w:val="006606B8"/>
    <w:rsid w:val="0066093D"/>
    <w:rsid w:val="00660C14"/>
    <w:rsid w:val="00660FAD"/>
    <w:rsid w:val="00660FB3"/>
    <w:rsid w:val="006610B4"/>
    <w:rsid w:val="00661126"/>
    <w:rsid w:val="00661328"/>
    <w:rsid w:val="0066135A"/>
    <w:rsid w:val="00661501"/>
    <w:rsid w:val="006616D4"/>
    <w:rsid w:val="0066178F"/>
    <w:rsid w:val="00661950"/>
    <w:rsid w:val="00661A07"/>
    <w:rsid w:val="00661A52"/>
    <w:rsid w:val="00661B3E"/>
    <w:rsid w:val="00662345"/>
    <w:rsid w:val="006623A9"/>
    <w:rsid w:val="0066299F"/>
    <w:rsid w:val="00662D73"/>
    <w:rsid w:val="00662DAC"/>
    <w:rsid w:val="00662E07"/>
    <w:rsid w:val="00662F00"/>
    <w:rsid w:val="00663045"/>
    <w:rsid w:val="00663156"/>
    <w:rsid w:val="0066322E"/>
    <w:rsid w:val="006632DB"/>
    <w:rsid w:val="006636DD"/>
    <w:rsid w:val="006638BA"/>
    <w:rsid w:val="00663C08"/>
    <w:rsid w:val="00663C95"/>
    <w:rsid w:val="00663CEA"/>
    <w:rsid w:val="00663ED6"/>
    <w:rsid w:val="00663ED9"/>
    <w:rsid w:val="00664211"/>
    <w:rsid w:val="0066485E"/>
    <w:rsid w:val="006648C7"/>
    <w:rsid w:val="00664A56"/>
    <w:rsid w:val="00664C05"/>
    <w:rsid w:val="00664CB1"/>
    <w:rsid w:val="00664EC8"/>
    <w:rsid w:val="00664FD4"/>
    <w:rsid w:val="00665739"/>
    <w:rsid w:val="00665E29"/>
    <w:rsid w:val="00665E7D"/>
    <w:rsid w:val="00666060"/>
    <w:rsid w:val="00666367"/>
    <w:rsid w:val="00666817"/>
    <w:rsid w:val="00666E0E"/>
    <w:rsid w:val="00666EF9"/>
    <w:rsid w:val="00666FC3"/>
    <w:rsid w:val="00666FD5"/>
    <w:rsid w:val="00667B75"/>
    <w:rsid w:val="00667D17"/>
    <w:rsid w:val="00667EDB"/>
    <w:rsid w:val="0067014F"/>
    <w:rsid w:val="0067026F"/>
    <w:rsid w:val="006704EC"/>
    <w:rsid w:val="0067054A"/>
    <w:rsid w:val="00670688"/>
    <w:rsid w:val="00670698"/>
    <w:rsid w:val="006707FA"/>
    <w:rsid w:val="00670863"/>
    <w:rsid w:val="00670AB1"/>
    <w:rsid w:val="00670B05"/>
    <w:rsid w:val="00670B22"/>
    <w:rsid w:val="00670CFD"/>
    <w:rsid w:val="00670D70"/>
    <w:rsid w:val="00670D72"/>
    <w:rsid w:val="00670F7B"/>
    <w:rsid w:val="00671167"/>
    <w:rsid w:val="006712ED"/>
    <w:rsid w:val="006714A9"/>
    <w:rsid w:val="006716C3"/>
    <w:rsid w:val="00671889"/>
    <w:rsid w:val="00671940"/>
    <w:rsid w:val="00671AD9"/>
    <w:rsid w:val="00671BAE"/>
    <w:rsid w:val="00671C8F"/>
    <w:rsid w:val="00671D83"/>
    <w:rsid w:val="00671DF8"/>
    <w:rsid w:val="00671EF3"/>
    <w:rsid w:val="0067206C"/>
    <w:rsid w:val="006720B8"/>
    <w:rsid w:val="006725B9"/>
    <w:rsid w:val="0067271B"/>
    <w:rsid w:val="00672EB4"/>
    <w:rsid w:val="00672ECC"/>
    <w:rsid w:val="00672EF3"/>
    <w:rsid w:val="00673183"/>
    <w:rsid w:val="00673918"/>
    <w:rsid w:val="0067398F"/>
    <w:rsid w:val="006739B7"/>
    <w:rsid w:val="00673B86"/>
    <w:rsid w:val="00673BCC"/>
    <w:rsid w:val="00673C27"/>
    <w:rsid w:val="00673CD0"/>
    <w:rsid w:val="00673D13"/>
    <w:rsid w:val="00673E43"/>
    <w:rsid w:val="00673E53"/>
    <w:rsid w:val="006741BA"/>
    <w:rsid w:val="0067435B"/>
    <w:rsid w:val="00674790"/>
    <w:rsid w:val="00674804"/>
    <w:rsid w:val="00674B15"/>
    <w:rsid w:val="00674BD8"/>
    <w:rsid w:val="00674C42"/>
    <w:rsid w:val="00674D3C"/>
    <w:rsid w:val="00675047"/>
    <w:rsid w:val="00675135"/>
    <w:rsid w:val="0067514B"/>
    <w:rsid w:val="00675389"/>
    <w:rsid w:val="0067576C"/>
    <w:rsid w:val="006758A4"/>
    <w:rsid w:val="00675C9B"/>
    <w:rsid w:val="00675CE2"/>
    <w:rsid w:val="00675E69"/>
    <w:rsid w:val="00675FD5"/>
    <w:rsid w:val="00676094"/>
    <w:rsid w:val="006760AD"/>
    <w:rsid w:val="0067669D"/>
    <w:rsid w:val="00676789"/>
    <w:rsid w:val="00676982"/>
    <w:rsid w:val="006769A2"/>
    <w:rsid w:val="00676DC4"/>
    <w:rsid w:val="00676E04"/>
    <w:rsid w:val="006770D7"/>
    <w:rsid w:val="00677129"/>
    <w:rsid w:val="0067715C"/>
    <w:rsid w:val="006771F9"/>
    <w:rsid w:val="00677225"/>
    <w:rsid w:val="00677241"/>
    <w:rsid w:val="006775F6"/>
    <w:rsid w:val="006776A5"/>
    <w:rsid w:val="00677719"/>
    <w:rsid w:val="00677849"/>
    <w:rsid w:val="00677888"/>
    <w:rsid w:val="006778E5"/>
    <w:rsid w:val="00677954"/>
    <w:rsid w:val="006779AF"/>
    <w:rsid w:val="00677A6E"/>
    <w:rsid w:val="00677B83"/>
    <w:rsid w:val="00677BC0"/>
    <w:rsid w:val="00677F50"/>
    <w:rsid w:val="00677F92"/>
    <w:rsid w:val="00677FD0"/>
    <w:rsid w:val="006801FD"/>
    <w:rsid w:val="00680231"/>
    <w:rsid w:val="00680366"/>
    <w:rsid w:val="00680685"/>
    <w:rsid w:val="00680693"/>
    <w:rsid w:val="006807FB"/>
    <w:rsid w:val="00680A35"/>
    <w:rsid w:val="00680B4D"/>
    <w:rsid w:val="00680D60"/>
    <w:rsid w:val="00680F71"/>
    <w:rsid w:val="00680FD3"/>
    <w:rsid w:val="00681079"/>
    <w:rsid w:val="00681201"/>
    <w:rsid w:val="0068133F"/>
    <w:rsid w:val="00681493"/>
    <w:rsid w:val="00681513"/>
    <w:rsid w:val="00681845"/>
    <w:rsid w:val="00681A3E"/>
    <w:rsid w:val="00681B55"/>
    <w:rsid w:val="00681B71"/>
    <w:rsid w:val="00681C3E"/>
    <w:rsid w:val="00681D05"/>
    <w:rsid w:val="00681E17"/>
    <w:rsid w:val="00681EEA"/>
    <w:rsid w:val="00682013"/>
    <w:rsid w:val="006820B7"/>
    <w:rsid w:val="00682233"/>
    <w:rsid w:val="00682249"/>
    <w:rsid w:val="00682675"/>
    <w:rsid w:val="006827C3"/>
    <w:rsid w:val="00682903"/>
    <w:rsid w:val="00682AD3"/>
    <w:rsid w:val="00682D62"/>
    <w:rsid w:val="00682E15"/>
    <w:rsid w:val="00683124"/>
    <w:rsid w:val="00683264"/>
    <w:rsid w:val="0068328B"/>
    <w:rsid w:val="00683343"/>
    <w:rsid w:val="006837EC"/>
    <w:rsid w:val="00683869"/>
    <w:rsid w:val="006839A0"/>
    <w:rsid w:val="00683DC8"/>
    <w:rsid w:val="00683E2C"/>
    <w:rsid w:val="00683F99"/>
    <w:rsid w:val="00684177"/>
    <w:rsid w:val="0068423C"/>
    <w:rsid w:val="00684248"/>
    <w:rsid w:val="00684439"/>
    <w:rsid w:val="00684479"/>
    <w:rsid w:val="00684521"/>
    <w:rsid w:val="0068480B"/>
    <w:rsid w:val="00684934"/>
    <w:rsid w:val="00684B32"/>
    <w:rsid w:val="00684C5E"/>
    <w:rsid w:val="00684D7B"/>
    <w:rsid w:val="00684E30"/>
    <w:rsid w:val="0068524F"/>
    <w:rsid w:val="00685251"/>
    <w:rsid w:val="00685291"/>
    <w:rsid w:val="006852C1"/>
    <w:rsid w:val="006855E0"/>
    <w:rsid w:val="00685646"/>
    <w:rsid w:val="00685713"/>
    <w:rsid w:val="00685935"/>
    <w:rsid w:val="00685967"/>
    <w:rsid w:val="00685A26"/>
    <w:rsid w:val="00685A62"/>
    <w:rsid w:val="00685A98"/>
    <w:rsid w:val="00685B92"/>
    <w:rsid w:val="00685D20"/>
    <w:rsid w:val="00685D86"/>
    <w:rsid w:val="006862D1"/>
    <w:rsid w:val="006863B2"/>
    <w:rsid w:val="00686421"/>
    <w:rsid w:val="006864BA"/>
    <w:rsid w:val="00686BF9"/>
    <w:rsid w:val="00686D00"/>
    <w:rsid w:val="00686EC9"/>
    <w:rsid w:val="0068705E"/>
    <w:rsid w:val="0068722B"/>
    <w:rsid w:val="0068728E"/>
    <w:rsid w:val="0068732F"/>
    <w:rsid w:val="006873E7"/>
    <w:rsid w:val="006874D7"/>
    <w:rsid w:val="006875A2"/>
    <w:rsid w:val="006876FE"/>
    <w:rsid w:val="00687795"/>
    <w:rsid w:val="0068783A"/>
    <w:rsid w:val="00687851"/>
    <w:rsid w:val="006878DA"/>
    <w:rsid w:val="00687B25"/>
    <w:rsid w:val="00687EBF"/>
    <w:rsid w:val="00687F6F"/>
    <w:rsid w:val="00687F77"/>
    <w:rsid w:val="0069001D"/>
    <w:rsid w:val="006905E2"/>
    <w:rsid w:val="00690648"/>
    <w:rsid w:val="0069079A"/>
    <w:rsid w:val="00690A77"/>
    <w:rsid w:val="00690AF3"/>
    <w:rsid w:val="00690B73"/>
    <w:rsid w:val="00690C1B"/>
    <w:rsid w:val="00690CB2"/>
    <w:rsid w:val="00690CDA"/>
    <w:rsid w:val="00690DDF"/>
    <w:rsid w:val="00690FF9"/>
    <w:rsid w:val="006910E9"/>
    <w:rsid w:val="0069149F"/>
    <w:rsid w:val="0069157C"/>
    <w:rsid w:val="00691721"/>
    <w:rsid w:val="00691781"/>
    <w:rsid w:val="006917A2"/>
    <w:rsid w:val="006920A2"/>
    <w:rsid w:val="00692112"/>
    <w:rsid w:val="006922B5"/>
    <w:rsid w:val="00692644"/>
    <w:rsid w:val="0069275D"/>
    <w:rsid w:val="00692E5F"/>
    <w:rsid w:val="006931E4"/>
    <w:rsid w:val="0069326C"/>
    <w:rsid w:val="0069394C"/>
    <w:rsid w:val="00693D18"/>
    <w:rsid w:val="00693F97"/>
    <w:rsid w:val="006940E6"/>
    <w:rsid w:val="006943DD"/>
    <w:rsid w:val="00694426"/>
    <w:rsid w:val="006944DF"/>
    <w:rsid w:val="0069462F"/>
    <w:rsid w:val="006946BF"/>
    <w:rsid w:val="006948A3"/>
    <w:rsid w:val="0069496A"/>
    <w:rsid w:val="006949FA"/>
    <w:rsid w:val="00694ACA"/>
    <w:rsid w:val="00694B02"/>
    <w:rsid w:val="00694C10"/>
    <w:rsid w:val="00694DD1"/>
    <w:rsid w:val="00694EC0"/>
    <w:rsid w:val="00694F44"/>
    <w:rsid w:val="00694F7F"/>
    <w:rsid w:val="006950AF"/>
    <w:rsid w:val="00695102"/>
    <w:rsid w:val="00695153"/>
    <w:rsid w:val="006952AD"/>
    <w:rsid w:val="00695509"/>
    <w:rsid w:val="00695586"/>
    <w:rsid w:val="0069569F"/>
    <w:rsid w:val="006957EB"/>
    <w:rsid w:val="0069593F"/>
    <w:rsid w:val="00695A9A"/>
    <w:rsid w:val="00695D37"/>
    <w:rsid w:val="00696197"/>
    <w:rsid w:val="00696199"/>
    <w:rsid w:val="00696215"/>
    <w:rsid w:val="006964F3"/>
    <w:rsid w:val="0069654B"/>
    <w:rsid w:val="006966FC"/>
    <w:rsid w:val="0069680C"/>
    <w:rsid w:val="00696991"/>
    <w:rsid w:val="00696AE1"/>
    <w:rsid w:val="00696B25"/>
    <w:rsid w:val="00696CF4"/>
    <w:rsid w:val="00696D3D"/>
    <w:rsid w:val="00697079"/>
    <w:rsid w:val="00697295"/>
    <w:rsid w:val="006973BC"/>
    <w:rsid w:val="006973F9"/>
    <w:rsid w:val="00697413"/>
    <w:rsid w:val="00697529"/>
    <w:rsid w:val="0069780A"/>
    <w:rsid w:val="00697887"/>
    <w:rsid w:val="00697D5E"/>
    <w:rsid w:val="00697D99"/>
    <w:rsid w:val="006A00E8"/>
    <w:rsid w:val="006A010D"/>
    <w:rsid w:val="006A03B4"/>
    <w:rsid w:val="006A04C7"/>
    <w:rsid w:val="006A04EB"/>
    <w:rsid w:val="006A0568"/>
    <w:rsid w:val="006A0652"/>
    <w:rsid w:val="006A0926"/>
    <w:rsid w:val="006A09CE"/>
    <w:rsid w:val="006A0A3E"/>
    <w:rsid w:val="006A0CDD"/>
    <w:rsid w:val="006A0D87"/>
    <w:rsid w:val="006A1150"/>
    <w:rsid w:val="006A11E1"/>
    <w:rsid w:val="006A1328"/>
    <w:rsid w:val="006A1394"/>
    <w:rsid w:val="006A139F"/>
    <w:rsid w:val="006A145E"/>
    <w:rsid w:val="006A157B"/>
    <w:rsid w:val="006A16C4"/>
    <w:rsid w:val="006A16EB"/>
    <w:rsid w:val="006A18B3"/>
    <w:rsid w:val="006A1907"/>
    <w:rsid w:val="006A197C"/>
    <w:rsid w:val="006A1AF1"/>
    <w:rsid w:val="006A1D77"/>
    <w:rsid w:val="006A1D84"/>
    <w:rsid w:val="006A1F63"/>
    <w:rsid w:val="006A2513"/>
    <w:rsid w:val="006A2A41"/>
    <w:rsid w:val="006A2AEC"/>
    <w:rsid w:val="006A2C23"/>
    <w:rsid w:val="006A321A"/>
    <w:rsid w:val="006A32E5"/>
    <w:rsid w:val="006A3581"/>
    <w:rsid w:val="006A3740"/>
    <w:rsid w:val="006A3763"/>
    <w:rsid w:val="006A38E0"/>
    <w:rsid w:val="006A3E19"/>
    <w:rsid w:val="006A3F2C"/>
    <w:rsid w:val="006A4124"/>
    <w:rsid w:val="006A4411"/>
    <w:rsid w:val="006A446D"/>
    <w:rsid w:val="006A45F1"/>
    <w:rsid w:val="006A491D"/>
    <w:rsid w:val="006A4973"/>
    <w:rsid w:val="006A4A12"/>
    <w:rsid w:val="006A4A3E"/>
    <w:rsid w:val="006A4AA0"/>
    <w:rsid w:val="006A4B3D"/>
    <w:rsid w:val="006A4B41"/>
    <w:rsid w:val="006A4B4D"/>
    <w:rsid w:val="006A4C47"/>
    <w:rsid w:val="006A4C7F"/>
    <w:rsid w:val="006A4CBA"/>
    <w:rsid w:val="006A4DBA"/>
    <w:rsid w:val="006A4E5D"/>
    <w:rsid w:val="006A4E83"/>
    <w:rsid w:val="006A523B"/>
    <w:rsid w:val="006A540A"/>
    <w:rsid w:val="006A5445"/>
    <w:rsid w:val="006A55BA"/>
    <w:rsid w:val="006A576C"/>
    <w:rsid w:val="006A57CF"/>
    <w:rsid w:val="006A586D"/>
    <w:rsid w:val="006A590A"/>
    <w:rsid w:val="006A5924"/>
    <w:rsid w:val="006A5B87"/>
    <w:rsid w:val="006A5BE2"/>
    <w:rsid w:val="006A5C95"/>
    <w:rsid w:val="006A5D13"/>
    <w:rsid w:val="006A5E80"/>
    <w:rsid w:val="006A5F3B"/>
    <w:rsid w:val="006A6158"/>
    <w:rsid w:val="006A6334"/>
    <w:rsid w:val="006A6341"/>
    <w:rsid w:val="006A635E"/>
    <w:rsid w:val="006A6B88"/>
    <w:rsid w:val="006A6E13"/>
    <w:rsid w:val="006A6EB5"/>
    <w:rsid w:val="006A702B"/>
    <w:rsid w:val="006A714D"/>
    <w:rsid w:val="006A717A"/>
    <w:rsid w:val="006A7419"/>
    <w:rsid w:val="006A74AD"/>
    <w:rsid w:val="006A7638"/>
    <w:rsid w:val="006A76A9"/>
    <w:rsid w:val="006A783D"/>
    <w:rsid w:val="006A78CC"/>
    <w:rsid w:val="006A7ADC"/>
    <w:rsid w:val="006A7B6D"/>
    <w:rsid w:val="006A7B8B"/>
    <w:rsid w:val="006A7C93"/>
    <w:rsid w:val="006B01D6"/>
    <w:rsid w:val="006B0212"/>
    <w:rsid w:val="006B04C7"/>
    <w:rsid w:val="006B058C"/>
    <w:rsid w:val="006B065A"/>
    <w:rsid w:val="006B0D1E"/>
    <w:rsid w:val="006B13BD"/>
    <w:rsid w:val="006B166B"/>
    <w:rsid w:val="006B18B4"/>
    <w:rsid w:val="006B191C"/>
    <w:rsid w:val="006B193C"/>
    <w:rsid w:val="006B1A26"/>
    <w:rsid w:val="006B1ABB"/>
    <w:rsid w:val="006B1ABF"/>
    <w:rsid w:val="006B1ACA"/>
    <w:rsid w:val="006B1AF5"/>
    <w:rsid w:val="006B1C92"/>
    <w:rsid w:val="006B1CDB"/>
    <w:rsid w:val="006B1CDD"/>
    <w:rsid w:val="006B1F20"/>
    <w:rsid w:val="006B1FF3"/>
    <w:rsid w:val="006B21CD"/>
    <w:rsid w:val="006B21CF"/>
    <w:rsid w:val="006B24B2"/>
    <w:rsid w:val="006B25C0"/>
    <w:rsid w:val="006B2616"/>
    <w:rsid w:val="006B2690"/>
    <w:rsid w:val="006B29EF"/>
    <w:rsid w:val="006B2B12"/>
    <w:rsid w:val="006B2C2D"/>
    <w:rsid w:val="006B3033"/>
    <w:rsid w:val="006B3042"/>
    <w:rsid w:val="006B3114"/>
    <w:rsid w:val="006B3160"/>
    <w:rsid w:val="006B3174"/>
    <w:rsid w:val="006B3184"/>
    <w:rsid w:val="006B34D8"/>
    <w:rsid w:val="006B3718"/>
    <w:rsid w:val="006B3817"/>
    <w:rsid w:val="006B3B7C"/>
    <w:rsid w:val="006B3D91"/>
    <w:rsid w:val="006B3F9A"/>
    <w:rsid w:val="006B42BF"/>
    <w:rsid w:val="006B4369"/>
    <w:rsid w:val="006B43CC"/>
    <w:rsid w:val="006B4480"/>
    <w:rsid w:val="006B48A9"/>
    <w:rsid w:val="006B4CF8"/>
    <w:rsid w:val="006B4D0D"/>
    <w:rsid w:val="006B5286"/>
    <w:rsid w:val="006B529F"/>
    <w:rsid w:val="006B5930"/>
    <w:rsid w:val="006B5AC4"/>
    <w:rsid w:val="006B5B1A"/>
    <w:rsid w:val="006B5E71"/>
    <w:rsid w:val="006B5F0A"/>
    <w:rsid w:val="006B6103"/>
    <w:rsid w:val="006B616A"/>
    <w:rsid w:val="006B62AB"/>
    <w:rsid w:val="006B65BF"/>
    <w:rsid w:val="006B65C8"/>
    <w:rsid w:val="006B65F3"/>
    <w:rsid w:val="006B6C48"/>
    <w:rsid w:val="006B6DA1"/>
    <w:rsid w:val="006B6DCE"/>
    <w:rsid w:val="006B6E87"/>
    <w:rsid w:val="006B6E9E"/>
    <w:rsid w:val="006B6F44"/>
    <w:rsid w:val="006B7247"/>
    <w:rsid w:val="006B7450"/>
    <w:rsid w:val="006B7772"/>
    <w:rsid w:val="006B7933"/>
    <w:rsid w:val="006B7BB3"/>
    <w:rsid w:val="006B7E1F"/>
    <w:rsid w:val="006B7E80"/>
    <w:rsid w:val="006B7ED4"/>
    <w:rsid w:val="006B7F87"/>
    <w:rsid w:val="006C00D3"/>
    <w:rsid w:val="006C036A"/>
    <w:rsid w:val="006C0655"/>
    <w:rsid w:val="006C0AAB"/>
    <w:rsid w:val="006C0CB4"/>
    <w:rsid w:val="006C116C"/>
    <w:rsid w:val="006C11E1"/>
    <w:rsid w:val="006C12B6"/>
    <w:rsid w:val="006C13B0"/>
    <w:rsid w:val="006C14C5"/>
    <w:rsid w:val="006C16A3"/>
    <w:rsid w:val="006C17D3"/>
    <w:rsid w:val="006C1817"/>
    <w:rsid w:val="006C1A7E"/>
    <w:rsid w:val="006C1D1E"/>
    <w:rsid w:val="006C1D6C"/>
    <w:rsid w:val="006C1DE4"/>
    <w:rsid w:val="006C1EE2"/>
    <w:rsid w:val="006C1EE5"/>
    <w:rsid w:val="006C2046"/>
    <w:rsid w:val="006C2236"/>
    <w:rsid w:val="006C2252"/>
    <w:rsid w:val="006C2381"/>
    <w:rsid w:val="006C2390"/>
    <w:rsid w:val="006C2606"/>
    <w:rsid w:val="006C2746"/>
    <w:rsid w:val="006C2B19"/>
    <w:rsid w:val="006C2C10"/>
    <w:rsid w:val="006C2D07"/>
    <w:rsid w:val="006C2D4F"/>
    <w:rsid w:val="006C3195"/>
    <w:rsid w:val="006C3259"/>
    <w:rsid w:val="006C36C6"/>
    <w:rsid w:val="006C37C2"/>
    <w:rsid w:val="006C3D2B"/>
    <w:rsid w:val="006C3D58"/>
    <w:rsid w:val="006C3D6A"/>
    <w:rsid w:val="006C3F97"/>
    <w:rsid w:val="006C3FD7"/>
    <w:rsid w:val="006C4014"/>
    <w:rsid w:val="006C402B"/>
    <w:rsid w:val="006C4122"/>
    <w:rsid w:val="006C4315"/>
    <w:rsid w:val="006C43AA"/>
    <w:rsid w:val="006C43BD"/>
    <w:rsid w:val="006C4416"/>
    <w:rsid w:val="006C445F"/>
    <w:rsid w:val="006C465B"/>
    <w:rsid w:val="006C4772"/>
    <w:rsid w:val="006C4AAB"/>
    <w:rsid w:val="006C4C74"/>
    <w:rsid w:val="006C4D42"/>
    <w:rsid w:val="006C4DB4"/>
    <w:rsid w:val="006C4E31"/>
    <w:rsid w:val="006C4E4A"/>
    <w:rsid w:val="006C50A3"/>
    <w:rsid w:val="006C5182"/>
    <w:rsid w:val="006C5255"/>
    <w:rsid w:val="006C53C0"/>
    <w:rsid w:val="006C57FF"/>
    <w:rsid w:val="006C5BA5"/>
    <w:rsid w:val="006C5BF4"/>
    <w:rsid w:val="006C5F27"/>
    <w:rsid w:val="006C6096"/>
    <w:rsid w:val="006C60F6"/>
    <w:rsid w:val="006C615D"/>
    <w:rsid w:val="006C633B"/>
    <w:rsid w:val="006C637C"/>
    <w:rsid w:val="006C6804"/>
    <w:rsid w:val="006C6C1F"/>
    <w:rsid w:val="006C6C4E"/>
    <w:rsid w:val="006C6DCA"/>
    <w:rsid w:val="006C6FB3"/>
    <w:rsid w:val="006C700E"/>
    <w:rsid w:val="006C758D"/>
    <w:rsid w:val="006C778E"/>
    <w:rsid w:val="006C77EE"/>
    <w:rsid w:val="006C781B"/>
    <w:rsid w:val="006C79BE"/>
    <w:rsid w:val="006C79E2"/>
    <w:rsid w:val="006C7CCB"/>
    <w:rsid w:val="006C7D33"/>
    <w:rsid w:val="006D00CE"/>
    <w:rsid w:val="006D0491"/>
    <w:rsid w:val="006D0500"/>
    <w:rsid w:val="006D07C4"/>
    <w:rsid w:val="006D0A81"/>
    <w:rsid w:val="006D0B8C"/>
    <w:rsid w:val="006D0F78"/>
    <w:rsid w:val="006D1133"/>
    <w:rsid w:val="006D1290"/>
    <w:rsid w:val="006D1444"/>
    <w:rsid w:val="006D148C"/>
    <w:rsid w:val="006D1AAC"/>
    <w:rsid w:val="006D1B21"/>
    <w:rsid w:val="006D1C81"/>
    <w:rsid w:val="006D1FF6"/>
    <w:rsid w:val="006D2229"/>
    <w:rsid w:val="006D22BC"/>
    <w:rsid w:val="006D2351"/>
    <w:rsid w:val="006D253E"/>
    <w:rsid w:val="006D2659"/>
    <w:rsid w:val="006D2701"/>
    <w:rsid w:val="006D2798"/>
    <w:rsid w:val="006D2809"/>
    <w:rsid w:val="006D2910"/>
    <w:rsid w:val="006D29E1"/>
    <w:rsid w:val="006D2A77"/>
    <w:rsid w:val="006D2DEA"/>
    <w:rsid w:val="006D2E47"/>
    <w:rsid w:val="006D3278"/>
    <w:rsid w:val="006D32A7"/>
    <w:rsid w:val="006D32C0"/>
    <w:rsid w:val="006D338C"/>
    <w:rsid w:val="006D34B6"/>
    <w:rsid w:val="006D3581"/>
    <w:rsid w:val="006D3691"/>
    <w:rsid w:val="006D36F1"/>
    <w:rsid w:val="006D377B"/>
    <w:rsid w:val="006D3A2D"/>
    <w:rsid w:val="006D3B9F"/>
    <w:rsid w:val="006D3CD7"/>
    <w:rsid w:val="006D3D72"/>
    <w:rsid w:val="006D3E38"/>
    <w:rsid w:val="006D48A7"/>
    <w:rsid w:val="006D4A16"/>
    <w:rsid w:val="006D4BDC"/>
    <w:rsid w:val="006D4F09"/>
    <w:rsid w:val="006D4FEB"/>
    <w:rsid w:val="006D5019"/>
    <w:rsid w:val="006D5136"/>
    <w:rsid w:val="006D51D3"/>
    <w:rsid w:val="006D52B0"/>
    <w:rsid w:val="006D548B"/>
    <w:rsid w:val="006D54BC"/>
    <w:rsid w:val="006D55A9"/>
    <w:rsid w:val="006D55EF"/>
    <w:rsid w:val="006D5BA1"/>
    <w:rsid w:val="006D5D61"/>
    <w:rsid w:val="006D6325"/>
    <w:rsid w:val="006D6395"/>
    <w:rsid w:val="006D6622"/>
    <w:rsid w:val="006D671C"/>
    <w:rsid w:val="006D6811"/>
    <w:rsid w:val="006D68BB"/>
    <w:rsid w:val="006D69AD"/>
    <w:rsid w:val="006D6B77"/>
    <w:rsid w:val="006D6B8F"/>
    <w:rsid w:val="006D6E17"/>
    <w:rsid w:val="006D70E8"/>
    <w:rsid w:val="006D7163"/>
    <w:rsid w:val="006D71DB"/>
    <w:rsid w:val="006D7287"/>
    <w:rsid w:val="006D7296"/>
    <w:rsid w:val="006D731F"/>
    <w:rsid w:val="006D769E"/>
    <w:rsid w:val="006D773F"/>
    <w:rsid w:val="006D77E6"/>
    <w:rsid w:val="006D782C"/>
    <w:rsid w:val="006D7944"/>
    <w:rsid w:val="006D7D64"/>
    <w:rsid w:val="006D7DA2"/>
    <w:rsid w:val="006D7DBE"/>
    <w:rsid w:val="006D7DD8"/>
    <w:rsid w:val="006D7E26"/>
    <w:rsid w:val="006D7E4A"/>
    <w:rsid w:val="006D7FFD"/>
    <w:rsid w:val="006E00B5"/>
    <w:rsid w:val="006E0162"/>
    <w:rsid w:val="006E0344"/>
    <w:rsid w:val="006E0738"/>
    <w:rsid w:val="006E076B"/>
    <w:rsid w:val="006E0990"/>
    <w:rsid w:val="006E0DED"/>
    <w:rsid w:val="006E0F61"/>
    <w:rsid w:val="006E10DC"/>
    <w:rsid w:val="006E1228"/>
    <w:rsid w:val="006E128C"/>
    <w:rsid w:val="006E13F5"/>
    <w:rsid w:val="006E1457"/>
    <w:rsid w:val="006E18E7"/>
    <w:rsid w:val="006E1BC5"/>
    <w:rsid w:val="006E1C45"/>
    <w:rsid w:val="006E1DFF"/>
    <w:rsid w:val="006E1E2A"/>
    <w:rsid w:val="006E1F63"/>
    <w:rsid w:val="006E2231"/>
    <w:rsid w:val="006E235F"/>
    <w:rsid w:val="006E2440"/>
    <w:rsid w:val="006E2452"/>
    <w:rsid w:val="006E25C9"/>
    <w:rsid w:val="006E26FA"/>
    <w:rsid w:val="006E2732"/>
    <w:rsid w:val="006E27A7"/>
    <w:rsid w:val="006E27D0"/>
    <w:rsid w:val="006E2838"/>
    <w:rsid w:val="006E2928"/>
    <w:rsid w:val="006E29A7"/>
    <w:rsid w:val="006E2A17"/>
    <w:rsid w:val="006E2AB0"/>
    <w:rsid w:val="006E2D35"/>
    <w:rsid w:val="006E30F9"/>
    <w:rsid w:val="006E320D"/>
    <w:rsid w:val="006E3228"/>
    <w:rsid w:val="006E3353"/>
    <w:rsid w:val="006E3428"/>
    <w:rsid w:val="006E34A3"/>
    <w:rsid w:val="006E3533"/>
    <w:rsid w:val="006E37FE"/>
    <w:rsid w:val="006E3CD6"/>
    <w:rsid w:val="006E3CFD"/>
    <w:rsid w:val="006E3D29"/>
    <w:rsid w:val="006E3F90"/>
    <w:rsid w:val="006E4036"/>
    <w:rsid w:val="006E4566"/>
    <w:rsid w:val="006E47E4"/>
    <w:rsid w:val="006E49A0"/>
    <w:rsid w:val="006E4A1A"/>
    <w:rsid w:val="006E4A4F"/>
    <w:rsid w:val="006E4A9F"/>
    <w:rsid w:val="006E4B9E"/>
    <w:rsid w:val="006E4E22"/>
    <w:rsid w:val="006E5199"/>
    <w:rsid w:val="006E51C4"/>
    <w:rsid w:val="006E5252"/>
    <w:rsid w:val="006E5298"/>
    <w:rsid w:val="006E534F"/>
    <w:rsid w:val="006E55CC"/>
    <w:rsid w:val="006E5829"/>
    <w:rsid w:val="006E5A3C"/>
    <w:rsid w:val="006E5B96"/>
    <w:rsid w:val="006E5DFA"/>
    <w:rsid w:val="006E5F0C"/>
    <w:rsid w:val="006E5FA4"/>
    <w:rsid w:val="006E5FDA"/>
    <w:rsid w:val="006E6293"/>
    <w:rsid w:val="006E62AF"/>
    <w:rsid w:val="006E6383"/>
    <w:rsid w:val="006E6460"/>
    <w:rsid w:val="006E6496"/>
    <w:rsid w:val="006E6825"/>
    <w:rsid w:val="006E6CE2"/>
    <w:rsid w:val="006E6D7A"/>
    <w:rsid w:val="006E6E0D"/>
    <w:rsid w:val="006E6F32"/>
    <w:rsid w:val="006E6F45"/>
    <w:rsid w:val="006E6F9E"/>
    <w:rsid w:val="006E70D9"/>
    <w:rsid w:val="006E76F0"/>
    <w:rsid w:val="006E7836"/>
    <w:rsid w:val="006E7911"/>
    <w:rsid w:val="006E79E9"/>
    <w:rsid w:val="006E7DD5"/>
    <w:rsid w:val="006F020D"/>
    <w:rsid w:val="006F02F4"/>
    <w:rsid w:val="006F045A"/>
    <w:rsid w:val="006F0463"/>
    <w:rsid w:val="006F065C"/>
    <w:rsid w:val="006F092C"/>
    <w:rsid w:val="006F0CE3"/>
    <w:rsid w:val="006F0D8F"/>
    <w:rsid w:val="006F0E05"/>
    <w:rsid w:val="006F0E51"/>
    <w:rsid w:val="006F0EA8"/>
    <w:rsid w:val="006F0F12"/>
    <w:rsid w:val="006F1000"/>
    <w:rsid w:val="006F11FB"/>
    <w:rsid w:val="006F12BE"/>
    <w:rsid w:val="006F1347"/>
    <w:rsid w:val="006F1351"/>
    <w:rsid w:val="006F13F2"/>
    <w:rsid w:val="006F16A4"/>
    <w:rsid w:val="006F196D"/>
    <w:rsid w:val="006F19D9"/>
    <w:rsid w:val="006F1C60"/>
    <w:rsid w:val="006F1E40"/>
    <w:rsid w:val="006F1EC7"/>
    <w:rsid w:val="006F20DF"/>
    <w:rsid w:val="006F2178"/>
    <w:rsid w:val="006F2185"/>
    <w:rsid w:val="006F21AA"/>
    <w:rsid w:val="006F2371"/>
    <w:rsid w:val="006F2815"/>
    <w:rsid w:val="006F2911"/>
    <w:rsid w:val="006F2A44"/>
    <w:rsid w:val="006F2BF3"/>
    <w:rsid w:val="006F2C0A"/>
    <w:rsid w:val="006F2CAE"/>
    <w:rsid w:val="006F2EA1"/>
    <w:rsid w:val="006F2F08"/>
    <w:rsid w:val="006F30CF"/>
    <w:rsid w:val="006F3388"/>
    <w:rsid w:val="006F33D8"/>
    <w:rsid w:val="006F3991"/>
    <w:rsid w:val="006F3AA2"/>
    <w:rsid w:val="006F3D42"/>
    <w:rsid w:val="006F3D94"/>
    <w:rsid w:val="006F3FF0"/>
    <w:rsid w:val="006F4294"/>
    <w:rsid w:val="006F4381"/>
    <w:rsid w:val="006F4481"/>
    <w:rsid w:val="006F4BB3"/>
    <w:rsid w:val="006F4F24"/>
    <w:rsid w:val="006F4FFF"/>
    <w:rsid w:val="006F50F0"/>
    <w:rsid w:val="006F5230"/>
    <w:rsid w:val="006F543C"/>
    <w:rsid w:val="006F54BE"/>
    <w:rsid w:val="006F54D1"/>
    <w:rsid w:val="006F555E"/>
    <w:rsid w:val="006F56BE"/>
    <w:rsid w:val="006F570C"/>
    <w:rsid w:val="006F5765"/>
    <w:rsid w:val="006F581A"/>
    <w:rsid w:val="006F5A15"/>
    <w:rsid w:val="006F5A30"/>
    <w:rsid w:val="006F5A3D"/>
    <w:rsid w:val="006F5A6A"/>
    <w:rsid w:val="006F5AF6"/>
    <w:rsid w:val="006F5E04"/>
    <w:rsid w:val="006F5E85"/>
    <w:rsid w:val="006F5F71"/>
    <w:rsid w:val="006F65D0"/>
    <w:rsid w:val="006F6869"/>
    <w:rsid w:val="006F6A10"/>
    <w:rsid w:val="006F6D0A"/>
    <w:rsid w:val="006F6DD8"/>
    <w:rsid w:val="006F6E11"/>
    <w:rsid w:val="006F6E63"/>
    <w:rsid w:val="006F6F36"/>
    <w:rsid w:val="006F70B8"/>
    <w:rsid w:val="006F7A2A"/>
    <w:rsid w:val="006F7C4F"/>
    <w:rsid w:val="006F7C51"/>
    <w:rsid w:val="006F7CA6"/>
    <w:rsid w:val="00700133"/>
    <w:rsid w:val="0070016C"/>
    <w:rsid w:val="00700487"/>
    <w:rsid w:val="00700828"/>
    <w:rsid w:val="0070093E"/>
    <w:rsid w:val="00700DA5"/>
    <w:rsid w:val="00700EF8"/>
    <w:rsid w:val="00700F7B"/>
    <w:rsid w:val="00701500"/>
    <w:rsid w:val="00701520"/>
    <w:rsid w:val="00701536"/>
    <w:rsid w:val="00701592"/>
    <w:rsid w:val="00701813"/>
    <w:rsid w:val="00701824"/>
    <w:rsid w:val="00701844"/>
    <w:rsid w:val="0070196C"/>
    <w:rsid w:val="00701AD7"/>
    <w:rsid w:val="00701BCA"/>
    <w:rsid w:val="00701BDD"/>
    <w:rsid w:val="00701CE2"/>
    <w:rsid w:val="007021D7"/>
    <w:rsid w:val="00702295"/>
    <w:rsid w:val="0070232C"/>
    <w:rsid w:val="00702395"/>
    <w:rsid w:val="00702898"/>
    <w:rsid w:val="00702DF2"/>
    <w:rsid w:val="00702E81"/>
    <w:rsid w:val="00702EDC"/>
    <w:rsid w:val="00702EE1"/>
    <w:rsid w:val="0070308B"/>
    <w:rsid w:val="007032F1"/>
    <w:rsid w:val="007033FC"/>
    <w:rsid w:val="0070342D"/>
    <w:rsid w:val="00703466"/>
    <w:rsid w:val="00703526"/>
    <w:rsid w:val="00703AD3"/>
    <w:rsid w:val="00703B1F"/>
    <w:rsid w:val="00703C87"/>
    <w:rsid w:val="00703E6B"/>
    <w:rsid w:val="00703E9A"/>
    <w:rsid w:val="00703FCF"/>
    <w:rsid w:val="0070400A"/>
    <w:rsid w:val="0070403D"/>
    <w:rsid w:val="00704078"/>
    <w:rsid w:val="007042A0"/>
    <w:rsid w:val="007042EF"/>
    <w:rsid w:val="0070434C"/>
    <w:rsid w:val="00704378"/>
    <w:rsid w:val="00704509"/>
    <w:rsid w:val="007045D2"/>
    <w:rsid w:val="00704664"/>
    <w:rsid w:val="00704851"/>
    <w:rsid w:val="007048DA"/>
    <w:rsid w:val="00704A1F"/>
    <w:rsid w:val="00704E0C"/>
    <w:rsid w:val="00704E88"/>
    <w:rsid w:val="00704F84"/>
    <w:rsid w:val="00704FA6"/>
    <w:rsid w:val="00704FDD"/>
    <w:rsid w:val="00705061"/>
    <w:rsid w:val="0070531D"/>
    <w:rsid w:val="0070536E"/>
    <w:rsid w:val="00705457"/>
    <w:rsid w:val="007054A1"/>
    <w:rsid w:val="007054E1"/>
    <w:rsid w:val="007054F8"/>
    <w:rsid w:val="0070581A"/>
    <w:rsid w:val="00705918"/>
    <w:rsid w:val="0070598E"/>
    <w:rsid w:val="00705A44"/>
    <w:rsid w:val="00705B1A"/>
    <w:rsid w:val="00705B37"/>
    <w:rsid w:val="00705C22"/>
    <w:rsid w:val="00705C65"/>
    <w:rsid w:val="00705CCA"/>
    <w:rsid w:val="00705CCD"/>
    <w:rsid w:val="00705FAD"/>
    <w:rsid w:val="00706036"/>
    <w:rsid w:val="007060EF"/>
    <w:rsid w:val="007061DF"/>
    <w:rsid w:val="00706205"/>
    <w:rsid w:val="0070648E"/>
    <w:rsid w:val="00706588"/>
    <w:rsid w:val="0070664E"/>
    <w:rsid w:val="007069E0"/>
    <w:rsid w:val="00706D62"/>
    <w:rsid w:val="00706EF5"/>
    <w:rsid w:val="00706F93"/>
    <w:rsid w:val="00706FD5"/>
    <w:rsid w:val="00706FD7"/>
    <w:rsid w:val="007070B8"/>
    <w:rsid w:val="007070F6"/>
    <w:rsid w:val="00707140"/>
    <w:rsid w:val="0070726D"/>
    <w:rsid w:val="007072B3"/>
    <w:rsid w:val="00707367"/>
    <w:rsid w:val="00707568"/>
    <w:rsid w:val="007075DF"/>
    <w:rsid w:val="0070772E"/>
    <w:rsid w:val="0070776C"/>
    <w:rsid w:val="0070787E"/>
    <w:rsid w:val="007078C2"/>
    <w:rsid w:val="00707A15"/>
    <w:rsid w:val="00707A3F"/>
    <w:rsid w:val="00707C94"/>
    <w:rsid w:val="00707D66"/>
    <w:rsid w:val="00707EE8"/>
    <w:rsid w:val="0071000D"/>
    <w:rsid w:val="00710247"/>
    <w:rsid w:val="007103C0"/>
    <w:rsid w:val="00710456"/>
    <w:rsid w:val="00710514"/>
    <w:rsid w:val="00710597"/>
    <w:rsid w:val="007107BA"/>
    <w:rsid w:val="00710805"/>
    <w:rsid w:val="00710884"/>
    <w:rsid w:val="007108E1"/>
    <w:rsid w:val="00710AA2"/>
    <w:rsid w:val="00710EBC"/>
    <w:rsid w:val="00710F8C"/>
    <w:rsid w:val="00710FD2"/>
    <w:rsid w:val="00711032"/>
    <w:rsid w:val="007110E2"/>
    <w:rsid w:val="0071110B"/>
    <w:rsid w:val="007112FD"/>
    <w:rsid w:val="0071136F"/>
    <w:rsid w:val="0071148F"/>
    <w:rsid w:val="007114B2"/>
    <w:rsid w:val="007119C5"/>
    <w:rsid w:val="00711C4D"/>
    <w:rsid w:val="00712049"/>
    <w:rsid w:val="007122E1"/>
    <w:rsid w:val="00712357"/>
    <w:rsid w:val="0071248C"/>
    <w:rsid w:val="00712708"/>
    <w:rsid w:val="007127D4"/>
    <w:rsid w:val="00712856"/>
    <w:rsid w:val="007128BE"/>
    <w:rsid w:val="00712C07"/>
    <w:rsid w:val="00712DBD"/>
    <w:rsid w:val="00712E70"/>
    <w:rsid w:val="00712EFF"/>
    <w:rsid w:val="007131AC"/>
    <w:rsid w:val="0071328E"/>
    <w:rsid w:val="00713365"/>
    <w:rsid w:val="007134E9"/>
    <w:rsid w:val="007135E9"/>
    <w:rsid w:val="00713998"/>
    <w:rsid w:val="00713A06"/>
    <w:rsid w:val="00713A9C"/>
    <w:rsid w:val="00713B88"/>
    <w:rsid w:val="00713BEF"/>
    <w:rsid w:val="00713F40"/>
    <w:rsid w:val="0071405F"/>
    <w:rsid w:val="007140AE"/>
    <w:rsid w:val="0071418B"/>
    <w:rsid w:val="00714265"/>
    <w:rsid w:val="0071435F"/>
    <w:rsid w:val="00714B21"/>
    <w:rsid w:val="00714B68"/>
    <w:rsid w:val="00714EB9"/>
    <w:rsid w:val="00715035"/>
    <w:rsid w:val="007150D5"/>
    <w:rsid w:val="007154BB"/>
    <w:rsid w:val="00715921"/>
    <w:rsid w:val="00715A11"/>
    <w:rsid w:val="00715AB9"/>
    <w:rsid w:val="00715BF2"/>
    <w:rsid w:val="00715BF8"/>
    <w:rsid w:val="00715C1B"/>
    <w:rsid w:val="00715D43"/>
    <w:rsid w:val="00715F46"/>
    <w:rsid w:val="0071608B"/>
    <w:rsid w:val="007161CC"/>
    <w:rsid w:val="0071638C"/>
    <w:rsid w:val="007164DC"/>
    <w:rsid w:val="0071655B"/>
    <w:rsid w:val="007166AA"/>
    <w:rsid w:val="00716A26"/>
    <w:rsid w:val="00716AEE"/>
    <w:rsid w:val="00716DB6"/>
    <w:rsid w:val="00716FE3"/>
    <w:rsid w:val="007170C6"/>
    <w:rsid w:val="007172BF"/>
    <w:rsid w:val="00717441"/>
    <w:rsid w:val="007174E0"/>
    <w:rsid w:val="007174F6"/>
    <w:rsid w:val="0071755D"/>
    <w:rsid w:val="00717645"/>
    <w:rsid w:val="007176C7"/>
    <w:rsid w:val="007176EA"/>
    <w:rsid w:val="00717714"/>
    <w:rsid w:val="00717911"/>
    <w:rsid w:val="00717A51"/>
    <w:rsid w:val="00717C88"/>
    <w:rsid w:val="00717D9D"/>
    <w:rsid w:val="00717E07"/>
    <w:rsid w:val="0072000C"/>
    <w:rsid w:val="00720031"/>
    <w:rsid w:val="007201E9"/>
    <w:rsid w:val="00720526"/>
    <w:rsid w:val="00720666"/>
    <w:rsid w:val="0072078A"/>
    <w:rsid w:val="007207AB"/>
    <w:rsid w:val="00720932"/>
    <w:rsid w:val="00720945"/>
    <w:rsid w:val="00720A2B"/>
    <w:rsid w:val="00720D0D"/>
    <w:rsid w:val="00720ED3"/>
    <w:rsid w:val="00720EFB"/>
    <w:rsid w:val="00720F33"/>
    <w:rsid w:val="00720FA5"/>
    <w:rsid w:val="00720FFA"/>
    <w:rsid w:val="0072119F"/>
    <w:rsid w:val="00721403"/>
    <w:rsid w:val="007215BA"/>
    <w:rsid w:val="007216ED"/>
    <w:rsid w:val="0072172A"/>
    <w:rsid w:val="007217A4"/>
    <w:rsid w:val="007217C1"/>
    <w:rsid w:val="00721ACE"/>
    <w:rsid w:val="00721C36"/>
    <w:rsid w:val="00721D50"/>
    <w:rsid w:val="00721E95"/>
    <w:rsid w:val="00721EA8"/>
    <w:rsid w:val="00722038"/>
    <w:rsid w:val="00722257"/>
    <w:rsid w:val="00722325"/>
    <w:rsid w:val="00722389"/>
    <w:rsid w:val="007226F8"/>
    <w:rsid w:val="00722752"/>
    <w:rsid w:val="007229B9"/>
    <w:rsid w:val="00722A88"/>
    <w:rsid w:val="00722AF9"/>
    <w:rsid w:val="00722C9D"/>
    <w:rsid w:val="00722EE1"/>
    <w:rsid w:val="00723251"/>
    <w:rsid w:val="00723450"/>
    <w:rsid w:val="0072388D"/>
    <w:rsid w:val="0072388E"/>
    <w:rsid w:val="00723CF8"/>
    <w:rsid w:val="00723DEE"/>
    <w:rsid w:val="00723F75"/>
    <w:rsid w:val="00724109"/>
    <w:rsid w:val="00724301"/>
    <w:rsid w:val="0072477D"/>
    <w:rsid w:val="00724878"/>
    <w:rsid w:val="00724A0A"/>
    <w:rsid w:val="00724CD5"/>
    <w:rsid w:val="00724F8A"/>
    <w:rsid w:val="0072501C"/>
    <w:rsid w:val="00725146"/>
    <w:rsid w:val="00725244"/>
    <w:rsid w:val="0072524E"/>
    <w:rsid w:val="007252A2"/>
    <w:rsid w:val="0072544E"/>
    <w:rsid w:val="0072547D"/>
    <w:rsid w:val="007254A1"/>
    <w:rsid w:val="00725563"/>
    <w:rsid w:val="007255EB"/>
    <w:rsid w:val="00725731"/>
    <w:rsid w:val="007258F6"/>
    <w:rsid w:val="00725C52"/>
    <w:rsid w:val="00726267"/>
    <w:rsid w:val="0072635A"/>
    <w:rsid w:val="007266CD"/>
    <w:rsid w:val="00726734"/>
    <w:rsid w:val="007268DC"/>
    <w:rsid w:val="00726A58"/>
    <w:rsid w:val="00726B76"/>
    <w:rsid w:val="00726BFD"/>
    <w:rsid w:val="00726D01"/>
    <w:rsid w:val="00727012"/>
    <w:rsid w:val="00727067"/>
    <w:rsid w:val="00727115"/>
    <w:rsid w:val="00727175"/>
    <w:rsid w:val="007271D1"/>
    <w:rsid w:val="00727265"/>
    <w:rsid w:val="00727642"/>
    <w:rsid w:val="00727694"/>
    <w:rsid w:val="00727842"/>
    <w:rsid w:val="00727918"/>
    <w:rsid w:val="00727A9A"/>
    <w:rsid w:val="00727AAA"/>
    <w:rsid w:val="00727C71"/>
    <w:rsid w:val="00727D1E"/>
    <w:rsid w:val="00727D58"/>
    <w:rsid w:val="00727F8E"/>
    <w:rsid w:val="00730360"/>
    <w:rsid w:val="00730999"/>
    <w:rsid w:val="00730AB7"/>
    <w:rsid w:val="00730CBB"/>
    <w:rsid w:val="00730E48"/>
    <w:rsid w:val="00730E9A"/>
    <w:rsid w:val="00731030"/>
    <w:rsid w:val="00731082"/>
    <w:rsid w:val="007310E1"/>
    <w:rsid w:val="00731241"/>
    <w:rsid w:val="00731592"/>
    <w:rsid w:val="00731B60"/>
    <w:rsid w:val="0073201E"/>
    <w:rsid w:val="0073222D"/>
    <w:rsid w:val="007323DF"/>
    <w:rsid w:val="00732465"/>
    <w:rsid w:val="00732567"/>
    <w:rsid w:val="0073263B"/>
    <w:rsid w:val="00732663"/>
    <w:rsid w:val="00732F96"/>
    <w:rsid w:val="0073303D"/>
    <w:rsid w:val="0073316E"/>
    <w:rsid w:val="00733273"/>
    <w:rsid w:val="007333CB"/>
    <w:rsid w:val="00733419"/>
    <w:rsid w:val="0073341C"/>
    <w:rsid w:val="007336C7"/>
    <w:rsid w:val="00733C81"/>
    <w:rsid w:val="00733CAC"/>
    <w:rsid w:val="00733D23"/>
    <w:rsid w:val="00733D7B"/>
    <w:rsid w:val="00733F1C"/>
    <w:rsid w:val="00734055"/>
    <w:rsid w:val="00734353"/>
    <w:rsid w:val="00734462"/>
    <w:rsid w:val="007344E6"/>
    <w:rsid w:val="00734545"/>
    <w:rsid w:val="00734624"/>
    <w:rsid w:val="007349D7"/>
    <w:rsid w:val="00734EA5"/>
    <w:rsid w:val="00734FAE"/>
    <w:rsid w:val="00734FBF"/>
    <w:rsid w:val="00734FE5"/>
    <w:rsid w:val="00734FFC"/>
    <w:rsid w:val="0073501F"/>
    <w:rsid w:val="00735031"/>
    <w:rsid w:val="007352E4"/>
    <w:rsid w:val="007352FE"/>
    <w:rsid w:val="0073554D"/>
    <w:rsid w:val="0073571D"/>
    <w:rsid w:val="00735905"/>
    <w:rsid w:val="00735C12"/>
    <w:rsid w:val="00735DFD"/>
    <w:rsid w:val="00735E06"/>
    <w:rsid w:val="00735E2A"/>
    <w:rsid w:val="00735E6D"/>
    <w:rsid w:val="007361D1"/>
    <w:rsid w:val="00736703"/>
    <w:rsid w:val="00736D5B"/>
    <w:rsid w:val="00736DA5"/>
    <w:rsid w:val="00736EDB"/>
    <w:rsid w:val="007370E1"/>
    <w:rsid w:val="007373AC"/>
    <w:rsid w:val="007374F6"/>
    <w:rsid w:val="00737618"/>
    <w:rsid w:val="0073764B"/>
    <w:rsid w:val="007376BE"/>
    <w:rsid w:val="00737763"/>
    <w:rsid w:val="0073777A"/>
    <w:rsid w:val="00737A30"/>
    <w:rsid w:val="00737EF2"/>
    <w:rsid w:val="00737FAE"/>
    <w:rsid w:val="007402B6"/>
    <w:rsid w:val="00740339"/>
    <w:rsid w:val="00740392"/>
    <w:rsid w:val="00740487"/>
    <w:rsid w:val="00740603"/>
    <w:rsid w:val="00740688"/>
    <w:rsid w:val="007406AD"/>
    <w:rsid w:val="00740D1D"/>
    <w:rsid w:val="00741024"/>
    <w:rsid w:val="00741216"/>
    <w:rsid w:val="007412F6"/>
    <w:rsid w:val="007415D0"/>
    <w:rsid w:val="00741712"/>
    <w:rsid w:val="00741B88"/>
    <w:rsid w:val="00741EBB"/>
    <w:rsid w:val="00741EDB"/>
    <w:rsid w:val="007420C1"/>
    <w:rsid w:val="00742261"/>
    <w:rsid w:val="007422C0"/>
    <w:rsid w:val="007427CF"/>
    <w:rsid w:val="00742818"/>
    <w:rsid w:val="00742882"/>
    <w:rsid w:val="007428E3"/>
    <w:rsid w:val="00742A34"/>
    <w:rsid w:val="00742BC7"/>
    <w:rsid w:val="00742DE5"/>
    <w:rsid w:val="00743130"/>
    <w:rsid w:val="007431D8"/>
    <w:rsid w:val="007431EB"/>
    <w:rsid w:val="0074325A"/>
    <w:rsid w:val="00743505"/>
    <w:rsid w:val="0074354D"/>
    <w:rsid w:val="007436D6"/>
    <w:rsid w:val="00743759"/>
    <w:rsid w:val="00743797"/>
    <w:rsid w:val="00743858"/>
    <w:rsid w:val="0074398A"/>
    <w:rsid w:val="007439BD"/>
    <w:rsid w:val="00743D66"/>
    <w:rsid w:val="00743E08"/>
    <w:rsid w:val="00743E6D"/>
    <w:rsid w:val="00743F01"/>
    <w:rsid w:val="00744078"/>
    <w:rsid w:val="00744099"/>
    <w:rsid w:val="0074412E"/>
    <w:rsid w:val="0074415C"/>
    <w:rsid w:val="007441DD"/>
    <w:rsid w:val="0074444B"/>
    <w:rsid w:val="00744481"/>
    <w:rsid w:val="00744559"/>
    <w:rsid w:val="007445E2"/>
    <w:rsid w:val="0074468C"/>
    <w:rsid w:val="007449BF"/>
    <w:rsid w:val="00744AE4"/>
    <w:rsid w:val="00744B18"/>
    <w:rsid w:val="00744DB0"/>
    <w:rsid w:val="00744F35"/>
    <w:rsid w:val="00744F77"/>
    <w:rsid w:val="00744FBF"/>
    <w:rsid w:val="00744FDA"/>
    <w:rsid w:val="00745060"/>
    <w:rsid w:val="00745213"/>
    <w:rsid w:val="00745333"/>
    <w:rsid w:val="007453DC"/>
    <w:rsid w:val="007457B2"/>
    <w:rsid w:val="00745A09"/>
    <w:rsid w:val="00745BF3"/>
    <w:rsid w:val="00745C5C"/>
    <w:rsid w:val="00745D71"/>
    <w:rsid w:val="00745E25"/>
    <w:rsid w:val="00745F1F"/>
    <w:rsid w:val="00746048"/>
    <w:rsid w:val="00746155"/>
    <w:rsid w:val="00746223"/>
    <w:rsid w:val="0074632E"/>
    <w:rsid w:val="00746377"/>
    <w:rsid w:val="00746429"/>
    <w:rsid w:val="007465BC"/>
    <w:rsid w:val="0074675D"/>
    <w:rsid w:val="00746842"/>
    <w:rsid w:val="00746885"/>
    <w:rsid w:val="00746B7C"/>
    <w:rsid w:val="00746F7D"/>
    <w:rsid w:val="00746FB6"/>
    <w:rsid w:val="00746FBE"/>
    <w:rsid w:val="00747162"/>
    <w:rsid w:val="007473DC"/>
    <w:rsid w:val="00747434"/>
    <w:rsid w:val="00747590"/>
    <w:rsid w:val="00747598"/>
    <w:rsid w:val="007475B9"/>
    <w:rsid w:val="007475BB"/>
    <w:rsid w:val="00747765"/>
    <w:rsid w:val="00747777"/>
    <w:rsid w:val="00747A77"/>
    <w:rsid w:val="00747C18"/>
    <w:rsid w:val="00747C39"/>
    <w:rsid w:val="00747DF4"/>
    <w:rsid w:val="00747DF5"/>
    <w:rsid w:val="00747F42"/>
    <w:rsid w:val="007500DE"/>
    <w:rsid w:val="00750142"/>
    <w:rsid w:val="0075026F"/>
    <w:rsid w:val="0075053E"/>
    <w:rsid w:val="007506E8"/>
    <w:rsid w:val="00750763"/>
    <w:rsid w:val="00750BB4"/>
    <w:rsid w:val="00750DA3"/>
    <w:rsid w:val="007512E0"/>
    <w:rsid w:val="007513C6"/>
    <w:rsid w:val="007513D8"/>
    <w:rsid w:val="0075140E"/>
    <w:rsid w:val="00751463"/>
    <w:rsid w:val="0075190B"/>
    <w:rsid w:val="00751E5C"/>
    <w:rsid w:val="00751FEA"/>
    <w:rsid w:val="007520EA"/>
    <w:rsid w:val="0075213E"/>
    <w:rsid w:val="0075217C"/>
    <w:rsid w:val="0075248F"/>
    <w:rsid w:val="007525EB"/>
    <w:rsid w:val="0075267B"/>
    <w:rsid w:val="007528FB"/>
    <w:rsid w:val="00752970"/>
    <w:rsid w:val="00752988"/>
    <w:rsid w:val="00752F01"/>
    <w:rsid w:val="007530D4"/>
    <w:rsid w:val="007531B8"/>
    <w:rsid w:val="0075325D"/>
    <w:rsid w:val="00753271"/>
    <w:rsid w:val="00753540"/>
    <w:rsid w:val="007535FE"/>
    <w:rsid w:val="007536A5"/>
    <w:rsid w:val="00753702"/>
    <w:rsid w:val="00753718"/>
    <w:rsid w:val="0075371F"/>
    <w:rsid w:val="007537C0"/>
    <w:rsid w:val="0075386A"/>
    <w:rsid w:val="0075395E"/>
    <w:rsid w:val="007539E1"/>
    <w:rsid w:val="00753A67"/>
    <w:rsid w:val="00753B83"/>
    <w:rsid w:val="007541AE"/>
    <w:rsid w:val="00754539"/>
    <w:rsid w:val="007546E2"/>
    <w:rsid w:val="007546EC"/>
    <w:rsid w:val="00754772"/>
    <w:rsid w:val="007547AC"/>
    <w:rsid w:val="00754971"/>
    <w:rsid w:val="00754AB8"/>
    <w:rsid w:val="00754C94"/>
    <w:rsid w:val="00754FD4"/>
    <w:rsid w:val="00755222"/>
    <w:rsid w:val="007552A0"/>
    <w:rsid w:val="00755388"/>
    <w:rsid w:val="007553C8"/>
    <w:rsid w:val="00755615"/>
    <w:rsid w:val="00755756"/>
    <w:rsid w:val="00755806"/>
    <w:rsid w:val="00755C1E"/>
    <w:rsid w:val="00755CDA"/>
    <w:rsid w:val="0075607C"/>
    <w:rsid w:val="007560D5"/>
    <w:rsid w:val="007560D8"/>
    <w:rsid w:val="00756345"/>
    <w:rsid w:val="0075638A"/>
    <w:rsid w:val="00756835"/>
    <w:rsid w:val="007568D7"/>
    <w:rsid w:val="00756A29"/>
    <w:rsid w:val="00756C08"/>
    <w:rsid w:val="00756D8B"/>
    <w:rsid w:val="00756FA7"/>
    <w:rsid w:val="0075714B"/>
    <w:rsid w:val="00757175"/>
    <w:rsid w:val="00757242"/>
    <w:rsid w:val="00757269"/>
    <w:rsid w:val="00757317"/>
    <w:rsid w:val="0075744C"/>
    <w:rsid w:val="00757452"/>
    <w:rsid w:val="0075745A"/>
    <w:rsid w:val="00757517"/>
    <w:rsid w:val="0075770B"/>
    <w:rsid w:val="00757825"/>
    <w:rsid w:val="0075783B"/>
    <w:rsid w:val="007578A6"/>
    <w:rsid w:val="00757B1A"/>
    <w:rsid w:val="00757BB2"/>
    <w:rsid w:val="00757C7F"/>
    <w:rsid w:val="00757CFC"/>
    <w:rsid w:val="00757D33"/>
    <w:rsid w:val="00757EEF"/>
    <w:rsid w:val="00760029"/>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549"/>
    <w:rsid w:val="007615BD"/>
    <w:rsid w:val="007615D0"/>
    <w:rsid w:val="0076177B"/>
    <w:rsid w:val="0076192E"/>
    <w:rsid w:val="0076194E"/>
    <w:rsid w:val="00761A91"/>
    <w:rsid w:val="00761AAF"/>
    <w:rsid w:val="00761AF1"/>
    <w:rsid w:val="00761B99"/>
    <w:rsid w:val="00761D4A"/>
    <w:rsid w:val="0076203D"/>
    <w:rsid w:val="00762094"/>
    <w:rsid w:val="0076251A"/>
    <w:rsid w:val="007628EA"/>
    <w:rsid w:val="00762A59"/>
    <w:rsid w:val="00762EA1"/>
    <w:rsid w:val="00762F72"/>
    <w:rsid w:val="00762FC2"/>
    <w:rsid w:val="007630A8"/>
    <w:rsid w:val="0076327F"/>
    <w:rsid w:val="0076363A"/>
    <w:rsid w:val="00763673"/>
    <w:rsid w:val="00763787"/>
    <w:rsid w:val="007637E9"/>
    <w:rsid w:val="00763843"/>
    <w:rsid w:val="00763958"/>
    <w:rsid w:val="007639AF"/>
    <w:rsid w:val="00763AC4"/>
    <w:rsid w:val="00763D3C"/>
    <w:rsid w:val="00763D9D"/>
    <w:rsid w:val="00763DF4"/>
    <w:rsid w:val="00763F50"/>
    <w:rsid w:val="0076414A"/>
    <w:rsid w:val="0076475F"/>
    <w:rsid w:val="007647C3"/>
    <w:rsid w:val="00764810"/>
    <w:rsid w:val="007649A3"/>
    <w:rsid w:val="00764A3A"/>
    <w:rsid w:val="00764A70"/>
    <w:rsid w:val="00764B08"/>
    <w:rsid w:val="00764BC8"/>
    <w:rsid w:val="00764CA0"/>
    <w:rsid w:val="00765151"/>
    <w:rsid w:val="0076523F"/>
    <w:rsid w:val="007654AC"/>
    <w:rsid w:val="007657CB"/>
    <w:rsid w:val="00765C52"/>
    <w:rsid w:val="00765F9C"/>
    <w:rsid w:val="0076639C"/>
    <w:rsid w:val="007663F7"/>
    <w:rsid w:val="00766435"/>
    <w:rsid w:val="00766678"/>
    <w:rsid w:val="00766801"/>
    <w:rsid w:val="00766836"/>
    <w:rsid w:val="007669B2"/>
    <w:rsid w:val="00766A56"/>
    <w:rsid w:val="00766AEE"/>
    <w:rsid w:val="00766D61"/>
    <w:rsid w:val="00766F78"/>
    <w:rsid w:val="00766FCB"/>
    <w:rsid w:val="00766FF0"/>
    <w:rsid w:val="00767442"/>
    <w:rsid w:val="00767496"/>
    <w:rsid w:val="007675AF"/>
    <w:rsid w:val="0076764D"/>
    <w:rsid w:val="00767943"/>
    <w:rsid w:val="007679F3"/>
    <w:rsid w:val="00767A27"/>
    <w:rsid w:val="00767AF1"/>
    <w:rsid w:val="00767BDC"/>
    <w:rsid w:val="00767C4E"/>
    <w:rsid w:val="00770293"/>
    <w:rsid w:val="0077034D"/>
    <w:rsid w:val="00770A75"/>
    <w:rsid w:val="00770A8C"/>
    <w:rsid w:val="00770AEA"/>
    <w:rsid w:val="00770D1A"/>
    <w:rsid w:val="00770E2E"/>
    <w:rsid w:val="00771123"/>
    <w:rsid w:val="00771362"/>
    <w:rsid w:val="007714B4"/>
    <w:rsid w:val="007714C2"/>
    <w:rsid w:val="00771524"/>
    <w:rsid w:val="0077155C"/>
    <w:rsid w:val="00771599"/>
    <w:rsid w:val="00771AAD"/>
    <w:rsid w:val="00771EBD"/>
    <w:rsid w:val="00771FDD"/>
    <w:rsid w:val="00772196"/>
    <w:rsid w:val="007724F9"/>
    <w:rsid w:val="00772848"/>
    <w:rsid w:val="0077293F"/>
    <w:rsid w:val="00772E23"/>
    <w:rsid w:val="00772E51"/>
    <w:rsid w:val="007730A2"/>
    <w:rsid w:val="00773483"/>
    <w:rsid w:val="00773550"/>
    <w:rsid w:val="00773889"/>
    <w:rsid w:val="0077389F"/>
    <w:rsid w:val="007738BC"/>
    <w:rsid w:val="007738CF"/>
    <w:rsid w:val="007738DD"/>
    <w:rsid w:val="00773AD7"/>
    <w:rsid w:val="00773CBE"/>
    <w:rsid w:val="00773DAF"/>
    <w:rsid w:val="00773E13"/>
    <w:rsid w:val="007740DD"/>
    <w:rsid w:val="00774114"/>
    <w:rsid w:val="007742DE"/>
    <w:rsid w:val="007744DF"/>
    <w:rsid w:val="0077455B"/>
    <w:rsid w:val="0077460C"/>
    <w:rsid w:val="00774812"/>
    <w:rsid w:val="00774863"/>
    <w:rsid w:val="007749A3"/>
    <w:rsid w:val="007749E5"/>
    <w:rsid w:val="00774BA6"/>
    <w:rsid w:val="00774DE5"/>
    <w:rsid w:val="00774EEE"/>
    <w:rsid w:val="007750BB"/>
    <w:rsid w:val="007750CF"/>
    <w:rsid w:val="007751DE"/>
    <w:rsid w:val="00775485"/>
    <w:rsid w:val="00775573"/>
    <w:rsid w:val="007759F9"/>
    <w:rsid w:val="00775A9A"/>
    <w:rsid w:val="00775B5E"/>
    <w:rsid w:val="00775B9A"/>
    <w:rsid w:val="00775DFA"/>
    <w:rsid w:val="007761E4"/>
    <w:rsid w:val="007764C2"/>
    <w:rsid w:val="0077683F"/>
    <w:rsid w:val="00776932"/>
    <w:rsid w:val="00776A5E"/>
    <w:rsid w:val="00776A67"/>
    <w:rsid w:val="00776F0E"/>
    <w:rsid w:val="00776FE3"/>
    <w:rsid w:val="0077720D"/>
    <w:rsid w:val="007773C1"/>
    <w:rsid w:val="00777440"/>
    <w:rsid w:val="00777443"/>
    <w:rsid w:val="00777590"/>
    <w:rsid w:val="007775B1"/>
    <w:rsid w:val="007776CB"/>
    <w:rsid w:val="00777714"/>
    <w:rsid w:val="00777A10"/>
    <w:rsid w:val="00777BD3"/>
    <w:rsid w:val="00777D24"/>
    <w:rsid w:val="00777D57"/>
    <w:rsid w:val="00777D6E"/>
    <w:rsid w:val="00780059"/>
    <w:rsid w:val="00780382"/>
    <w:rsid w:val="007806D8"/>
    <w:rsid w:val="007806E1"/>
    <w:rsid w:val="00780753"/>
    <w:rsid w:val="007807F6"/>
    <w:rsid w:val="0078080A"/>
    <w:rsid w:val="00780892"/>
    <w:rsid w:val="007808DA"/>
    <w:rsid w:val="0078099A"/>
    <w:rsid w:val="00780B81"/>
    <w:rsid w:val="00780B95"/>
    <w:rsid w:val="00780BC0"/>
    <w:rsid w:val="00780BDC"/>
    <w:rsid w:val="00780BF8"/>
    <w:rsid w:val="00780DD2"/>
    <w:rsid w:val="00781043"/>
    <w:rsid w:val="0078143B"/>
    <w:rsid w:val="007814D5"/>
    <w:rsid w:val="0078161F"/>
    <w:rsid w:val="00781653"/>
    <w:rsid w:val="007816AD"/>
    <w:rsid w:val="00781FD2"/>
    <w:rsid w:val="0078212A"/>
    <w:rsid w:val="0078212C"/>
    <w:rsid w:val="0078225B"/>
    <w:rsid w:val="00782267"/>
    <w:rsid w:val="0078229B"/>
    <w:rsid w:val="007828A1"/>
    <w:rsid w:val="007828D4"/>
    <w:rsid w:val="00782B2E"/>
    <w:rsid w:val="00782B99"/>
    <w:rsid w:val="00782D2E"/>
    <w:rsid w:val="00782E18"/>
    <w:rsid w:val="00782E7F"/>
    <w:rsid w:val="00782ED7"/>
    <w:rsid w:val="00782F44"/>
    <w:rsid w:val="007830AC"/>
    <w:rsid w:val="007831AA"/>
    <w:rsid w:val="007831B3"/>
    <w:rsid w:val="00783232"/>
    <w:rsid w:val="007833A1"/>
    <w:rsid w:val="007833D9"/>
    <w:rsid w:val="00783412"/>
    <w:rsid w:val="00783564"/>
    <w:rsid w:val="00783C52"/>
    <w:rsid w:val="00783FC6"/>
    <w:rsid w:val="007841D1"/>
    <w:rsid w:val="007845E4"/>
    <w:rsid w:val="00784904"/>
    <w:rsid w:val="007849B0"/>
    <w:rsid w:val="00784A4D"/>
    <w:rsid w:val="00784B06"/>
    <w:rsid w:val="00784CA4"/>
    <w:rsid w:val="00784CF9"/>
    <w:rsid w:val="00784D28"/>
    <w:rsid w:val="007855F1"/>
    <w:rsid w:val="00785610"/>
    <w:rsid w:val="007858E6"/>
    <w:rsid w:val="007859A5"/>
    <w:rsid w:val="00785A73"/>
    <w:rsid w:val="00785B51"/>
    <w:rsid w:val="00785B86"/>
    <w:rsid w:val="00785C30"/>
    <w:rsid w:val="00785D71"/>
    <w:rsid w:val="00785E6F"/>
    <w:rsid w:val="00785E9D"/>
    <w:rsid w:val="0078617D"/>
    <w:rsid w:val="00786205"/>
    <w:rsid w:val="0078627C"/>
    <w:rsid w:val="007862A2"/>
    <w:rsid w:val="00786516"/>
    <w:rsid w:val="0078651B"/>
    <w:rsid w:val="00786740"/>
    <w:rsid w:val="007867A6"/>
    <w:rsid w:val="007868FD"/>
    <w:rsid w:val="007869F6"/>
    <w:rsid w:val="00786AE0"/>
    <w:rsid w:val="00786C6D"/>
    <w:rsid w:val="00786DEA"/>
    <w:rsid w:val="00786EAD"/>
    <w:rsid w:val="00786EEB"/>
    <w:rsid w:val="00787329"/>
    <w:rsid w:val="00787490"/>
    <w:rsid w:val="00787682"/>
    <w:rsid w:val="007878F7"/>
    <w:rsid w:val="007879D0"/>
    <w:rsid w:val="00787A62"/>
    <w:rsid w:val="00787B0C"/>
    <w:rsid w:val="00787B0E"/>
    <w:rsid w:val="00787B3F"/>
    <w:rsid w:val="00787CF6"/>
    <w:rsid w:val="00787EAF"/>
    <w:rsid w:val="00787F92"/>
    <w:rsid w:val="00787FE5"/>
    <w:rsid w:val="0079020C"/>
    <w:rsid w:val="007905CB"/>
    <w:rsid w:val="007906C1"/>
    <w:rsid w:val="0079079D"/>
    <w:rsid w:val="00790AE0"/>
    <w:rsid w:val="00790AE1"/>
    <w:rsid w:val="00790B21"/>
    <w:rsid w:val="00790F4A"/>
    <w:rsid w:val="0079101D"/>
    <w:rsid w:val="00791192"/>
    <w:rsid w:val="0079120A"/>
    <w:rsid w:val="00791334"/>
    <w:rsid w:val="007916FB"/>
    <w:rsid w:val="00791842"/>
    <w:rsid w:val="007918B9"/>
    <w:rsid w:val="00791BD7"/>
    <w:rsid w:val="00791CD3"/>
    <w:rsid w:val="00791F47"/>
    <w:rsid w:val="00792048"/>
    <w:rsid w:val="00792209"/>
    <w:rsid w:val="007922B8"/>
    <w:rsid w:val="00792673"/>
    <w:rsid w:val="0079295B"/>
    <w:rsid w:val="00792C5B"/>
    <w:rsid w:val="00792F91"/>
    <w:rsid w:val="00793014"/>
    <w:rsid w:val="0079345E"/>
    <w:rsid w:val="00793520"/>
    <w:rsid w:val="00793935"/>
    <w:rsid w:val="007939B8"/>
    <w:rsid w:val="00793DD8"/>
    <w:rsid w:val="00793E98"/>
    <w:rsid w:val="007941AB"/>
    <w:rsid w:val="007944E1"/>
    <w:rsid w:val="007949A6"/>
    <w:rsid w:val="00794A31"/>
    <w:rsid w:val="00794A63"/>
    <w:rsid w:val="00794DA3"/>
    <w:rsid w:val="007950FC"/>
    <w:rsid w:val="00795230"/>
    <w:rsid w:val="0079550C"/>
    <w:rsid w:val="0079566C"/>
    <w:rsid w:val="00795941"/>
    <w:rsid w:val="00795BA3"/>
    <w:rsid w:val="00795D6D"/>
    <w:rsid w:val="00795F7B"/>
    <w:rsid w:val="00795F9D"/>
    <w:rsid w:val="007963AB"/>
    <w:rsid w:val="007963C9"/>
    <w:rsid w:val="0079645F"/>
    <w:rsid w:val="007965CE"/>
    <w:rsid w:val="007965E3"/>
    <w:rsid w:val="0079669D"/>
    <w:rsid w:val="007967B4"/>
    <w:rsid w:val="007969F2"/>
    <w:rsid w:val="00796AFC"/>
    <w:rsid w:val="00796C49"/>
    <w:rsid w:val="00796CB4"/>
    <w:rsid w:val="00796D39"/>
    <w:rsid w:val="00796EAA"/>
    <w:rsid w:val="00796EF9"/>
    <w:rsid w:val="007971C3"/>
    <w:rsid w:val="00797301"/>
    <w:rsid w:val="0079751E"/>
    <w:rsid w:val="00797635"/>
    <w:rsid w:val="00797646"/>
    <w:rsid w:val="0079767A"/>
    <w:rsid w:val="00797987"/>
    <w:rsid w:val="007979E5"/>
    <w:rsid w:val="00797DE8"/>
    <w:rsid w:val="00797FA6"/>
    <w:rsid w:val="007A00F5"/>
    <w:rsid w:val="007A035A"/>
    <w:rsid w:val="007A0389"/>
    <w:rsid w:val="007A04C5"/>
    <w:rsid w:val="007A04E9"/>
    <w:rsid w:val="007A05DF"/>
    <w:rsid w:val="007A06CE"/>
    <w:rsid w:val="007A0793"/>
    <w:rsid w:val="007A0888"/>
    <w:rsid w:val="007A0949"/>
    <w:rsid w:val="007A0AC1"/>
    <w:rsid w:val="007A0BC1"/>
    <w:rsid w:val="007A0CD9"/>
    <w:rsid w:val="007A0D11"/>
    <w:rsid w:val="007A0E23"/>
    <w:rsid w:val="007A0FB5"/>
    <w:rsid w:val="007A1122"/>
    <w:rsid w:val="007A112A"/>
    <w:rsid w:val="007A13C7"/>
    <w:rsid w:val="007A1404"/>
    <w:rsid w:val="007A143C"/>
    <w:rsid w:val="007A1454"/>
    <w:rsid w:val="007A15FD"/>
    <w:rsid w:val="007A1717"/>
    <w:rsid w:val="007A1A31"/>
    <w:rsid w:val="007A1A3D"/>
    <w:rsid w:val="007A1A61"/>
    <w:rsid w:val="007A1C53"/>
    <w:rsid w:val="007A1DF2"/>
    <w:rsid w:val="007A2208"/>
    <w:rsid w:val="007A23FE"/>
    <w:rsid w:val="007A2A3B"/>
    <w:rsid w:val="007A2D99"/>
    <w:rsid w:val="007A2DA6"/>
    <w:rsid w:val="007A2FB1"/>
    <w:rsid w:val="007A30BB"/>
    <w:rsid w:val="007A319F"/>
    <w:rsid w:val="007A3434"/>
    <w:rsid w:val="007A344C"/>
    <w:rsid w:val="007A34AD"/>
    <w:rsid w:val="007A368D"/>
    <w:rsid w:val="007A36AC"/>
    <w:rsid w:val="007A379B"/>
    <w:rsid w:val="007A3A43"/>
    <w:rsid w:val="007A3F54"/>
    <w:rsid w:val="007A4016"/>
    <w:rsid w:val="007A4018"/>
    <w:rsid w:val="007A44B0"/>
    <w:rsid w:val="007A453B"/>
    <w:rsid w:val="007A465F"/>
    <w:rsid w:val="007A4709"/>
    <w:rsid w:val="007A47B3"/>
    <w:rsid w:val="007A49E1"/>
    <w:rsid w:val="007A4DA4"/>
    <w:rsid w:val="007A4FD7"/>
    <w:rsid w:val="007A535C"/>
    <w:rsid w:val="007A5535"/>
    <w:rsid w:val="007A5982"/>
    <w:rsid w:val="007A5BF8"/>
    <w:rsid w:val="007A5C57"/>
    <w:rsid w:val="007A5F6B"/>
    <w:rsid w:val="007A6009"/>
    <w:rsid w:val="007A6095"/>
    <w:rsid w:val="007A638E"/>
    <w:rsid w:val="007A65AA"/>
    <w:rsid w:val="007A67E3"/>
    <w:rsid w:val="007A6C93"/>
    <w:rsid w:val="007A6D58"/>
    <w:rsid w:val="007A6DE3"/>
    <w:rsid w:val="007A70A8"/>
    <w:rsid w:val="007A70FB"/>
    <w:rsid w:val="007A71E9"/>
    <w:rsid w:val="007A72BC"/>
    <w:rsid w:val="007A7452"/>
    <w:rsid w:val="007A746B"/>
    <w:rsid w:val="007A75E4"/>
    <w:rsid w:val="007A769C"/>
    <w:rsid w:val="007A76DD"/>
    <w:rsid w:val="007A775D"/>
    <w:rsid w:val="007A77B8"/>
    <w:rsid w:val="007A7823"/>
    <w:rsid w:val="007A7A6B"/>
    <w:rsid w:val="007A7B3B"/>
    <w:rsid w:val="007A7BAE"/>
    <w:rsid w:val="007A7C04"/>
    <w:rsid w:val="007A7C3F"/>
    <w:rsid w:val="007A7C9C"/>
    <w:rsid w:val="007A7CFF"/>
    <w:rsid w:val="007A7D93"/>
    <w:rsid w:val="007B00FC"/>
    <w:rsid w:val="007B03FC"/>
    <w:rsid w:val="007B040D"/>
    <w:rsid w:val="007B0995"/>
    <w:rsid w:val="007B0AB2"/>
    <w:rsid w:val="007B0ACE"/>
    <w:rsid w:val="007B0C08"/>
    <w:rsid w:val="007B0C2B"/>
    <w:rsid w:val="007B1152"/>
    <w:rsid w:val="007B117D"/>
    <w:rsid w:val="007B11B5"/>
    <w:rsid w:val="007B11E6"/>
    <w:rsid w:val="007B1215"/>
    <w:rsid w:val="007B130B"/>
    <w:rsid w:val="007B1496"/>
    <w:rsid w:val="007B1551"/>
    <w:rsid w:val="007B15AE"/>
    <w:rsid w:val="007B1880"/>
    <w:rsid w:val="007B18FB"/>
    <w:rsid w:val="007B1ABB"/>
    <w:rsid w:val="007B1C87"/>
    <w:rsid w:val="007B1E5A"/>
    <w:rsid w:val="007B20EA"/>
    <w:rsid w:val="007B2326"/>
    <w:rsid w:val="007B253F"/>
    <w:rsid w:val="007B2740"/>
    <w:rsid w:val="007B27D4"/>
    <w:rsid w:val="007B2BCF"/>
    <w:rsid w:val="007B2F9E"/>
    <w:rsid w:val="007B3043"/>
    <w:rsid w:val="007B30CF"/>
    <w:rsid w:val="007B325F"/>
    <w:rsid w:val="007B3640"/>
    <w:rsid w:val="007B36FB"/>
    <w:rsid w:val="007B3738"/>
    <w:rsid w:val="007B38F6"/>
    <w:rsid w:val="007B3AFB"/>
    <w:rsid w:val="007B3B60"/>
    <w:rsid w:val="007B3C4F"/>
    <w:rsid w:val="007B3C5E"/>
    <w:rsid w:val="007B3E72"/>
    <w:rsid w:val="007B3F04"/>
    <w:rsid w:val="007B41A6"/>
    <w:rsid w:val="007B4457"/>
    <w:rsid w:val="007B460E"/>
    <w:rsid w:val="007B4623"/>
    <w:rsid w:val="007B46AA"/>
    <w:rsid w:val="007B4741"/>
    <w:rsid w:val="007B486D"/>
    <w:rsid w:val="007B4934"/>
    <w:rsid w:val="007B4947"/>
    <w:rsid w:val="007B4A67"/>
    <w:rsid w:val="007B4AA2"/>
    <w:rsid w:val="007B4B10"/>
    <w:rsid w:val="007B4BE5"/>
    <w:rsid w:val="007B4C98"/>
    <w:rsid w:val="007B4D6D"/>
    <w:rsid w:val="007B4DFD"/>
    <w:rsid w:val="007B4EEB"/>
    <w:rsid w:val="007B4FE5"/>
    <w:rsid w:val="007B5142"/>
    <w:rsid w:val="007B5448"/>
    <w:rsid w:val="007B5477"/>
    <w:rsid w:val="007B580C"/>
    <w:rsid w:val="007B5949"/>
    <w:rsid w:val="007B5978"/>
    <w:rsid w:val="007B5A36"/>
    <w:rsid w:val="007B5B0E"/>
    <w:rsid w:val="007B5B12"/>
    <w:rsid w:val="007B5B46"/>
    <w:rsid w:val="007B5C41"/>
    <w:rsid w:val="007B5DDA"/>
    <w:rsid w:val="007B63F5"/>
    <w:rsid w:val="007B65C0"/>
    <w:rsid w:val="007B6709"/>
    <w:rsid w:val="007B690C"/>
    <w:rsid w:val="007B69FD"/>
    <w:rsid w:val="007B71D2"/>
    <w:rsid w:val="007B7209"/>
    <w:rsid w:val="007B73BB"/>
    <w:rsid w:val="007B7577"/>
    <w:rsid w:val="007B7627"/>
    <w:rsid w:val="007B767C"/>
    <w:rsid w:val="007B7DAE"/>
    <w:rsid w:val="007B7DD7"/>
    <w:rsid w:val="007C023C"/>
    <w:rsid w:val="007C04B6"/>
    <w:rsid w:val="007C06CB"/>
    <w:rsid w:val="007C06DE"/>
    <w:rsid w:val="007C0A95"/>
    <w:rsid w:val="007C0E17"/>
    <w:rsid w:val="007C10AA"/>
    <w:rsid w:val="007C111D"/>
    <w:rsid w:val="007C122C"/>
    <w:rsid w:val="007C13C4"/>
    <w:rsid w:val="007C1445"/>
    <w:rsid w:val="007C1478"/>
    <w:rsid w:val="007C14EF"/>
    <w:rsid w:val="007C155D"/>
    <w:rsid w:val="007C163A"/>
    <w:rsid w:val="007C17CE"/>
    <w:rsid w:val="007C1863"/>
    <w:rsid w:val="007C19BF"/>
    <w:rsid w:val="007C1B89"/>
    <w:rsid w:val="007C1E0D"/>
    <w:rsid w:val="007C1E31"/>
    <w:rsid w:val="007C1E81"/>
    <w:rsid w:val="007C20EF"/>
    <w:rsid w:val="007C2114"/>
    <w:rsid w:val="007C2155"/>
    <w:rsid w:val="007C22D2"/>
    <w:rsid w:val="007C22FD"/>
    <w:rsid w:val="007C24B4"/>
    <w:rsid w:val="007C2540"/>
    <w:rsid w:val="007C25A4"/>
    <w:rsid w:val="007C2721"/>
    <w:rsid w:val="007C296F"/>
    <w:rsid w:val="007C29CC"/>
    <w:rsid w:val="007C2CC7"/>
    <w:rsid w:val="007C2E5F"/>
    <w:rsid w:val="007C2FF5"/>
    <w:rsid w:val="007C301E"/>
    <w:rsid w:val="007C30D7"/>
    <w:rsid w:val="007C31EC"/>
    <w:rsid w:val="007C32E9"/>
    <w:rsid w:val="007C333C"/>
    <w:rsid w:val="007C33AC"/>
    <w:rsid w:val="007C360C"/>
    <w:rsid w:val="007C361E"/>
    <w:rsid w:val="007C367D"/>
    <w:rsid w:val="007C36D0"/>
    <w:rsid w:val="007C3921"/>
    <w:rsid w:val="007C3AD8"/>
    <w:rsid w:val="007C3AE5"/>
    <w:rsid w:val="007C3C56"/>
    <w:rsid w:val="007C3CC0"/>
    <w:rsid w:val="007C3DA4"/>
    <w:rsid w:val="007C3EAC"/>
    <w:rsid w:val="007C410F"/>
    <w:rsid w:val="007C4136"/>
    <w:rsid w:val="007C41CB"/>
    <w:rsid w:val="007C42C2"/>
    <w:rsid w:val="007C4350"/>
    <w:rsid w:val="007C442C"/>
    <w:rsid w:val="007C45E6"/>
    <w:rsid w:val="007C46FE"/>
    <w:rsid w:val="007C4A04"/>
    <w:rsid w:val="007C4CCA"/>
    <w:rsid w:val="007C4DCD"/>
    <w:rsid w:val="007C4E28"/>
    <w:rsid w:val="007C4EC4"/>
    <w:rsid w:val="007C524F"/>
    <w:rsid w:val="007C549D"/>
    <w:rsid w:val="007C55A9"/>
    <w:rsid w:val="007C5667"/>
    <w:rsid w:val="007C5690"/>
    <w:rsid w:val="007C57DD"/>
    <w:rsid w:val="007C5921"/>
    <w:rsid w:val="007C5B21"/>
    <w:rsid w:val="007C5BF8"/>
    <w:rsid w:val="007C5FF4"/>
    <w:rsid w:val="007C60AD"/>
    <w:rsid w:val="007C61D0"/>
    <w:rsid w:val="007C6344"/>
    <w:rsid w:val="007C652A"/>
    <w:rsid w:val="007C66D5"/>
    <w:rsid w:val="007C6757"/>
    <w:rsid w:val="007C69C3"/>
    <w:rsid w:val="007C69F2"/>
    <w:rsid w:val="007C6AFF"/>
    <w:rsid w:val="007C6B65"/>
    <w:rsid w:val="007C6C88"/>
    <w:rsid w:val="007C6E24"/>
    <w:rsid w:val="007C7313"/>
    <w:rsid w:val="007C743E"/>
    <w:rsid w:val="007C743F"/>
    <w:rsid w:val="007C745D"/>
    <w:rsid w:val="007C7596"/>
    <w:rsid w:val="007C7684"/>
    <w:rsid w:val="007C7B74"/>
    <w:rsid w:val="007C7BE4"/>
    <w:rsid w:val="007C7C7C"/>
    <w:rsid w:val="007C7D0B"/>
    <w:rsid w:val="007C7DAF"/>
    <w:rsid w:val="007C7DBD"/>
    <w:rsid w:val="007D0341"/>
    <w:rsid w:val="007D0564"/>
    <w:rsid w:val="007D05B2"/>
    <w:rsid w:val="007D05E1"/>
    <w:rsid w:val="007D05E5"/>
    <w:rsid w:val="007D09D2"/>
    <w:rsid w:val="007D0A4F"/>
    <w:rsid w:val="007D0C89"/>
    <w:rsid w:val="007D0CCA"/>
    <w:rsid w:val="007D0F51"/>
    <w:rsid w:val="007D0F8A"/>
    <w:rsid w:val="007D120D"/>
    <w:rsid w:val="007D12D7"/>
    <w:rsid w:val="007D13CB"/>
    <w:rsid w:val="007D1503"/>
    <w:rsid w:val="007D16EE"/>
    <w:rsid w:val="007D1746"/>
    <w:rsid w:val="007D1796"/>
    <w:rsid w:val="007D1804"/>
    <w:rsid w:val="007D182A"/>
    <w:rsid w:val="007D18AD"/>
    <w:rsid w:val="007D193F"/>
    <w:rsid w:val="007D1B76"/>
    <w:rsid w:val="007D1C7A"/>
    <w:rsid w:val="007D1CFF"/>
    <w:rsid w:val="007D1E25"/>
    <w:rsid w:val="007D1ECB"/>
    <w:rsid w:val="007D1FCA"/>
    <w:rsid w:val="007D2049"/>
    <w:rsid w:val="007D20BA"/>
    <w:rsid w:val="007D2118"/>
    <w:rsid w:val="007D226D"/>
    <w:rsid w:val="007D22F8"/>
    <w:rsid w:val="007D232D"/>
    <w:rsid w:val="007D24A6"/>
    <w:rsid w:val="007D24F0"/>
    <w:rsid w:val="007D28BC"/>
    <w:rsid w:val="007D2AD1"/>
    <w:rsid w:val="007D2C9B"/>
    <w:rsid w:val="007D313B"/>
    <w:rsid w:val="007D315E"/>
    <w:rsid w:val="007D31B6"/>
    <w:rsid w:val="007D31BC"/>
    <w:rsid w:val="007D32E9"/>
    <w:rsid w:val="007D32FA"/>
    <w:rsid w:val="007D3536"/>
    <w:rsid w:val="007D3657"/>
    <w:rsid w:val="007D3876"/>
    <w:rsid w:val="007D3A05"/>
    <w:rsid w:val="007D3B49"/>
    <w:rsid w:val="007D3CF4"/>
    <w:rsid w:val="007D3F95"/>
    <w:rsid w:val="007D4072"/>
    <w:rsid w:val="007D40DC"/>
    <w:rsid w:val="007D40E1"/>
    <w:rsid w:val="007D4215"/>
    <w:rsid w:val="007D42D2"/>
    <w:rsid w:val="007D42EB"/>
    <w:rsid w:val="007D455C"/>
    <w:rsid w:val="007D4594"/>
    <w:rsid w:val="007D46E1"/>
    <w:rsid w:val="007D4714"/>
    <w:rsid w:val="007D475B"/>
    <w:rsid w:val="007D478E"/>
    <w:rsid w:val="007D479F"/>
    <w:rsid w:val="007D4BD6"/>
    <w:rsid w:val="007D4C99"/>
    <w:rsid w:val="007D4CC3"/>
    <w:rsid w:val="007D4CD2"/>
    <w:rsid w:val="007D5249"/>
    <w:rsid w:val="007D5509"/>
    <w:rsid w:val="007D5813"/>
    <w:rsid w:val="007D59DB"/>
    <w:rsid w:val="007D5A33"/>
    <w:rsid w:val="007D5B43"/>
    <w:rsid w:val="007D5E0D"/>
    <w:rsid w:val="007D5F81"/>
    <w:rsid w:val="007D603F"/>
    <w:rsid w:val="007D6095"/>
    <w:rsid w:val="007D60AB"/>
    <w:rsid w:val="007D6177"/>
    <w:rsid w:val="007D61D8"/>
    <w:rsid w:val="007D61E9"/>
    <w:rsid w:val="007D62EB"/>
    <w:rsid w:val="007D6348"/>
    <w:rsid w:val="007D65F5"/>
    <w:rsid w:val="007D66E3"/>
    <w:rsid w:val="007D69B1"/>
    <w:rsid w:val="007D69DE"/>
    <w:rsid w:val="007D6CC5"/>
    <w:rsid w:val="007D6DF4"/>
    <w:rsid w:val="007D6EBD"/>
    <w:rsid w:val="007D6EC9"/>
    <w:rsid w:val="007D74CB"/>
    <w:rsid w:val="007D7618"/>
    <w:rsid w:val="007D77A3"/>
    <w:rsid w:val="007D77DA"/>
    <w:rsid w:val="007D79D2"/>
    <w:rsid w:val="007D7D02"/>
    <w:rsid w:val="007D7D86"/>
    <w:rsid w:val="007D7D8E"/>
    <w:rsid w:val="007D7F14"/>
    <w:rsid w:val="007E019A"/>
    <w:rsid w:val="007E0473"/>
    <w:rsid w:val="007E0474"/>
    <w:rsid w:val="007E061D"/>
    <w:rsid w:val="007E06E6"/>
    <w:rsid w:val="007E0BE2"/>
    <w:rsid w:val="007E0DDB"/>
    <w:rsid w:val="007E0EA8"/>
    <w:rsid w:val="007E0EBF"/>
    <w:rsid w:val="007E0F2E"/>
    <w:rsid w:val="007E0F68"/>
    <w:rsid w:val="007E0FC2"/>
    <w:rsid w:val="007E1006"/>
    <w:rsid w:val="007E1161"/>
    <w:rsid w:val="007E11E5"/>
    <w:rsid w:val="007E121D"/>
    <w:rsid w:val="007E1291"/>
    <w:rsid w:val="007E1877"/>
    <w:rsid w:val="007E1AFF"/>
    <w:rsid w:val="007E1BAF"/>
    <w:rsid w:val="007E1CB9"/>
    <w:rsid w:val="007E1FFF"/>
    <w:rsid w:val="007E2037"/>
    <w:rsid w:val="007E218C"/>
    <w:rsid w:val="007E24E9"/>
    <w:rsid w:val="007E29B1"/>
    <w:rsid w:val="007E2BA0"/>
    <w:rsid w:val="007E2D7D"/>
    <w:rsid w:val="007E2E87"/>
    <w:rsid w:val="007E2F49"/>
    <w:rsid w:val="007E303E"/>
    <w:rsid w:val="007E321D"/>
    <w:rsid w:val="007E33A4"/>
    <w:rsid w:val="007E3974"/>
    <w:rsid w:val="007E39C5"/>
    <w:rsid w:val="007E39F9"/>
    <w:rsid w:val="007E3ADE"/>
    <w:rsid w:val="007E3B0A"/>
    <w:rsid w:val="007E3B9E"/>
    <w:rsid w:val="007E3D88"/>
    <w:rsid w:val="007E3F50"/>
    <w:rsid w:val="007E3FBF"/>
    <w:rsid w:val="007E40EE"/>
    <w:rsid w:val="007E42C3"/>
    <w:rsid w:val="007E43A1"/>
    <w:rsid w:val="007E456E"/>
    <w:rsid w:val="007E4647"/>
    <w:rsid w:val="007E4A91"/>
    <w:rsid w:val="007E4B42"/>
    <w:rsid w:val="007E50F1"/>
    <w:rsid w:val="007E525C"/>
    <w:rsid w:val="007E535A"/>
    <w:rsid w:val="007E54D9"/>
    <w:rsid w:val="007E56B0"/>
    <w:rsid w:val="007E58BB"/>
    <w:rsid w:val="007E592E"/>
    <w:rsid w:val="007E5AED"/>
    <w:rsid w:val="007E5B0F"/>
    <w:rsid w:val="007E5BAB"/>
    <w:rsid w:val="007E5BBF"/>
    <w:rsid w:val="007E5CAB"/>
    <w:rsid w:val="007E5DF5"/>
    <w:rsid w:val="007E60B5"/>
    <w:rsid w:val="007E6344"/>
    <w:rsid w:val="007E6490"/>
    <w:rsid w:val="007E64DE"/>
    <w:rsid w:val="007E677D"/>
    <w:rsid w:val="007E6895"/>
    <w:rsid w:val="007E6C7D"/>
    <w:rsid w:val="007E6D19"/>
    <w:rsid w:val="007E6E7C"/>
    <w:rsid w:val="007E7366"/>
    <w:rsid w:val="007E736D"/>
    <w:rsid w:val="007E7386"/>
    <w:rsid w:val="007E73CE"/>
    <w:rsid w:val="007E7431"/>
    <w:rsid w:val="007E74BD"/>
    <w:rsid w:val="007E774E"/>
    <w:rsid w:val="007E781D"/>
    <w:rsid w:val="007E7829"/>
    <w:rsid w:val="007E792C"/>
    <w:rsid w:val="007E79E3"/>
    <w:rsid w:val="007E7D10"/>
    <w:rsid w:val="007E7E43"/>
    <w:rsid w:val="007F0052"/>
    <w:rsid w:val="007F026F"/>
    <w:rsid w:val="007F038C"/>
    <w:rsid w:val="007F040F"/>
    <w:rsid w:val="007F0563"/>
    <w:rsid w:val="007F0A4F"/>
    <w:rsid w:val="007F0CB4"/>
    <w:rsid w:val="007F0D0E"/>
    <w:rsid w:val="007F0F09"/>
    <w:rsid w:val="007F10AC"/>
    <w:rsid w:val="007F10F3"/>
    <w:rsid w:val="007F114C"/>
    <w:rsid w:val="007F1197"/>
    <w:rsid w:val="007F120E"/>
    <w:rsid w:val="007F12EA"/>
    <w:rsid w:val="007F18BC"/>
    <w:rsid w:val="007F1A02"/>
    <w:rsid w:val="007F1B71"/>
    <w:rsid w:val="007F1DC2"/>
    <w:rsid w:val="007F1F14"/>
    <w:rsid w:val="007F2236"/>
    <w:rsid w:val="007F22EB"/>
    <w:rsid w:val="007F2331"/>
    <w:rsid w:val="007F23C4"/>
    <w:rsid w:val="007F25D1"/>
    <w:rsid w:val="007F26C5"/>
    <w:rsid w:val="007F272C"/>
    <w:rsid w:val="007F2837"/>
    <w:rsid w:val="007F2B72"/>
    <w:rsid w:val="007F2BCB"/>
    <w:rsid w:val="007F2BDE"/>
    <w:rsid w:val="007F2D24"/>
    <w:rsid w:val="007F3106"/>
    <w:rsid w:val="007F31AD"/>
    <w:rsid w:val="007F31E2"/>
    <w:rsid w:val="007F32EF"/>
    <w:rsid w:val="007F336F"/>
    <w:rsid w:val="007F3564"/>
    <w:rsid w:val="007F35F5"/>
    <w:rsid w:val="007F36AE"/>
    <w:rsid w:val="007F3725"/>
    <w:rsid w:val="007F37DF"/>
    <w:rsid w:val="007F3924"/>
    <w:rsid w:val="007F3BA2"/>
    <w:rsid w:val="007F3DF9"/>
    <w:rsid w:val="007F3ED4"/>
    <w:rsid w:val="007F400F"/>
    <w:rsid w:val="007F4307"/>
    <w:rsid w:val="007F443E"/>
    <w:rsid w:val="007F4614"/>
    <w:rsid w:val="007F48B0"/>
    <w:rsid w:val="007F48D3"/>
    <w:rsid w:val="007F4AA7"/>
    <w:rsid w:val="007F4C22"/>
    <w:rsid w:val="007F4CA4"/>
    <w:rsid w:val="007F4F71"/>
    <w:rsid w:val="007F5188"/>
    <w:rsid w:val="007F538B"/>
    <w:rsid w:val="007F59C1"/>
    <w:rsid w:val="007F5AF3"/>
    <w:rsid w:val="007F5B59"/>
    <w:rsid w:val="007F5B89"/>
    <w:rsid w:val="007F5C7C"/>
    <w:rsid w:val="007F5DA2"/>
    <w:rsid w:val="007F60A9"/>
    <w:rsid w:val="007F6251"/>
    <w:rsid w:val="007F62C0"/>
    <w:rsid w:val="007F647C"/>
    <w:rsid w:val="007F657D"/>
    <w:rsid w:val="007F6633"/>
    <w:rsid w:val="007F672F"/>
    <w:rsid w:val="007F6775"/>
    <w:rsid w:val="007F682E"/>
    <w:rsid w:val="007F68D9"/>
    <w:rsid w:val="007F6C73"/>
    <w:rsid w:val="007F6D78"/>
    <w:rsid w:val="007F6F9B"/>
    <w:rsid w:val="007F7072"/>
    <w:rsid w:val="007F715C"/>
    <w:rsid w:val="007F729B"/>
    <w:rsid w:val="007F733E"/>
    <w:rsid w:val="007F738A"/>
    <w:rsid w:val="007F7423"/>
    <w:rsid w:val="007F775A"/>
    <w:rsid w:val="007F77A6"/>
    <w:rsid w:val="007F79F8"/>
    <w:rsid w:val="007F7C4D"/>
    <w:rsid w:val="00800116"/>
    <w:rsid w:val="0080020C"/>
    <w:rsid w:val="008002DF"/>
    <w:rsid w:val="008005BE"/>
    <w:rsid w:val="008006DF"/>
    <w:rsid w:val="008009A8"/>
    <w:rsid w:val="00800A01"/>
    <w:rsid w:val="00800B09"/>
    <w:rsid w:val="00800C46"/>
    <w:rsid w:val="00800D41"/>
    <w:rsid w:val="00801152"/>
    <w:rsid w:val="0080118E"/>
    <w:rsid w:val="008012D0"/>
    <w:rsid w:val="008012E3"/>
    <w:rsid w:val="008015A4"/>
    <w:rsid w:val="0080173D"/>
    <w:rsid w:val="008017AC"/>
    <w:rsid w:val="00801A90"/>
    <w:rsid w:val="00801BAA"/>
    <w:rsid w:val="00801C84"/>
    <w:rsid w:val="00801C9D"/>
    <w:rsid w:val="00801D0E"/>
    <w:rsid w:val="00801DC6"/>
    <w:rsid w:val="00802018"/>
    <w:rsid w:val="0080225E"/>
    <w:rsid w:val="008022F4"/>
    <w:rsid w:val="00802401"/>
    <w:rsid w:val="0080292E"/>
    <w:rsid w:val="00802A5F"/>
    <w:rsid w:val="00802AEC"/>
    <w:rsid w:val="00802B2D"/>
    <w:rsid w:val="00802B92"/>
    <w:rsid w:val="00802C4B"/>
    <w:rsid w:val="00802C94"/>
    <w:rsid w:val="00802D62"/>
    <w:rsid w:val="00802EB4"/>
    <w:rsid w:val="0080308A"/>
    <w:rsid w:val="00803131"/>
    <w:rsid w:val="008031CD"/>
    <w:rsid w:val="0080349F"/>
    <w:rsid w:val="00803676"/>
    <w:rsid w:val="008036BE"/>
    <w:rsid w:val="008036DD"/>
    <w:rsid w:val="0080381F"/>
    <w:rsid w:val="00803B46"/>
    <w:rsid w:val="00803B60"/>
    <w:rsid w:val="00803D98"/>
    <w:rsid w:val="00803DB4"/>
    <w:rsid w:val="00803DCD"/>
    <w:rsid w:val="00804066"/>
    <w:rsid w:val="00804197"/>
    <w:rsid w:val="00804292"/>
    <w:rsid w:val="0080435B"/>
    <w:rsid w:val="008043DD"/>
    <w:rsid w:val="00804620"/>
    <w:rsid w:val="0080462E"/>
    <w:rsid w:val="0080475F"/>
    <w:rsid w:val="008047FE"/>
    <w:rsid w:val="00804866"/>
    <w:rsid w:val="0080491E"/>
    <w:rsid w:val="00804AB6"/>
    <w:rsid w:val="00804BBA"/>
    <w:rsid w:val="00804C59"/>
    <w:rsid w:val="00804D5A"/>
    <w:rsid w:val="00805249"/>
    <w:rsid w:val="0080524A"/>
    <w:rsid w:val="008052EF"/>
    <w:rsid w:val="008053BF"/>
    <w:rsid w:val="008055B2"/>
    <w:rsid w:val="00805630"/>
    <w:rsid w:val="008056B6"/>
    <w:rsid w:val="008056CC"/>
    <w:rsid w:val="008057E8"/>
    <w:rsid w:val="00805853"/>
    <w:rsid w:val="00805A80"/>
    <w:rsid w:val="00805ACA"/>
    <w:rsid w:val="00805BFA"/>
    <w:rsid w:val="00805E7E"/>
    <w:rsid w:val="00805F76"/>
    <w:rsid w:val="00805FBF"/>
    <w:rsid w:val="00805FE8"/>
    <w:rsid w:val="00806043"/>
    <w:rsid w:val="008062F3"/>
    <w:rsid w:val="00806606"/>
    <w:rsid w:val="00806686"/>
    <w:rsid w:val="008067CB"/>
    <w:rsid w:val="00806E93"/>
    <w:rsid w:val="00807063"/>
    <w:rsid w:val="008074EF"/>
    <w:rsid w:val="00807758"/>
    <w:rsid w:val="00807923"/>
    <w:rsid w:val="00807941"/>
    <w:rsid w:val="00807A95"/>
    <w:rsid w:val="00807B43"/>
    <w:rsid w:val="00807E77"/>
    <w:rsid w:val="00807EFD"/>
    <w:rsid w:val="00807FEE"/>
    <w:rsid w:val="00810299"/>
    <w:rsid w:val="008102F8"/>
    <w:rsid w:val="008109BB"/>
    <w:rsid w:val="00810C86"/>
    <w:rsid w:val="008113E0"/>
    <w:rsid w:val="00811628"/>
    <w:rsid w:val="0081169D"/>
    <w:rsid w:val="00811746"/>
    <w:rsid w:val="00811871"/>
    <w:rsid w:val="00811937"/>
    <w:rsid w:val="0081197F"/>
    <w:rsid w:val="00811A5E"/>
    <w:rsid w:val="00811D42"/>
    <w:rsid w:val="00811F6C"/>
    <w:rsid w:val="008120B4"/>
    <w:rsid w:val="00812B22"/>
    <w:rsid w:val="00812C16"/>
    <w:rsid w:val="0081349C"/>
    <w:rsid w:val="008134D4"/>
    <w:rsid w:val="008136C6"/>
    <w:rsid w:val="0081375D"/>
    <w:rsid w:val="00813880"/>
    <w:rsid w:val="008138C8"/>
    <w:rsid w:val="008139D9"/>
    <w:rsid w:val="00813C87"/>
    <w:rsid w:val="00813FB2"/>
    <w:rsid w:val="0081403A"/>
    <w:rsid w:val="0081435D"/>
    <w:rsid w:val="0081450E"/>
    <w:rsid w:val="00814515"/>
    <w:rsid w:val="008148D4"/>
    <w:rsid w:val="008149F3"/>
    <w:rsid w:val="00814C18"/>
    <w:rsid w:val="00814DA7"/>
    <w:rsid w:val="00814DBB"/>
    <w:rsid w:val="00814E73"/>
    <w:rsid w:val="00814EF2"/>
    <w:rsid w:val="00814F37"/>
    <w:rsid w:val="00815029"/>
    <w:rsid w:val="0081502A"/>
    <w:rsid w:val="00815044"/>
    <w:rsid w:val="008150A5"/>
    <w:rsid w:val="008150A7"/>
    <w:rsid w:val="00815159"/>
    <w:rsid w:val="00815214"/>
    <w:rsid w:val="0081534C"/>
    <w:rsid w:val="008153F1"/>
    <w:rsid w:val="00815788"/>
    <w:rsid w:val="008158DE"/>
    <w:rsid w:val="008159B4"/>
    <w:rsid w:val="00815BAB"/>
    <w:rsid w:val="00815D65"/>
    <w:rsid w:val="00815DDE"/>
    <w:rsid w:val="00815F00"/>
    <w:rsid w:val="00815F8F"/>
    <w:rsid w:val="00816288"/>
    <w:rsid w:val="008164A8"/>
    <w:rsid w:val="008166D1"/>
    <w:rsid w:val="00816800"/>
    <w:rsid w:val="0081695E"/>
    <w:rsid w:val="00816B3D"/>
    <w:rsid w:val="00816C59"/>
    <w:rsid w:val="00816CA9"/>
    <w:rsid w:val="00816F16"/>
    <w:rsid w:val="0081714D"/>
    <w:rsid w:val="008171B3"/>
    <w:rsid w:val="008172BA"/>
    <w:rsid w:val="00817653"/>
    <w:rsid w:val="00817839"/>
    <w:rsid w:val="00817917"/>
    <w:rsid w:val="00817AB2"/>
    <w:rsid w:val="00817AB4"/>
    <w:rsid w:val="00817D5F"/>
    <w:rsid w:val="00817E29"/>
    <w:rsid w:val="00817F31"/>
    <w:rsid w:val="00817F84"/>
    <w:rsid w:val="0082023B"/>
    <w:rsid w:val="00820514"/>
    <w:rsid w:val="0082057D"/>
    <w:rsid w:val="0082066D"/>
    <w:rsid w:val="00820A76"/>
    <w:rsid w:val="00820BE9"/>
    <w:rsid w:val="00820CE5"/>
    <w:rsid w:val="00820DC3"/>
    <w:rsid w:val="00820DED"/>
    <w:rsid w:val="00820E8F"/>
    <w:rsid w:val="00821076"/>
    <w:rsid w:val="008210E4"/>
    <w:rsid w:val="00821144"/>
    <w:rsid w:val="00821349"/>
    <w:rsid w:val="008214E1"/>
    <w:rsid w:val="008215F4"/>
    <w:rsid w:val="00821780"/>
    <w:rsid w:val="008219AA"/>
    <w:rsid w:val="00821E7B"/>
    <w:rsid w:val="00821EB4"/>
    <w:rsid w:val="00821EFF"/>
    <w:rsid w:val="00821F98"/>
    <w:rsid w:val="00822018"/>
    <w:rsid w:val="00822398"/>
    <w:rsid w:val="0082265D"/>
    <w:rsid w:val="00822757"/>
    <w:rsid w:val="008228CB"/>
    <w:rsid w:val="00822CEE"/>
    <w:rsid w:val="00822E80"/>
    <w:rsid w:val="00822FE7"/>
    <w:rsid w:val="00822FFA"/>
    <w:rsid w:val="00823049"/>
    <w:rsid w:val="00823070"/>
    <w:rsid w:val="00823168"/>
    <w:rsid w:val="008233AF"/>
    <w:rsid w:val="00823609"/>
    <w:rsid w:val="00823630"/>
    <w:rsid w:val="008237C2"/>
    <w:rsid w:val="008239B3"/>
    <w:rsid w:val="00823A26"/>
    <w:rsid w:val="00823A80"/>
    <w:rsid w:val="00823CCE"/>
    <w:rsid w:val="00824331"/>
    <w:rsid w:val="00824339"/>
    <w:rsid w:val="00824495"/>
    <w:rsid w:val="0082483B"/>
    <w:rsid w:val="0082496C"/>
    <w:rsid w:val="00824D47"/>
    <w:rsid w:val="00824E02"/>
    <w:rsid w:val="00824FB3"/>
    <w:rsid w:val="008254D5"/>
    <w:rsid w:val="008254E5"/>
    <w:rsid w:val="008254EA"/>
    <w:rsid w:val="00825598"/>
    <w:rsid w:val="00825613"/>
    <w:rsid w:val="00825643"/>
    <w:rsid w:val="0082567E"/>
    <w:rsid w:val="008256AF"/>
    <w:rsid w:val="00825899"/>
    <w:rsid w:val="00825A21"/>
    <w:rsid w:val="00825A84"/>
    <w:rsid w:val="00825C3C"/>
    <w:rsid w:val="00825C68"/>
    <w:rsid w:val="00825CC4"/>
    <w:rsid w:val="00825F30"/>
    <w:rsid w:val="00826211"/>
    <w:rsid w:val="00826507"/>
    <w:rsid w:val="0082667E"/>
    <w:rsid w:val="00826718"/>
    <w:rsid w:val="008267D0"/>
    <w:rsid w:val="0082680A"/>
    <w:rsid w:val="008268D4"/>
    <w:rsid w:val="008268F7"/>
    <w:rsid w:val="00826943"/>
    <w:rsid w:val="00826B15"/>
    <w:rsid w:val="00826B96"/>
    <w:rsid w:val="00826C46"/>
    <w:rsid w:val="00826D8A"/>
    <w:rsid w:val="00826EF8"/>
    <w:rsid w:val="0082709A"/>
    <w:rsid w:val="00827378"/>
    <w:rsid w:val="008274B2"/>
    <w:rsid w:val="0082766A"/>
    <w:rsid w:val="00827862"/>
    <w:rsid w:val="00827999"/>
    <w:rsid w:val="00827C54"/>
    <w:rsid w:val="00827CC8"/>
    <w:rsid w:val="00827D3B"/>
    <w:rsid w:val="00827EA4"/>
    <w:rsid w:val="00827EEB"/>
    <w:rsid w:val="0083034B"/>
    <w:rsid w:val="008303B4"/>
    <w:rsid w:val="008303F6"/>
    <w:rsid w:val="00830408"/>
    <w:rsid w:val="0083043A"/>
    <w:rsid w:val="008305A0"/>
    <w:rsid w:val="00830661"/>
    <w:rsid w:val="008307FC"/>
    <w:rsid w:val="00830849"/>
    <w:rsid w:val="00830F68"/>
    <w:rsid w:val="0083101F"/>
    <w:rsid w:val="008310A8"/>
    <w:rsid w:val="00831176"/>
    <w:rsid w:val="008311BF"/>
    <w:rsid w:val="00831299"/>
    <w:rsid w:val="008312ED"/>
    <w:rsid w:val="008314A2"/>
    <w:rsid w:val="008314B4"/>
    <w:rsid w:val="00831658"/>
    <w:rsid w:val="0083169B"/>
    <w:rsid w:val="00831978"/>
    <w:rsid w:val="00831A92"/>
    <w:rsid w:val="00831A9D"/>
    <w:rsid w:val="00831AFD"/>
    <w:rsid w:val="00831BF8"/>
    <w:rsid w:val="00831C52"/>
    <w:rsid w:val="00831D9F"/>
    <w:rsid w:val="0083220E"/>
    <w:rsid w:val="008323AE"/>
    <w:rsid w:val="00832B50"/>
    <w:rsid w:val="00832B77"/>
    <w:rsid w:val="00832BC7"/>
    <w:rsid w:val="00833150"/>
    <w:rsid w:val="008332E6"/>
    <w:rsid w:val="00833320"/>
    <w:rsid w:val="008333CE"/>
    <w:rsid w:val="008333E6"/>
    <w:rsid w:val="00833423"/>
    <w:rsid w:val="008335B9"/>
    <w:rsid w:val="008335E2"/>
    <w:rsid w:val="00833655"/>
    <w:rsid w:val="00833840"/>
    <w:rsid w:val="00833911"/>
    <w:rsid w:val="0083398C"/>
    <w:rsid w:val="00833BD7"/>
    <w:rsid w:val="00833D44"/>
    <w:rsid w:val="00833D82"/>
    <w:rsid w:val="00833E20"/>
    <w:rsid w:val="00833F9D"/>
    <w:rsid w:val="00834412"/>
    <w:rsid w:val="00834683"/>
    <w:rsid w:val="008346E0"/>
    <w:rsid w:val="00834A72"/>
    <w:rsid w:val="00834B76"/>
    <w:rsid w:val="00834BB8"/>
    <w:rsid w:val="00834C4C"/>
    <w:rsid w:val="00834C58"/>
    <w:rsid w:val="00834D3A"/>
    <w:rsid w:val="008351A5"/>
    <w:rsid w:val="008353D6"/>
    <w:rsid w:val="00835462"/>
    <w:rsid w:val="008354C7"/>
    <w:rsid w:val="00835593"/>
    <w:rsid w:val="008355B5"/>
    <w:rsid w:val="00835967"/>
    <w:rsid w:val="00835988"/>
    <w:rsid w:val="00835A06"/>
    <w:rsid w:val="00835C28"/>
    <w:rsid w:val="00835DE5"/>
    <w:rsid w:val="00835FF5"/>
    <w:rsid w:val="008361F6"/>
    <w:rsid w:val="008368C8"/>
    <w:rsid w:val="00836A7A"/>
    <w:rsid w:val="00836E08"/>
    <w:rsid w:val="00836E12"/>
    <w:rsid w:val="0083700D"/>
    <w:rsid w:val="00837282"/>
    <w:rsid w:val="008373CE"/>
    <w:rsid w:val="008374EE"/>
    <w:rsid w:val="008376B9"/>
    <w:rsid w:val="00837786"/>
    <w:rsid w:val="008377DD"/>
    <w:rsid w:val="0083781C"/>
    <w:rsid w:val="008379D3"/>
    <w:rsid w:val="008379F2"/>
    <w:rsid w:val="00837AB2"/>
    <w:rsid w:val="00837AE6"/>
    <w:rsid w:val="00837B92"/>
    <w:rsid w:val="00837BDD"/>
    <w:rsid w:val="00837CFC"/>
    <w:rsid w:val="00837D93"/>
    <w:rsid w:val="00837E7A"/>
    <w:rsid w:val="00837EC7"/>
    <w:rsid w:val="008401B8"/>
    <w:rsid w:val="008402C3"/>
    <w:rsid w:val="008404DF"/>
    <w:rsid w:val="0084054B"/>
    <w:rsid w:val="008405BD"/>
    <w:rsid w:val="0084075F"/>
    <w:rsid w:val="0084079A"/>
    <w:rsid w:val="00840D8F"/>
    <w:rsid w:val="00840E96"/>
    <w:rsid w:val="0084104B"/>
    <w:rsid w:val="008410A3"/>
    <w:rsid w:val="008411ED"/>
    <w:rsid w:val="008416AF"/>
    <w:rsid w:val="008416FB"/>
    <w:rsid w:val="00841775"/>
    <w:rsid w:val="00841821"/>
    <w:rsid w:val="008419D2"/>
    <w:rsid w:val="00841F7F"/>
    <w:rsid w:val="00842315"/>
    <w:rsid w:val="0084250E"/>
    <w:rsid w:val="00842665"/>
    <w:rsid w:val="008427C8"/>
    <w:rsid w:val="00842AA9"/>
    <w:rsid w:val="00842AEA"/>
    <w:rsid w:val="00842B9B"/>
    <w:rsid w:val="00842BA2"/>
    <w:rsid w:val="00842C32"/>
    <w:rsid w:val="00842D2B"/>
    <w:rsid w:val="00842DD3"/>
    <w:rsid w:val="00842E0A"/>
    <w:rsid w:val="00842EC4"/>
    <w:rsid w:val="00843274"/>
    <w:rsid w:val="00843331"/>
    <w:rsid w:val="00843366"/>
    <w:rsid w:val="0084337C"/>
    <w:rsid w:val="008436FA"/>
    <w:rsid w:val="008437D2"/>
    <w:rsid w:val="008438DA"/>
    <w:rsid w:val="00843A2F"/>
    <w:rsid w:val="00843C92"/>
    <w:rsid w:val="008440C7"/>
    <w:rsid w:val="00844281"/>
    <w:rsid w:val="0084445E"/>
    <w:rsid w:val="00844524"/>
    <w:rsid w:val="00844582"/>
    <w:rsid w:val="008445EA"/>
    <w:rsid w:val="0084478D"/>
    <w:rsid w:val="008448F0"/>
    <w:rsid w:val="00844996"/>
    <w:rsid w:val="008449B1"/>
    <w:rsid w:val="00844BA5"/>
    <w:rsid w:val="00844CE6"/>
    <w:rsid w:val="00844D35"/>
    <w:rsid w:val="00844FB3"/>
    <w:rsid w:val="00844FD8"/>
    <w:rsid w:val="008452F6"/>
    <w:rsid w:val="00845596"/>
    <w:rsid w:val="00845610"/>
    <w:rsid w:val="008456DF"/>
    <w:rsid w:val="00845712"/>
    <w:rsid w:val="008457DD"/>
    <w:rsid w:val="00845813"/>
    <w:rsid w:val="00845918"/>
    <w:rsid w:val="00845A32"/>
    <w:rsid w:val="00845C60"/>
    <w:rsid w:val="00845DEA"/>
    <w:rsid w:val="00845EF0"/>
    <w:rsid w:val="00845F12"/>
    <w:rsid w:val="008460F2"/>
    <w:rsid w:val="008461F5"/>
    <w:rsid w:val="00846215"/>
    <w:rsid w:val="008462D8"/>
    <w:rsid w:val="00846400"/>
    <w:rsid w:val="008466BA"/>
    <w:rsid w:val="008466E5"/>
    <w:rsid w:val="00846838"/>
    <w:rsid w:val="0084693B"/>
    <w:rsid w:val="00846981"/>
    <w:rsid w:val="00846B24"/>
    <w:rsid w:val="00846BBB"/>
    <w:rsid w:val="00846DF1"/>
    <w:rsid w:val="00847036"/>
    <w:rsid w:val="008471E0"/>
    <w:rsid w:val="00847334"/>
    <w:rsid w:val="0084741C"/>
    <w:rsid w:val="00847637"/>
    <w:rsid w:val="0084779B"/>
    <w:rsid w:val="0084782A"/>
    <w:rsid w:val="008479B4"/>
    <w:rsid w:val="00847C9C"/>
    <w:rsid w:val="00847D48"/>
    <w:rsid w:val="00847EBA"/>
    <w:rsid w:val="00847F46"/>
    <w:rsid w:val="008500B8"/>
    <w:rsid w:val="008502DA"/>
    <w:rsid w:val="00850359"/>
    <w:rsid w:val="008503CB"/>
    <w:rsid w:val="0085054C"/>
    <w:rsid w:val="008506B2"/>
    <w:rsid w:val="0085090B"/>
    <w:rsid w:val="00850C15"/>
    <w:rsid w:val="00850C17"/>
    <w:rsid w:val="00851036"/>
    <w:rsid w:val="0085118D"/>
    <w:rsid w:val="00851303"/>
    <w:rsid w:val="00851306"/>
    <w:rsid w:val="00851312"/>
    <w:rsid w:val="008515D8"/>
    <w:rsid w:val="008518EF"/>
    <w:rsid w:val="00851997"/>
    <w:rsid w:val="00851B18"/>
    <w:rsid w:val="00851B85"/>
    <w:rsid w:val="00851D0A"/>
    <w:rsid w:val="00851D33"/>
    <w:rsid w:val="00851DC4"/>
    <w:rsid w:val="00852075"/>
    <w:rsid w:val="0085214D"/>
    <w:rsid w:val="008521A6"/>
    <w:rsid w:val="008523B3"/>
    <w:rsid w:val="0085284D"/>
    <w:rsid w:val="008528CF"/>
    <w:rsid w:val="00852931"/>
    <w:rsid w:val="00852B2E"/>
    <w:rsid w:val="00852B86"/>
    <w:rsid w:val="00852BA7"/>
    <w:rsid w:val="00852E91"/>
    <w:rsid w:val="00852FAF"/>
    <w:rsid w:val="00853123"/>
    <w:rsid w:val="0085328F"/>
    <w:rsid w:val="008532AE"/>
    <w:rsid w:val="00853313"/>
    <w:rsid w:val="00853583"/>
    <w:rsid w:val="0085358D"/>
    <w:rsid w:val="00853827"/>
    <w:rsid w:val="00853893"/>
    <w:rsid w:val="008539D9"/>
    <w:rsid w:val="00853CCE"/>
    <w:rsid w:val="00853DA4"/>
    <w:rsid w:val="00854063"/>
    <w:rsid w:val="0085413E"/>
    <w:rsid w:val="00854461"/>
    <w:rsid w:val="00854712"/>
    <w:rsid w:val="008547EC"/>
    <w:rsid w:val="00854A26"/>
    <w:rsid w:val="00854B6D"/>
    <w:rsid w:val="00854F02"/>
    <w:rsid w:val="00854F88"/>
    <w:rsid w:val="008550DD"/>
    <w:rsid w:val="008552FF"/>
    <w:rsid w:val="00855331"/>
    <w:rsid w:val="0085542E"/>
    <w:rsid w:val="00855431"/>
    <w:rsid w:val="00855451"/>
    <w:rsid w:val="00855A49"/>
    <w:rsid w:val="00855C69"/>
    <w:rsid w:val="00855CC1"/>
    <w:rsid w:val="00855DBC"/>
    <w:rsid w:val="008560F9"/>
    <w:rsid w:val="0085635C"/>
    <w:rsid w:val="00856526"/>
    <w:rsid w:val="0085654E"/>
    <w:rsid w:val="00856698"/>
    <w:rsid w:val="00856748"/>
    <w:rsid w:val="00856877"/>
    <w:rsid w:val="008568EA"/>
    <w:rsid w:val="00856913"/>
    <w:rsid w:val="0085698A"/>
    <w:rsid w:val="00856A91"/>
    <w:rsid w:val="00856B42"/>
    <w:rsid w:val="00856C5A"/>
    <w:rsid w:val="00856C6C"/>
    <w:rsid w:val="00856E76"/>
    <w:rsid w:val="00857100"/>
    <w:rsid w:val="008571AE"/>
    <w:rsid w:val="00857202"/>
    <w:rsid w:val="0085751D"/>
    <w:rsid w:val="008579CA"/>
    <w:rsid w:val="008601BF"/>
    <w:rsid w:val="008602DA"/>
    <w:rsid w:val="008604C0"/>
    <w:rsid w:val="00860652"/>
    <w:rsid w:val="0086087A"/>
    <w:rsid w:val="00860A69"/>
    <w:rsid w:val="00860CE4"/>
    <w:rsid w:val="00860DDF"/>
    <w:rsid w:val="00860DEE"/>
    <w:rsid w:val="00860ED9"/>
    <w:rsid w:val="00860EDF"/>
    <w:rsid w:val="00860FD8"/>
    <w:rsid w:val="00861128"/>
    <w:rsid w:val="0086131E"/>
    <w:rsid w:val="008614D8"/>
    <w:rsid w:val="008614F0"/>
    <w:rsid w:val="008616C5"/>
    <w:rsid w:val="008619BA"/>
    <w:rsid w:val="00861B3E"/>
    <w:rsid w:val="00861C56"/>
    <w:rsid w:val="00861ED7"/>
    <w:rsid w:val="00861EEE"/>
    <w:rsid w:val="00861EF3"/>
    <w:rsid w:val="008621C9"/>
    <w:rsid w:val="00862253"/>
    <w:rsid w:val="00862583"/>
    <w:rsid w:val="008626B2"/>
    <w:rsid w:val="00862E13"/>
    <w:rsid w:val="00862E7C"/>
    <w:rsid w:val="00862E8A"/>
    <w:rsid w:val="00862FEA"/>
    <w:rsid w:val="0086304D"/>
    <w:rsid w:val="00863073"/>
    <w:rsid w:val="008632DB"/>
    <w:rsid w:val="00863691"/>
    <w:rsid w:val="00863732"/>
    <w:rsid w:val="008638E4"/>
    <w:rsid w:val="00863B82"/>
    <w:rsid w:val="00863C3F"/>
    <w:rsid w:val="00863D9B"/>
    <w:rsid w:val="00863DD0"/>
    <w:rsid w:val="008643AA"/>
    <w:rsid w:val="00864534"/>
    <w:rsid w:val="00864610"/>
    <w:rsid w:val="0086464E"/>
    <w:rsid w:val="00864660"/>
    <w:rsid w:val="0086472D"/>
    <w:rsid w:val="008649AD"/>
    <w:rsid w:val="00864B71"/>
    <w:rsid w:val="0086513C"/>
    <w:rsid w:val="008652AF"/>
    <w:rsid w:val="00865483"/>
    <w:rsid w:val="0086563F"/>
    <w:rsid w:val="00865994"/>
    <w:rsid w:val="00865B6E"/>
    <w:rsid w:val="00865B84"/>
    <w:rsid w:val="00865BE0"/>
    <w:rsid w:val="00865BE2"/>
    <w:rsid w:val="00865CA5"/>
    <w:rsid w:val="00865E3D"/>
    <w:rsid w:val="00865F00"/>
    <w:rsid w:val="008662A4"/>
    <w:rsid w:val="00866472"/>
    <w:rsid w:val="0086652B"/>
    <w:rsid w:val="00866713"/>
    <w:rsid w:val="0086689B"/>
    <w:rsid w:val="00866A2C"/>
    <w:rsid w:val="00866CA7"/>
    <w:rsid w:val="00866E3B"/>
    <w:rsid w:val="00866EC0"/>
    <w:rsid w:val="00867368"/>
    <w:rsid w:val="00867373"/>
    <w:rsid w:val="00867453"/>
    <w:rsid w:val="00867582"/>
    <w:rsid w:val="00867671"/>
    <w:rsid w:val="0086785F"/>
    <w:rsid w:val="008679F8"/>
    <w:rsid w:val="00867B33"/>
    <w:rsid w:val="00867B45"/>
    <w:rsid w:val="00867F5A"/>
    <w:rsid w:val="00870344"/>
    <w:rsid w:val="00870504"/>
    <w:rsid w:val="00870508"/>
    <w:rsid w:val="00870618"/>
    <w:rsid w:val="00870817"/>
    <w:rsid w:val="0087091B"/>
    <w:rsid w:val="008709D6"/>
    <w:rsid w:val="00870E31"/>
    <w:rsid w:val="00871039"/>
    <w:rsid w:val="008710D1"/>
    <w:rsid w:val="0087113B"/>
    <w:rsid w:val="008717CF"/>
    <w:rsid w:val="00871909"/>
    <w:rsid w:val="00871B4E"/>
    <w:rsid w:val="00871B71"/>
    <w:rsid w:val="00871B9E"/>
    <w:rsid w:val="00871CE2"/>
    <w:rsid w:val="00871E1A"/>
    <w:rsid w:val="00872047"/>
    <w:rsid w:val="008720E4"/>
    <w:rsid w:val="00872172"/>
    <w:rsid w:val="00872183"/>
    <w:rsid w:val="008722A3"/>
    <w:rsid w:val="00872351"/>
    <w:rsid w:val="008724AB"/>
    <w:rsid w:val="008725CC"/>
    <w:rsid w:val="00872748"/>
    <w:rsid w:val="00872785"/>
    <w:rsid w:val="0087294F"/>
    <w:rsid w:val="008729BE"/>
    <w:rsid w:val="008729FF"/>
    <w:rsid w:val="00872A1E"/>
    <w:rsid w:val="00872E90"/>
    <w:rsid w:val="00872EEA"/>
    <w:rsid w:val="0087317B"/>
    <w:rsid w:val="00873379"/>
    <w:rsid w:val="008733B6"/>
    <w:rsid w:val="00873432"/>
    <w:rsid w:val="00873776"/>
    <w:rsid w:val="008737F5"/>
    <w:rsid w:val="0087399A"/>
    <w:rsid w:val="008739F9"/>
    <w:rsid w:val="00873B4C"/>
    <w:rsid w:val="00873D7D"/>
    <w:rsid w:val="00873D86"/>
    <w:rsid w:val="00873E91"/>
    <w:rsid w:val="008740B4"/>
    <w:rsid w:val="00874207"/>
    <w:rsid w:val="008742A1"/>
    <w:rsid w:val="0087456B"/>
    <w:rsid w:val="0087468B"/>
    <w:rsid w:val="00874A03"/>
    <w:rsid w:val="00874B2B"/>
    <w:rsid w:val="00874C1E"/>
    <w:rsid w:val="00874C31"/>
    <w:rsid w:val="00874C51"/>
    <w:rsid w:val="00874C92"/>
    <w:rsid w:val="00874DF5"/>
    <w:rsid w:val="00874E13"/>
    <w:rsid w:val="00874E28"/>
    <w:rsid w:val="00874E59"/>
    <w:rsid w:val="00874E6B"/>
    <w:rsid w:val="00874FDD"/>
    <w:rsid w:val="008750F1"/>
    <w:rsid w:val="00875267"/>
    <w:rsid w:val="00875438"/>
    <w:rsid w:val="00875560"/>
    <w:rsid w:val="00875590"/>
    <w:rsid w:val="00875676"/>
    <w:rsid w:val="00875707"/>
    <w:rsid w:val="0087581E"/>
    <w:rsid w:val="00875995"/>
    <w:rsid w:val="00875C8C"/>
    <w:rsid w:val="00875EB5"/>
    <w:rsid w:val="00875F3E"/>
    <w:rsid w:val="00875F81"/>
    <w:rsid w:val="00876017"/>
    <w:rsid w:val="0087605C"/>
    <w:rsid w:val="0087612A"/>
    <w:rsid w:val="0087613B"/>
    <w:rsid w:val="00876260"/>
    <w:rsid w:val="008762EC"/>
    <w:rsid w:val="0087631C"/>
    <w:rsid w:val="008764FF"/>
    <w:rsid w:val="0087665F"/>
    <w:rsid w:val="008766FD"/>
    <w:rsid w:val="00876780"/>
    <w:rsid w:val="008767FA"/>
    <w:rsid w:val="0087681D"/>
    <w:rsid w:val="0087696D"/>
    <w:rsid w:val="00876B8B"/>
    <w:rsid w:val="00876C7F"/>
    <w:rsid w:val="00876F51"/>
    <w:rsid w:val="0087728C"/>
    <w:rsid w:val="008776A0"/>
    <w:rsid w:val="0087776F"/>
    <w:rsid w:val="00877850"/>
    <w:rsid w:val="008779C1"/>
    <w:rsid w:val="00877A91"/>
    <w:rsid w:val="00877B18"/>
    <w:rsid w:val="00877CEB"/>
    <w:rsid w:val="00877E34"/>
    <w:rsid w:val="00877F23"/>
    <w:rsid w:val="00877F8A"/>
    <w:rsid w:val="00877FFA"/>
    <w:rsid w:val="00880093"/>
    <w:rsid w:val="0088031A"/>
    <w:rsid w:val="00880493"/>
    <w:rsid w:val="0088067A"/>
    <w:rsid w:val="00880CBC"/>
    <w:rsid w:val="0088105A"/>
    <w:rsid w:val="008810FC"/>
    <w:rsid w:val="0088119D"/>
    <w:rsid w:val="008812D4"/>
    <w:rsid w:val="00881353"/>
    <w:rsid w:val="00881789"/>
    <w:rsid w:val="0088180C"/>
    <w:rsid w:val="008818B1"/>
    <w:rsid w:val="008818C5"/>
    <w:rsid w:val="0088193E"/>
    <w:rsid w:val="00881950"/>
    <w:rsid w:val="00881D4F"/>
    <w:rsid w:val="00881FE3"/>
    <w:rsid w:val="008822F2"/>
    <w:rsid w:val="00882647"/>
    <w:rsid w:val="00882B61"/>
    <w:rsid w:val="00882BA8"/>
    <w:rsid w:val="00882C2A"/>
    <w:rsid w:val="00882D59"/>
    <w:rsid w:val="00882DD0"/>
    <w:rsid w:val="00882E03"/>
    <w:rsid w:val="00883116"/>
    <w:rsid w:val="008831F2"/>
    <w:rsid w:val="00883290"/>
    <w:rsid w:val="0088329D"/>
    <w:rsid w:val="008832F3"/>
    <w:rsid w:val="00883345"/>
    <w:rsid w:val="008833D1"/>
    <w:rsid w:val="0088366A"/>
    <w:rsid w:val="00883829"/>
    <w:rsid w:val="008838C1"/>
    <w:rsid w:val="008839FB"/>
    <w:rsid w:val="00883BB0"/>
    <w:rsid w:val="00883CE2"/>
    <w:rsid w:val="00883DB5"/>
    <w:rsid w:val="00883F54"/>
    <w:rsid w:val="00884038"/>
    <w:rsid w:val="008840EA"/>
    <w:rsid w:val="00884360"/>
    <w:rsid w:val="0088458A"/>
    <w:rsid w:val="008845EF"/>
    <w:rsid w:val="00884743"/>
    <w:rsid w:val="0088476D"/>
    <w:rsid w:val="00884872"/>
    <w:rsid w:val="00884A68"/>
    <w:rsid w:val="00884AFA"/>
    <w:rsid w:val="00884BD9"/>
    <w:rsid w:val="00884C0E"/>
    <w:rsid w:val="00884D9E"/>
    <w:rsid w:val="00884E11"/>
    <w:rsid w:val="00884EFB"/>
    <w:rsid w:val="00884F07"/>
    <w:rsid w:val="00884F82"/>
    <w:rsid w:val="0088515F"/>
    <w:rsid w:val="00885188"/>
    <w:rsid w:val="00885332"/>
    <w:rsid w:val="00885578"/>
    <w:rsid w:val="00885771"/>
    <w:rsid w:val="008857FC"/>
    <w:rsid w:val="008858CB"/>
    <w:rsid w:val="0088592E"/>
    <w:rsid w:val="008859E4"/>
    <w:rsid w:val="00885BBF"/>
    <w:rsid w:val="00886099"/>
    <w:rsid w:val="0088618B"/>
    <w:rsid w:val="00886366"/>
    <w:rsid w:val="00886707"/>
    <w:rsid w:val="00886916"/>
    <w:rsid w:val="00886994"/>
    <w:rsid w:val="00886C41"/>
    <w:rsid w:val="00886C85"/>
    <w:rsid w:val="00886E9B"/>
    <w:rsid w:val="008870B3"/>
    <w:rsid w:val="008871F9"/>
    <w:rsid w:val="008874F6"/>
    <w:rsid w:val="00887612"/>
    <w:rsid w:val="0088767A"/>
    <w:rsid w:val="00887AE0"/>
    <w:rsid w:val="00887C07"/>
    <w:rsid w:val="00887FEB"/>
    <w:rsid w:val="008900EF"/>
    <w:rsid w:val="0089013F"/>
    <w:rsid w:val="008901DB"/>
    <w:rsid w:val="00890231"/>
    <w:rsid w:val="008904D8"/>
    <w:rsid w:val="008904DA"/>
    <w:rsid w:val="00890664"/>
    <w:rsid w:val="00890774"/>
    <w:rsid w:val="008907C3"/>
    <w:rsid w:val="008908B7"/>
    <w:rsid w:val="00890AE8"/>
    <w:rsid w:val="00890BB9"/>
    <w:rsid w:val="00890C4E"/>
    <w:rsid w:val="00890CC7"/>
    <w:rsid w:val="00890F30"/>
    <w:rsid w:val="008910EF"/>
    <w:rsid w:val="00891341"/>
    <w:rsid w:val="008914D4"/>
    <w:rsid w:val="008916C9"/>
    <w:rsid w:val="0089171C"/>
    <w:rsid w:val="0089189E"/>
    <w:rsid w:val="00891976"/>
    <w:rsid w:val="00891B84"/>
    <w:rsid w:val="00891CD5"/>
    <w:rsid w:val="00891D30"/>
    <w:rsid w:val="00891DC7"/>
    <w:rsid w:val="00891E75"/>
    <w:rsid w:val="008921B7"/>
    <w:rsid w:val="0089249C"/>
    <w:rsid w:val="008928EC"/>
    <w:rsid w:val="00892A02"/>
    <w:rsid w:val="00892B7B"/>
    <w:rsid w:val="00892BA9"/>
    <w:rsid w:val="00892CCA"/>
    <w:rsid w:val="00892D99"/>
    <w:rsid w:val="00893155"/>
    <w:rsid w:val="008933E7"/>
    <w:rsid w:val="00893680"/>
    <w:rsid w:val="008936F8"/>
    <w:rsid w:val="008939CF"/>
    <w:rsid w:val="00893ACC"/>
    <w:rsid w:val="00893FFF"/>
    <w:rsid w:val="008945B1"/>
    <w:rsid w:val="00894A54"/>
    <w:rsid w:val="00894A84"/>
    <w:rsid w:val="00894B89"/>
    <w:rsid w:val="00894C01"/>
    <w:rsid w:val="00894E18"/>
    <w:rsid w:val="0089513B"/>
    <w:rsid w:val="008951A9"/>
    <w:rsid w:val="008952E5"/>
    <w:rsid w:val="008953D6"/>
    <w:rsid w:val="008954FC"/>
    <w:rsid w:val="008955A4"/>
    <w:rsid w:val="00895972"/>
    <w:rsid w:val="00895A5D"/>
    <w:rsid w:val="00895D3B"/>
    <w:rsid w:val="00895E29"/>
    <w:rsid w:val="00895E42"/>
    <w:rsid w:val="00895F92"/>
    <w:rsid w:val="00895F9C"/>
    <w:rsid w:val="008962DA"/>
    <w:rsid w:val="00896314"/>
    <w:rsid w:val="00896698"/>
    <w:rsid w:val="008966ED"/>
    <w:rsid w:val="00896757"/>
    <w:rsid w:val="00896802"/>
    <w:rsid w:val="00896819"/>
    <w:rsid w:val="00896968"/>
    <w:rsid w:val="008969B9"/>
    <w:rsid w:val="00896CA7"/>
    <w:rsid w:val="00896F51"/>
    <w:rsid w:val="0089716C"/>
    <w:rsid w:val="008971F8"/>
    <w:rsid w:val="00897447"/>
    <w:rsid w:val="008974C4"/>
    <w:rsid w:val="008979AA"/>
    <w:rsid w:val="008979F2"/>
    <w:rsid w:val="00897C92"/>
    <w:rsid w:val="00897C98"/>
    <w:rsid w:val="008A000F"/>
    <w:rsid w:val="008A002A"/>
    <w:rsid w:val="008A004E"/>
    <w:rsid w:val="008A011D"/>
    <w:rsid w:val="008A06CF"/>
    <w:rsid w:val="008A06D6"/>
    <w:rsid w:val="008A07FC"/>
    <w:rsid w:val="008A08BD"/>
    <w:rsid w:val="008A0A0C"/>
    <w:rsid w:val="008A0E2A"/>
    <w:rsid w:val="008A0E6E"/>
    <w:rsid w:val="008A11BF"/>
    <w:rsid w:val="008A12D1"/>
    <w:rsid w:val="008A163D"/>
    <w:rsid w:val="008A189D"/>
    <w:rsid w:val="008A1A96"/>
    <w:rsid w:val="008A1B22"/>
    <w:rsid w:val="008A1E2D"/>
    <w:rsid w:val="008A1EB3"/>
    <w:rsid w:val="008A1F1C"/>
    <w:rsid w:val="008A211F"/>
    <w:rsid w:val="008A2201"/>
    <w:rsid w:val="008A2213"/>
    <w:rsid w:val="008A22F2"/>
    <w:rsid w:val="008A249B"/>
    <w:rsid w:val="008A2682"/>
    <w:rsid w:val="008A2748"/>
    <w:rsid w:val="008A2783"/>
    <w:rsid w:val="008A27AE"/>
    <w:rsid w:val="008A2822"/>
    <w:rsid w:val="008A2CBB"/>
    <w:rsid w:val="008A2D81"/>
    <w:rsid w:val="008A3055"/>
    <w:rsid w:val="008A3137"/>
    <w:rsid w:val="008A321D"/>
    <w:rsid w:val="008A34C9"/>
    <w:rsid w:val="008A3761"/>
    <w:rsid w:val="008A3959"/>
    <w:rsid w:val="008A3991"/>
    <w:rsid w:val="008A3A92"/>
    <w:rsid w:val="008A3B71"/>
    <w:rsid w:val="008A3C81"/>
    <w:rsid w:val="008A3E06"/>
    <w:rsid w:val="008A40D5"/>
    <w:rsid w:val="008A41EF"/>
    <w:rsid w:val="008A4240"/>
    <w:rsid w:val="008A4294"/>
    <w:rsid w:val="008A4361"/>
    <w:rsid w:val="008A4371"/>
    <w:rsid w:val="008A439B"/>
    <w:rsid w:val="008A4486"/>
    <w:rsid w:val="008A44DF"/>
    <w:rsid w:val="008A47EC"/>
    <w:rsid w:val="008A4959"/>
    <w:rsid w:val="008A4AC2"/>
    <w:rsid w:val="008A4B21"/>
    <w:rsid w:val="008A4C7C"/>
    <w:rsid w:val="008A4C91"/>
    <w:rsid w:val="008A4D6C"/>
    <w:rsid w:val="008A515C"/>
    <w:rsid w:val="008A516E"/>
    <w:rsid w:val="008A51DE"/>
    <w:rsid w:val="008A5330"/>
    <w:rsid w:val="008A54D9"/>
    <w:rsid w:val="008A5559"/>
    <w:rsid w:val="008A569E"/>
    <w:rsid w:val="008A58A4"/>
    <w:rsid w:val="008A58C9"/>
    <w:rsid w:val="008A58F2"/>
    <w:rsid w:val="008A5B35"/>
    <w:rsid w:val="008A5B86"/>
    <w:rsid w:val="008A5D95"/>
    <w:rsid w:val="008A5FDE"/>
    <w:rsid w:val="008A61CE"/>
    <w:rsid w:val="008A62E0"/>
    <w:rsid w:val="008A6470"/>
    <w:rsid w:val="008A64DC"/>
    <w:rsid w:val="008A659B"/>
    <w:rsid w:val="008A6672"/>
    <w:rsid w:val="008A6739"/>
    <w:rsid w:val="008A694E"/>
    <w:rsid w:val="008A6D6E"/>
    <w:rsid w:val="008A6E82"/>
    <w:rsid w:val="008A6EB5"/>
    <w:rsid w:val="008A6F6D"/>
    <w:rsid w:val="008A714F"/>
    <w:rsid w:val="008A71CC"/>
    <w:rsid w:val="008A73AA"/>
    <w:rsid w:val="008A748D"/>
    <w:rsid w:val="008A76F0"/>
    <w:rsid w:val="008A787C"/>
    <w:rsid w:val="008B0271"/>
    <w:rsid w:val="008B02C6"/>
    <w:rsid w:val="008B03BA"/>
    <w:rsid w:val="008B05A0"/>
    <w:rsid w:val="008B0794"/>
    <w:rsid w:val="008B0B0F"/>
    <w:rsid w:val="008B0B22"/>
    <w:rsid w:val="008B0F06"/>
    <w:rsid w:val="008B1035"/>
    <w:rsid w:val="008B10F7"/>
    <w:rsid w:val="008B14BC"/>
    <w:rsid w:val="008B1537"/>
    <w:rsid w:val="008B17A8"/>
    <w:rsid w:val="008B1868"/>
    <w:rsid w:val="008B18F9"/>
    <w:rsid w:val="008B197B"/>
    <w:rsid w:val="008B1BA6"/>
    <w:rsid w:val="008B1BB0"/>
    <w:rsid w:val="008B1CC7"/>
    <w:rsid w:val="008B20E1"/>
    <w:rsid w:val="008B2240"/>
    <w:rsid w:val="008B2497"/>
    <w:rsid w:val="008B2554"/>
    <w:rsid w:val="008B256A"/>
    <w:rsid w:val="008B25C4"/>
    <w:rsid w:val="008B260F"/>
    <w:rsid w:val="008B26C1"/>
    <w:rsid w:val="008B26DB"/>
    <w:rsid w:val="008B2812"/>
    <w:rsid w:val="008B2849"/>
    <w:rsid w:val="008B2CD8"/>
    <w:rsid w:val="008B2DB4"/>
    <w:rsid w:val="008B34E8"/>
    <w:rsid w:val="008B37B5"/>
    <w:rsid w:val="008B39F6"/>
    <w:rsid w:val="008B3B8B"/>
    <w:rsid w:val="008B3C9A"/>
    <w:rsid w:val="008B3EEE"/>
    <w:rsid w:val="008B417B"/>
    <w:rsid w:val="008B4218"/>
    <w:rsid w:val="008B437B"/>
    <w:rsid w:val="008B44AC"/>
    <w:rsid w:val="008B4543"/>
    <w:rsid w:val="008B491F"/>
    <w:rsid w:val="008B49EE"/>
    <w:rsid w:val="008B4CC1"/>
    <w:rsid w:val="008B4D90"/>
    <w:rsid w:val="008B4D91"/>
    <w:rsid w:val="008B4EC6"/>
    <w:rsid w:val="008B4F29"/>
    <w:rsid w:val="008B4F90"/>
    <w:rsid w:val="008B506A"/>
    <w:rsid w:val="008B5100"/>
    <w:rsid w:val="008B5159"/>
    <w:rsid w:val="008B52BE"/>
    <w:rsid w:val="008B544A"/>
    <w:rsid w:val="008B5499"/>
    <w:rsid w:val="008B5751"/>
    <w:rsid w:val="008B5773"/>
    <w:rsid w:val="008B58ED"/>
    <w:rsid w:val="008B5B3E"/>
    <w:rsid w:val="008B5C5B"/>
    <w:rsid w:val="008B5C86"/>
    <w:rsid w:val="008B5C87"/>
    <w:rsid w:val="008B5C8A"/>
    <w:rsid w:val="008B5EC9"/>
    <w:rsid w:val="008B5F5E"/>
    <w:rsid w:val="008B61F9"/>
    <w:rsid w:val="008B628F"/>
    <w:rsid w:val="008B6447"/>
    <w:rsid w:val="008B644D"/>
    <w:rsid w:val="008B663B"/>
    <w:rsid w:val="008B6740"/>
    <w:rsid w:val="008B6B9D"/>
    <w:rsid w:val="008B6BEE"/>
    <w:rsid w:val="008B6CA5"/>
    <w:rsid w:val="008B6FFA"/>
    <w:rsid w:val="008B71F7"/>
    <w:rsid w:val="008B7235"/>
    <w:rsid w:val="008B74CE"/>
    <w:rsid w:val="008B75F5"/>
    <w:rsid w:val="008B766F"/>
    <w:rsid w:val="008B7B1F"/>
    <w:rsid w:val="008B7B39"/>
    <w:rsid w:val="008B7BBB"/>
    <w:rsid w:val="008B7C6D"/>
    <w:rsid w:val="008B7FAC"/>
    <w:rsid w:val="008C02E8"/>
    <w:rsid w:val="008C04BB"/>
    <w:rsid w:val="008C06B6"/>
    <w:rsid w:val="008C0D44"/>
    <w:rsid w:val="008C0EC9"/>
    <w:rsid w:val="008C0ECC"/>
    <w:rsid w:val="008C0F28"/>
    <w:rsid w:val="008C0F6A"/>
    <w:rsid w:val="008C0FE0"/>
    <w:rsid w:val="008C1389"/>
    <w:rsid w:val="008C14DA"/>
    <w:rsid w:val="008C18B1"/>
    <w:rsid w:val="008C1974"/>
    <w:rsid w:val="008C1AE5"/>
    <w:rsid w:val="008C1BE0"/>
    <w:rsid w:val="008C1C05"/>
    <w:rsid w:val="008C1EA3"/>
    <w:rsid w:val="008C1EE8"/>
    <w:rsid w:val="008C1F29"/>
    <w:rsid w:val="008C21B9"/>
    <w:rsid w:val="008C227F"/>
    <w:rsid w:val="008C230A"/>
    <w:rsid w:val="008C275C"/>
    <w:rsid w:val="008C27FD"/>
    <w:rsid w:val="008C2A13"/>
    <w:rsid w:val="008C2D17"/>
    <w:rsid w:val="008C2D7B"/>
    <w:rsid w:val="008C305D"/>
    <w:rsid w:val="008C30DA"/>
    <w:rsid w:val="008C30EB"/>
    <w:rsid w:val="008C3185"/>
    <w:rsid w:val="008C3307"/>
    <w:rsid w:val="008C33CD"/>
    <w:rsid w:val="008C3704"/>
    <w:rsid w:val="008C3C09"/>
    <w:rsid w:val="008C3E60"/>
    <w:rsid w:val="008C414F"/>
    <w:rsid w:val="008C448B"/>
    <w:rsid w:val="008C4535"/>
    <w:rsid w:val="008C45D8"/>
    <w:rsid w:val="008C4662"/>
    <w:rsid w:val="008C4703"/>
    <w:rsid w:val="008C4705"/>
    <w:rsid w:val="008C47D9"/>
    <w:rsid w:val="008C495B"/>
    <w:rsid w:val="008C4B11"/>
    <w:rsid w:val="008C4B52"/>
    <w:rsid w:val="008C4B7C"/>
    <w:rsid w:val="008C4C51"/>
    <w:rsid w:val="008C4CF4"/>
    <w:rsid w:val="008C4D5C"/>
    <w:rsid w:val="008C4FF4"/>
    <w:rsid w:val="008C5010"/>
    <w:rsid w:val="008C5108"/>
    <w:rsid w:val="008C5290"/>
    <w:rsid w:val="008C52E2"/>
    <w:rsid w:val="008C54E7"/>
    <w:rsid w:val="008C55B1"/>
    <w:rsid w:val="008C5E3E"/>
    <w:rsid w:val="008C5F7A"/>
    <w:rsid w:val="008C6195"/>
    <w:rsid w:val="008C65B8"/>
    <w:rsid w:val="008C6707"/>
    <w:rsid w:val="008C671D"/>
    <w:rsid w:val="008C67E0"/>
    <w:rsid w:val="008C6BFC"/>
    <w:rsid w:val="008C6D49"/>
    <w:rsid w:val="008C6FA3"/>
    <w:rsid w:val="008C72BD"/>
    <w:rsid w:val="008C7496"/>
    <w:rsid w:val="008C7524"/>
    <w:rsid w:val="008C752C"/>
    <w:rsid w:val="008C767C"/>
    <w:rsid w:val="008C76BA"/>
    <w:rsid w:val="008C7926"/>
    <w:rsid w:val="008C7DBA"/>
    <w:rsid w:val="008D0256"/>
    <w:rsid w:val="008D0466"/>
    <w:rsid w:val="008D0560"/>
    <w:rsid w:val="008D0628"/>
    <w:rsid w:val="008D094D"/>
    <w:rsid w:val="008D0CDB"/>
    <w:rsid w:val="008D0D00"/>
    <w:rsid w:val="008D0D50"/>
    <w:rsid w:val="008D0DA4"/>
    <w:rsid w:val="008D0F4D"/>
    <w:rsid w:val="008D0F54"/>
    <w:rsid w:val="008D0FEE"/>
    <w:rsid w:val="008D1170"/>
    <w:rsid w:val="008D1277"/>
    <w:rsid w:val="008D1515"/>
    <w:rsid w:val="008D15D7"/>
    <w:rsid w:val="008D1A1D"/>
    <w:rsid w:val="008D1B63"/>
    <w:rsid w:val="008D1C21"/>
    <w:rsid w:val="008D1D0B"/>
    <w:rsid w:val="008D1D54"/>
    <w:rsid w:val="008D1E9C"/>
    <w:rsid w:val="008D1F63"/>
    <w:rsid w:val="008D1F8C"/>
    <w:rsid w:val="008D1FE0"/>
    <w:rsid w:val="008D211B"/>
    <w:rsid w:val="008D2413"/>
    <w:rsid w:val="008D24C6"/>
    <w:rsid w:val="008D2630"/>
    <w:rsid w:val="008D273C"/>
    <w:rsid w:val="008D2753"/>
    <w:rsid w:val="008D27CF"/>
    <w:rsid w:val="008D284D"/>
    <w:rsid w:val="008D28A7"/>
    <w:rsid w:val="008D2CB4"/>
    <w:rsid w:val="008D2FA5"/>
    <w:rsid w:val="008D32D3"/>
    <w:rsid w:val="008D350A"/>
    <w:rsid w:val="008D356D"/>
    <w:rsid w:val="008D384F"/>
    <w:rsid w:val="008D3880"/>
    <w:rsid w:val="008D3897"/>
    <w:rsid w:val="008D3908"/>
    <w:rsid w:val="008D3C08"/>
    <w:rsid w:val="008D3CFF"/>
    <w:rsid w:val="008D3E49"/>
    <w:rsid w:val="008D3F64"/>
    <w:rsid w:val="008D3F81"/>
    <w:rsid w:val="008D42CF"/>
    <w:rsid w:val="008D46AF"/>
    <w:rsid w:val="008D4C11"/>
    <w:rsid w:val="008D4EA5"/>
    <w:rsid w:val="008D5058"/>
    <w:rsid w:val="008D5343"/>
    <w:rsid w:val="008D5443"/>
    <w:rsid w:val="008D549E"/>
    <w:rsid w:val="008D553E"/>
    <w:rsid w:val="008D554F"/>
    <w:rsid w:val="008D569D"/>
    <w:rsid w:val="008D5784"/>
    <w:rsid w:val="008D5892"/>
    <w:rsid w:val="008D5A2E"/>
    <w:rsid w:val="008D5B29"/>
    <w:rsid w:val="008D5F78"/>
    <w:rsid w:val="008D5FCB"/>
    <w:rsid w:val="008D609B"/>
    <w:rsid w:val="008D63F0"/>
    <w:rsid w:val="008D646D"/>
    <w:rsid w:val="008D65C6"/>
    <w:rsid w:val="008D6757"/>
    <w:rsid w:val="008D6776"/>
    <w:rsid w:val="008D6877"/>
    <w:rsid w:val="008D6962"/>
    <w:rsid w:val="008D6ACD"/>
    <w:rsid w:val="008D6D06"/>
    <w:rsid w:val="008D6D3F"/>
    <w:rsid w:val="008D6DF3"/>
    <w:rsid w:val="008D6ECD"/>
    <w:rsid w:val="008D6F9C"/>
    <w:rsid w:val="008D70C4"/>
    <w:rsid w:val="008D73F3"/>
    <w:rsid w:val="008D75C5"/>
    <w:rsid w:val="008D7843"/>
    <w:rsid w:val="008D78F8"/>
    <w:rsid w:val="008D793A"/>
    <w:rsid w:val="008D7A26"/>
    <w:rsid w:val="008D7DEE"/>
    <w:rsid w:val="008D7E5D"/>
    <w:rsid w:val="008E014A"/>
    <w:rsid w:val="008E026F"/>
    <w:rsid w:val="008E02BB"/>
    <w:rsid w:val="008E07F2"/>
    <w:rsid w:val="008E09F1"/>
    <w:rsid w:val="008E0A8A"/>
    <w:rsid w:val="008E0BEA"/>
    <w:rsid w:val="008E0D21"/>
    <w:rsid w:val="008E0E6F"/>
    <w:rsid w:val="008E0EB9"/>
    <w:rsid w:val="008E0EFB"/>
    <w:rsid w:val="008E0F39"/>
    <w:rsid w:val="008E0F9A"/>
    <w:rsid w:val="008E0F9D"/>
    <w:rsid w:val="008E11F4"/>
    <w:rsid w:val="008E1292"/>
    <w:rsid w:val="008E13EC"/>
    <w:rsid w:val="008E141B"/>
    <w:rsid w:val="008E156D"/>
    <w:rsid w:val="008E158A"/>
    <w:rsid w:val="008E1904"/>
    <w:rsid w:val="008E1D69"/>
    <w:rsid w:val="008E1FA8"/>
    <w:rsid w:val="008E2129"/>
    <w:rsid w:val="008E24E4"/>
    <w:rsid w:val="008E265D"/>
    <w:rsid w:val="008E271D"/>
    <w:rsid w:val="008E27AF"/>
    <w:rsid w:val="008E27EA"/>
    <w:rsid w:val="008E2CA3"/>
    <w:rsid w:val="008E307F"/>
    <w:rsid w:val="008E30FC"/>
    <w:rsid w:val="008E329C"/>
    <w:rsid w:val="008E32F1"/>
    <w:rsid w:val="008E34B4"/>
    <w:rsid w:val="008E388B"/>
    <w:rsid w:val="008E390B"/>
    <w:rsid w:val="008E3977"/>
    <w:rsid w:val="008E3B8F"/>
    <w:rsid w:val="008E3BF1"/>
    <w:rsid w:val="008E3DE1"/>
    <w:rsid w:val="008E4004"/>
    <w:rsid w:val="008E41E4"/>
    <w:rsid w:val="008E42B3"/>
    <w:rsid w:val="008E434E"/>
    <w:rsid w:val="008E453D"/>
    <w:rsid w:val="008E453F"/>
    <w:rsid w:val="008E4741"/>
    <w:rsid w:val="008E47DA"/>
    <w:rsid w:val="008E49D0"/>
    <w:rsid w:val="008E49EC"/>
    <w:rsid w:val="008E4C53"/>
    <w:rsid w:val="008E50A4"/>
    <w:rsid w:val="008E544F"/>
    <w:rsid w:val="008E5487"/>
    <w:rsid w:val="008E54DB"/>
    <w:rsid w:val="008E55E4"/>
    <w:rsid w:val="008E5630"/>
    <w:rsid w:val="008E56E6"/>
    <w:rsid w:val="008E5724"/>
    <w:rsid w:val="008E57E0"/>
    <w:rsid w:val="008E5834"/>
    <w:rsid w:val="008E5AB6"/>
    <w:rsid w:val="008E5B4A"/>
    <w:rsid w:val="008E5FF8"/>
    <w:rsid w:val="008E604F"/>
    <w:rsid w:val="008E6321"/>
    <w:rsid w:val="008E64AF"/>
    <w:rsid w:val="008E64DB"/>
    <w:rsid w:val="008E6544"/>
    <w:rsid w:val="008E6545"/>
    <w:rsid w:val="008E6A2A"/>
    <w:rsid w:val="008E6D06"/>
    <w:rsid w:val="008E6EED"/>
    <w:rsid w:val="008E6FAD"/>
    <w:rsid w:val="008E714E"/>
    <w:rsid w:val="008E719D"/>
    <w:rsid w:val="008E736D"/>
    <w:rsid w:val="008E74CA"/>
    <w:rsid w:val="008E7C2B"/>
    <w:rsid w:val="008F01A2"/>
    <w:rsid w:val="008F025B"/>
    <w:rsid w:val="008F02D9"/>
    <w:rsid w:val="008F03E8"/>
    <w:rsid w:val="008F042B"/>
    <w:rsid w:val="008F0641"/>
    <w:rsid w:val="008F07C0"/>
    <w:rsid w:val="008F082E"/>
    <w:rsid w:val="008F087A"/>
    <w:rsid w:val="008F08C7"/>
    <w:rsid w:val="008F09FF"/>
    <w:rsid w:val="008F0A25"/>
    <w:rsid w:val="008F0B01"/>
    <w:rsid w:val="008F0C33"/>
    <w:rsid w:val="008F11E3"/>
    <w:rsid w:val="008F1264"/>
    <w:rsid w:val="008F138C"/>
    <w:rsid w:val="008F14B7"/>
    <w:rsid w:val="008F153B"/>
    <w:rsid w:val="008F1586"/>
    <w:rsid w:val="008F178B"/>
    <w:rsid w:val="008F192B"/>
    <w:rsid w:val="008F1A41"/>
    <w:rsid w:val="008F1BB9"/>
    <w:rsid w:val="008F1CBA"/>
    <w:rsid w:val="008F1E17"/>
    <w:rsid w:val="008F1E7B"/>
    <w:rsid w:val="008F1F76"/>
    <w:rsid w:val="008F1FA4"/>
    <w:rsid w:val="008F2079"/>
    <w:rsid w:val="008F21E8"/>
    <w:rsid w:val="008F228A"/>
    <w:rsid w:val="008F25CE"/>
    <w:rsid w:val="008F2621"/>
    <w:rsid w:val="008F2893"/>
    <w:rsid w:val="008F2A26"/>
    <w:rsid w:val="008F2D01"/>
    <w:rsid w:val="008F2D0A"/>
    <w:rsid w:val="008F2E9B"/>
    <w:rsid w:val="008F2EDB"/>
    <w:rsid w:val="008F3066"/>
    <w:rsid w:val="008F30DA"/>
    <w:rsid w:val="008F3149"/>
    <w:rsid w:val="008F322F"/>
    <w:rsid w:val="008F336E"/>
    <w:rsid w:val="008F34D4"/>
    <w:rsid w:val="008F358B"/>
    <w:rsid w:val="008F36AA"/>
    <w:rsid w:val="008F38EB"/>
    <w:rsid w:val="008F3928"/>
    <w:rsid w:val="008F3C29"/>
    <w:rsid w:val="008F3F7E"/>
    <w:rsid w:val="008F4097"/>
    <w:rsid w:val="008F4306"/>
    <w:rsid w:val="008F43EE"/>
    <w:rsid w:val="008F45A0"/>
    <w:rsid w:val="008F4686"/>
    <w:rsid w:val="008F4751"/>
    <w:rsid w:val="008F4A18"/>
    <w:rsid w:val="008F4A36"/>
    <w:rsid w:val="008F4B3C"/>
    <w:rsid w:val="008F4C69"/>
    <w:rsid w:val="008F4CEB"/>
    <w:rsid w:val="008F4D10"/>
    <w:rsid w:val="008F4EE1"/>
    <w:rsid w:val="008F4F99"/>
    <w:rsid w:val="008F508A"/>
    <w:rsid w:val="008F50EB"/>
    <w:rsid w:val="008F51CE"/>
    <w:rsid w:val="008F51D4"/>
    <w:rsid w:val="008F57A1"/>
    <w:rsid w:val="008F5802"/>
    <w:rsid w:val="008F5938"/>
    <w:rsid w:val="008F5AAF"/>
    <w:rsid w:val="008F5CDB"/>
    <w:rsid w:val="008F5D05"/>
    <w:rsid w:val="008F613F"/>
    <w:rsid w:val="008F6595"/>
    <w:rsid w:val="008F65AD"/>
    <w:rsid w:val="008F693C"/>
    <w:rsid w:val="008F6CEC"/>
    <w:rsid w:val="008F7366"/>
    <w:rsid w:val="008F741D"/>
    <w:rsid w:val="008F7437"/>
    <w:rsid w:val="008F7496"/>
    <w:rsid w:val="008F789D"/>
    <w:rsid w:val="008F79E7"/>
    <w:rsid w:val="008F7B44"/>
    <w:rsid w:val="0090000E"/>
    <w:rsid w:val="00900134"/>
    <w:rsid w:val="009002A4"/>
    <w:rsid w:val="0090042F"/>
    <w:rsid w:val="009006AA"/>
    <w:rsid w:val="009007E9"/>
    <w:rsid w:val="00900C3F"/>
    <w:rsid w:val="00900D5E"/>
    <w:rsid w:val="00900DED"/>
    <w:rsid w:val="00900E07"/>
    <w:rsid w:val="00900EF8"/>
    <w:rsid w:val="00901061"/>
    <w:rsid w:val="009010C8"/>
    <w:rsid w:val="009013A4"/>
    <w:rsid w:val="00901582"/>
    <w:rsid w:val="0090178E"/>
    <w:rsid w:val="00901A46"/>
    <w:rsid w:val="00901B32"/>
    <w:rsid w:val="00901B64"/>
    <w:rsid w:val="00901CDE"/>
    <w:rsid w:val="00901D62"/>
    <w:rsid w:val="00901DB7"/>
    <w:rsid w:val="0090206E"/>
    <w:rsid w:val="0090212A"/>
    <w:rsid w:val="0090219F"/>
    <w:rsid w:val="0090239E"/>
    <w:rsid w:val="009023BF"/>
    <w:rsid w:val="00902588"/>
    <w:rsid w:val="0090260C"/>
    <w:rsid w:val="009027B0"/>
    <w:rsid w:val="0090296B"/>
    <w:rsid w:val="009029F6"/>
    <w:rsid w:val="00902C40"/>
    <w:rsid w:val="00902CD2"/>
    <w:rsid w:val="00902D70"/>
    <w:rsid w:val="00902E2D"/>
    <w:rsid w:val="00902EBD"/>
    <w:rsid w:val="00902F5D"/>
    <w:rsid w:val="0090300C"/>
    <w:rsid w:val="0090310C"/>
    <w:rsid w:val="009031F5"/>
    <w:rsid w:val="0090322A"/>
    <w:rsid w:val="0090340E"/>
    <w:rsid w:val="009034F8"/>
    <w:rsid w:val="0090369E"/>
    <w:rsid w:val="009036EA"/>
    <w:rsid w:val="00903774"/>
    <w:rsid w:val="009039F9"/>
    <w:rsid w:val="00903BBD"/>
    <w:rsid w:val="00903BBE"/>
    <w:rsid w:val="00903EE7"/>
    <w:rsid w:val="00903F31"/>
    <w:rsid w:val="00903FA9"/>
    <w:rsid w:val="00903FC4"/>
    <w:rsid w:val="00903FEC"/>
    <w:rsid w:val="009047DD"/>
    <w:rsid w:val="0090488C"/>
    <w:rsid w:val="009048FF"/>
    <w:rsid w:val="00904A16"/>
    <w:rsid w:val="00904A93"/>
    <w:rsid w:val="00904B9E"/>
    <w:rsid w:val="00904C55"/>
    <w:rsid w:val="00904DD7"/>
    <w:rsid w:val="00905132"/>
    <w:rsid w:val="009052B5"/>
    <w:rsid w:val="0090530E"/>
    <w:rsid w:val="0090571D"/>
    <w:rsid w:val="009057B5"/>
    <w:rsid w:val="00905844"/>
    <w:rsid w:val="0090597A"/>
    <w:rsid w:val="00905C6D"/>
    <w:rsid w:val="00905CF8"/>
    <w:rsid w:val="00905D77"/>
    <w:rsid w:val="00905FC5"/>
    <w:rsid w:val="0090601B"/>
    <w:rsid w:val="00906020"/>
    <w:rsid w:val="009060AB"/>
    <w:rsid w:val="00906221"/>
    <w:rsid w:val="0090630C"/>
    <w:rsid w:val="00906372"/>
    <w:rsid w:val="009063EB"/>
    <w:rsid w:val="0090669F"/>
    <w:rsid w:val="009066CF"/>
    <w:rsid w:val="00906736"/>
    <w:rsid w:val="00906AA8"/>
    <w:rsid w:val="00906B0A"/>
    <w:rsid w:val="00906C47"/>
    <w:rsid w:val="00906D9A"/>
    <w:rsid w:val="00906DD5"/>
    <w:rsid w:val="00906F16"/>
    <w:rsid w:val="00906F2A"/>
    <w:rsid w:val="0090700C"/>
    <w:rsid w:val="009070C4"/>
    <w:rsid w:val="00907244"/>
    <w:rsid w:val="0090738B"/>
    <w:rsid w:val="0090738E"/>
    <w:rsid w:val="00907410"/>
    <w:rsid w:val="00907767"/>
    <w:rsid w:val="00907771"/>
    <w:rsid w:val="009077C2"/>
    <w:rsid w:val="00907840"/>
    <w:rsid w:val="009079E3"/>
    <w:rsid w:val="00907B34"/>
    <w:rsid w:val="00907BDA"/>
    <w:rsid w:val="00907BDD"/>
    <w:rsid w:val="00907C52"/>
    <w:rsid w:val="00907CDE"/>
    <w:rsid w:val="00907D51"/>
    <w:rsid w:val="00907D82"/>
    <w:rsid w:val="00907E3E"/>
    <w:rsid w:val="00907EBC"/>
    <w:rsid w:val="009104DC"/>
    <w:rsid w:val="00910955"/>
    <w:rsid w:val="00910A33"/>
    <w:rsid w:val="00910BD0"/>
    <w:rsid w:val="0091100C"/>
    <w:rsid w:val="009110E4"/>
    <w:rsid w:val="0091114A"/>
    <w:rsid w:val="009112B3"/>
    <w:rsid w:val="00911A02"/>
    <w:rsid w:val="00911A41"/>
    <w:rsid w:val="00911B94"/>
    <w:rsid w:val="00911EE8"/>
    <w:rsid w:val="00911F68"/>
    <w:rsid w:val="0091206C"/>
    <w:rsid w:val="00912083"/>
    <w:rsid w:val="00912170"/>
    <w:rsid w:val="009122D9"/>
    <w:rsid w:val="009123C7"/>
    <w:rsid w:val="009126A6"/>
    <w:rsid w:val="00912869"/>
    <w:rsid w:val="00912871"/>
    <w:rsid w:val="00912B10"/>
    <w:rsid w:val="00912C88"/>
    <w:rsid w:val="00912F44"/>
    <w:rsid w:val="009133CD"/>
    <w:rsid w:val="00913594"/>
    <w:rsid w:val="009135B5"/>
    <w:rsid w:val="009136B4"/>
    <w:rsid w:val="00913958"/>
    <w:rsid w:val="00913A8B"/>
    <w:rsid w:val="00913B84"/>
    <w:rsid w:val="00913D1E"/>
    <w:rsid w:val="0091406D"/>
    <w:rsid w:val="0091411E"/>
    <w:rsid w:val="009142EC"/>
    <w:rsid w:val="009143A4"/>
    <w:rsid w:val="00914411"/>
    <w:rsid w:val="0091474C"/>
    <w:rsid w:val="00914786"/>
    <w:rsid w:val="0091487C"/>
    <w:rsid w:val="00914941"/>
    <w:rsid w:val="00914A43"/>
    <w:rsid w:val="00914BF6"/>
    <w:rsid w:val="00914BFF"/>
    <w:rsid w:val="00914C98"/>
    <w:rsid w:val="00914DC6"/>
    <w:rsid w:val="00914E4D"/>
    <w:rsid w:val="0091519F"/>
    <w:rsid w:val="0091527A"/>
    <w:rsid w:val="00915656"/>
    <w:rsid w:val="0091572F"/>
    <w:rsid w:val="00915766"/>
    <w:rsid w:val="0091584D"/>
    <w:rsid w:val="009158AF"/>
    <w:rsid w:val="00915973"/>
    <w:rsid w:val="00915B0F"/>
    <w:rsid w:val="00915B21"/>
    <w:rsid w:val="00915C25"/>
    <w:rsid w:val="00915C2C"/>
    <w:rsid w:val="00915D34"/>
    <w:rsid w:val="00915D9E"/>
    <w:rsid w:val="00915E52"/>
    <w:rsid w:val="00915EB7"/>
    <w:rsid w:val="00915F53"/>
    <w:rsid w:val="009162C8"/>
    <w:rsid w:val="009162FC"/>
    <w:rsid w:val="0091634D"/>
    <w:rsid w:val="009163F1"/>
    <w:rsid w:val="009163F2"/>
    <w:rsid w:val="009166FC"/>
    <w:rsid w:val="00916B0A"/>
    <w:rsid w:val="00916B61"/>
    <w:rsid w:val="00916CAA"/>
    <w:rsid w:val="00916DFC"/>
    <w:rsid w:val="00916E11"/>
    <w:rsid w:val="00916F88"/>
    <w:rsid w:val="00917074"/>
    <w:rsid w:val="0091722A"/>
    <w:rsid w:val="0091722E"/>
    <w:rsid w:val="0091737E"/>
    <w:rsid w:val="009174DF"/>
    <w:rsid w:val="00917610"/>
    <w:rsid w:val="0091780D"/>
    <w:rsid w:val="00917883"/>
    <w:rsid w:val="00917981"/>
    <w:rsid w:val="00917A35"/>
    <w:rsid w:val="00917A46"/>
    <w:rsid w:val="00917C48"/>
    <w:rsid w:val="00917EF0"/>
    <w:rsid w:val="00920263"/>
    <w:rsid w:val="0092039F"/>
    <w:rsid w:val="009203B8"/>
    <w:rsid w:val="0092042E"/>
    <w:rsid w:val="0092050E"/>
    <w:rsid w:val="00920728"/>
    <w:rsid w:val="009207F3"/>
    <w:rsid w:val="009215AD"/>
    <w:rsid w:val="009215C4"/>
    <w:rsid w:val="00921676"/>
    <w:rsid w:val="009218D1"/>
    <w:rsid w:val="009218E5"/>
    <w:rsid w:val="0092191A"/>
    <w:rsid w:val="00921931"/>
    <w:rsid w:val="0092196F"/>
    <w:rsid w:val="00921C4A"/>
    <w:rsid w:val="00921C5B"/>
    <w:rsid w:val="00921DAA"/>
    <w:rsid w:val="00921E18"/>
    <w:rsid w:val="00921E22"/>
    <w:rsid w:val="00921E3D"/>
    <w:rsid w:val="00921F42"/>
    <w:rsid w:val="00921F86"/>
    <w:rsid w:val="00921FB0"/>
    <w:rsid w:val="00921FB8"/>
    <w:rsid w:val="0092221B"/>
    <w:rsid w:val="0092243D"/>
    <w:rsid w:val="00922673"/>
    <w:rsid w:val="00922680"/>
    <w:rsid w:val="009229D2"/>
    <w:rsid w:val="0092309A"/>
    <w:rsid w:val="0092324B"/>
    <w:rsid w:val="009232DE"/>
    <w:rsid w:val="0092337A"/>
    <w:rsid w:val="009234FE"/>
    <w:rsid w:val="009236FC"/>
    <w:rsid w:val="00923A28"/>
    <w:rsid w:val="00923A63"/>
    <w:rsid w:val="00923C1B"/>
    <w:rsid w:val="00923C33"/>
    <w:rsid w:val="00923E76"/>
    <w:rsid w:val="00923F34"/>
    <w:rsid w:val="009243A6"/>
    <w:rsid w:val="009244B2"/>
    <w:rsid w:val="00924690"/>
    <w:rsid w:val="0092496F"/>
    <w:rsid w:val="00924A1B"/>
    <w:rsid w:val="00924A4E"/>
    <w:rsid w:val="00924D1B"/>
    <w:rsid w:val="00924D59"/>
    <w:rsid w:val="00924D89"/>
    <w:rsid w:val="00924DAC"/>
    <w:rsid w:val="00924FB7"/>
    <w:rsid w:val="00925487"/>
    <w:rsid w:val="009254E2"/>
    <w:rsid w:val="009256C2"/>
    <w:rsid w:val="00925A23"/>
    <w:rsid w:val="00925AFE"/>
    <w:rsid w:val="00925E64"/>
    <w:rsid w:val="00925F3F"/>
    <w:rsid w:val="00925FA1"/>
    <w:rsid w:val="00925FFD"/>
    <w:rsid w:val="0092628F"/>
    <w:rsid w:val="0092636F"/>
    <w:rsid w:val="009265A6"/>
    <w:rsid w:val="0092663C"/>
    <w:rsid w:val="0092668A"/>
    <w:rsid w:val="009267B1"/>
    <w:rsid w:val="009269FF"/>
    <w:rsid w:val="00926A39"/>
    <w:rsid w:val="00926A5E"/>
    <w:rsid w:val="00926BD1"/>
    <w:rsid w:val="00926C94"/>
    <w:rsid w:val="009277F8"/>
    <w:rsid w:val="00927992"/>
    <w:rsid w:val="00927AB0"/>
    <w:rsid w:val="00927BE7"/>
    <w:rsid w:val="00927C12"/>
    <w:rsid w:val="00927DBC"/>
    <w:rsid w:val="00927DFB"/>
    <w:rsid w:val="0093011C"/>
    <w:rsid w:val="0093030C"/>
    <w:rsid w:val="0093030F"/>
    <w:rsid w:val="00930390"/>
    <w:rsid w:val="0093041C"/>
    <w:rsid w:val="0093046A"/>
    <w:rsid w:val="00930521"/>
    <w:rsid w:val="00930826"/>
    <w:rsid w:val="00930857"/>
    <w:rsid w:val="0093091D"/>
    <w:rsid w:val="00930BD7"/>
    <w:rsid w:val="00930E1E"/>
    <w:rsid w:val="00930E66"/>
    <w:rsid w:val="0093122A"/>
    <w:rsid w:val="009314E8"/>
    <w:rsid w:val="00931514"/>
    <w:rsid w:val="009315DE"/>
    <w:rsid w:val="0093181F"/>
    <w:rsid w:val="00931A40"/>
    <w:rsid w:val="00931A6E"/>
    <w:rsid w:val="00931AB4"/>
    <w:rsid w:val="00931B5E"/>
    <w:rsid w:val="00931D49"/>
    <w:rsid w:val="00931DB1"/>
    <w:rsid w:val="00931F2A"/>
    <w:rsid w:val="00931F63"/>
    <w:rsid w:val="00932387"/>
    <w:rsid w:val="009327D8"/>
    <w:rsid w:val="009329F7"/>
    <w:rsid w:val="00932B0C"/>
    <w:rsid w:val="00932CFE"/>
    <w:rsid w:val="00932F74"/>
    <w:rsid w:val="00932F8C"/>
    <w:rsid w:val="009330EE"/>
    <w:rsid w:val="00933196"/>
    <w:rsid w:val="0093349E"/>
    <w:rsid w:val="0093354B"/>
    <w:rsid w:val="00933557"/>
    <w:rsid w:val="0093372F"/>
    <w:rsid w:val="009339A5"/>
    <w:rsid w:val="00933A6D"/>
    <w:rsid w:val="00933C01"/>
    <w:rsid w:val="00933C19"/>
    <w:rsid w:val="009340CC"/>
    <w:rsid w:val="009344CB"/>
    <w:rsid w:val="00934561"/>
    <w:rsid w:val="00934568"/>
    <w:rsid w:val="0093457B"/>
    <w:rsid w:val="0093461D"/>
    <w:rsid w:val="009347DD"/>
    <w:rsid w:val="009348C8"/>
    <w:rsid w:val="00934D7C"/>
    <w:rsid w:val="00934DB0"/>
    <w:rsid w:val="00934DCB"/>
    <w:rsid w:val="00934FD1"/>
    <w:rsid w:val="009350E7"/>
    <w:rsid w:val="009351A1"/>
    <w:rsid w:val="00935412"/>
    <w:rsid w:val="00935531"/>
    <w:rsid w:val="00935614"/>
    <w:rsid w:val="00935652"/>
    <w:rsid w:val="009356AC"/>
    <w:rsid w:val="0093588A"/>
    <w:rsid w:val="009358A6"/>
    <w:rsid w:val="0093595C"/>
    <w:rsid w:val="00935AA4"/>
    <w:rsid w:val="00935BB3"/>
    <w:rsid w:val="00935BCB"/>
    <w:rsid w:val="00935D61"/>
    <w:rsid w:val="00935E70"/>
    <w:rsid w:val="0093607C"/>
    <w:rsid w:val="0093627A"/>
    <w:rsid w:val="009362A0"/>
    <w:rsid w:val="00936314"/>
    <w:rsid w:val="009363AF"/>
    <w:rsid w:val="009363BB"/>
    <w:rsid w:val="009368AF"/>
    <w:rsid w:val="009368BF"/>
    <w:rsid w:val="00936A2C"/>
    <w:rsid w:val="00936AF9"/>
    <w:rsid w:val="00936B17"/>
    <w:rsid w:val="00936D86"/>
    <w:rsid w:val="00936F3F"/>
    <w:rsid w:val="00936FAC"/>
    <w:rsid w:val="00936FBF"/>
    <w:rsid w:val="009373A8"/>
    <w:rsid w:val="00937E13"/>
    <w:rsid w:val="00937F11"/>
    <w:rsid w:val="00937F14"/>
    <w:rsid w:val="00937F80"/>
    <w:rsid w:val="00937FA2"/>
    <w:rsid w:val="0094012B"/>
    <w:rsid w:val="009401E6"/>
    <w:rsid w:val="0094022D"/>
    <w:rsid w:val="00940489"/>
    <w:rsid w:val="00940601"/>
    <w:rsid w:val="00940D5C"/>
    <w:rsid w:val="00940D9F"/>
    <w:rsid w:val="00940FBE"/>
    <w:rsid w:val="0094122D"/>
    <w:rsid w:val="00941242"/>
    <w:rsid w:val="00941260"/>
    <w:rsid w:val="00941478"/>
    <w:rsid w:val="00941543"/>
    <w:rsid w:val="009416BC"/>
    <w:rsid w:val="009417D8"/>
    <w:rsid w:val="009419F8"/>
    <w:rsid w:val="00941B02"/>
    <w:rsid w:val="00941B97"/>
    <w:rsid w:val="00941CD0"/>
    <w:rsid w:val="00941DEE"/>
    <w:rsid w:val="0094215F"/>
    <w:rsid w:val="0094228D"/>
    <w:rsid w:val="00942364"/>
    <w:rsid w:val="00942395"/>
    <w:rsid w:val="009424A6"/>
    <w:rsid w:val="00942580"/>
    <w:rsid w:val="0094291F"/>
    <w:rsid w:val="00942BF2"/>
    <w:rsid w:val="00942D76"/>
    <w:rsid w:val="009432FD"/>
    <w:rsid w:val="009434F2"/>
    <w:rsid w:val="00943568"/>
    <w:rsid w:val="009435BA"/>
    <w:rsid w:val="009435FE"/>
    <w:rsid w:val="00943646"/>
    <w:rsid w:val="00943682"/>
    <w:rsid w:val="009436CE"/>
    <w:rsid w:val="009436FA"/>
    <w:rsid w:val="00943B3D"/>
    <w:rsid w:val="00943D03"/>
    <w:rsid w:val="00943E63"/>
    <w:rsid w:val="00943FB4"/>
    <w:rsid w:val="0094415F"/>
    <w:rsid w:val="00944278"/>
    <w:rsid w:val="00944820"/>
    <w:rsid w:val="0094483C"/>
    <w:rsid w:val="00944C51"/>
    <w:rsid w:val="00944D5B"/>
    <w:rsid w:val="00945264"/>
    <w:rsid w:val="00945316"/>
    <w:rsid w:val="00945325"/>
    <w:rsid w:val="009457CE"/>
    <w:rsid w:val="009457DC"/>
    <w:rsid w:val="0094586F"/>
    <w:rsid w:val="00945949"/>
    <w:rsid w:val="00945A3B"/>
    <w:rsid w:val="00945D01"/>
    <w:rsid w:val="00945D75"/>
    <w:rsid w:val="00945DC9"/>
    <w:rsid w:val="00945E9D"/>
    <w:rsid w:val="00945FE1"/>
    <w:rsid w:val="00946396"/>
    <w:rsid w:val="00946501"/>
    <w:rsid w:val="009466A7"/>
    <w:rsid w:val="00946969"/>
    <w:rsid w:val="00946C52"/>
    <w:rsid w:val="00946D92"/>
    <w:rsid w:val="00947085"/>
    <w:rsid w:val="00947303"/>
    <w:rsid w:val="009473B2"/>
    <w:rsid w:val="00947431"/>
    <w:rsid w:val="0094755F"/>
    <w:rsid w:val="009475ED"/>
    <w:rsid w:val="0094764B"/>
    <w:rsid w:val="009479E8"/>
    <w:rsid w:val="00947AD3"/>
    <w:rsid w:val="00947B66"/>
    <w:rsid w:val="00947CDA"/>
    <w:rsid w:val="0095013E"/>
    <w:rsid w:val="00950146"/>
    <w:rsid w:val="009501ED"/>
    <w:rsid w:val="009503DA"/>
    <w:rsid w:val="009509F2"/>
    <w:rsid w:val="00950E12"/>
    <w:rsid w:val="0095129C"/>
    <w:rsid w:val="00951316"/>
    <w:rsid w:val="00951386"/>
    <w:rsid w:val="009514C7"/>
    <w:rsid w:val="0095176C"/>
    <w:rsid w:val="00951B00"/>
    <w:rsid w:val="00951DC3"/>
    <w:rsid w:val="00951E28"/>
    <w:rsid w:val="00951F75"/>
    <w:rsid w:val="009520A1"/>
    <w:rsid w:val="009520DA"/>
    <w:rsid w:val="0095256B"/>
    <w:rsid w:val="009528CC"/>
    <w:rsid w:val="00952CBF"/>
    <w:rsid w:val="00952D10"/>
    <w:rsid w:val="00952D1E"/>
    <w:rsid w:val="00952F2F"/>
    <w:rsid w:val="009530AF"/>
    <w:rsid w:val="0095340D"/>
    <w:rsid w:val="00953457"/>
    <w:rsid w:val="00953737"/>
    <w:rsid w:val="0095377D"/>
    <w:rsid w:val="00953876"/>
    <w:rsid w:val="00953994"/>
    <w:rsid w:val="00953B4D"/>
    <w:rsid w:val="00953B6F"/>
    <w:rsid w:val="0095412F"/>
    <w:rsid w:val="00954433"/>
    <w:rsid w:val="00954496"/>
    <w:rsid w:val="009544B7"/>
    <w:rsid w:val="009546E9"/>
    <w:rsid w:val="0095493E"/>
    <w:rsid w:val="00954AAC"/>
    <w:rsid w:val="0095532F"/>
    <w:rsid w:val="0095539D"/>
    <w:rsid w:val="009553D8"/>
    <w:rsid w:val="009555AB"/>
    <w:rsid w:val="0095591A"/>
    <w:rsid w:val="00955EB9"/>
    <w:rsid w:val="0095612B"/>
    <w:rsid w:val="009564BF"/>
    <w:rsid w:val="009566AF"/>
    <w:rsid w:val="0095694F"/>
    <w:rsid w:val="00956A80"/>
    <w:rsid w:val="00956B78"/>
    <w:rsid w:val="00956C84"/>
    <w:rsid w:val="00956D5A"/>
    <w:rsid w:val="00956DD6"/>
    <w:rsid w:val="00956E53"/>
    <w:rsid w:val="00956E82"/>
    <w:rsid w:val="00956EB6"/>
    <w:rsid w:val="00956EF6"/>
    <w:rsid w:val="00956FA8"/>
    <w:rsid w:val="009570CF"/>
    <w:rsid w:val="00957131"/>
    <w:rsid w:val="0095717B"/>
    <w:rsid w:val="009571B7"/>
    <w:rsid w:val="0095726C"/>
    <w:rsid w:val="009572DB"/>
    <w:rsid w:val="009574EB"/>
    <w:rsid w:val="00957738"/>
    <w:rsid w:val="0095773B"/>
    <w:rsid w:val="00957802"/>
    <w:rsid w:val="00957CE1"/>
    <w:rsid w:val="00957ED8"/>
    <w:rsid w:val="00957F18"/>
    <w:rsid w:val="00960107"/>
    <w:rsid w:val="00960111"/>
    <w:rsid w:val="00960129"/>
    <w:rsid w:val="00960314"/>
    <w:rsid w:val="00960438"/>
    <w:rsid w:val="00960581"/>
    <w:rsid w:val="009606E5"/>
    <w:rsid w:val="009606EF"/>
    <w:rsid w:val="0096089E"/>
    <w:rsid w:val="009608F9"/>
    <w:rsid w:val="00960907"/>
    <w:rsid w:val="00960A83"/>
    <w:rsid w:val="00960B55"/>
    <w:rsid w:val="00960B71"/>
    <w:rsid w:val="00960F62"/>
    <w:rsid w:val="00961334"/>
    <w:rsid w:val="009615D0"/>
    <w:rsid w:val="009616D2"/>
    <w:rsid w:val="00961725"/>
    <w:rsid w:val="0096181B"/>
    <w:rsid w:val="009618FA"/>
    <w:rsid w:val="00961934"/>
    <w:rsid w:val="00961948"/>
    <w:rsid w:val="00961C5F"/>
    <w:rsid w:val="00961C6C"/>
    <w:rsid w:val="00961F24"/>
    <w:rsid w:val="00962153"/>
    <w:rsid w:val="00962415"/>
    <w:rsid w:val="009624AF"/>
    <w:rsid w:val="00962564"/>
    <w:rsid w:val="009625B2"/>
    <w:rsid w:val="009626DA"/>
    <w:rsid w:val="00962842"/>
    <w:rsid w:val="009628D4"/>
    <w:rsid w:val="00962A3A"/>
    <w:rsid w:val="00962BCC"/>
    <w:rsid w:val="00962CFE"/>
    <w:rsid w:val="00962E3F"/>
    <w:rsid w:val="00962EF6"/>
    <w:rsid w:val="00963013"/>
    <w:rsid w:val="009631DF"/>
    <w:rsid w:val="009632EB"/>
    <w:rsid w:val="0096330D"/>
    <w:rsid w:val="009633BB"/>
    <w:rsid w:val="009635AA"/>
    <w:rsid w:val="00963A72"/>
    <w:rsid w:val="00963A93"/>
    <w:rsid w:val="00963C4F"/>
    <w:rsid w:val="00963D17"/>
    <w:rsid w:val="00963E93"/>
    <w:rsid w:val="00963F16"/>
    <w:rsid w:val="00963F1B"/>
    <w:rsid w:val="00963FBD"/>
    <w:rsid w:val="009641E8"/>
    <w:rsid w:val="00964317"/>
    <w:rsid w:val="0096437A"/>
    <w:rsid w:val="009643B4"/>
    <w:rsid w:val="00964594"/>
    <w:rsid w:val="009645AC"/>
    <w:rsid w:val="009647C7"/>
    <w:rsid w:val="009647D2"/>
    <w:rsid w:val="00964871"/>
    <w:rsid w:val="00964D6D"/>
    <w:rsid w:val="00964F43"/>
    <w:rsid w:val="009651CD"/>
    <w:rsid w:val="009653D1"/>
    <w:rsid w:val="009653FC"/>
    <w:rsid w:val="009654B7"/>
    <w:rsid w:val="009655A1"/>
    <w:rsid w:val="009657AB"/>
    <w:rsid w:val="00965874"/>
    <w:rsid w:val="00965A6B"/>
    <w:rsid w:val="00965A85"/>
    <w:rsid w:val="00965B33"/>
    <w:rsid w:val="00965BC8"/>
    <w:rsid w:val="00965FD2"/>
    <w:rsid w:val="0096647F"/>
    <w:rsid w:val="00966480"/>
    <w:rsid w:val="0096656C"/>
    <w:rsid w:val="009666E2"/>
    <w:rsid w:val="00966AFC"/>
    <w:rsid w:val="00966B50"/>
    <w:rsid w:val="00966BA3"/>
    <w:rsid w:val="00966DEB"/>
    <w:rsid w:val="0096706F"/>
    <w:rsid w:val="00967397"/>
    <w:rsid w:val="00967775"/>
    <w:rsid w:val="009678D5"/>
    <w:rsid w:val="00967B29"/>
    <w:rsid w:val="00967D77"/>
    <w:rsid w:val="00967DF2"/>
    <w:rsid w:val="00967E4F"/>
    <w:rsid w:val="0097019F"/>
    <w:rsid w:val="009701C5"/>
    <w:rsid w:val="00970262"/>
    <w:rsid w:val="0097047F"/>
    <w:rsid w:val="009704CE"/>
    <w:rsid w:val="009706F2"/>
    <w:rsid w:val="0097073C"/>
    <w:rsid w:val="00970974"/>
    <w:rsid w:val="00970A32"/>
    <w:rsid w:val="00970AAE"/>
    <w:rsid w:val="00970B48"/>
    <w:rsid w:val="00970C7A"/>
    <w:rsid w:val="00970FA3"/>
    <w:rsid w:val="00970FDA"/>
    <w:rsid w:val="00971131"/>
    <w:rsid w:val="00971658"/>
    <w:rsid w:val="00971F4E"/>
    <w:rsid w:val="009723A0"/>
    <w:rsid w:val="009723DE"/>
    <w:rsid w:val="0097267D"/>
    <w:rsid w:val="00972936"/>
    <w:rsid w:val="00972A7E"/>
    <w:rsid w:val="00972DFB"/>
    <w:rsid w:val="00972FDA"/>
    <w:rsid w:val="009734BF"/>
    <w:rsid w:val="009735ED"/>
    <w:rsid w:val="0097386A"/>
    <w:rsid w:val="0097386F"/>
    <w:rsid w:val="00973964"/>
    <w:rsid w:val="00973C9E"/>
    <w:rsid w:val="00973EF9"/>
    <w:rsid w:val="00973F5B"/>
    <w:rsid w:val="0097403C"/>
    <w:rsid w:val="00974052"/>
    <w:rsid w:val="009740F9"/>
    <w:rsid w:val="0097414A"/>
    <w:rsid w:val="00974452"/>
    <w:rsid w:val="00974765"/>
    <w:rsid w:val="00974A51"/>
    <w:rsid w:val="00974CAB"/>
    <w:rsid w:val="00975135"/>
    <w:rsid w:val="009755B2"/>
    <w:rsid w:val="009757A3"/>
    <w:rsid w:val="00975872"/>
    <w:rsid w:val="00975C85"/>
    <w:rsid w:val="00975CBB"/>
    <w:rsid w:val="00975D82"/>
    <w:rsid w:val="00975E22"/>
    <w:rsid w:val="00975F89"/>
    <w:rsid w:val="009761F1"/>
    <w:rsid w:val="00976270"/>
    <w:rsid w:val="0097627F"/>
    <w:rsid w:val="009762B2"/>
    <w:rsid w:val="009762DB"/>
    <w:rsid w:val="0097634E"/>
    <w:rsid w:val="0097676B"/>
    <w:rsid w:val="009768B3"/>
    <w:rsid w:val="009768BB"/>
    <w:rsid w:val="009768D1"/>
    <w:rsid w:val="00976982"/>
    <w:rsid w:val="009769B1"/>
    <w:rsid w:val="00976AD7"/>
    <w:rsid w:val="00976B80"/>
    <w:rsid w:val="00976BED"/>
    <w:rsid w:val="00976C51"/>
    <w:rsid w:val="00976DAF"/>
    <w:rsid w:val="00976E02"/>
    <w:rsid w:val="00976F84"/>
    <w:rsid w:val="0097755D"/>
    <w:rsid w:val="009776B9"/>
    <w:rsid w:val="009776F4"/>
    <w:rsid w:val="009776FB"/>
    <w:rsid w:val="00977795"/>
    <w:rsid w:val="0097798C"/>
    <w:rsid w:val="00977A19"/>
    <w:rsid w:val="0098008B"/>
    <w:rsid w:val="0098008D"/>
    <w:rsid w:val="009800CB"/>
    <w:rsid w:val="00980360"/>
    <w:rsid w:val="0098040D"/>
    <w:rsid w:val="00980710"/>
    <w:rsid w:val="0098073E"/>
    <w:rsid w:val="00980946"/>
    <w:rsid w:val="00980AF5"/>
    <w:rsid w:val="00980BE9"/>
    <w:rsid w:val="00980D27"/>
    <w:rsid w:val="00980EE3"/>
    <w:rsid w:val="00980EF6"/>
    <w:rsid w:val="009810A7"/>
    <w:rsid w:val="0098120D"/>
    <w:rsid w:val="0098176A"/>
    <w:rsid w:val="009817A9"/>
    <w:rsid w:val="009819E5"/>
    <w:rsid w:val="00981B15"/>
    <w:rsid w:val="00981CE7"/>
    <w:rsid w:val="00981D76"/>
    <w:rsid w:val="00981D82"/>
    <w:rsid w:val="00981DC8"/>
    <w:rsid w:val="00981E98"/>
    <w:rsid w:val="00981F72"/>
    <w:rsid w:val="00982318"/>
    <w:rsid w:val="00982503"/>
    <w:rsid w:val="00982608"/>
    <w:rsid w:val="00982935"/>
    <w:rsid w:val="00982B70"/>
    <w:rsid w:val="00982D4A"/>
    <w:rsid w:val="00982DA6"/>
    <w:rsid w:val="00982E2E"/>
    <w:rsid w:val="0098337F"/>
    <w:rsid w:val="009837B6"/>
    <w:rsid w:val="00983A15"/>
    <w:rsid w:val="00983BAD"/>
    <w:rsid w:val="00983BB8"/>
    <w:rsid w:val="00983F56"/>
    <w:rsid w:val="00984551"/>
    <w:rsid w:val="009847C7"/>
    <w:rsid w:val="00984C59"/>
    <w:rsid w:val="00984C6F"/>
    <w:rsid w:val="00984CC0"/>
    <w:rsid w:val="00984DF7"/>
    <w:rsid w:val="00984E53"/>
    <w:rsid w:val="00984EEC"/>
    <w:rsid w:val="00984F6F"/>
    <w:rsid w:val="00984FA4"/>
    <w:rsid w:val="009850CD"/>
    <w:rsid w:val="0098535F"/>
    <w:rsid w:val="0098546F"/>
    <w:rsid w:val="009855D2"/>
    <w:rsid w:val="00985795"/>
    <w:rsid w:val="00985890"/>
    <w:rsid w:val="009858AE"/>
    <w:rsid w:val="00985C17"/>
    <w:rsid w:val="00985C5B"/>
    <w:rsid w:val="00985F26"/>
    <w:rsid w:val="00985FEB"/>
    <w:rsid w:val="00985FF5"/>
    <w:rsid w:val="009862CA"/>
    <w:rsid w:val="009864FA"/>
    <w:rsid w:val="009865E4"/>
    <w:rsid w:val="0098685E"/>
    <w:rsid w:val="009868C5"/>
    <w:rsid w:val="00986979"/>
    <w:rsid w:val="00986A1E"/>
    <w:rsid w:val="00986A50"/>
    <w:rsid w:val="00986BC3"/>
    <w:rsid w:val="00986C41"/>
    <w:rsid w:val="00986E69"/>
    <w:rsid w:val="00986F17"/>
    <w:rsid w:val="00986F92"/>
    <w:rsid w:val="009871B5"/>
    <w:rsid w:val="009876A3"/>
    <w:rsid w:val="009877D2"/>
    <w:rsid w:val="0098781E"/>
    <w:rsid w:val="00987820"/>
    <w:rsid w:val="00987AF5"/>
    <w:rsid w:val="00987B39"/>
    <w:rsid w:val="00987E5B"/>
    <w:rsid w:val="00987E72"/>
    <w:rsid w:val="00987F2E"/>
    <w:rsid w:val="0099042B"/>
    <w:rsid w:val="009905A4"/>
    <w:rsid w:val="00990775"/>
    <w:rsid w:val="00990783"/>
    <w:rsid w:val="00990793"/>
    <w:rsid w:val="009907A8"/>
    <w:rsid w:val="00990BAF"/>
    <w:rsid w:val="00990D58"/>
    <w:rsid w:val="00991374"/>
    <w:rsid w:val="00991400"/>
    <w:rsid w:val="0099180F"/>
    <w:rsid w:val="00991BF3"/>
    <w:rsid w:val="00991D64"/>
    <w:rsid w:val="00991F37"/>
    <w:rsid w:val="00992450"/>
    <w:rsid w:val="00993306"/>
    <w:rsid w:val="009933D3"/>
    <w:rsid w:val="0099342B"/>
    <w:rsid w:val="009934D7"/>
    <w:rsid w:val="009934F4"/>
    <w:rsid w:val="009936F6"/>
    <w:rsid w:val="009937F2"/>
    <w:rsid w:val="00993D14"/>
    <w:rsid w:val="00993E5D"/>
    <w:rsid w:val="00993FE7"/>
    <w:rsid w:val="009940E9"/>
    <w:rsid w:val="00994134"/>
    <w:rsid w:val="0099445B"/>
    <w:rsid w:val="009947EE"/>
    <w:rsid w:val="00994897"/>
    <w:rsid w:val="0099496C"/>
    <w:rsid w:val="0099498F"/>
    <w:rsid w:val="009949C4"/>
    <w:rsid w:val="00994C20"/>
    <w:rsid w:val="00994CAC"/>
    <w:rsid w:val="00994D56"/>
    <w:rsid w:val="00994E19"/>
    <w:rsid w:val="00994E59"/>
    <w:rsid w:val="00994F22"/>
    <w:rsid w:val="009952BA"/>
    <w:rsid w:val="009954B9"/>
    <w:rsid w:val="009957CE"/>
    <w:rsid w:val="009957FF"/>
    <w:rsid w:val="00995B3F"/>
    <w:rsid w:val="00995B97"/>
    <w:rsid w:val="00995BD6"/>
    <w:rsid w:val="00995C16"/>
    <w:rsid w:val="00995DD6"/>
    <w:rsid w:val="00995E60"/>
    <w:rsid w:val="0099613C"/>
    <w:rsid w:val="0099618B"/>
    <w:rsid w:val="0099624D"/>
    <w:rsid w:val="0099631A"/>
    <w:rsid w:val="00996413"/>
    <w:rsid w:val="0099652C"/>
    <w:rsid w:val="0099688D"/>
    <w:rsid w:val="0099693C"/>
    <w:rsid w:val="00996A87"/>
    <w:rsid w:val="00996B3A"/>
    <w:rsid w:val="00996DD4"/>
    <w:rsid w:val="009973D2"/>
    <w:rsid w:val="009978E3"/>
    <w:rsid w:val="00997906"/>
    <w:rsid w:val="00997B68"/>
    <w:rsid w:val="00997BFE"/>
    <w:rsid w:val="00997D68"/>
    <w:rsid w:val="00997E36"/>
    <w:rsid w:val="00997E8D"/>
    <w:rsid w:val="009A034C"/>
    <w:rsid w:val="009A03B4"/>
    <w:rsid w:val="009A05CE"/>
    <w:rsid w:val="009A0848"/>
    <w:rsid w:val="009A0850"/>
    <w:rsid w:val="009A0A48"/>
    <w:rsid w:val="009A0B36"/>
    <w:rsid w:val="009A0D97"/>
    <w:rsid w:val="009A1231"/>
    <w:rsid w:val="009A131A"/>
    <w:rsid w:val="009A1478"/>
    <w:rsid w:val="009A1933"/>
    <w:rsid w:val="009A1A6A"/>
    <w:rsid w:val="009A1A94"/>
    <w:rsid w:val="009A1AE6"/>
    <w:rsid w:val="009A1AEB"/>
    <w:rsid w:val="009A1CE1"/>
    <w:rsid w:val="009A1DCA"/>
    <w:rsid w:val="009A2013"/>
    <w:rsid w:val="009A2218"/>
    <w:rsid w:val="009A2649"/>
    <w:rsid w:val="009A2694"/>
    <w:rsid w:val="009A273E"/>
    <w:rsid w:val="009A2A01"/>
    <w:rsid w:val="009A2A4E"/>
    <w:rsid w:val="009A2CD6"/>
    <w:rsid w:val="009A2DDE"/>
    <w:rsid w:val="009A2EBD"/>
    <w:rsid w:val="009A2FFB"/>
    <w:rsid w:val="009A3085"/>
    <w:rsid w:val="009A3292"/>
    <w:rsid w:val="009A3701"/>
    <w:rsid w:val="009A374C"/>
    <w:rsid w:val="009A393D"/>
    <w:rsid w:val="009A3E68"/>
    <w:rsid w:val="009A4087"/>
    <w:rsid w:val="009A4094"/>
    <w:rsid w:val="009A4185"/>
    <w:rsid w:val="009A4286"/>
    <w:rsid w:val="009A43B4"/>
    <w:rsid w:val="009A4558"/>
    <w:rsid w:val="009A486C"/>
    <w:rsid w:val="009A4DBC"/>
    <w:rsid w:val="009A4E04"/>
    <w:rsid w:val="009A4E27"/>
    <w:rsid w:val="009A4E44"/>
    <w:rsid w:val="009A50C2"/>
    <w:rsid w:val="009A53DB"/>
    <w:rsid w:val="009A5693"/>
    <w:rsid w:val="009A587C"/>
    <w:rsid w:val="009A58B5"/>
    <w:rsid w:val="009A5CFC"/>
    <w:rsid w:val="009A5D33"/>
    <w:rsid w:val="009A5E81"/>
    <w:rsid w:val="009A5F92"/>
    <w:rsid w:val="009A6472"/>
    <w:rsid w:val="009A647A"/>
    <w:rsid w:val="009A65DB"/>
    <w:rsid w:val="009A687E"/>
    <w:rsid w:val="009A68E7"/>
    <w:rsid w:val="009A69BF"/>
    <w:rsid w:val="009A69CF"/>
    <w:rsid w:val="009A6D10"/>
    <w:rsid w:val="009A711B"/>
    <w:rsid w:val="009A71B3"/>
    <w:rsid w:val="009A7433"/>
    <w:rsid w:val="009A7512"/>
    <w:rsid w:val="009A7721"/>
    <w:rsid w:val="009A7865"/>
    <w:rsid w:val="009A7949"/>
    <w:rsid w:val="009A79EF"/>
    <w:rsid w:val="009A7DDA"/>
    <w:rsid w:val="009A7E21"/>
    <w:rsid w:val="009B0052"/>
    <w:rsid w:val="009B028C"/>
    <w:rsid w:val="009B0328"/>
    <w:rsid w:val="009B0AC7"/>
    <w:rsid w:val="009B0B15"/>
    <w:rsid w:val="009B0DF8"/>
    <w:rsid w:val="009B1184"/>
    <w:rsid w:val="009B11BF"/>
    <w:rsid w:val="009B1260"/>
    <w:rsid w:val="009B1484"/>
    <w:rsid w:val="009B14C0"/>
    <w:rsid w:val="009B15BA"/>
    <w:rsid w:val="009B1A13"/>
    <w:rsid w:val="009B1A75"/>
    <w:rsid w:val="009B1B64"/>
    <w:rsid w:val="009B1BF9"/>
    <w:rsid w:val="009B1DC4"/>
    <w:rsid w:val="009B1E63"/>
    <w:rsid w:val="009B1EC6"/>
    <w:rsid w:val="009B1F5E"/>
    <w:rsid w:val="009B20EC"/>
    <w:rsid w:val="009B222F"/>
    <w:rsid w:val="009B2285"/>
    <w:rsid w:val="009B235C"/>
    <w:rsid w:val="009B2499"/>
    <w:rsid w:val="009B25AF"/>
    <w:rsid w:val="009B25B2"/>
    <w:rsid w:val="009B2673"/>
    <w:rsid w:val="009B2675"/>
    <w:rsid w:val="009B28C0"/>
    <w:rsid w:val="009B28D0"/>
    <w:rsid w:val="009B29CD"/>
    <w:rsid w:val="009B29FD"/>
    <w:rsid w:val="009B2A35"/>
    <w:rsid w:val="009B2C38"/>
    <w:rsid w:val="009B2EE4"/>
    <w:rsid w:val="009B3006"/>
    <w:rsid w:val="009B302D"/>
    <w:rsid w:val="009B30CB"/>
    <w:rsid w:val="009B3214"/>
    <w:rsid w:val="009B3268"/>
    <w:rsid w:val="009B37BE"/>
    <w:rsid w:val="009B38D7"/>
    <w:rsid w:val="009B392A"/>
    <w:rsid w:val="009B3A2F"/>
    <w:rsid w:val="009B3A71"/>
    <w:rsid w:val="009B3C79"/>
    <w:rsid w:val="009B3F32"/>
    <w:rsid w:val="009B4173"/>
    <w:rsid w:val="009B4241"/>
    <w:rsid w:val="009B436F"/>
    <w:rsid w:val="009B43F2"/>
    <w:rsid w:val="009B4484"/>
    <w:rsid w:val="009B44DC"/>
    <w:rsid w:val="009B49F4"/>
    <w:rsid w:val="009B4A4E"/>
    <w:rsid w:val="009B4A61"/>
    <w:rsid w:val="009B4D2D"/>
    <w:rsid w:val="009B4D52"/>
    <w:rsid w:val="009B4D9A"/>
    <w:rsid w:val="009B4F07"/>
    <w:rsid w:val="009B519D"/>
    <w:rsid w:val="009B546A"/>
    <w:rsid w:val="009B54D4"/>
    <w:rsid w:val="009B566D"/>
    <w:rsid w:val="009B56E8"/>
    <w:rsid w:val="009B57CF"/>
    <w:rsid w:val="009B58E3"/>
    <w:rsid w:val="009B5A0E"/>
    <w:rsid w:val="009B5A98"/>
    <w:rsid w:val="009B5AD5"/>
    <w:rsid w:val="009B5BEC"/>
    <w:rsid w:val="009B5D0A"/>
    <w:rsid w:val="009B6119"/>
    <w:rsid w:val="009B6141"/>
    <w:rsid w:val="009B62F2"/>
    <w:rsid w:val="009B6334"/>
    <w:rsid w:val="009B656C"/>
    <w:rsid w:val="009B6A09"/>
    <w:rsid w:val="009B6AEE"/>
    <w:rsid w:val="009B6B1B"/>
    <w:rsid w:val="009B6C20"/>
    <w:rsid w:val="009B6C40"/>
    <w:rsid w:val="009B6F27"/>
    <w:rsid w:val="009B713E"/>
    <w:rsid w:val="009B71C2"/>
    <w:rsid w:val="009B7653"/>
    <w:rsid w:val="009B79D6"/>
    <w:rsid w:val="009B7AC6"/>
    <w:rsid w:val="009B7C31"/>
    <w:rsid w:val="009B7C75"/>
    <w:rsid w:val="009B7EFE"/>
    <w:rsid w:val="009B7F9B"/>
    <w:rsid w:val="009C0083"/>
    <w:rsid w:val="009C0134"/>
    <w:rsid w:val="009C02F6"/>
    <w:rsid w:val="009C04D2"/>
    <w:rsid w:val="009C050D"/>
    <w:rsid w:val="009C07EB"/>
    <w:rsid w:val="009C0833"/>
    <w:rsid w:val="009C09B6"/>
    <w:rsid w:val="009C0AAC"/>
    <w:rsid w:val="009C0B97"/>
    <w:rsid w:val="009C0C27"/>
    <w:rsid w:val="009C0CF2"/>
    <w:rsid w:val="009C0DCB"/>
    <w:rsid w:val="009C1093"/>
    <w:rsid w:val="009C1119"/>
    <w:rsid w:val="009C12D7"/>
    <w:rsid w:val="009C13EF"/>
    <w:rsid w:val="009C1832"/>
    <w:rsid w:val="009C19EE"/>
    <w:rsid w:val="009C1ACE"/>
    <w:rsid w:val="009C1C19"/>
    <w:rsid w:val="009C1DF6"/>
    <w:rsid w:val="009C2120"/>
    <w:rsid w:val="009C2263"/>
    <w:rsid w:val="009C24FA"/>
    <w:rsid w:val="009C25B2"/>
    <w:rsid w:val="009C2813"/>
    <w:rsid w:val="009C2980"/>
    <w:rsid w:val="009C2C65"/>
    <w:rsid w:val="009C2EAF"/>
    <w:rsid w:val="009C3042"/>
    <w:rsid w:val="009C3065"/>
    <w:rsid w:val="009C30C2"/>
    <w:rsid w:val="009C3107"/>
    <w:rsid w:val="009C3555"/>
    <w:rsid w:val="009C36F2"/>
    <w:rsid w:val="009C3725"/>
    <w:rsid w:val="009C386A"/>
    <w:rsid w:val="009C3C61"/>
    <w:rsid w:val="009C3CEE"/>
    <w:rsid w:val="009C3EC7"/>
    <w:rsid w:val="009C430F"/>
    <w:rsid w:val="009C4436"/>
    <w:rsid w:val="009C4511"/>
    <w:rsid w:val="009C4737"/>
    <w:rsid w:val="009C4867"/>
    <w:rsid w:val="009C4973"/>
    <w:rsid w:val="009C4A6F"/>
    <w:rsid w:val="009C4AEA"/>
    <w:rsid w:val="009C4B6C"/>
    <w:rsid w:val="009C4BDA"/>
    <w:rsid w:val="009C4BF6"/>
    <w:rsid w:val="009C4BFE"/>
    <w:rsid w:val="009C4D34"/>
    <w:rsid w:val="009C4E22"/>
    <w:rsid w:val="009C4ED7"/>
    <w:rsid w:val="009C4F08"/>
    <w:rsid w:val="009C50E1"/>
    <w:rsid w:val="009C5901"/>
    <w:rsid w:val="009C5994"/>
    <w:rsid w:val="009C5CEA"/>
    <w:rsid w:val="009C5D52"/>
    <w:rsid w:val="009C5F74"/>
    <w:rsid w:val="009C5FF2"/>
    <w:rsid w:val="009C60F9"/>
    <w:rsid w:val="009C611D"/>
    <w:rsid w:val="009C6186"/>
    <w:rsid w:val="009C6236"/>
    <w:rsid w:val="009C627C"/>
    <w:rsid w:val="009C6389"/>
    <w:rsid w:val="009C6666"/>
    <w:rsid w:val="009C66E0"/>
    <w:rsid w:val="009C6709"/>
    <w:rsid w:val="009C6906"/>
    <w:rsid w:val="009C6979"/>
    <w:rsid w:val="009C6AAA"/>
    <w:rsid w:val="009C6C90"/>
    <w:rsid w:val="009C6E8E"/>
    <w:rsid w:val="009C6F4D"/>
    <w:rsid w:val="009C6FA9"/>
    <w:rsid w:val="009C71BF"/>
    <w:rsid w:val="009C76CB"/>
    <w:rsid w:val="009C7817"/>
    <w:rsid w:val="009C78CF"/>
    <w:rsid w:val="009C7AE3"/>
    <w:rsid w:val="009C7C43"/>
    <w:rsid w:val="009C7E46"/>
    <w:rsid w:val="009C7EC5"/>
    <w:rsid w:val="009C7EE0"/>
    <w:rsid w:val="009C7FB5"/>
    <w:rsid w:val="009D00FD"/>
    <w:rsid w:val="009D0542"/>
    <w:rsid w:val="009D07C9"/>
    <w:rsid w:val="009D081C"/>
    <w:rsid w:val="009D0984"/>
    <w:rsid w:val="009D099F"/>
    <w:rsid w:val="009D0B09"/>
    <w:rsid w:val="009D0B9A"/>
    <w:rsid w:val="009D0D73"/>
    <w:rsid w:val="009D0DC3"/>
    <w:rsid w:val="009D0ECF"/>
    <w:rsid w:val="009D110D"/>
    <w:rsid w:val="009D1503"/>
    <w:rsid w:val="009D1562"/>
    <w:rsid w:val="009D1870"/>
    <w:rsid w:val="009D18EF"/>
    <w:rsid w:val="009D19BA"/>
    <w:rsid w:val="009D1C55"/>
    <w:rsid w:val="009D1D0A"/>
    <w:rsid w:val="009D1DA1"/>
    <w:rsid w:val="009D1DCB"/>
    <w:rsid w:val="009D2076"/>
    <w:rsid w:val="009D269B"/>
    <w:rsid w:val="009D26EF"/>
    <w:rsid w:val="009D2868"/>
    <w:rsid w:val="009D2A45"/>
    <w:rsid w:val="009D2B20"/>
    <w:rsid w:val="009D2C51"/>
    <w:rsid w:val="009D2DAD"/>
    <w:rsid w:val="009D2E74"/>
    <w:rsid w:val="009D2FF6"/>
    <w:rsid w:val="009D32D9"/>
    <w:rsid w:val="009D342E"/>
    <w:rsid w:val="009D3461"/>
    <w:rsid w:val="009D367A"/>
    <w:rsid w:val="009D36F7"/>
    <w:rsid w:val="009D37F7"/>
    <w:rsid w:val="009D392D"/>
    <w:rsid w:val="009D396B"/>
    <w:rsid w:val="009D39A0"/>
    <w:rsid w:val="009D3E59"/>
    <w:rsid w:val="009D40BE"/>
    <w:rsid w:val="009D431F"/>
    <w:rsid w:val="009D43A1"/>
    <w:rsid w:val="009D43F1"/>
    <w:rsid w:val="009D44A0"/>
    <w:rsid w:val="009D44F5"/>
    <w:rsid w:val="009D48D2"/>
    <w:rsid w:val="009D490A"/>
    <w:rsid w:val="009D4C4A"/>
    <w:rsid w:val="009D4D6C"/>
    <w:rsid w:val="009D4F0D"/>
    <w:rsid w:val="009D54EF"/>
    <w:rsid w:val="009D5570"/>
    <w:rsid w:val="009D5785"/>
    <w:rsid w:val="009D57F0"/>
    <w:rsid w:val="009D58D4"/>
    <w:rsid w:val="009D590A"/>
    <w:rsid w:val="009D5960"/>
    <w:rsid w:val="009D5C25"/>
    <w:rsid w:val="009D5F10"/>
    <w:rsid w:val="009D6054"/>
    <w:rsid w:val="009D6055"/>
    <w:rsid w:val="009D605A"/>
    <w:rsid w:val="009D60D6"/>
    <w:rsid w:val="009D6273"/>
    <w:rsid w:val="009D62D3"/>
    <w:rsid w:val="009D6308"/>
    <w:rsid w:val="009D6325"/>
    <w:rsid w:val="009D64AC"/>
    <w:rsid w:val="009D68DC"/>
    <w:rsid w:val="009D6995"/>
    <w:rsid w:val="009D69A7"/>
    <w:rsid w:val="009D6C9F"/>
    <w:rsid w:val="009D6DA0"/>
    <w:rsid w:val="009D6DC9"/>
    <w:rsid w:val="009D7395"/>
    <w:rsid w:val="009D73B4"/>
    <w:rsid w:val="009D75F1"/>
    <w:rsid w:val="009D7B36"/>
    <w:rsid w:val="009D7C14"/>
    <w:rsid w:val="009D7CD6"/>
    <w:rsid w:val="009D7D70"/>
    <w:rsid w:val="009D7D93"/>
    <w:rsid w:val="009D7DC1"/>
    <w:rsid w:val="009D7DCE"/>
    <w:rsid w:val="009D7DF2"/>
    <w:rsid w:val="009D7E39"/>
    <w:rsid w:val="009D7E7D"/>
    <w:rsid w:val="009D7F1A"/>
    <w:rsid w:val="009E0037"/>
    <w:rsid w:val="009E01B3"/>
    <w:rsid w:val="009E03E2"/>
    <w:rsid w:val="009E045E"/>
    <w:rsid w:val="009E0464"/>
    <w:rsid w:val="009E057B"/>
    <w:rsid w:val="009E0D2A"/>
    <w:rsid w:val="009E0DA5"/>
    <w:rsid w:val="009E0EF4"/>
    <w:rsid w:val="009E0FC9"/>
    <w:rsid w:val="009E11C2"/>
    <w:rsid w:val="009E12B1"/>
    <w:rsid w:val="009E12EE"/>
    <w:rsid w:val="009E1543"/>
    <w:rsid w:val="009E1A5B"/>
    <w:rsid w:val="009E1C6C"/>
    <w:rsid w:val="009E1EF5"/>
    <w:rsid w:val="009E1F9A"/>
    <w:rsid w:val="009E2119"/>
    <w:rsid w:val="009E2203"/>
    <w:rsid w:val="009E2361"/>
    <w:rsid w:val="009E27BC"/>
    <w:rsid w:val="009E2959"/>
    <w:rsid w:val="009E298A"/>
    <w:rsid w:val="009E29D2"/>
    <w:rsid w:val="009E2A09"/>
    <w:rsid w:val="009E2AA8"/>
    <w:rsid w:val="009E2AC5"/>
    <w:rsid w:val="009E2CE1"/>
    <w:rsid w:val="009E2E0C"/>
    <w:rsid w:val="009E2E56"/>
    <w:rsid w:val="009E2F6E"/>
    <w:rsid w:val="009E2F9A"/>
    <w:rsid w:val="009E2FFF"/>
    <w:rsid w:val="009E300B"/>
    <w:rsid w:val="009E304B"/>
    <w:rsid w:val="009E3367"/>
    <w:rsid w:val="009E345F"/>
    <w:rsid w:val="009E34EC"/>
    <w:rsid w:val="009E365B"/>
    <w:rsid w:val="009E3768"/>
    <w:rsid w:val="009E37F0"/>
    <w:rsid w:val="009E3929"/>
    <w:rsid w:val="009E3A4C"/>
    <w:rsid w:val="009E3B4E"/>
    <w:rsid w:val="009E3BEB"/>
    <w:rsid w:val="009E3C99"/>
    <w:rsid w:val="009E3CF6"/>
    <w:rsid w:val="009E3CFE"/>
    <w:rsid w:val="009E3EF1"/>
    <w:rsid w:val="009E4050"/>
    <w:rsid w:val="009E4164"/>
    <w:rsid w:val="009E41D7"/>
    <w:rsid w:val="009E4325"/>
    <w:rsid w:val="009E455C"/>
    <w:rsid w:val="009E45AB"/>
    <w:rsid w:val="009E4680"/>
    <w:rsid w:val="009E482C"/>
    <w:rsid w:val="009E49C5"/>
    <w:rsid w:val="009E4D41"/>
    <w:rsid w:val="009E513F"/>
    <w:rsid w:val="009E5206"/>
    <w:rsid w:val="009E5242"/>
    <w:rsid w:val="009E5244"/>
    <w:rsid w:val="009E5332"/>
    <w:rsid w:val="009E5658"/>
    <w:rsid w:val="009E574B"/>
    <w:rsid w:val="009E57BB"/>
    <w:rsid w:val="009E581B"/>
    <w:rsid w:val="009E581F"/>
    <w:rsid w:val="009E5904"/>
    <w:rsid w:val="009E59DE"/>
    <w:rsid w:val="009E5A85"/>
    <w:rsid w:val="009E5C5B"/>
    <w:rsid w:val="009E5E00"/>
    <w:rsid w:val="009E5E3B"/>
    <w:rsid w:val="009E5F3E"/>
    <w:rsid w:val="009E602E"/>
    <w:rsid w:val="009E636C"/>
    <w:rsid w:val="009E66F4"/>
    <w:rsid w:val="009E6709"/>
    <w:rsid w:val="009E677A"/>
    <w:rsid w:val="009E6ADE"/>
    <w:rsid w:val="009E6B10"/>
    <w:rsid w:val="009E6D2D"/>
    <w:rsid w:val="009E6D5E"/>
    <w:rsid w:val="009E7107"/>
    <w:rsid w:val="009E73C7"/>
    <w:rsid w:val="009E77B1"/>
    <w:rsid w:val="009E7832"/>
    <w:rsid w:val="009E788A"/>
    <w:rsid w:val="009E7A86"/>
    <w:rsid w:val="009E7D1B"/>
    <w:rsid w:val="009F00A7"/>
    <w:rsid w:val="009F039E"/>
    <w:rsid w:val="009F055E"/>
    <w:rsid w:val="009F0599"/>
    <w:rsid w:val="009F0601"/>
    <w:rsid w:val="009F0717"/>
    <w:rsid w:val="009F09EB"/>
    <w:rsid w:val="009F0AA9"/>
    <w:rsid w:val="009F0AC6"/>
    <w:rsid w:val="009F0B05"/>
    <w:rsid w:val="009F0B5E"/>
    <w:rsid w:val="009F0C39"/>
    <w:rsid w:val="009F0C6F"/>
    <w:rsid w:val="009F0C96"/>
    <w:rsid w:val="009F0DD0"/>
    <w:rsid w:val="009F0DFB"/>
    <w:rsid w:val="009F0F2B"/>
    <w:rsid w:val="009F0FBF"/>
    <w:rsid w:val="009F10FC"/>
    <w:rsid w:val="009F12BC"/>
    <w:rsid w:val="009F140C"/>
    <w:rsid w:val="009F143F"/>
    <w:rsid w:val="009F1467"/>
    <w:rsid w:val="009F155F"/>
    <w:rsid w:val="009F15F2"/>
    <w:rsid w:val="009F1671"/>
    <w:rsid w:val="009F1742"/>
    <w:rsid w:val="009F1DB3"/>
    <w:rsid w:val="009F1E49"/>
    <w:rsid w:val="009F1E7B"/>
    <w:rsid w:val="009F1F86"/>
    <w:rsid w:val="009F227B"/>
    <w:rsid w:val="009F22BA"/>
    <w:rsid w:val="009F2366"/>
    <w:rsid w:val="009F24EE"/>
    <w:rsid w:val="009F25BD"/>
    <w:rsid w:val="009F295F"/>
    <w:rsid w:val="009F2E2E"/>
    <w:rsid w:val="009F2EE3"/>
    <w:rsid w:val="009F2EEA"/>
    <w:rsid w:val="009F2F4B"/>
    <w:rsid w:val="009F2F65"/>
    <w:rsid w:val="009F343B"/>
    <w:rsid w:val="009F35DA"/>
    <w:rsid w:val="009F39A9"/>
    <w:rsid w:val="009F3CE6"/>
    <w:rsid w:val="009F4009"/>
    <w:rsid w:val="009F41AE"/>
    <w:rsid w:val="009F45AB"/>
    <w:rsid w:val="009F476A"/>
    <w:rsid w:val="009F4817"/>
    <w:rsid w:val="009F4876"/>
    <w:rsid w:val="009F4877"/>
    <w:rsid w:val="009F48B5"/>
    <w:rsid w:val="009F4D90"/>
    <w:rsid w:val="009F4FA2"/>
    <w:rsid w:val="009F51B2"/>
    <w:rsid w:val="009F52D4"/>
    <w:rsid w:val="009F57F0"/>
    <w:rsid w:val="009F5838"/>
    <w:rsid w:val="009F5874"/>
    <w:rsid w:val="009F5A82"/>
    <w:rsid w:val="009F5A89"/>
    <w:rsid w:val="009F5C86"/>
    <w:rsid w:val="009F641A"/>
    <w:rsid w:val="009F6543"/>
    <w:rsid w:val="009F66BA"/>
    <w:rsid w:val="009F671A"/>
    <w:rsid w:val="009F6787"/>
    <w:rsid w:val="009F67AF"/>
    <w:rsid w:val="009F6900"/>
    <w:rsid w:val="009F6A3B"/>
    <w:rsid w:val="009F6A72"/>
    <w:rsid w:val="009F6B7F"/>
    <w:rsid w:val="009F6DFA"/>
    <w:rsid w:val="009F6EF6"/>
    <w:rsid w:val="009F6F8F"/>
    <w:rsid w:val="009F74BB"/>
    <w:rsid w:val="009F7560"/>
    <w:rsid w:val="009F780D"/>
    <w:rsid w:val="009F78EE"/>
    <w:rsid w:val="009F78F8"/>
    <w:rsid w:val="009F7A2A"/>
    <w:rsid w:val="009F7E0C"/>
    <w:rsid w:val="00A0002A"/>
    <w:rsid w:val="00A001D5"/>
    <w:rsid w:val="00A00495"/>
    <w:rsid w:val="00A005F3"/>
    <w:rsid w:val="00A0072E"/>
    <w:rsid w:val="00A00839"/>
    <w:rsid w:val="00A00A1E"/>
    <w:rsid w:val="00A00B80"/>
    <w:rsid w:val="00A00BF0"/>
    <w:rsid w:val="00A00E12"/>
    <w:rsid w:val="00A01252"/>
    <w:rsid w:val="00A0131E"/>
    <w:rsid w:val="00A01467"/>
    <w:rsid w:val="00A01511"/>
    <w:rsid w:val="00A01786"/>
    <w:rsid w:val="00A01865"/>
    <w:rsid w:val="00A01A09"/>
    <w:rsid w:val="00A022FA"/>
    <w:rsid w:val="00A02439"/>
    <w:rsid w:val="00A02821"/>
    <w:rsid w:val="00A028D3"/>
    <w:rsid w:val="00A028F3"/>
    <w:rsid w:val="00A0297F"/>
    <w:rsid w:val="00A02A8F"/>
    <w:rsid w:val="00A02E32"/>
    <w:rsid w:val="00A02F09"/>
    <w:rsid w:val="00A0329A"/>
    <w:rsid w:val="00A033A0"/>
    <w:rsid w:val="00A033E4"/>
    <w:rsid w:val="00A03616"/>
    <w:rsid w:val="00A0387C"/>
    <w:rsid w:val="00A038BC"/>
    <w:rsid w:val="00A039A0"/>
    <w:rsid w:val="00A03BC1"/>
    <w:rsid w:val="00A03C0F"/>
    <w:rsid w:val="00A03CF9"/>
    <w:rsid w:val="00A03E63"/>
    <w:rsid w:val="00A0469B"/>
    <w:rsid w:val="00A046AC"/>
    <w:rsid w:val="00A04702"/>
    <w:rsid w:val="00A047C2"/>
    <w:rsid w:val="00A048B3"/>
    <w:rsid w:val="00A048F3"/>
    <w:rsid w:val="00A0493A"/>
    <w:rsid w:val="00A04B20"/>
    <w:rsid w:val="00A04DB3"/>
    <w:rsid w:val="00A04DC7"/>
    <w:rsid w:val="00A04F64"/>
    <w:rsid w:val="00A04F9D"/>
    <w:rsid w:val="00A050AD"/>
    <w:rsid w:val="00A052D5"/>
    <w:rsid w:val="00A052FF"/>
    <w:rsid w:val="00A053C9"/>
    <w:rsid w:val="00A05661"/>
    <w:rsid w:val="00A05728"/>
    <w:rsid w:val="00A0573F"/>
    <w:rsid w:val="00A05AC4"/>
    <w:rsid w:val="00A05CD0"/>
    <w:rsid w:val="00A05DF2"/>
    <w:rsid w:val="00A06103"/>
    <w:rsid w:val="00A06425"/>
    <w:rsid w:val="00A0665D"/>
    <w:rsid w:val="00A06684"/>
    <w:rsid w:val="00A0680C"/>
    <w:rsid w:val="00A0691D"/>
    <w:rsid w:val="00A06959"/>
    <w:rsid w:val="00A06B56"/>
    <w:rsid w:val="00A06B7E"/>
    <w:rsid w:val="00A06BF3"/>
    <w:rsid w:val="00A06C15"/>
    <w:rsid w:val="00A06D09"/>
    <w:rsid w:val="00A06DC8"/>
    <w:rsid w:val="00A06DDD"/>
    <w:rsid w:val="00A06EB5"/>
    <w:rsid w:val="00A0703C"/>
    <w:rsid w:val="00A071BC"/>
    <w:rsid w:val="00A073BD"/>
    <w:rsid w:val="00A073E4"/>
    <w:rsid w:val="00A0756D"/>
    <w:rsid w:val="00A078FF"/>
    <w:rsid w:val="00A07961"/>
    <w:rsid w:val="00A07A60"/>
    <w:rsid w:val="00A07AE4"/>
    <w:rsid w:val="00A07C12"/>
    <w:rsid w:val="00A07D8D"/>
    <w:rsid w:val="00A07DEE"/>
    <w:rsid w:val="00A07E2F"/>
    <w:rsid w:val="00A101E7"/>
    <w:rsid w:val="00A1025F"/>
    <w:rsid w:val="00A10333"/>
    <w:rsid w:val="00A106BB"/>
    <w:rsid w:val="00A10721"/>
    <w:rsid w:val="00A10867"/>
    <w:rsid w:val="00A109DA"/>
    <w:rsid w:val="00A10AE4"/>
    <w:rsid w:val="00A10B4D"/>
    <w:rsid w:val="00A10C3D"/>
    <w:rsid w:val="00A10C5E"/>
    <w:rsid w:val="00A10E5F"/>
    <w:rsid w:val="00A1109A"/>
    <w:rsid w:val="00A110C4"/>
    <w:rsid w:val="00A111AF"/>
    <w:rsid w:val="00A111FD"/>
    <w:rsid w:val="00A1150D"/>
    <w:rsid w:val="00A1159C"/>
    <w:rsid w:val="00A1191D"/>
    <w:rsid w:val="00A1197F"/>
    <w:rsid w:val="00A12011"/>
    <w:rsid w:val="00A12052"/>
    <w:rsid w:val="00A12243"/>
    <w:rsid w:val="00A12450"/>
    <w:rsid w:val="00A128CA"/>
    <w:rsid w:val="00A12A65"/>
    <w:rsid w:val="00A12A94"/>
    <w:rsid w:val="00A12C19"/>
    <w:rsid w:val="00A12E28"/>
    <w:rsid w:val="00A12E57"/>
    <w:rsid w:val="00A12F32"/>
    <w:rsid w:val="00A1307B"/>
    <w:rsid w:val="00A13091"/>
    <w:rsid w:val="00A130DF"/>
    <w:rsid w:val="00A13114"/>
    <w:rsid w:val="00A1338D"/>
    <w:rsid w:val="00A135F3"/>
    <w:rsid w:val="00A1362A"/>
    <w:rsid w:val="00A137DA"/>
    <w:rsid w:val="00A139F4"/>
    <w:rsid w:val="00A13B43"/>
    <w:rsid w:val="00A13CB5"/>
    <w:rsid w:val="00A13D95"/>
    <w:rsid w:val="00A13E5E"/>
    <w:rsid w:val="00A140BC"/>
    <w:rsid w:val="00A1432D"/>
    <w:rsid w:val="00A14420"/>
    <w:rsid w:val="00A14627"/>
    <w:rsid w:val="00A1488E"/>
    <w:rsid w:val="00A148D6"/>
    <w:rsid w:val="00A14CBB"/>
    <w:rsid w:val="00A14F5E"/>
    <w:rsid w:val="00A14FAE"/>
    <w:rsid w:val="00A1519A"/>
    <w:rsid w:val="00A15386"/>
    <w:rsid w:val="00A15459"/>
    <w:rsid w:val="00A1598F"/>
    <w:rsid w:val="00A15D73"/>
    <w:rsid w:val="00A15EAF"/>
    <w:rsid w:val="00A15ED1"/>
    <w:rsid w:val="00A1623C"/>
    <w:rsid w:val="00A16240"/>
    <w:rsid w:val="00A16281"/>
    <w:rsid w:val="00A16311"/>
    <w:rsid w:val="00A16400"/>
    <w:rsid w:val="00A1647C"/>
    <w:rsid w:val="00A168B0"/>
    <w:rsid w:val="00A16912"/>
    <w:rsid w:val="00A16A28"/>
    <w:rsid w:val="00A16B09"/>
    <w:rsid w:val="00A16B1B"/>
    <w:rsid w:val="00A16BFC"/>
    <w:rsid w:val="00A16C0F"/>
    <w:rsid w:val="00A16C5C"/>
    <w:rsid w:val="00A16F5B"/>
    <w:rsid w:val="00A16F64"/>
    <w:rsid w:val="00A16F8E"/>
    <w:rsid w:val="00A17294"/>
    <w:rsid w:val="00A1750B"/>
    <w:rsid w:val="00A17649"/>
    <w:rsid w:val="00A17694"/>
    <w:rsid w:val="00A1789F"/>
    <w:rsid w:val="00A178D5"/>
    <w:rsid w:val="00A17948"/>
    <w:rsid w:val="00A17973"/>
    <w:rsid w:val="00A17A6C"/>
    <w:rsid w:val="00A17B99"/>
    <w:rsid w:val="00A2012C"/>
    <w:rsid w:val="00A2018B"/>
    <w:rsid w:val="00A20533"/>
    <w:rsid w:val="00A20711"/>
    <w:rsid w:val="00A20802"/>
    <w:rsid w:val="00A2081C"/>
    <w:rsid w:val="00A2086B"/>
    <w:rsid w:val="00A20E4F"/>
    <w:rsid w:val="00A212E0"/>
    <w:rsid w:val="00A21303"/>
    <w:rsid w:val="00A213F2"/>
    <w:rsid w:val="00A21528"/>
    <w:rsid w:val="00A21799"/>
    <w:rsid w:val="00A2180C"/>
    <w:rsid w:val="00A21950"/>
    <w:rsid w:val="00A21B16"/>
    <w:rsid w:val="00A21E3D"/>
    <w:rsid w:val="00A21E5C"/>
    <w:rsid w:val="00A21E5E"/>
    <w:rsid w:val="00A21F92"/>
    <w:rsid w:val="00A22166"/>
    <w:rsid w:val="00A2217F"/>
    <w:rsid w:val="00A22240"/>
    <w:rsid w:val="00A222D2"/>
    <w:rsid w:val="00A22433"/>
    <w:rsid w:val="00A22712"/>
    <w:rsid w:val="00A22790"/>
    <w:rsid w:val="00A2281C"/>
    <w:rsid w:val="00A22872"/>
    <w:rsid w:val="00A228B2"/>
    <w:rsid w:val="00A22B79"/>
    <w:rsid w:val="00A22BFF"/>
    <w:rsid w:val="00A22C5D"/>
    <w:rsid w:val="00A22F65"/>
    <w:rsid w:val="00A22FCC"/>
    <w:rsid w:val="00A232EA"/>
    <w:rsid w:val="00A2340B"/>
    <w:rsid w:val="00A23658"/>
    <w:rsid w:val="00A23AEF"/>
    <w:rsid w:val="00A23BDF"/>
    <w:rsid w:val="00A23FA1"/>
    <w:rsid w:val="00A24182"/>
    <w:rsid w:val="00A24330"/>
    <w:rsid w:val="00A2436B"/>
    <w:rsid w:val="00A24371"/>
    <w:rsid w:val="00A24427"/>
    <w:rsid w:val="00A245FF"/>
    <w:rsid w:val="00A2469E"/>
    <w:rsid w:val="00A24C78"/>
    <w:rsid w:val="00A24F40"/>
    <w:rsid w:val="00A251BD"/>
    <w:rsid w:val="00A25619"/>
    <w:rsid w:val="00A25717"/>
    <w:rsid w:val="00A259DD"/>
    <w:rsid w:val="00A25C49"/>
    <w:rsid w:val="00A25CDF"/>
    <w:rsid w:val="00A25D76"/>
    <w:rsid w:val="00A25FBC"/>
    <w:rsid w:val="00A25FCA"/>
    <w:rsid w:val="00A26153"/>
    <w:rsid w:val="00A2638D"/>
    <w:rsid w:val="00A263E6"/>
    <w:rsid w:val="00A265BA"/>
    <w:rsid w:val="00A269E5"/>
    <w:rsid w:val="00A26B7B"/>
    <w:rsid w:val="00A26BD3"/>
    <w:rsid w:val="00A26DFF"/>
    <w:rsid w:val="00A26E61"/>
    <w:rsid w:val="00A26F7F"/>
    <w:rsid w:val="00A270A6"/>
    <w:rsid w:val="00A27263"/>
    <w:rsid w:val="00A2737B"/>
    <w:rsid w:val="00A273D5"/>
    <w:rsid w:val="00A273F3"/>
    <w:rsid w:val="00A27542"/>
    <w:rsid w:val="00A2782B"/>
    <w:rsid w:val="00A27998"/>
    <w:rsid w:val="00A279DA"/>
    <w:rsid w:val="00A27B0B"/>
    <w:rsid w:val="00A27C6D"/>
    <w:rsid w:val="00A27D0A"/>
    <w:rsid w:val="00A27D5B"/>
    <w:rsid w:val="00A27DFD"/>
    <w:rsid w:val="00A27EB2"/>
    <w:rsid w:val="00A27F70"/>
    <w:rsid w:val="00A3005A"/>
    <w:rsid w:val="00A300C7"/>
    <w:rsid w:val="00A30181"/>
    <w:rsid w:val="00A302C5"/>
    <w:rsid w:val="00A304D2"/>
    <w:rsid w:val="00A307B4"/>
    <w:rsid w:val="00A307BA"/>
    <w:rsid w:val="00A3080B"/>
    <w:rsid w:val="00A30839"/>
    <w:rsid w:val="00A30845"/>
    <w:rsid w:val="00A30917"/>
    <w:rsid w:val="00A309F3"/>
    <w:rsid w:val="00A30B88"/>
    <w:rsid w:val="00A30BBF"/>
    <w:rsid w:val="00A30BD5"/>
    <w:rsid w:val="00A30CAE"/>
    <w:rsid w:val="00A30D11"/>
    <w:rsid w:val="00A30E5C"/>
    <w:rsid w:val="00A30F81"/>
    <w:rsid w:val="00A313CF"/>
    <w:rsid w:val="00A31406"/>
    <w:rsid w:val="00A3140D"/>
    <w:rsid w:val="00A317B1"/>
    <w:rsid w:val="00A3199F"/>
    <w:rsid w:val="00A31B56"/>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271"/>
    <w:rsid w:val="00A334BE"/>
    <w:rsid w:val="00A33611"/>
    <w:rsid w:val="00A33660"/>
    <w:rsid w:val="00A3369F"/>
    <w:rsid w:val="00A336B6"/>
    <w:rsid w:val="00A33755"/>
    <w:rsid w:val="00A33941"/>
    <w:rsid w:val="00A339D5"/>
    <w:rsid w:val="00A339E7"/>
    <w:rsid w:val="00A33AD6"/>
    <w:rsid w:val="00A33AE2"/>
    <w:rsid w:val="00A33BF3"/>
    <w:rsid w:val="00A33D51"/>
    <w:rsid w:val="00A340BA"/>
    <w:rsid w:val="00A34155"/>
    <w:rsid w:val="00A344E7"/>
    <w:rsid w:val="00A344FE"/>
    <w:rsid w:val="00A3464F"/>
    <w:rsid w:val="00A349F5"/>
    <w:rsid w:val="00A34A30"/>
    <w:rsid w:val="00A34C71"/>
    <w:rsid w:val="00A34D70"/>
    <w:rsid w:val="00A34F41"/>
    <w:rsid w:val="00A35262"/>
    <w:rsid w:val="00A35348"/>
    <w:rsid w:val="00A353BD"/>
    <w:rsid w:val="00A35AA9"/>
    <w:rsid w:val="00A35E19"/>
    <w:rsid w:val="00A35ED7"/>
    <w:rsid w:val="00A35F03"/>
    <w:rsid w:val="00A35FFD"/>
    <w:rsid w:val="00A36298"/>
    <w:rsid w:val="00A3639D"/>
    <w:rsid w:val="00A366C5"/>
    <w:rsid w:val="00A366EC"/>
    <w:rsid w:val="00A36842"/>
    <w:rsid w:val="00A3687A"/>
    <w:rsid w:val="00A36A8A"/>
    <w:rsid w:val="00A36B22"/>
    <w:rsid w:val="00A36C89"/>
    <w:rsid w:val="00A36CD2"/>
    <w:rsid w:val="00A36D97"/>
    <w:rsid w:val="00A370F7"/>
    <w:rsid w:val="00A372A2"/>
    <w:rsid w:val="00A3751B"/>
    <w:rsid w:val="00A37560"/>
    <w:rsid w:val="00A37667"/>
    <w:rsid w:val="00A379B9"/>
    <w:rsid w:val="00A37DEF"/>
    <w:rsid w:val="00A37E68"/>
    <w:rsid w:val="00A37E9C"/>
    <w:rsid w:val="00A40050"/>
    <w:rsid w:val="00A40173"/>
    <w:rsid w:val="00A40234"/>
    <w:rsid w:val="00A4042A"/>
    <w:rsid w:val="00A40506"/>
    <w:rsid w:val="00A40563"/>
    <w:rsid w:val="00A40688"/>
    <w:rsid w:val="00A40A45"/>
    <w:rsid w:val="00A40A8C"/>
    <w:rsid w:val="00A40B9D"/>
    <w:rsid w:val="00A40D91"/>
    <w:rsid w:val="00A40E60"/>
    <w:rsid w:val="00A40EB1"/>
    <w:rsid w:val="00A410D1"/>
    <w:rsid w:val="00A41140"/>
    <w:rsid w:val="00A4117D"/>
    <w:rsid w:val="00A4131D"/>
    <w:rsid w:val="00A417E4"/>
    <w:rsid w:val="00A418D9"/>
    <w:rsid w:val="00A4195C"/>
    <w:rsid w:val="00A41A60"/>
    <w:rsid w:val="00A41A7F"/>
    <w:rsid w:val="00A41AB1"/>
    <w:rsid w:val="00A41F55"/>
    <w:rsid w:val="00A4210E"/>
    <w:rsid w:val="00A42499"/>
    <w:rsid w:val="00A42D68"/>
    <w:rsid w:val="00A4305E"/>
    <w:rsid w:val="00A43143"/>
    <w:rsid w:val="00A43326"/>
    <w:rsid w:val="00A433EC"/>
    <w:rsid w:val="00A43505"/>
    <w:rsid w:val="00A435B4"/>
    <w:rsid w:val="00A43624"/>
    <w:rsid w:val="00A43961"/>
    <w:rsid w:val="00A43D8A"/>
    <w:rsid w:val="00A43DFD"/>
    <w:rsid w:val="00A43DFE"/>
    <w:rsid w:val="00A44123"/>
    <w:rsid w:val="00A441C7"/>
    <w:rsid w:val="00A442F3"/>
    <w:rsid w:val="00A44383"/>
    <w:rsid w:val="00A443E1"/>
    <w:rsid w:val="00A447EB"/>
    <w:rsid w:val="00A44B22"/>
    <w:rsid w:val="00A44B63"/>
    <w:rsid w:val="00A44DDB"/>
    <w:rsid w:val="00A44E87"/>
    <w:rsid w:val="00A44ED5"/>
    <w:rsid w:val="00A44FBA"/>
    <w:rsid w:val="00A45586"/>
    <w:rsid w:val="00A4571B"/>
    <w:rsid w:val="00A45778"/>
    <w:rsid w:val="00A46299"/>
    <w:rsid w:val="00A46426"/>
    <w:rsid w:val="00A4662E"/>
    <w:rsid w:val="00A466DC"/>
    <w:rsid w:val="00A46804"/>
    <w:rsid w:val="00A46B95"/>
    <w:rsid w:val="00A473DE"/>
    <w:rsid w:val="00A47449"/>
    <w:rsid w:val="00A474C2"/>
    <w:rsid w:val="00A474C5"/>
    <w:rsid w:val="00A4762D"/>
    <w:rsid w:val="00A479C0"/>
    <w:rsid w:val="00A47B2A"/>
    <w:rsid w:val="00A47D6F"/>
    <w:rsid w:val="00A47D91"/>
    <w:rsid w:val="00A502A7"/>
    <w:rsid w:val="00A502E1"/>
    <w:rsid w:val="00A5058E"/>
    <w:rsid w:val="00A507A5"/>
    <w:rsid w:val="00A507D5"/>
    <w:rsid w:val="00A50993"/>
    <w:rsid w:val="00A50D35"/>
    <w:rsid w:val="00A50D6A"/>
    <w:rsid w:val="00A50DE4"/>
    <w:rsid w:val="00A50EAB"/>
    <w:rsid w:val="00A51151"/>
    <w:rsid w:val="00A516A9"/>
    <w:rsid w:val="00A516AE"/>
    <w:rsid w:val="00A516CB"/>
    <w:rsid w:val="00A518E9"/>
    <w:rsid w:val="00A519E9"/>
    <w:rsid w:val="00A51C20"/>
    <w:rsid w:val="00A51CD2"/>
    <w:rsid w:val="00A51D76"/>
    <w:rsid w:val="00A51EE6"/>
    <w:rsid w:val="00A51F48"/>
    <w:rsid w:val="00A5214B"/>
    <w:rsid w:val="00A52264"/>
    <w:rsid w:val="00A522B8"/>
    <w:rsid w:val="00A524F6"/>
    <w:rsid w:val="00A5275A"/>
    <w:rsid w:val="00A52897"/>
    <w:rsid w:val="00A52A73"/>
    <w:rsid w:val="00A530B9"/>
    <w:rsid w:val="00A53356"/>
    <w:rsid w:val="00A5349F"/>
    <w:rsid w:val="00A538DF"/>
    <w:rsid w:val="00A538FF"/>
    <w:rsid w:val="00A54235"/>
    <w:rsid w:val="00A54304"/>
    <w:rsid w:val="00A543A1"/>
    <w:rsid w:val="00A548A2"/>
    <w:rsid w:val="00A54996"/>
    <w:rsid w:val="00A54F40"/>
    <w:rsid w:val="00A551DF"/>
    <w:rsid w:val="00A552C2"/>
    <w:rsid w:val="00A5545B"/>
    <w:rsid w:val="00A55469"/>
    <w:rsid w:val="00A55707"/>
    <w:rsid w:val="00A55717"/>
    <w:rsid w:val="00A55731"/>
    <w:rsid w:val="00A55890"/>
    <w:rsid w:val="00A5593D"/>
    <w:rsid w:val="00A559B4"/>
    <w:rsid w:val="00A55ABD"/>
    <w:rsid w:val="00A55ADC"/>
    <w:rsid w:val="00A55B8D"/>
    <w:rsid w:val="00A55B8E"/>
    <w:rsid w:val="00A55CBF"/>
    <w:rsid w:val="00A55F79"/>
    <w:rsid w:val="00A56336"/>
    <w:rsid w:val="00A56463"/>
    <w:rsid w:val="00A56842"/>
    <w:rsid w:val="00A568BE"/>
    <w:rsid w:val="00A56914"/>
    <w:rsid w:val="00A56C50"/>
    <w:rsid w:val="00A56CD1"/>
    <w:rsid w:val="00A56ED9"/>
    <w:rsid w:val="00A57307"/>
    <w:rsid w:val="00A574B8"/>
    <w:rsid w:val="00A5759D"/>
    <w:rsid w:val="00A577D7"/>
    <w:rsid w:val="00A578CD"/>
    <w:rsid w:val="00A57B1A"/>
    <w:rsid w:val="00A6022C"/>
    <w:rsid w:val="00A6029A"/>
    <w:rsid w:val="00A603E7"/>
    <w:rsid w:val="00A60426"/>
    <w:rsid w:val="00A6049F"/>
    <w:rsid w:val="00A607F5"/>
    <w:rsid w:val="00A608E0"/>
    <w:rsid w:val="00A60988"/>
    <w:rsid w:val="00A60CBA"/>
    <w:rsid w:val="00A60CC7"/>
    <w:rsid w:val="00A60D77"/>
    <w:rsid w:val="00A60EE5"/>
    <w:rsid w:val="00A61072"/>
    <w:rsid w:val="00A6139F"/>
    <w:rsid w:val="00A61430"/>
    <w:rsid w:val="00A617A2"/>
    <w:rsid w:val="00A618BD"/>
    <w:rsid w:val="00A6196F"/>
    <w:rsid w:val="00A61A29"/>
    <w:rsid w:val="00A61BEC"/>
    <w:rsid w:val="00A61E1A"/>
    <w:rsid w:val="00A62093"/>
    <w:rsid w:val="00A620E5"/>
    <w:rsid w:val="00A6219A"/>
    <w:rsid w:val="00A62251"/>
    <w:rsid w:val="00A623A1"/>
    <w:rsid w:val="00A624EF"/>
    <w:rsid w:val="00A6266A"/>
    <w:rsid w:val="00A6270F"/>
    <w:rsid w:val="00A628F2"/>
    <w:rsid w:val="00A62C4D"/>
    <w:rsid w:val="00A62D6E"/>
    <w:rsid w:val="00A62D8D"/>
    <w:rsid w:val="00A62F0E"/>
    <w:rsid w:val="00A63055"/>
    <w:rsid w:val="00A63208"/>
    <w:rsid w:val="00A63302"/>
    <w:rsid w:val="00A633BF"/>
    <w:rsid w:val="00A633D2"/>
    <w:rsid w:val="00A6348D"/>
    <w:rsid w:val="00A634A3"/>
    <w:rsid w:val="00A63598"/>
    <w:rsid w:val="00A635C9"/>
    <w:rsid w:val="00A6369E"/>
    <w:rsid w:val="00A63784"/>
    <w:rsid w:val="00A638DD"/>
    <w:rsid w:val="00A63967"/>
    <w:rsid w:val="00A63A32"/>
    <w:rsid w:val="00A63A9A"/>
    <w:rsid w:val="00A63B55"/>
    <w:rsid w:val="00A63EA9"/>
    <w:rsid w:val="00A63F04"/>
    <w:rsid w:val="00A642CB"/>
    <w:rsid w:val="00A6470C"/>
    <w:rsid w:val="00A64744"/>
    <w:rsid w:val="00A6492F"/>
    <w:rsid w:val="00A649C1"/>
    <w:rsid w:val="00A64A4F"/>
    <w:rsid w:val="00A64B0F"/>
    <w:rsid w:val="00A64BF8"/>
    <w:rsid w:val="00A64DCB"/>
    <w:rsid w:val="00A64E33"/>
    <w:rsid w:val="00A64FB3"/>
    <w:rsid w:val="00A65115"/>
    <w:rsid w:val="00A653D5"/>
    <w:rsid w:val="00A6558F"/>
    <w:rsid w:val="00A656C9"/>
    <w:rsid w:val="00A65B48"/>
    <w:rsid w:val="00A65B75"/>
    <w:rsid w:val="00A65F54"/>
    <w:rsid w:val="00A65FFF"/>
    <w:rsid w:val="00A6608E"/>
    <w:rsid w:val="00A6611D"/>
    <w:rsid w:val="00A66170"/>
    <w:rsid w:val="00A661C5"/>
    <w:rsid w:val="00A662E4"/>
    <w:rsid w:val="00A662FB"/>
    <w:rsid w:val="00A66430"/>
    <w:rsid w:val="00A664B9"/>
    <w:rsid w:val="00A664C5"/>
    <w:rsid w:val="00A66526"/>
    <w:rsid w:val="00A6659B"/>
    <w:rsid w:val="00A66656"/>
    <w:rsid w:val="00A66667"/>
    <w:rsid w:val="00A666F5"/>
    <w:rsid w:val="00A66747"/>
    <w:rsid w:val="00A667F5"/>
    <w:rsid w:val="00A66884"/>
    <w:rsid w:val="00A668E1"/>
    <w:rsid w:val="00A669B7"/>
    <w:rsid w:val="00A66B6D"/>
    <w:rsid w:val="00A66BAC"/>
    <w:rsid w:val="00A66E8C"/>
    <w:rsid w:val="00A66F35"/>
    <w:rsid w:val="00A6704E"/>
    <w:rsid w:val="00A67355"/>
    <w:rsid w:val="00A673FA"/>
    <w:rsid w:val="00A6771D"/>
    <w:rsid w:val="00A677EC"/>
    <w:rsid w:val="00A67904"/>
    <w:rsid w:val="00A67AEC"/>
    <w:rsid w:val="00A67B8A"/>
    <w:rsid w:val="00A67BCE"/>
    <w:rsid w:val="00A67CC3"/>
    <w:rsid w:val="00A67D2B"/>
    <w:rsid w:val="00A67F54"/>
    <w:rsid w:val="00A7000B"/>
    <w:rsid w:val="00A702DD"/>
    <w:rsid w:val="00A70377"/>
    <w:rsid w:val="00A703CD"/>
    <w:rsid w:val="00A70403"/>
    <w:rsid w:val="00A70416"/>
    <w:rsid w:val="00A704E9"/>
    <w:rsid w:val="00A70598"/>
    <w:rsid w:val="00A705DA"/>
    <w:rsid w:val="00A706C4"/>
    <w:rsid w:val="00A70707"/>
    <w:rsid w:val="00A707E7"/>
    <w:rsid w:val="00A7081A"/>
    <w:rsid w:val="00A70994"/>
    <w:rsid w:val="00A70B8B"/>
    <w:rsid w:val="00A70BC8"/>
    <w:rsid w:val="00A70C6D"/>
    <w:rsid w:val="00A70D00"/>
    <w:rsid w:val="00A70D6B"/>
    <w:rsid w:val="00A70E31"/>
    <w:rsid w:val="00A70ED6"/>
    <w:rsid w:val="00A713FB"/>
    <w:rsid w:val="00A71550"/>
    <w:rsid w:val="00A716B6"/>
    <w:rsid w:val="00A717C8"/>
    <w:rsid w:val="00A71BB0"/>
    <w:rsid w:val="00A71C51"/>
    <w:rsid w:val="00A71DF1"/>
    <w:rsid w:val="00A7213C"/>
    <w:rsid w:val="00A7225D"/>
    <w:rsid w:val="00A72360"/>
    <w:rsid w:val="00A72607"/>
    <w:rsid w:val="00A729D4"/>
    <w:rsid w:val="00A72A6A"/>
    <w:rsid w:val="00A72C10"/>
    <w:rsid w:val="00A72C25"/>
    <w:rsid w:val="00A72C84"/>
    <w:rsid w:val="00A72CE2"/>
    <w:rsid w:val="00A72D8A"/>
    <w:rsid w:val="00A72E5E"/>
    <w:rsid w:val="00A72E75"/>
    <w:rsid w:val="00A72FCA"/>
    <w:rsid w:val="00A730BC"/>
    <w:rsid w:val="00A73263"/>
    <w:rsid w:val="00A7331A"/>
    <w:rsid w:val="00A734B5"/>
    <w:rsid w:val="00A73570"/>
    <w:rsid w:val="00A735BD"/>
    <w:rsid w:val="00A7385C"/>
    <w:rsid w:val="00A73BCF"/>
    <w:rsid w:val="00A73CBA"/>
    <w:rsid w:val="00A73DF9"/>
    <w:rsid w:val="00A73EB3"/>
    <w:rsid w:val="00A73ECD"/>
    <w:rsid w:val="00A73F1C"/>
    <w:rsid w:val="00A740E0"/>
    <w:rsid w:val="00A741CB"/>
    <w:rsid w:val="00A74291"/>
    <w:rsid w:val="00A743BC"/>
    <w:rsid w:val="00A744C3"/>
    <w:rsid w:val="00A745E4"/>
    <w:rsid w:val="00A74638"/>
    <w:rsid w:val="00A7467C"/>
    <w:rsid w:val="00A74953"/>
    <w:rsid w:val="00A74C1E"/>
    <w:rsid w:val="00A74C26"/>
    <w:rsid w:val="00A74C86"/>
    <w:rsid w:val="00A74CDF"/>
    <w:rsid w:val="00A74D70"/>
    <w:rsid w:val="00A74DED"/>
    <w:rsid w:val="00A75130"/>
    <w:rsid w:val="00A75261"/>
    <w:rsid w:val="00A752DC"/>
    <w:rsid w:val="00A752EE"/>
    <w:rsid w:val="00A758B0"/>
    <w:rsid w:val="00A7596C"/>
    <w:rsid w:val="00A75D0E"/>
    <w:rsid w:val="00A75EA1"/>
    <w:rsid w:val="00A76125"/>
    <w:rsid w:val="00A76308"/>
    <w:rsid w:val="00A76808"/>
    <w:rsid w:val="00A7684E"/>
    <w:rsid w:val="00A76BBA"/>
    <w:rsid w:val="00A76CA2"/>
    <w:rsid w:val="00A76E43"/>
    <w:rsid w:val="00A76F5E"/>
    <w:rsid w:val="00A76F98"/>
    <w:rsid w:val="00A7709E"/>
    <w:rsid w:val="00A773E9"/>
    <w:rsid w:val="00A77447"/>
    <w:rsid w:val="00A77650"/>
    <w:rsid w:val="00A777C0"/>
    <w:rsid w:val="00A778C4"/>
    <w:rsid w:val="00A77942"/>
    <w:rsid w:val="00A77A0B"/>
    <w:rsid w:val="00A77A5E"/>
    <w:rsid w:val="00A77A7F"/>
    <w:rsid w:val="00A77DAA"/>
    <w:rsid w:val="00A80128"/>
    <w:rsid w:val="00A80229"/>
    <w:rsid w:val="00A802EF"/>
    <w:rsid w:val="00A803A0"/>
    <w:rsid w:val="00A803E8"/>
    <w:rsid w:val="00A803F7"/>
    <w:rsid w:val="00A805F6"/>
    <w:rsid w:val="00A80620"/>
    <w:rsid w:val="00A80842"/>
    <w:rsid w:val="00A80899"/>
    <w:rsid w:val="00A80927"/>
    <w:rsid w:val="00A80CE5"/>
    <w:rsid w:val="00A80D69"/>
    <w:rsid w:val="00A80D8E"/>
    <w:rsid w:val="00A81252"/>
    <w:rsid w:val="00A81313"/>
    <w:rsid w:val="00A8172D"/>
    <w:rsid w:val="00A8183D"/>
    <w:rsid w:val="00A81A28"/>
    <w:rsid w:val="00A81AD5"/>
    <w:rsid w:val="00A81CBF"/>
    <w:rsid w:val="00A81D71"/>
    <w:rsid w:val="00A822E7"/>
    <w:rsid w:val="00A8230A"/>
    <w:rsid w:val="00A8246F"/>
    <w:rsid w:val="00A8260E"/>
    <w:rsid w:val="00A831E7"/>
    <w:rsid w:val="00A8332A"/>
    <w:rsid w:val="00A833C8"/>
    <w:rsid w:val="00A834D4"/>
    <w:rsid w:val="00A83554"/>
    <w:rsid w:val="00A8357D"/>
    <w:rsid w:val="00A8360A"/>
    <w:rsid w:val="00A837AC"/>
    <w:rsid w:val="00A83841"/>
    <w:rsid w:val="00A83975"/>
    <w:rsid w:val="00A83BE6"/>
    <w:rsid w:val="00A83CE8"/>
    <w:rsid w:val="00A83DA9"/>
    <w:rsid w:val="00A8408F"/>
    <w:rsid w:val="00A84150"/>
    <w:rsid w:val="00A841DC"/>
    <w:rsid w:val="00A8424E"/>
    <w:rsid w:val="00A84562"/>
    <w:rsid w:val="00A845B1"/>
    <w:rsid w:val="00A847C7"/>
    <w:rsid w:val="00A8488F"/>
    <w:rsid w:val="00A849F5"/>
    <w:rsid w:val="00A84A2B"/>
    <w:rsid w:val="00A84B84"/>
    <w:rsid w:val="00A84D4C"/>
    <w:rsid w:val="00A84E53"/>
    <w:rsid w:val="00A84FA1"/>
    <w:rsid w:val="00A8517C"/>
    <w:rsid w:val="00A852D5"/>
    <w:rsid w:val="00A85374"/>
    <w:rsid w:val="00A854DB"/>
    <w:rsid w:val="00A8566B"/>
    <w:rsid w:val="00A8569F"/>
    <w:rsid w:val="00A856D1"/>
    <w:rsid w:val="00A85730"/>
    <w:rsid w:val="00A857E4"/>
    <w:rsid w:val="00A85872"/>
    <w:rsid w:val="00A85CDE"/>
    <w:rsid w:val="00A85E88"/>
    <w:rsid w:val="00A85F19"/>
    <w:rsid w:val="00A8607D"/>
    <w:rsid w:val="00A860A9"/>
    <w:rsid w:val="00A860E6"/>
    <w:rsid w:val="00A86179"/>
    <w:rsid w:val="00A862AF"/>
    <w:rsid w:val="00A864D6"/>
    <w:rsid w:val="00A86777"/>
    <w:rsid w:val="00A8698C"/>
    <w:rsid w:val="00A86C7E"/>
    <w:rsid w:val="00A86D57"/>
    <w:rsid w:val="00A87168"/>
    <w:rsid w:val="00A87187"/>
    <w:rsid w:val="00A87208"/>
    <w:rsid w:val="00A87616"/>
    <w:rsid w:val="00A87BDB"/>
    <w:rsid w:val="00A903F8"/>
    <w:rsid w:val="00A90624"/>
    <w:rsid w:val="00A90803"/>
    <w:rsid w:val="00A90866"/>
    <w:rsid w:val="00A908CF"/>
    <w:rsid w:val="00A90A95"/>
    <w:rsid w:val="00A90B48"/>
    <w:rsid w:val="00A90C35"/>
    <w:rsid w:val="00A90E97"/>
    <w:rsid w:val="00A90F82"/>
    <w:rsid w:val="00A91292"/>
    <w:rsid w:val="00A9137E"/>
    <w:rsid w:val="00A916B3"/>
    <w:rsid w:val="00A9190B"/>
    <w:rsid w:val="00A9194E"/>
    <w:rsid w:val="00A91A77"/>
    <w:rsid w:val="00A91A79"/>
    <w:rsid w:val="00A91C1F"/>
    <w:rsid w:val="00A91E40"/>
    <w:rsid w:val="00A91FD4"/>
    <w:rsid w:val="00A922E5"/>
    <w:rsid w:val="00A923D1"/>
    <w:rsid w:val="00A9251D"/>
    <w:rsid w:val="00A92540"/>
    <w:rsid w:val="00A92A57"/>
    <w:rsid w:val="00A92B43"/>
    <w:rsid w:val="00A92CF3"/>
    <w:rsid w:val="00A93126"/>
    <w:rsid w:val="00A9371F"/>
    <w:rsid w:val="00A93757"/>
    <w:rsid w:val="00A93B4B"/>
    <w:rsid w:val="00A93FF6"/>
    <w:rsid w:val="00A94112"/>
    <w:rsid w:val="00A94215"/>
    <w:rsid w:val="00A9453C"/>
    <w:rsid w:val="00A946B9"/>
    <w:rsid w:val="00A946BB"/>
    <w:rsid w:val="00A94B0F"/>
    <w:rsid w:val="00A94B81"/>
    <w:rsid w:val="00A94CEC"/>
    <w:rsid w:val="00A94D60"/>
    <w:rsid w:val="00A94E9D"/>
    <w:rsid w:val="00A94F00"/>
    <w:rsid w:val="00A94FAB"/>
    <w:rsid w:val="00A95112"/>
    <w:rsid w:val="00A95156"/>
    <w:rsid w:val="00A95248"/>
    <w:rsid w:val="00A954D8"/>
    <w:rsid w:val="00A9564D"/>
    <w:rsid w:val="00A9581D"/>
    <w:rsid w:val="00A9592B"/>
    <w:rsid w:val="00A9592F"/>
    <w:rsid w:val="00A959E0"/>
    <w:rsid w:val="00A95A6F"/>
    <w:rsid w:val="00A95A7E"/>
    <w:rsid w:val="00A95B9A"/>
    <w:rsid w:val="00A95D66"/>
    <w:rsid w:val="00A95D9E"/>
    <w:rsid w:val="00A95FC8"/>
    <w:rsid w:val="00A961F6"/>
    <w:rsid w:val="00A96415"/>
    <w:rsid w:val="00A9650A"/>
    <w:rsid w:val="00A9658B"/>
    <w:rsid w:val="00A969BF"/>
    <w:rsid w:val="00A96CE9"/>
    <w:rsid w:val="00A96D11"/>
    <w:rsid w:val="00A96F9C"/>
    <w:rsid w:val="00A96FDC"/>
    <w:rsid w:val="00A9709E"/>
    <w:rsid w:val="00A9710D"/>
    <w:rsid w:val="00A9712E"/>
    <w:rsid w:val="00A9752D"/>
    <w:rsid w:val="00A97541"/>
    <w:rsid w:val="00A9759E"/>
    <w:rsid w:val="00A97832"/>
    <w:rsid w:val="00A97C09"/>
    <w:rsid w:val="00A97D34"/>
    <w:rsid w:val="00A97EA7"/>
    <w:rsid w:val="00A97FEF"/>
    <w:rsid w:val="00AA0002"/>
    <w:rsid w:val="00AA014D"/>
    <w:rsid w:val="00AA02B6"/>
    <w:rsid w:val="00AA04AF"/>
    <w:rsid w:val="00AA0ACA"/>
    <w:rsid w:val="00AA0DF7"/>
    <w:rsid w:val="00AA110B"/>
    <w:rsid w:val="00AA1281"/>
    <w:rsid w:val="00AA1282"/>
    <w:rsid w:val="00AA13A9"/>
    <w:rsid w:val="00AA13B1"/>
    <w:rsid w:val="00AA13CF"/>
    <w:rsid w:val="00AA1515"/>
    <w:rsid w:val="00AA16F3"/>
    <w:rsid w:val="00AA17B5"/>
    <w:rsid w:val="00AA1E9A"/>
    <w:rsid w:val="00AA2131"/>
    <w:rsid w:val="00AA21A8"/>
    <w:rsid w:val="00AA2369"/>
    <w:rsid w:val="00AA243E"/>
    <w:rsid w:val="00AA260B"/>
    <w:rsid w:val="00AA271F"/>
    <w:rsid w:val="00AA2C14"/>
    <w:rsid w:val="00AA2CF9"/>
    <w:rsid w:val="00AA2D14"/>
    <w:rsid w:val="00AA30D4"/>
    <w:rsid w:val="00AA3121"/>
    <w:rsid w:val="00AA3432"/>
    <w:rsid w:val="00AA359A"/>
    <w:rsid w:val="00AA36B2"/>
    <w:rsid w:val="00AA3B0B"/>
    <w:rsid w:val="00AA3C83"/>
    <w:rsid w:val="00AA3CD8"/>
    <w:rsid w:val="00AA3D25"/>
    <w:rsid w:val="00AA3D2C"/>
    <w:rsid w:val="00AA3E7F"/>
    <w:rsid w:val="00AA4117"/>
    <w:rsid w:val="00AA4297"/>
    <w:rsid w:val="00AA448E"/>
    <w:rsid w:val="00AA4598"/>
    <w:rsid w:val="00AA45A4"/>
    <w:rsid w:val="00AA4654"/>
    <w:rsid w:val="00AA4688"/>
    <w:rsid w:val="00AA4778"/>
    <w:rsid w:val="00AA47D8"/>
    <w:rsid w:val="00AA4DC3"/>
    <w:rsid w:val="00AA5238"/>
    <w:rsid w:val="00AA5249"/>
    <w:rsid w:val="00AA5356"/>
    <w:rsid w:val="00AA5644"/>
    <w:rsid w:val="00AA5697"/>
    <w:rsid w:val="00AA583E"/>
    <w:rsid w:val="00AA599A"/>
    <w:rsid w:val="00AA5DFA"/>
    <w:rsid w:val="00AA5E2F"/>
    <w:rsid w:val="00AA6182"/>
    <w:rsid w:val="00AA63CC"/>
    <w:rsid w:val="00AA6548"/>
    <w:rsid w:val="00AA687B"/>
    <w:rsid w:val="00AA69B2"/>
    <w:rsid w:val="00AA6AF1"/>
    <w:rsid w:val="00AA6AFC"/>
    <w:rsid w:val="00AA6BEC"/>
    <w:rsid w:val="00AA6FED"/>
    <w:rsid w:val="00AA73E1"/>
    <w:rsid w:val="00AA7425"/>
    <w:rsid w:val="00AA77A2"/>
    <w:rsid w:val="00AA7C82"/>
    <w:rsid w:val="00AA7CB6"/>
    <w:rsid w:val="00AA7CFA"/>
    <w:rsid w:val="00AA7F44"/>
    <w:rsid w:val="00AA7FB8"/>
    <w:rsid w:val="00AB0108"/>
    <w:rsid w:val="00AB012F"/>
    <w:rsid w:val="00AB0565"/>
    <w:rsid w:val="00AB06A2"/>
    <w:rsid w:val="00AB06C2"/>
    <w:rsid w:val="00AB0A8F"/>
    <w:rsid w:val="00AB0B55"/>
    <w:rsid w:val="00AB0C0A"/>
    <w:rsid w:val="00AB0D6E"/>
    <w:rsid w:val="00AB11FC"/>
    <w:rsid w:val="00AB12AE"/>
    <w:rsid w:val="00AB1503"/>
    <w:rsid w:val="00AB1603"/>
    <w:rsid w:val="00AB169F"/>
    <w:rsid w:val="00AB1AE8"/>
    <w:rsid w:val="00AB1DE6"/>
    <w:rsid w:val="00AB1E89"/>
    <w:rsid w:val="00AB1FBB"/>
    <w:rsid w:val="00AB2155"/>
    <w:rsid w:val="00AB2175"/>
    <w:rsid w:val="00AB226A"/>
    <w:rsid w:val="00AB2297"/>
    <w:rsid w:val="00AB22CE"/>
    <w:rsid w:val="00AB24BE"/>
    <w:rsid w:val="00AB252B"/>
    <w:rsid w:val="00AB2648"/>
    <w:rsid w:val="00AB297D"/>
    <w:rsid w:val="00AB2B40"/>
    <w:rsid w:val="00AB2B5B"/>
    <w:rsid w:val="00AB2BE9"/>
    <w:rsid w:val="00AB2EA4"/>
    <w:rsid w:val="00AB2F6C"/>
    <w:rsid w:val="00AB2F94"/>
    <w:rsid w:val="00AB2FEE"/>
    <w:rsid w:val="00AB3091"/>
    <w:rsid w:val="00AB3149"/>
    <w:rsid w:val="00AB31F9"/>
    <w:rsid w:val="00AB330C"/>
    <w:rsid w:val="00AB33F0"/>
    <w:rsid w:val="00AB36A2"/>
    <w:rsid w:val="00AB3740"/>
    <w:rsid w:val="00AB37E1"/>
    <w:rsid w:val="00AB38BA"/>
    <w:rsid w:val="00AB3BF1"/>
    <w:rsid w:val="00AB41A9"/>
    <w:rsid w:val="00AB4212"/>
    <w:rsid w:val="00AB43B1"/>
    <w:rsid w:val="00AB4435"/>
    <w:rsid w:val="00AB46B5"/>
    <w:rsid w:val="00AB46D7"/>
    <w:rsid w:val="00AB46DB"/>
    <w:rsid w:val="00AB4711"/>
    <w:rsid w:val="00AB4BBA"/>
    <w:rsid w:val="00AB4D15"/>
    <w:rsid w:val="00AB4ED8"/>
    <w:rsid w:val="00AB51B1"/>
    <w:rsid w:val="00AB5398"/>
    <w:rsid w:val="00AB53CC"/>
    <w:rsid w:val="00AB54F4"/>
    <w:rsid w:val="00AB5539"/>
    <w:rsid w:val="00AB557F"/>
    <w:rsid w:val="00AB561E"/>
    <w:rsid w:val="00AB56F1"/>
    <w:rsid w:val="00AB5A5E"/>
    <w:rsid w:val="00AB5B58"/>
    <w:rsid w:val="00AB5D39"/>
    <w:rsid w:val="00AB5D52"/>
    <w:rsid w:val="00AB5DAC"/>
    <w:rsid w:val="00AB5DB7"/>
    <w:rsid w:val="00AB5ED0"/>
    <w:rsid w:val="00AB5FA2"/>
    <w:rsid w:val="00AB6392"/>
    <w:rsid w:val="00AB63DC"/>
    <w:rsid w:val="00AB6470"/>
    <w:rsid w:val="00AB655B"/>
    <w:rsid w:val="00AB6573"/>
    <w:rsid w:val="00AB6813"/>
    <w:rsid w:val="00AB6B38"/>
    <w:rsid w:val="00AB6C70"/>
    <w:rsid w:val="00AB6C90"/>
    <w:rsid w:val="00AB6CA6"/>
    <w:rsid w:val="00AB6DA6"/>
    <w:rsid w:val="00AB6E9F"/>
    <w:rsid w:val="00AB6EBD"/>
    <w:rsid w:val="00AB6EE8"/>
    <w:rsid w:val="00AB738A"/>
    <w:rsid w:val="00AB7498"/>
    <w:rsid w:val="00AB757C"/>
    <w:rsid w:val="00AB76AE"/>
    <w:rsid w:val="00AB796B"/>
    <w:rsid w:val="00AB7B5D"/>
    <w:rsid w:val="00AB7C0A"/>
    <w:rsid w:val="00AB7E2C"/>
    <w:rsid w:val="00AB7F74"/>
    <w:rsid w:val="00AC00EB"/>
    <w:rsid w:val="00AC0113"/>
    <w:rsid w:val="00AC023B"/>
    <w:rsid w:val="00AC02AD"/>
    <w:rsid w:val="00AC030D"/>
    <w:rsid w:val="00AC03DE"/>
    <w:rsid w:val="00AC0652"/>
    <w:rsid w:val="00AC0AEF"/>
    <w:rsid w:val="00AC0AFF"/>
    <w:rsid w:val="00AC0EEC"/>
    <w:rsid w:val="00AC106C"/>
    <w:rsid w:val="00AC1125"/>
    <w:rsid w:val="00AC1168"/>
    <w:rsid w:val="00AC1205"/>
    <w:rsid w:val="00AC1310"/>
    <w:rsid w:val="00AC138C"/>
    <w:rsid w:val="00AC15DD"/>
    <w:rsid w:val="00AC16C3"/>
    <w:rsid w:val="00AC1749"/>
    <w:rsid w:val="00AC176F"/>
    <w:rsid w:val="00AC1AD0"/>
    <w:rsid w:val="00AC1CBD"/>
    <w:rsid w:val="00AC1CFF"/>
    <w:rsid w:val="00AC1D75"/>
    <w:rsid w:val="00AC1DC3"/>
    <w:rsid w:val="00AC1E99"/>
    <w:rsid w:val="00AC2252"/>
    <w:rsid w:val="00AC2369"/>
    <w:rsid w:val="00AC2448"/>
    <w:rsid w:val="00AC2497"/>
    <w:rsid w:val="00AC2958"/>
    <w:rsid w:val="00AC2998"/>
    <w:rsid w:val="00AC29B1"/>
    <w:rsid w:val="00AC2A06"/>
    <w:rsid w:val="00AC2AC6"/>
    <w:rsid w:val="00AC2B1E"/>
    <w:rsid w:val="00AC2EE2"/>
    <w:rsid w:val="00AC2FEB"/>
    <w:rsid w:val="00AC3042"/>
    <w:rsid w:val="00AC3277"/>
    <w:rsid w:val="00AC32E3"/>
    <w:rsid w:val="00AC344C"/>
    <w:rsid w:val="00AC3574"/>
    <w:rsid w:val="00AC370D"/>
    <w:rsid w:val="00AC3896"/>
    <w:rsid w:val="00AC3910"/>
    <w:rsid w:val="00AC3AB1"/>
    <w:rsid w:val="00AC3C08"/>
    <w:rsid w:val="00AC3C47"/>
    <w:rsid w:val="00AC3C99"/>
    <w:rsid w:val="00AC3F3B"/>
    <w:rsid w:val="00AC4057"/>
    <w:rsid w:val="00AC43DC"/>
    <w:rsid w:val="00AC453D"/>
    <w:rsid w:val="00AC4550"/>
    <w:rsid w:val="00AC457C"/>
    <w:rsid w:val="00AC47BB"/>
    <w:rsid w:val="00AC4835"/>
    <w:rsid w:val="00AC489B"/>
    <w:rsid w:val="00AC498C"/>
    <w:rsid w:val="00AC49AA"/>
    <w:rsid w:val="00AC4AD1"/>
    <w:rsid w:val="00AC4D6B"/>
    <w:rsid w:val="00AC4ECE"/>
    <w:rsid w:val="00AC4F47"/>
    <w:rsid w:val="00AC50AF"/>
    <w:rsid w:val="00AC5243"/>
    <w:rsid w:val="00AC530B"/>
    <w:rsid w:val="00AC547C"/>
    <w:rsid w:val="00AC5519"/>
    <w:rsid w:val="00AC554B"/>
    <w:rsid w:val="00AC5792"/>
    <w:rsid w:val="00AC5797"/>
    <w:rsid w:val="00AC5AFB"/>
    <w:rsid w:val="00AC5C6B"/>
    <w:rsid w:val="00AC5CE2"/>
    <w:rsid w:val="00AC5DB4"/>
    <w:rsid w:val="00AC5E33"/>
    <w:rsid w:val="00AC6087"/>
    <w:rsid w:val="00AC6114"/>
    <w:rsid w:val="00AC63C6"/>
    <w:rsid w:val="00AC6AF1"/>
    <w:rsid w:val="00AC6C83"/>
    <w:rsid w:val="00AC702E"/>
    <w:rsid w:val="00AC706F"/>
    <w:rsid w:val="00AC75FA"/>
    <w:rsid w:val="00AC7A43"/>
    <w:rsid w:val="00AC7E87"/>
    <w:rsid w:val="00AC7EF7"/>
    <w:rsid w:val="00AD01CB"/>
    <w:rsid w:val="00AD031A"/>
    <w:rsid w:val="00AD04D1"/>
    <w:rsid w:val="00AD059A"/>
    <w:rsid w:val="00AD06FC"/>
    <w:rsid w:val="00AD081E"/>
    <w:rsid w:val="00AD08EA"/>
    <w:rsid w:val="00AD090D"/>
    <w:rsid w:val="00AD098E"/>
    <w:rsid w:val="00AD100C"/>
    <w:rsid w:val="00AD10BB"/>
    <w:rsid w:val="00AD1392"/>
    <w:rsid w:val="00AD16A2"/>
    <w:rsid w:val="00AD16A3"/>
    <w:rsid w:val="00AD16B7"/>
    <w:rsid w:val="00AD19AE"/>
    <w:rsid w:val="00AD2249"/>
    <w:rsid w:val="00AD267A"/>
    <w:rsid w:val="00AD267C"/>
    <w:rsid w:val="00AD26C5"/>
    <w:rsid w:val="00AD27D5"/>
    <w:rsid w:val="00AD290B"/>
    <w:rsid w:val="00AD290D"/>
    <w:rsid w:val="00AD2916"/>
    <w:rsid w:val="00AD2C71"/>
    <w:rsid w:val="00AD2D7E"/>
    <w:rsid w:val="00AD2DD1"/>
    <w:rsid w:val="00AD2F57"/>
    <w:rsid w:val="00AD313D"/>
    <w:rsid w:val="00AD3529"/>
    <w:rsid w:val="00AD363C"/>
    <w:rsid w:val="00AD380D"/>
    <w:rsid w:val="00AD3945"/>
    <w:rsid w:val="00AD3986"/>
    <w:rsid w:val="00AD3C45"/>
    <w:rsid w:val="00AD3D9E"/>
    <w:rsid w:val="00AD3FB5"/>
    <w:rsid w:val="00AD401F"/>
    <w:rsid w:val="00AD4024"/>
    <w:rsid w:val="00AD40CF"/>
    <w:rsid w:val="00AD419C"/>
    <w:rsid w:val="00AD425C"/>
    <w:rsid w:val="00AD4547"/>
    <w:rsid w:val="00AD4593"/>
    <w:rsid w:val="00AD4C3F"/>
    <w:rsid w:val="00AD4DFA"/>
    <w:rsid w:val="00AD4F7F"/>
    <w:rsid w:val="00AD4FDF"/>
    <w:rsid w:val="00AD5545"/>
    <w:rsid w:val="00AD5721"/>
    <w:rsid w:val="00AD5802"/>
    <w:rsid w:val="00AD5B1E"/>
    <w:rsid w:val="00AD608F"/>
    <w:rsid w:val="00AD619A"/>
    <w:rsid w:val="00AD623B"/>
    <w:rsid w:val="00AD628E"/>
    <w:rsid w:val="00AD6352"/>
    <w:rsid w:val="00AD6432"/>
    <w:rsid w:val="00AD64A5"/>
    <w:rsid w:val="00AD66F6"/>
    <w:rsid w:val="00AD6835"/>
    <w:rsid w:val="00AD6994"/>
    <w:rsid w:val="00AD69F7"/>
    <w:rsid w:val="00AD6DE4"/>
    <w:rsid w:val="00AD6EA6"/>
    <w:rsid w:val="00AD6F07"/>
    <w:rsid w:val="00AD6F47"/>
    <w:rsid w:val="00AD7086"/>
    <w:rsid w:val="00AD732A"/>
    <w:rsid w:val="00AD737A"/>
    <w:rsid w:val="00AD7737"/>
    <w:rsid w:val="00AD79BD"/>
    <w:rsid w:val="00AD7BAB"/>
    <w:rsid w:val="00AD7C63"/>
    <w:rsid w:val="00AD7D66"/>
    <w:rsid w:val="00AE00FB"/>
    <w:rsid w:val="00AE02DD"/>
    <w:rsid w:val="00AE04A5"/>
    <w:rsid w:val="00AE0860"/>
    <w:rsid w:val="00AE08ED"/>
    <w:rsid w:val="00AE0B82"/>
    <w:rsid w:val="00AE0BA3"/>
    <w:rsid w:val="00AE0C19"/>
    <w:rsid w:val="00AE0DBB"/>
    <w:rsid w:val="00AE0E16"/>
    <w:rsid w:val="00AE0FAF"/>
    <w:rsid w:val="00AE0FC9"/>
    <w:rsid w:val="00AE101A"/>
    <w:rsid w:val="00AE1130"/>
    <w:rsid w:val="00AE1231"/>
    <w:rsid w:val="00AE12BA"/>
    <w:rsid w:val="00AE12F8"/>
    <w:rsid w:val="00AE13EE"/>
    <w:rsid w:val="00AE14DF"/>
    <w:rsid w:val="00AE1601"/>
    <w:rsid w:val="00AE160A"/>
    <w:rsid w:val="00AE164C"/>
    <w:rsid w:val="00AE16C3"/>
    <w:rsid w:val="00AE1760"/>
    <w:rsid w:val="00AE17E5"/>
    <w:rsid w:val="00AE180E"/>
    <w:rsid w:val="00AE1948"/>
    <w:rsid w:val="00AE19B8"/>
    <w:rsid w:val="00AE1C99"/>
    <w:rsid w:val="00AE203E"/>
    <w:rsid w:val="00AE2109"/>
    <w:rsid w:val="00AE25E2"/>
    <w:rsid w:val="00AE25F1"/>
    <w:rsid w:val="00AE2721"/>
    <w:rsid w:val="00AE2778"/>
    <w:rsid w:val="00AE2A60"/>
    <w:rsid w:val="00AE2AD9"/>
    <w:rsid w:val="00AE2B06"/>
    <w:rsid w:val="00AE2D48"/>
    <w:rsid w:val="00AE2D5D"/>
    <w:rsid w:val="00AE2DD1"/>
    <w:rsid w:val="00AE2EF9"/>
    <w:rsid w:val="00AE3130"/>
    <w:rsid w:val="00AE314E"/>
    <w:rsid w:val="00AE3158"/>
    <w:rsid w:val="00AE3181"/>
    <w:rsid w:val="00AE320C"/>
    <w:rsid w:val="00AE320E"/>
    <w:rsid w:val="00AE359B"/>
    <w:rsid w:val="00AE364F"/>
    <w:rsid w:val="00AE3758"/>
    <w:rsid w:val="00AE3796"/>
    <w:rsid w:val="00AE3F0D"/>
    <w:rsid w:val="00AE3F7C"/>
    <w:rsid w:val="00AE4148"/>
    <w:rsid w:val="00AE43E4"/>
    <w:rsid w:val="00AE43FB"/>
    <w:rsid w:val="00AE4513"/>
    <w:rsid w:val="00AE49AB"/>
    <w:rsid w:val="00AE4AD7"/>
    <w:rsid w:val="00AE4B3C"/>
    <w:rsid w:val="00AE4B6E"/>
    <w:rsid w:val="00AE4B73"/>
    <w:rsid w:val="00AE4F8A"/>
    <w:rsid w:val="00AE510B"/>
    <w:rsid w:val="00AE549B"/>
    <w:rsid w:val="00AE5764"/>
    <w:rsid w:val="00AE59F9"/>
    <w:rsid w:val="00AE5A74"/>
    <w:rsid w:val="00AE5C5F"/>
    <w:rsid w:val="00AE5CAA"/>
    <w:rsid w:val="00AE5CF4"/>
    <w:rsid w:val="00AE6472"/>
    <w:rsid w:val="00AE6507"/>
    <w:rsid w:val="00AE682A"/>
    <w:rsid w:val="00AE68EA"/>
    <w:rsid w:val="00AE6C71"/>
    <w:rsid w:val="00AE6CB1"/>
    <w:rsid w:val="00AE6D25"/>
    <w:rsid w:val="00AE6D40"/>
    <w:rsid w:val="00AE6E86"/>
    <w:rsid w:val="00AE6F0E"/>
    <w:rsid w:val="00AE7049"/>
    <w:rsid w:val="00AE729C"/>
    <w:rsid w:val="00AE72DC"/>
    <w:rsid w:val="00AE72E8"/>
    <w:rsid w:val="00AE7304"/>
    <w:rsid w:val="00AE7393"/>
    <w:rsid w:val="00AE7534"/>
    <w:rsid w:val="00AE760D"/>
    <w:rsid w:val="00AE7916"/>
    <w:rsid w:val="00AE79D2"/>
    <w:rsid w:val="00AE7ADB"/>
    <w:rsid w:val="00AE7AEF"/>
    <w:rsid w:val="00AE7BD9"/>
    <w:rsid w:val="00AE7DC2"/>
    <w:rsid w:val="00AF005B"/>
    <w:rsid w:val="00AF00D9"/>
    <w:rsid w:val="00AF01C5"/>
    <w:rsid w:val="00AF01D1"/>
    <w:rsid w:val="00AF0547"/>
    <w:rsid w:val="00AF07B4"/>
    <w:rsid w:val="00AF09E8"/>
    <w:rsid w:val="00AF0A40"/>
    <w:rsid w:val="00AF0B01"/>
    <w:rsid w:val="00AF0BB3"/>
    <w:rsid w:val="00AF0BC7"/>
    <w:rsid w:val="00AF1186"/>
    <w:rsid w:val="00AF123B"/>
    <w:rsid w:val="00AF128B"/>
    <w:rsid w:val="00AF12CB"/>
    <w:rsid w:val="00AF15A9"/>
    <w:rsid w:val="00AF164B"/>
    <w:rsid w:val="00AF1776"/>
    <w:rsid w:val="00AF18B0"/>
    <w:rsid w:val="00AF193B"/>
    <w:rsid w:val="00AF198A"/>
    <w:rsid w:val="00AF1AA1"/>
    <w:rsid w:val="00AF1BA6"/>
    <w:rsid w:val="00AF1D60"/>
    <w:rsid w:val="00AF1E9D"/>
    <w:rsid w:val="00AF1FD9"/>
    <w:rsid w:val="00AF2075"/>
    <w:rsid w:val="00AF22A2"/>
    <w:rsid w:val="00AF23FD"/>
    <w:rsid w:val="00AF2507"/>
    <w:rsid w:val="00AF2515"/>
    <w:rsid w:val="00AF2663"/>
    <w:rsid w:val="00AF269D"/>
    <w:rsid w:val="00AF31EB"/>
    <w:rsid w:val="00AF33F3"/>
    <w:rsid w:val="00AF35A5"/>
    <w:rsid w:val="00AF3667"/>
    <w:rsid w:val="00AF3BEB"/>
    <w:rsid w:val="00AF3D8A"/>
    <w:rsid w:val="00AF3F69"/>
    <w:rsid w:val="00AF3F9A"/>
    <w:rsid w:val="00AF4072"/>
    <w:rsid w:val="00AF40CF"/>
    <w:rsid w:val="00AF40ED"/>
    <w:rsid w:val="00AF4527"/>
    <w:rsid w:val="00AF4663"/>
    <w:rsid w:val="00AF480C"/>
    <w:rsid w:val="00AF49ED"/>
    <w:rsid w:val="00AF4A44"/>
    <w:rsid w:val="00AF4AA8"/>
    <w:rsid w:val="00AF4B87"/>
    <w:rsid w:val="00AF4D56"/>
    <w:rsid w:val="00AF4D5C"/>
    <w:rsid w:val="00AF4DD5"/>
    <w:rsid w:val="00AF4F6E"/>
    <w:rsid w:val="00AF501B"/>
    <w:rsid w:val="00AF5098"/>
    <w:rsid w:val="00AF53C7"/>
    <w:rsid w:val="00AF540E"/>
    <w:rsid w:val="00AF5499"/>
    <w:rsid w:val="00AF550B"/>
    <w:rsid w:val="00AF5620"/>
    <w:rsid w:val="00AF56F5"/>
    <w:rsid w:val="00AF5718"/>
    <w:rsid w:val="00AF575E"/>
    <w:rsid w:val="00AF5859"/>
    <w:rsid w:val="00AF591D"/>
    <w:rsid w:val="00AF5ABC"/>
    <w:rsid w:val="00AF5AFC"/>
    <w:rsid w:val="00AF5CE1"/>
    <w:rsid w:val="00AF63E6"/>
    <w:rsid w:val="00AF65AF"/>
    <w:rsid w:val="00AF667A"/>
    <w:rsid w:val="00AF6815"/>
    <w:rsid w:val="00AF68AC"/>
    <w:rsid w:val="00AF69D1"/>
    <w:rsid w:val="00AF6BC8"/>
    <w:rsid w:val="00AF6D3A"/>
    <w:rsid w:val="00AF6D4A"/>
    <w:rsid w:val="00AF6DC8"/>
    <w:rsid w:val="00AF6E0B"/>
    <w:rsid w:val="00AF70E2"/>
    <w:rsid w:val="00AF70F1"/>
    <w:rsid w:val="00AF72B6"/>
    <w:rsid w:val="00AF72F1"/>
    <w:rsid w:val="00AF72FB"/>
    <w:rsid w:val="00AF73E3"/>
    <w:rsid w:val="00AF7599"/>
    <w:rsid w:val="00AF7669"/>
    <w:rsid w:val="00AF77B5"/>
    <w:rsid w:val="00AF7841"/>
    <w:rsid w:val="00AF7A9C"/>
    <w:rsid w:val="00AF7CFB"/>
    <w:rsid w:val="00AF7E02"/>
    <w:rsid w:val="00AF7E04"/>
    <w:rsid w:val="00AF7EA7"/>
    <w:rsid w:val="00AF7EB8"/>
    <w:rsid w:val="00B00035"/>
    <w:rsid w:val="00B0006A"/>
    <w:rsid w:val="00B0006D"/>
    <w:rsid w:val="00B000DE"/>
    <w:rsid w:val="00B003B3"/>
    <w:rsid w:val="00B0047C"/>
    <w:rsid w:val="00B00B3C"/>
    <w:rsid w:val="00B00C20"/>
    <w:rsid w:val="00B00C6F"/>
    <w:rsid w:val="00B00C7C"/>
    <w:rsid w:val="00B012DC"/>
    <w:rsid w:val="00B01444"/>
    <w:rsid w:val="00B01473"/>
    <w:rsid w:val="00B01775"/>
    <w:rsid w:val="00B01880"/>
    <w:rsid w:val="00B019CC"/>
    <w:rsid w:val="00B019F4"/>
    <w:rsid w:val="00B01A79"/>
    <w:rsid w:val="00B01AAD"/>
    <w:rsid w:val="00B01BE7"/>
    <w:rsid w:val="00B01D09"/>
    <w:rsid w:val="00B01D11"/>
    <w:rsid w:val="00B01D63"/>
    <w:rsid w:val="00B01EDC"/>
    <w:rsid w:val="00B02181"/>
    <w:rsid w:val="00B02314"/>
    <w:rsid w:val="00B023FF"/>
    <w:rsid w:val="00B02608"/>
    <w:rsid w:val="00B028D9"/>
    <w:rsid w:val="00B02C04"/>
    <w:rsid w:val="00B02C29"/>
    <w:rsid w:val="00B03095"/>
    <w:rsid w:val="00B03112"/>
    <w:rsid w:val="00B034C7"/>
    <w:rsid w:val="00B034D1"/>
    <w:rsid w:val="00B0351E"/>
    <w:rsid w:val="00B0368D"/>
    <w:rsid w:val="00B03744"/>
    <w:rsid w:val="00B037A1"/>
    <w:rsid w:val="00B037AB"/>
    <w:rsid w:val="00B03A7D"/>
    <w:rsid w:val="00B03B6B"/>
    <w:rsid w:val="00B03BBD"/>
    <w:rsid w:val="00B03BC2"/>
    <w:rsid w:val="00B03D9E"/>
    <w:rsid w:val="00B03EA5"/>
    <w:rsid w:val="00B03EBB"/>
    <w:rsid w:val="00B03ED7"/>
    <w:rsid w:val="00B03FBB"/>
    <w:rsid w:val="00B041C0"/>
    <w:rsid w:val="00B04498"/>
    <w:rsid w:val="00B0450F"/>
    <w:rsid w:val="00B0458D"/>
    <w:rsid w:val="00B045D0"/>
    <w:rsid w:val="00B04667"/>
    <w:rsid w:val="00B04A47"/>
    <w:rsid w:val="00B04B70"/>
    <w:rsid w:val="00B04C9D"/>
    <w:rsid w:val="00B050BA"/>
    <w:rsid w:val="00B051DC"/>
    <w:rsid w:val="00B052BC"/>
    <w:rsid w:val="00B0536F"/>
    <w:rsid w:val="00B054AD"/>
    <w:rsid w:val="00B05832"/>
    <w:rsid w:val="00B05983"/>
    <w:rsid w:val="00B059C3"/>
    <w:rsid w:val="00B05B48"/>
    <w:rsid w:val="00B05C8D"/>
    <w:rsid w:val="00B05DF8"/>
    <w:rsid w:val="00B05F0A"/>
    <w:rsid w:val="00B06061"/>
    <w:rsid w:val="00B062B9"/>
    <w:rsid w:val="00B0636F"/>
    <w:rsid w:val="00B0645D"/>
    <w:rsid w:val="00B06568"/>
    <w:rsid w:val="00B0677E"/>
    <w:rsid w:val="00B06934"/>
    <w:rsid w:val="00B06972"/>
    <w:rsid w:val="00B06B5C"/>
    <w:rsid w:val="00B06C79"/>
    <w:rsid w:val="00B0728A"/>
    <w:rsid w:val="00B07350"/>
    <w:rsid w:val="00B075A6"/>
    <w:rsid w:val="00B07F57"/>
    <w:rsid w:val="00B07F5B"/>
    <w:rsid w:val="00B100DA"/>
    <w:rsid w:val="00B100F5"/>
    <w:rsid w:val="00B101E0"/>
    <w:rsid w:val="00B10424"/>
    <w:rsid w:val="00B104E1"/>
    <w:rsid w:val="00B105C1"/>
    <w:rsid w:val="00B10895"/>
    <w:rsid w:val="00B10963"/>
    <w:rsid w:val="00B10A44"/>
    <w:rsid w:val="00B10C05"/>
    <w:rsid w:val="00B11036"/>
    <w:rsid w:val="00B11050"/>
    <w:rsid w:val="00B11106"/>
    <w:rsid w:val="00B113E5"/>
    <w:rsid w:val="00B1146A"/>
    <w:rsid w:val="00B115ED"/>
    <w:rsid w:val="00B116AB"/>
    <w:rsid w:val="00B119CD"/>
    <w:rsid w:val="00B11B78"/>
    <w:rsid w:val="00B11E26"/>
    <w:rsid w:val="00B1203A"/>
    <w:rsid w:val="00B12111"/>
    <w:rsid w:val="00B1242D"/>
    <w:rsid w:val="00B125A1"/>
    <w:rsid w:val="00B12724"/>
    <w:rsid w:val="00B12A06"/>
    <w:rsid w:val="00B12A3C"/>
    <w:rsid w:val="00B12B6F"/>
    <w:rsid w:val="00B12BEF"/>
    <w:rsid w:val="00B12C4F"/>
    <w:rsid w:val="00B12D96"/>
    <w:rsid w:val="00B130FE"/>
    <w:rsid w:val="00B13186"/>
    <w:rsid w:val="00B1319C"/>
    <w:rsid w:val="00B132EF"/>
    <w:rsid w:val="00B13315"/>
    <w:rsid w:val="00B13372"/>
    <w:rsid w:val="00B13E30"/>
    <w:rsid w:val="00B13E34"/>
    <w:rsid w:val="00B13ED8"/>
    <w:rsid w:val="00B13F88"/>
    <w:rsid w:val="00B140DF"/>
    <w:rsid w:val="00B140EE"/>
    <w:rsid w:val="00B145E6"/>
    <w:rsid w:val="00B14732"/>
    <w:rsid w:val="00B148CD"/>
    <w:rsid w:val="00B14CC6"/>
    <w:rsid w:val="00B14DFE"/>
    <w:rsid w:val="00B14E9C"/>
    <w:rsid w:val="00B14EC8"/>
    <w:rsid w:val="00B15292"/>
    <w:rsid w:val="00B158F1"/>
    <w:rsid w:val="00B159E2"/>
    <w:rsid w:val="00B15ADD"/>
    <w:rsid w:val="00B15B4A"/>
    <w:rsid w:val="00B15B7F"/>
    <w:rsid w:val="00B15CFF"/>
    <w:rsid w:val="00B15D96"/>
    <w:rsid w:val="00B15E96"/>
    <w:rsid w:val="00B162D3"/>
    <w:rsid w:val="00B16338"/>
    <w:rsid w:val="00B1633C"/>
    <w:rsid w:val="00B16585"/>
    <w:rsid w:val="00B16738"/>
    <w:rsid w:val="00B1680D"/>
    <w:rsid w:val="00B16926"/>
    <w:rsid w:val="00B16A65"/>
    <w:rsid w:val="00B16CEA"/>
    <w:rsid w:val="00B16F2B"/>
    <w:rsid w:val="00B1736C"/>
    <w:rsid w:val="00B1751E"/>
    <w:rsid w:val="00B1769A"/>
    <w:rsid w:val="00B178CA"/>
    <w:rsid w:val="00B1792E"/>
    <w:rsid w:val="00B1799F"/>
    <w:rsid w:val="00B179F1"/>
    <w:rsid w:val="00B17BED"/>
    <w:rsid w:val="00B17CDB"/>
    <w:rsid w:val="00B17D01"/>
    <w:rsid w:val="00B17EB9"/>
    <w:rsid w:val="00B17FF3"/>
    <w:rsid w:val="00B200A3"/>
    <w:rsid w:val="00B20270"/>
    <w:rsid w:val="00B20D67"/>
    <w:rsid w:val="00B20F00"/>
    <w:rsid w:val="00B20F21"/>
    <w:rsid w:val="00B20FD8"/>
    <w:rsid w:val="00B2108E"/>
    <w:rsid w:val="00B21318"/>
    <w:rsid w:val="00B214A3"/>
    <w:rsid w:val="00B2157D"/>
    <w:rsid w:val="00B217FA"/>
    <w:rsid w:val="00B21CD2"/>
    <w:rsid w:val="00B21E32"/>
    <w:rsid w:val="00B21E64"/>
    <w:rsid w:val="00B2208A"/>
    <w:rsid w:val="00B2208D"/>
    <w:rsid w:val="00B22328"/>
    <w:rsid w:val="00B22465"/>
    <w:rsid w:val="00B225DA"/>
    <w:rsid w:val="00B22698"/>
    <w:rsid w:val="00B22B3F"/>
    <w:rsid w:val="00B22DFD"/>
    <w:rsid w:val="00B23070"/>
    <w:rsid w:val="00B231E0"/>
    <w:rsid w:val="00B2338D"/>
    <w:rsid w:val="00B2340C"/>
    <w:rsid w:val="00B237D4"/>
    <w:rsid w:val="00B23A26"/>
    <w:rsid w:val="00B23AF0"/>
    <w:rsid w:val="00B23B90"/>
    <w:rsid w:val="00B23F1E"/>
    <w:rsid w:val="00B23F81"/>
    <w:rsid w:val="00B23FCE"/>
    <w:rsid w:val="00B241B5"/>
    <w:rsid w:val="00B242B8"/>
    <w:rsid w:val="00B24345"/>
    <w:rsid w:val="00B2474C"/>
    <w:rsid w:val="00B248B3"/>
    <w:rsid w:val="00B24927"/>
    <w:rsid w:val="00B24AEF"/>
    <w:rsid w:val="00B24BBF"/>
    <w:rsid w:val="00B24D5C"/>
    <w:rsid w:val="00B24F08"/>
    <w:rsid w:val="00B253C1"/>
    <w:rsid w:val="00B25686"/>
    <w:rsid w:val="00B25A6D"/>
    <w:rsid w:val="00B25AAC"/>
    <w:rsid w:val="00B25AED"/>
    <w:rsid w:val="00B25B0E"/>
    <w:rsid w:val="00B25BB8"/>
    <w:rsid w:val="00B25FCD"/>
    <w:rsid w:val="00B26152"/>
    <w:rsid w:val="00B261D1"/>
    <w:rsid w:val="00B2622C"/>
    <w:rsid w:val="00B26715"/>
    <w:rsid w:val="00B2690F"/>
    <w:rsid w:val="00B26B1B"/>
    <w:rsid w:val="00B26B28"/>
    <w:rsid w:val="00B26B39"/>
    <w:rsid w:val="00B26B7D"/>
    <w:rsid w:val="00B26C75"/>
    <w:rsid w:val="00B26F24"/>
    <w:rsid w:val="00B26FF7"/>
    <w:rsid w:val="00B2713F"/>
    <w:rsid w:val="00B27147"/>
    <w:rsid w:val="00B27203"/>
    <w:rsid w:val="00B27234"/>
    <w:rsid w:val="00B2731D"/>
    <w:rsid w:val="00B274BF"/>
    <w:rsid w:val="00B27A5F"/>
    <w:rsid w:val="00B27ABE"/>
    <w:rsid w:val="00B27C40"/>
    <w:rsid w:val="00B27DA0"/>
    <w:rsid w:val="00B27DD7"/>
    <w:rsid w:val="00B27F02"/>
    <w:rsid w:val="00B27F56"/>
    <w:rsid w:val="00B30312"/>
    <w:rsid w:val="00B30458"/>
    <w:rsid w:val="00B3046C"/>
    <w:rsid w:val="00B3068E"/>
    <w:rsid w:val="00B3084B"/>
    <w:rsid w:val="00B30B1C"/>
    <w:rsid w:val="00B30D08"/>
    <w:rsid w:val="00B30D79"/>
    <w:rsid w:val="00B30E5D"/>
    <w:rsid w:val="00B31165"/>
    <w:rsid w:val="00B3128C"/>
    <w:rsid w:val="00B313EB"/>
    <w:rsid w:val="00B31610"/>
    <w:rsid w:val="00B31656"/>
    <w:rsid w:val="00B31689"/>
    <w:rsid w:val="00B3178A"/>
    <w:rsid w:val="00B3179B"/>
    <w:rsid w:val="00B318FA"/>
    <w:rsid w:val="00B31993"/>
    <w:rsid w:val="00B31C76"/>
    <w:rsid w:val="00B31EBB"/>
    <w:rsid w:val="00B32091"/>
    <w:rsid w:val="00B324C7"/>
    <w:rsid w:val="00B32799"/>
    <w:rsid w:val="00B32885"/>
    <w:rsid w:val="00B3295D"/>
    <w:rsid w:val="00B32BB8"/>
    <w:rsid w:val="00B32C6E"/>
    <w:rsid w:val="00B32F3D"/>
    <w:rsid w:val="00B33393"/>
    <w:rsid w:val="00B33447"/>
    <w:rsid w:val="00B3348C"/>
    <w:rsid w:val="00B3368B"/>
    <w:rsid w:val="00B3388D"/>
    <w:rsid w:val="00B33A02"/>
    <w:rsid w:val="00B33A88"/>
    <w:rsid w:val="00B33AAA"/>
    <w:rsid w:val="00B33E9E"/>
    <w:rsid w:val="00B33EC5"/>
    <w:rsid w:val="00B3418E"/>
    <w:rsid w:val="00B34300"/>
    <w:rsid w:val="00B34336"/>
    <w:rsid w:val="00B344AA"/>
    <w:rsid w:val="00B34627"/>
    <w:rsid w:val="00B347F0"/>
    <w:rsid w:val="00B348B8"/>
    <w:rsid w:val="00B34CB1"/>
    <w:rsid w:val="00B34E77"/>
    <w:rsid w:val="00B3519D"/>
    <w:rsid w:val="00B35237"/>
    <w:rsid w:val="00B354DB"/>
    <w:rsid w:val="00B35590"/>
    <w:rsid w:val="00B356F5"/>
    <w:rsid w:val="00B357AF"/>
    <w:rsid w:val="00B359B4"/>
    <w:rsid w:val="00B35BBA"/>
    <w:rsid w:val="00B35C50"/>
    <w:rsid w:val="00B35D77"/>
    <w:rsid w:val="00B35E2E"/>
    <w:rsid w:val="00B35FCA"/>
    <w:rsid w:val="00B36147"/>
    <w:rsid w:val="00B36379"/>
    <w:rsid w:val="00B36429"/>
    <w:rsid w:val="00B364A7"/>
    <w:rsid w:val="00B364C1"/>
    <w:rsid w:val="00B36563"/>
    <w:rsid w:val="00B366E5"/>
    <w:rsid w:val="00B3679A"/>
    <w:rsid w:val="00B3694C"/>
    <w:rsid w:val="00B3699D"/>
    <w:rsid w:val="00B36B4C"/>
    <w:rsid w:val="00B36BAC"/>
    <w:rsid w:val="00B36BBF"/>
    <w:rsid w:val="00B36BF6"/>
    <w:rsid w:val="00B36D0C"/>
    <w:rsid w:val="00B36F96"/>
    <w:rsid w:val="00B36FBF"/>
    <w:rsid w:val="00B37159"/>
    <w:rsid w:val="00B375C3"/>
    <w:rsid w:val="00B37964"/>
    <w:rsid w:val="00B37992"/>
    <w:rsid w:val="00B37EEE"/>
    <w:rsid w:val="00B401EE"/>
    <w:rsid w:val="00B40265"/>
    <w:rsid w:val="00B4028D"/>
    <w:rsid w:val="00B40376"/>
    <w:rsid w:val="00B405EF"/>
    <w:rsid w:val="00B406E0"/>
    <w:rsid w:val="00B40712"/>
    <w:rsid w:val="00B408BC"/>
    <w:rsid w:val="00B40904"/>
    <w:rsid w:val="00B40ADA"/>
    <w:rsid w:val="00B40B5D"/>
    <w:rsid w:val="00B40BFD"/>
    <w:rsid w:val="00B40C75"/>
    <w:rsid w:val="00B40D8F"/>
    <w:rsid w:val="00B40E8B"/>
    <w:rsid w:val="00B410F3"/>
    <w:rsid w:val="00B41314"/>
    <w:rsid w:val="00B41425"/>
    <w:rsid w:val="00B414E1"/>
    <w:rsid w:val="00B4156D"/>
    <w:rsid w:val="00B41607"/>
    <w:rsid w:val="00B42021"/>
    <w:rsid w:val="00B4212C"/>
    <w:rsid w:val="00B42259"/>
    <w:rsid w:val="00B423BC"/>
    <w:rsid w:val="00B4249E"/>
    <w:rsid w:val="00B42559"/>
    <w:rsid w:val="00B42B45"/>
    <w:rsid w:val="00B42B8F"/>
    <w:rsid w:val="00B43408"/>
    <w:rsid w:val="00B43498"/>
    <w:rsid w:val="00B4361C"/>
    <w:rsid w:val="00B43731"/>
    <w:rsid w:val="00B437F0"/>
    <w:rsid w:val="00B43BC5"/>
    <w:rsid w:val="00B43CA1"/>
    <w:rsid w:val="00B43D5D"/>
    <w:rsid w:val="00B43E36"/>
    <w:rsid w:val="00B43F57"/>
    <w:rsid w:val="00B43FA3"/>
    <w:rsid w:val="00B4434C"/>
    <w:rsid w:val="00B44545"/>
    <w:rsid w:val="00B44573"/>
    <w:rsid w:val="00B445D5"/>
    <w:rsid w:val="00B4467A"/>
    <w:rsid w:val="00B447CB"/>
    <w:rsid w:val="00B44B0A"/>
    <w:rsid w:val="00B44E62"/>
    <w:rsid w:val="00B44E82"/>
    <w:rsid w:val="00B4506C"/>
    <w:rsid w:val="00B45251"/>
    <w:rsid w:val="00B453B8"/>
    <w:rsid w:val="00B45724"/>
    <w:rsid w:val="00B45C36"/>
    <w:rsid w:val="00B45C59"/>
    <w:rsid w:val="00B45CFB"/>
    <w:rsid w:val="00B45CFD"/>
    <w:rsid w:val="00B45D32"/>
    <w:rsid w:val="00B45FE9"/>
    <w:rsid w:val="00B46163"/>
    <w:rsid w:val="00B463AA"/>
    <w:rsid w:val="00B46495"/>
    <w:rsid w:val="00B46513"/>
    <w:rsid w:val="00B465E0"/>
    <w:rsid w:val="00B46727"/>
    <w:rsid w:val="00B46783"/>
    <w:rsid w:val="00B46817"/>
    <w:rsid w:val="00B4685F"/>
    <w:rsid w:val="00B46B28"/>
    <w:rsid w:val="00B46C2B"/>
    <w:rsid w:val="00B46C5D"/>
    <w:rsid w:val="00B4740C"/>
    <w:rsid w:val="00B47670"/>
    <w:rsid w:val="00B47678"/>
    <w:rsid w:val="00B477B7"/>
    <w:rsid w:val="00B479C4"/>
    <w:rsid w:val="00B47F17"/>
    <w:rsid w:val="00B500C8"/>
    <w:rsid w:val="00B5026F"/>
    <w:rsid w:val="00B502E4"/>
    <w:rsid w:val="00B506AC"/>
    <w:rsid w:val="00B509D8"/>
    <w:rsid w:val="00B50A0A"/>
    <w:rsid w:val="00B50A81"/>
    <w:rsid w:val="00B50B61"/>
    <w:rsid w:val="00B50B76"/>
    <w:rsid w:val="00B50C63"/>
    <w:rsid w:val="00B50EB1"/>
    <w:rsid w:val="00B50EF4"/>
    <w:rsid w:val="00B50F7B"/>
    <w:rsid w:val="00B50F9E"/>
    <w:rsid w:val="00B51047"/>
    <w:rsid w:val="00B51254"/>
    <w:rsid w:val="00B512DE"/>
    <w:rsid w:val="00B51441"/>
    <w:rsid w:val="00B51537"/>
    <w:rsid w:val="00B5171B"/>
    <w:rsid w:val="00B51756"/>
    <w:rsid w:val="00B5193B"/>
    <w:rsid w:val="00B51975"/>
    <w:rsid w:val="00B51989"/>
    <w:rsid w:val="00B519EE"/>
    <w:rsid w:val="00B51B21"/>
    <w:rsid w:val="00B51C2B"/>
    <w:rsid w:val="00B51E71"/>
    <w:rsid w:val="00B5214E"/>
    <w:rsid w:val="00B52465"/>
    <w:rsid w:val="00B5288A"/>
    <w:rsid w:val="00B52EB3"/>
    <w:rsid w:val="00B53056"/>
    <w:rsid w:val="00B53208"/>
    <w:rsid w:val="00B534B6"/>
    <w:rsid w:val="00B534FC"/>
    <w:rsid w:val="00B535BE"/>
    <w:rsid w:val="00B53627"/>
    <w:rsid w:val="00B536B1"/>
    <w:rsid w:val="00B5370E"/>
    <w:rsid w:val="00B5372D"/>
    <w:rsid w:val="00B537F0"/>
    <w:rsid w:val="00B53AAD"/>
    <w:rsid w:val="00B53CBF"/>
    <w:rsid w:val="00B53EFD"/>
    <w:rsid w:val="00B53F68"/>
    <w:rsid w:val="00B53FE0"/>
    <w:rsid w:val="00B5437E"/>
    <w:rsid w:val="00B54512"/>
    <w:rsid w:val="00B54610"/>
    <w:rsid w:val="00B54730"/>
    <w:rsid w:val="00B5473B"/>
    <w:rsid w:val="00B547C4"/>
    <w:rsid w:val="00B54978"/>
    <w:rsid w:val="00B549F6"/>
    <w:rsid w:val="00B54C84"/>
    <w:rsid w:val="00B54D4C"/>
    <w:rsid w:val="00B54EEE"/>
    <w:rsid w:val="00B55512"/>
    <w:rsid w:val="00B555B0"/>
    <w:rsid w:val="00B555F2"/>
    <w:rsid w:val="00B5567D"/>
    <w:rsid w:val="00B55692"/>
    <w:rsid w:val="00B55817"/>
    <w:rsid w:val="00B5581E"/>
    <w:rsid w:val="00B55878"/>
    <w:rsid w:val="00B55951"/>
    <w:rsid w:val="00B55E56"/>
    <w:rsid w:val="00B55EE4"/>
    <w:rsid w:val="00B5611E"/>
    <w:rsid w:val="00B5617F"/>
    <w:rsid w:val="00B5619F"/>
    <w:rsid w:val="00B561A8"/>
    <w:rsid w:val="00B56291"/>
    <w:rsid w:val="00B56349"/>
    <w:rsid w:val="00B563BD"/>
    <w:rsid w:val="00B563EB"/>
    <w:rsid w:val="00B56524"/>
    <w:rsid w:val="00B565FD"/>
    <w:rsid w:val="00B5661C"/>
    <w:rsid w:val="00B5685C"/>
    <w:rsid w:val="00B56AE4"/>
    <w:rsid w:val="00B56B4F"/>
    <w:rsid w:val="00B56DF6"/>
    <w:rsid w:val="00B56E49"/>
    <w:rsid w:val="00B56E92"/>
    <w:rsid w:val="00B56F9E"/>
    <w:rsid w:val="00B572D0"/>
    <w:rsid w:val="00B5730A"/>
    <w:rsid w:val="00B5765F"/>
    <w:rsid w:val="00B57B87"/>
    <w:rsid w:val="00B57D38"/>
    <w:rsid w:val="00B57E5B"/>
    <w:rsid w:val="00B57E9C"/>
    <w:rsid w:val="00B57F16"/>
    <w:rsid w:val="00B605A9"/>
    <w:rsid w:val="00B605E7"/>
    <w:rsid w:val="00B608FA"/>
    <w:rsid w:val="00B609D7"/>
    <w:rsid w:val="00B60A82"/>
    <w:rsid w:val="00B60C76"/>
    <w:rsid w:val="00B60DB7"/>
    <w:rsid w:val="00B61029"/>
    <w:rsid w:val="00B610F2"/>
    <w:rsid w:val="00B61276"/>
    <w:rsid w:val="00B61414"/>
    <w:rsid w:val="00B61665"/>
    <w:rsid w:val="00B617A9"/>
    <w:rsid w:val="00B61ADF"/>
    <w:rsid w:val="00B6227D"/>
    <w:rsid w:val="00B62332"/>
    <w:rsid w:val="00B623D4"/>
    <w:rsid w:val="00B6277B"/>
    <w:rsid w:val="00B627C3"/>
    <w:rsid w:val="00B628D3"/>
    <w:rsid w:val="00B6299F"/>
    <w:rsid w:val="00B62C68"/>
    <w:rsid w:val="00B62C86"/>
    <w:rsid w:val="00B62DE3"/>
    <w:rsid w:val="00B62DFE"/>
    <w:rsid w:val="00B62F0F"/>
    <w:rsid w:val="00B6300A"/>
    <w:rsid w:val="00B63014"/>
    <w:rsid w:val="00B63188"/>
    <w:rsid w:val="00B633F1"/>
    <w:rsid w:val="00B6367A"/>
    <w:rsid w:val="00B6384F"/>
    <w:rsid w:val="00B638EC"/>
    <w:rsid w:val="00B63925"/>
    <w:rsid w:val="00B63A51"/>
    <w:rsid w:val="00B63A57"/>
    <w:rsid w:val="00B63A5E"/>
    <w:rsid w:val="00B63CA7"/>
    <w:rsid w:val="00B63D56"/>
    <w:rsid w:val="00B64004"/>
    <w:rsid w:val="00B64009"/>
    <w:rsid w:val="00B64070"/>
    <w:rsid w:val="00B64237"/>
    <w:rsid w:val="00B64459"/>
    <w:rsid w:val="00B6451A"/>
    <w:rsid w:val="00B646AA"/>
    <w:rsid w:val="00B647FF"/>
    <w:rsid w:val="00B64CD0"/>
    <w:rsid w:val="00B64D25"/>
    <w:rsid w:val="00B64D2F"/>
    <w:rsid w:val="00B6514A"/>
    <w:rsid w:val="00B65220"/>
    <w:rsid w:val="00B6544D"/>
    <w:rsid w:val="00B657A8"/>
    <w:rsid w:val="00B65854"/>
    <w:rsid w:val="00B65A59"/>
    <w:rsid w:val="00B65B08"/>
    <w:rsid w:val="00B65BA3"/>
    <w:rsid w:val="00B65DA0"/>
    <w:rsid w:val="00B6648F"/>
    <w:rsid w:val="00B666FF"/>
    <w:rsid w:val="00B66A59"/>
    <w:rsid w:val="00B66A5A"/>
    <w:rsid w:val="00B66A75"/>
    <w:rsid w:val="00B66B8C"/>
    <w:rsid w:val="00B66E4F"/>
    <w:rsid w:val="00B66ED7"/>
    <w:rsid w:val="00B66F1B"/>
    <w:rsid w:val="00B66F6C"/>
    <w:rsid w:val="00B66F9A"/>
    <w:rsid w:val="00B66FEC"/>
    <w:rsid w:val="00B6703C"/>
    <w:rsid w:val="00B67160"/>
    <w:rsid w:val="00B671AD"/>
    <w:rsid w:val="00B6728F"/>
    <w:rsid w:val="00B6741A"/>
    <w:rsid w:val="00B6775D"/>
    <w:rsid w:val="00B677A6"/>
    <w:rsid w:val="00B677CA"/>
    <w:rsid w:val="00B677D5"/>
    <w:rsid w:val="00B67816"/>
    <w:rsid w:val="00B67825"/>
    <w:rsid w:val="00B67858"/>
    <w:rsid w:val="00B67AAA"/>
    <w:rsid w:val="00B67BCF"/>
    <w:rsid w:val="00B67F46"/>
    <w:rsid w:val="00B701DE"/>
    <w:rsid w:val="00B70455"/>
    <w:rsid w:val="00B7050F"/>
    <w:rsid w:val="00B707F3"/>
    <w:rsid w:val="00B70A56"/>
    <w:rsid w:val="00B70A7E"/>
    <w:rsid w:val="00B70AE5"/>
    <w:rsid w:val="00B70D97"/>
    <w:rsid w:val="00B70DB6"/>
    <w:rsid w:val="00B7159A"/>
    <w:rsid w:val="00B7166E"/>
    <w:rsid w:val="00B717EE"/>
    <w:rsid w:val="00B7180B"/>
    <w:rsid w:val="00B71945"/>
    <w:rsid w:val="00B719FB"/>
    <w:rsid w:val="00B719FF"/>
    <w:rsid w:val="00B71AD1"/>
    <w:rsid w:val="00B71AF6"/>
    <w:rsid w:val="00B71BB2"/>
    <w:rsid w:val="00B71D26"/>
    <w:rsid w:val="00B71D4C"/>
    <w:rsid w:val="00B721FB"/>
    <w:rsid w:val="00B722FF"/>
    <w:rsid w:val="00B7234E"/>
    <w:rsid w:val="00B726E6"/>
    <w:rsid w:val="00B729C5"/>
    <w:rsid w:val="00B729CA"/>
    <w:rsid w:val="00B72BD5"/>
    <w:rsid w:val="00B72C5C"/>
    <w:rsid w:val="00B72D1A"/>
    <w:rsid w:val="00B72DBA"/>
    <w:rsid w:val="00B72F67"/>
    <w:rsid w:val="00B7316E"/>
    <w:rsid w:val="00B7322C"/>
    <w:rsid w:val="00B734A0"/>
    <w:rsid w:val="00B735B2"/>
    <w:rsid w:val="00B735DC"/>
    <w:rsid w:val="00B73603"/>
    <w:rsid w:val="00B7371F"/>
    <w:rsid w:val="00B737D8"/>
    <w:rsid w:val="00B73815"/>
    <w:rsid w:val="00B7398A"/>
    <w:rsid w:val="00B73B20"/>
    <w:rsid w:val="00B73B85"/>
    <w:rsid w:val="00B73BA0"/>
    <w:rsid w:val="00B743EA"/>
    <w:rsid w:val="00B7445D"/>
    <w:rsid w:val="00B746FB"/>
    <w:rsid w:val="00B748B2"/>
    <w:rsid w:val="00B74984"/>
    <w:rsid w:val="00B749D7"/>
    <w:rsid w:val="00B749DF"/>
    <w:rsid w:val="00B74B8B"/>
    <w:rsid w:val="00B74BC2"/>
    <w:rsid w:val="00B74C25"/>
    <w:rsid w:val="00B7520A"/>
    <w:rsid w:val="00B7520D"/>
    <w:rsid w:val="00B75299"/>
    <w:rsid w:val="00B75346"/>
    <w:rsid w:val="00B753B4"/>
    <w:rsid w:val="00B753DD"/>
    <w:rsid w:val="00B755ED"/>
    <w:rsid w:val="00B7572B"/>
    <w:rsid w:val="00B75738"/>
    <w:rsid w:val="00B758E2"/>
    <w:rsid w:val="00B75998"/>
    <w:rsid w:val="00B759B6"/>
    <w:rsid w:val="00B75A70"/>
    <w:rsid w:val="00B75B91"/>
    <w:rsid w:val="00B75C2C"/>
    <w:rsid w:val="00B75D7C"/>
    <w:rsid w:val="00B75E34"/>
    <w:rsid w:val="00B75FBA"/>
    <w:rsid w:val="00B762F8"/>
    <w:rsid w:val="00B76336"/>
    <w:rsid w:val="00B767B9"/>
    <w:rsid w:val="00B76841"/>
    <w:rsid w:val="00B7692A"/>
    <w:rsid w:val="00B76ADD"/>
    <w:rsid w:val="00B76B6C"/>
    <w:rsid w:val="00B76D68"/>
    <w:rsid w:val="00B76F77"/>
    <w:rsid w:val="00B772B4"/>
    <w:rsid w:val="00B77337"/>
    <w:rsid w:val="00B773A5"/>
    <w:rsid w:val="00B777B8"/>
    <w:rsid w:val="00B77954"/>
    <w:rsid w:val="00B77AD1"/>
    <w:rsid w:val="00B77C3A"/>
    <w:rsid w:val="00B77C58"/>
    <w:rsid w:val="00B80054"/>
    <w:rsid w:val="00B80124"/>
    <w:rsid w:val="00B8038B"/>
    <w:rsid w:val="00B803E3"/>
    <w:rsid w:val="00B804A6"/>
    <w:rsid w:val="00B8057C"/>
    <w:rsid w:val="00B806DC"/>
    <w:rsid w:val="00B80852"/>
    <w:rsid w:val="00B80A8F"/>
    <w:rsid w:val="00B80D7A"/>
    <w:rsid w:val="00B80E66"/>
    <w:rsid w:val="00B81032"/>
    <w:rsid w:val="00B81062"/>
    <w:rsid w:val="00B8131F"/>
    <w:rsid w:val="00B81388"/>
    <w:rsid w:val="00B81422"/>
    <w:rsid w:val="00B8158A"/>
    <w:rsid w:val="00B8173B"/>
    <w:rsid w:val="00B81743"/>
    <w:rsid w:val="00B8188E"/>
    <w:rsid w:val="00B818A2"/>
    <w:rsid w:val="00B81B3D"/>
    <w:rsid w:val="00B81C42"/>
    <w:rsid w:val="00B81D0C"/>
    <w:rsid w:val="00B81F5F"/>
    <w:rsid w:val="00B820AA"/>
    <w:rsid w:val="00B823C8"/>
    <w:rsid w:val="00B82500"/>
    <w:rsid w:val="00B8270E"/>
    <w:rsid w:val="00B8297A"/>
    <w:rsid w:val="00B829CD"/>
    <w:rsid w:val="00B82C8A"/>
    <w:rsid w:val="00B82D6D"/>
    <w:rsid w:val="00B82D7E"/>
    <w:rsid w:val="00B82FDA"/>
    <w:rsid w:val="00B831C9"/>
    <w:rsid w:val="00B83265"/>
    <w:rsid w:val="00B832F7"/>
    <w:rsid w:val="00B8347B"/>
    <w:rsid w:val="00B834E8"/>
    <w:rsid w:val="00B8350C"/>
    <w:rsid w:val="00B83631"/>
    <w:rsid w:val="00B836A3"/>
    <w:rsid w:val="00B83712"/>
    <w:rsid w:val="00B83928"/>
    <w:rsid w:val="00B83936"/>
    <w:rsid w:val="00B83989"/>
    <w:rsid w:val="00B83BC6"/>
    <w:rsid w:val="00B83CAF"/>
    <w:rsid w:val="00B83D2D"/>
    <w:rsid w:val="00B83D65"/>
    <w:rsid w:val="00B84090"/>
    <w:rsid w:val="00B840C0"/>
    <w:rsid w:val="00B846D5"/>
    <w:rsid w:val="00B84723"/>
    <w:rsid w:val="00B84A29"/>
    <w:rsid w:val="00B84A45"/>
    <w:rsid w:val="00B84AE5"/>
    <w:rsid w:val="00B84C1C"/>
    <w:rsid w:val="00B84C24"/>
    <w:rsid w:val="00B84C61"/>
    <w:rsid w:val="00B84D01"/>
    <w:rsid w:val="00B84D35"/>
    <w:rsid w:val="00B84DDE"/>
    <w:rsid w:val="00B84E07"/>
    <w:rsid w:val="00B852C2"/>
    <w:rsid w:val="00B85378"/>
    <w:rsid w:val="00B8540A"/>
    <w:rsid w:val="00B85425"/>
    <w:rsid w:val="00B85426"/>
    <w:rsid w:val="00B8543E"/>
    <w:rsid w:val="00B8560C"/>
    <w:rsid w:val="00B8563F"/>
    <w:rsid w:val="00B85779"/>
    <w:rsid w:val="00B8578F"/>
    <w:rsid w:val="00B85799"/>
    <w:rsid w:val="00B857D1"/>
    <w:rsid w:val="00B85B0E"/>
    <w:rsid w:val="00B85BCF"/>
    <w:rsid w:val="00B85C19"/>
    <w:rsid w:val="00B85C91"/>
    <w:rsid w:val="00B85CA2"/>
    <w:rsid w:val="00B85ED3"/>
    <w:rsid w:val="00B85F15"/>
    <w:rsid w:val="00B85FE7"/>
    <w:rsid w:val="00B86382"/>
    <w:rsid w:val="00B86416"/>
    <w:rsid w:val="00B86439"/>
    <w:rsid w:val="00B8673A"/>
    <w:rsid w:val="00B867C0"/>
    <w:rsid w:val="00B8689C"/>
    <w:rsid w:val="00B86A94"/>
    <w:rsid w:val="00B86AB1"/>
    <w:rsid w:val="00B86DF6"/>
    <w:rsid w:val="00B86E48"/>
    <w:rsid w:val="00B86FE2"/>
    <w:rsid w:val="00B8737D"/>
    <w:rsid w:val="00B876F9"/>
    <w:rsid w:val="00B87DE3"/>
    <w:rsid w:val="00B87F8E"/>
    <w:rsid w:val="00B90417"/>
    <w:rsid w:val="00B907B1"/>
    <w:rsid w:val="00B9099F"/>
    <w:rsid w:val="00B90A59"/>
    <w:rsid w:val="00B90AA7"/>
    <w:rsid w:val="00B90D11"/>
    <w:rsid w:val="00B90F96"/>
    <w:rsid w:val="00B91019"/>
    <w:rsid w:val="00B91066"/>
    <w:rsid w:val="00B91194"/>
    <w:rsid w:val="00B915EB"/>
    <w:rsid w:val="00B91616"/>
    <w:rsid w:val="00B9171B"/>
    <w:rsid w:val="00B9180D"/>
    <w:rsid w:val="00B91ADD"/>
    <w:rsid w:val="00B91C84"/>
    <w:rsid w:val="00B91CD9"/>
    <w:rsid w:val="00B91DB2"/>
    <w:rsid w:val="00B91DDB"/>
    <w:rsid w:val="00B91F35"/>
    <w:rsid w:val="00B92057"/>
    <w:rsid w:val="00B9211B"/>
    <w:rsid w:val="00B9211C"/>
    <w:rsid w:val="00B92151"/>
    <w:rsid w:val="00B924F1"/>
    <w:rsid w:val="00B9288F"/>
    <w:rsid w:val="00B92948"/>
    <w:rsid w:val="00B92A4A"/>
    <w:rsid w:val="00B92AF2"/>
    <w:rsid w:val="00B92CB6"/>
    <w:rsid w:val="00B9303D"/>
    <w:rsid w:val="00B9332C"/>
    <w:rsid w:val="00B9362D"/>
    <w:rsid w:val="00B93680"/>
    <w:rsid w:val="00B939C6"/>
    <w:rsid w:val="00B93B56"/>
    <w:rsid w:val="00B93B86"/>
    <w:rsid w:val="00B93BB4"/>
    <w:rsid w:val="00B93F75"/>
    <w:rsid w:val="00B94028"/>
    <w:rsid w:val="00B940DA"/>
    <w:rsid w:val="00B941D8"/>
    <w:rsid w:val="00B941FF"/>
    <w:rsid w:val="00B9426A"/>
    <w:rsid w:val="00B9428C"/>
    <w:rsid w:val="00B9437B"/>
    <w:rsid w:val="00B94603"/>
    <w:rsid w:val="00B94950"/>
    <w:rsid w:val="00B94A9C"/>
    <w:rsid w:val="00B94B71"/>
    <w:rsid w:val="00B94DD8"/>
    <w:rsid w:val="00B94E1B"/>
    <w:rsid w:val="00B95284"/>
    <w:rsid w:val="00B952F8"/>
    <w:rsid w:val="00B953ED"/>
    <w:rsid w:val="00B95611"/>
    <w:rsid w:val="00B957CF"/>
    <w:rsid w:val="00B957EA"/>
    <w:rsid w:val="00B95903"/>
    <w:rsid w:val="00B95BD5"/>
    <w:rsid w:val="00B95C34"/>
    <w:rsid w:val="00B95F8D"/>
    <w:rsid w:val="00B96018"/>
    <w:rsid w:val="00B96078"/>
    <w:rsid w:val="00B96086"/>
    <w:rsid w:val="00B96698"/>
    <w:rsid w:val="00B966B2"/>
    <w:rsid w:val="00B966E1"/>
    <w:rsid w:val="00B96731"/>
    <w:rsid w:val="00B96DC4"/>
    <w:rsid w:val="00B96DF1"/>
    <w:rsid w:val="00B96F75"/>
    <w:rsid w:val="00B96FB5"/>
    <w:rsid w:val="00B9720A"/>
    <w:rsid w:val="00B9777F"/>
    <w:rsid w:val="00B9781D"/>
    <w:rsid w:val="00B978FA"/>
    <w:rsid w:val="00B9797A"/>
    <w:rsid w:val="00B97AA1"/>
    <w:rsid w:val="00B97BA8"/>
    <w:rsid w:val="00B97BFD"/>
    <w:rsid w:val="00B97DB5"/>
    <w:rsid w:val="00B97DC7"/>
    <w:rsid w:val="00B97F1A"/>
    <w:rsid w:val="00BA017D"/>
    <w:rsid w:val="00BA022A"/>
    <w:rsid w:val="00BA025E"/>
    <w:rsid w:val="00BA03A7"/>
    <w:rsid w:val="00BA03AD"/>
    <w:rsid w:val="00BA04E0"/>
    <w:rsid w:val="00BA0502"/>
    <w:rsid w:val="00BA05B9"/>
    <w:rsid w:val="00BA05E3"/>
    <w:rsid w:val="00BA07D8"/>
    <w:rsid w:val="00BA08F1"/>
    <w:rsid w:val="00BA0D08"/>
    <w:rsid w:val="00BA0F64"/>
    <w:rsid w:val="00BA101F"/>
    <w:rsid w:val="00BA1067"/>
    <w:rsid w:val="00BA15EE"/>
    <w:rsid w:val="00BA1688"/>
    <w:rsid w:val="00BA169C"/>
    <w:rsid w:val="00BA1969"/>
    <w:rsid w:val="00BA267E"/>
    <w:rsid w:val="00BA26A6"/>
    <w:rsid w:val="00BA2955"/>
    <w:rsid w:val="00BA2CC3"/>
    <w:rsid w:val="00BA2FA3"/>
    <w:rsid w:val="00BA325B"/>
    <w:rsid w:val="00BA3463"/>
    <w:rsid w:val="00BA34CA"/>
    <w:rsid w:val="00BA384A"/>
    <w:rsid w:val="00BA3C61"/>
    <w:rsid w:val="00BA3F93"/>
    <w:rsid w:val="00BA4001"/>
    <w:rsid w:val="00BA40FB"/>
    <w:rsid w:val="00BA4126"/>
    <w:rsid w:val="00BA448A"/>
    <w:rsid w:val="00BA44D2"/>
    <w:rsid w:val="00BA47BA"/>
    <w:rsid w:val="00BA47E6"/>
    <w:rsid w:val="00BA4989"/>
    <w:rsid w:val="00BA4A47"/>
    <w:rsid w:val="00BA4A5C"/>
    <w:rsid w:val="00BA4B4B"/>
    <w:rsid w:val="00BA4C0F"/>
    <w:rsid w:val="00BA4C27"/>
    <w:rsid w:val="00BA4CC9"/>
    <w:rsid w:val="00BA4D08"/>
    <w:rsid w:val="00BA4DF2"/>
    <w:rsid w:val="00BA5020"/>
    <w:rsid w:val="00BA5030"/>
    <w:rsid w:val="00BA5113"/>
    <w:rsid w:val="00BA5177"/>
    <w:rsid w:val="00BA5178"/>
    <w:rsid w:val="00BA5230"/>
    <w:rsid w:val="00BA578A"/>
    <w:rsid w:val="00BA57E9"/>
    <w:rsid w:val="00BA58B0"/>
    <w:rsid w:val="00BA5C63"/>
    <w:rsid w:val="00BA5DA5"/>
    <w:rsid w:val="00BA5DC6"/>
    <w:rsid w:val="00BA5E47"/>
    <w:rsid w:val="00BA644A"/>
    <w:rsid w:val="00BA65A0"/>
    <w:rsid w:val="00BA66D6"/>
    <w:rsid w:val="00BA6879"/>
    <w:rsid w:val="00BA68EB"/>
    <w:rsid w:val="00BA6A4B"/>
    <w:rsid w:val="00BA6B6B"/>
    <w:rsid w:val="00BA6CBD"/>
    <w:rsid w:val="00BA6CE2"/>
    <w:rsid w:val="00BA6E80"/>
    <w:rsid w:val="00BA747E"/>
    <w:rsid w:val="00BA7498"/>
    <w:rsid w:val="00BA752C"/>
    <w:rsid w:val="00BA76A8"/>
    <w:rsid w:val="00BA77AA"/>
    <w:rsid w:val="00BA79D3"/>
    <w:rsid w:val="00BA7A65"/>
    <w:rsid w:val="00BA7C51"/>
    <w:rsid w:val="00BA7CED"/>
    <w:rsid w:val="00BB024F"/>
    <w:rsid w:val="00BB0276"/>
    <w:rsid w:val="00BB0575"/>
    <w:rsid w:val="00BB06B7"/>
    <w:rsid w:val="00BB0819"/>
    <w:rsid w:val="00BB0A25"/>
    <w:rsid w:val="00BB0AA6"/>
    <w:rsid w:val="00BB0D75"/>
    <w:rsid w:val="00BB0E71"/>
    <w:rsid w:val="00BB0E7D"/>
    <w:rsid w:val="00BB10B4"/>
    <w:rsid w:val="00BB1266"/>
    <w:rsid w:val="00BB133D"/>
    <w:rsid w:val="00BB1374"/>
    <w:rsid w:val="00BB13B0"/>
    <w:rsid w:val="00BB18A9"/>
    <w:rsid w:val="00BB18AD"/>
    <w:rsid w:val="00BB1A54"/>
    <w:rsid w:val="00BB1BFE"/>
    <w:rsid w:val="00BB2208"/>
    <w:rsid w:val="00BB2321"/>
    <w:rsid w:val="00BB2420"/>
    <w:rsid w:val="00BB254E"/>
    <w:rsid w:val="00BB26B3"/>
    <w:rsid w:val="00BB28A5"/>
    <w:rsid w:val="00BB28C2"/>
    <w:rsid w:val="00BB2B7E"/>
    <w:rsid w:val="00BB2BB1"/>
    <w:rsid w:val="00BB2BC8"/>
    <w:rsid w:val="00BB2C09"/>
    <w:rsid w:val="00BB2C2D"/>
    <w:rsid w:val="00BB2CB1"/>
    <w:rsid w:val="00BB2D4B"/>
    <w:rsid w:val="00BB2EB5"/>
    <w:rsid w:val="00BB2FCA"/>
    <w:rsid w:val="00BB3032"/>
    <w:rsid w:val="00BB3177"/>
    <w:rsid w:val="00BB318C"/>
    <w:rsid w:val="00BB31B1"/>
    <w:rsid w:val="00BB342F"/>
    <w:rsid w:val="00BB3766"/>
    <w:rsid w:val="00BB39E9"/>
    <w:rsid w:val="00BB3B4F"/>
    <w:rsid w:val="00BB3B81"/>
    <w:rsid w:val="00BB3E5C"/>
    <w:rsid w:val="00BB3EDD"/>
    <w:rsid w:val="00BB3FD7"/>
    <w:rsid w:val="00BB41CE"/>
    <w:rsid w:val="00BB4294"/>
    <w:rsid w:val="00BB4380"/>
    <w:rsid w:val="00BB4546"/>
    <w:rsid w:val="00BB473C"/>
    <w:rsid w:val="00BB4743"/>
    <w:rsid w:val="00BB4957"/>
    <w:rsid w:val="00BB4986"/>
    <w:rsid w:val="00BB4A59"/>
    <w:rsid w:val="00BB4BC0"/>
    <w:rsid w:val="00BB4DD2"/>
    <w:rsid w:val="00BB4F4F"/>
    <w:rsid w:val="00BB4F51"/>
    <w:rsid w:val="00BB4FDB"/>
    <w:rsid w:val="00BB50F4"/>
    <w:rsid w:val="00BB545B"/>
    <w:rsid w:val="00BB55B2"/>
    <w:rsid w:val="00BB55F2"/>
    <w:rsid w:val="00BB5936"/>
    <w:rsid w:val="00BB5ADE"/>
    <w:rsid w:val="00BB5BE3"/>
    <w:rsid w:val="00BB5BEE"/>
    <w:rsid w:val="00BB5C07"/>
    <w:rsid w:val="00BB5CAC"/>
    <w:rsid w:val="00BB5D6E"/>
    <w:rsid w:val="00BB5EEE"/>
    <w:rsid w:val="00BB5F9E"/>
    <w:rsid w:val="00BB60A3"/>
    <w:rsid w:val="00BB6109"/>
    <w:rsid w:val="00BB618B"/>
    <w:rsid w:val="00BB6295"/>
    <w:rsid w:val="00BB6311"/>
    <w:rsid w:val="00BB6450"/>
    <w:rsid w:val="00BB686E"/>
    <w:rsid w:val="00BB6901"/>
    <w:rsid w:val="00BB6916"/>
    <w:rsid w:val="00BB6B70"/>
    <w:rsid w:val="00BB6B8A"/>
    <w:rsid w:val="00BB6C2E"/>
    <w:rsid w:val="00BB6C6A"/>
    <w:rsid w:val="00BB6D6F"/>
    <w:rsid w:val="00BB6E93"/>
    <w:rsid w:val="00BB700E"/>
    <w:rsid w:val="00BB73CB"/>
    <w:rsid w:val="00BB77CE"/>
    <w:rsid w:val="00BB7865"/>
    <w:rsid w:val="00BB7933"/>
    <w:rsid w:val="00BB7968"/>
    <w:rsid w:val="00BB7B6D"/>
    <w:rsid w:val="00BC007C"/>
    <w:rsid w:val="00BC03F7"/>
    <w:rsid w:val="00BC08AB"/>
    <w:rsid w:val="00BC0997"/>
    <w:rsid w:val="00BC0A79"/>
    <w:rsid w:val="00BC14AB"/>
    <w:rsid w:val="00BC1617"/>
    <w:rsid w:val="00BC1A88"/>
    <w:rsid w:val="00BC1B26"/>
    <w:rsid w:val="00BC1FE4"/>
    <w:rsid w:val="00BC24F3"/>
    <w:rsid w:val="00BC259D"/>
    <w:rsid w:val="00BC2B8D"/>
    <w:rsid w:val="00BC2C81"/>
    <w:rsid w:val="00BC2EBC"/>
    <w:rsid w:val="00BC2F57"/>
    <w:rsid w:val="00BC2F5A"/>
    <w:rsid w:val="00BC300F"/>
    <w:rsid w:val="00BC302D"/>
    <w:rsid w:val="00BC3079"/>
    <w:rsid w:val="00BC31EE"/>
    <w:rsid w:val="00BC3204"/>
    <w:rsid w:val="00BC32C2"/>
    <w:rsid w:val="00BC368C"/>
    <w:rsid w:val="00BC3849"/>
    <w:rsid w:val="00BC385B"/>
    <w:rsid w:val="00BC3A05"/>
    <w:rsid w:val="00BC3F9A"/>
    <w:rsid w:val="00BC3FCA"/>
    <w:rsid w:val="00BC4136"/>
    <w:rsid w:val="00BC43ED"/>
    <w:rsid w:val="00BC464D"/>
    <w:rsid w:val="00BC47DA"/>
    <w:rsid w:val="00BC4873"/>
    <w:rsid w:val="00BC487D"/>
    <w:rsid w:val="00BC49D4"/>
    <w:rsid w:val="00BC4A91"/>
    <w:rsid w:val="00BC4AAE"/>
    <w:rsid w:val="00BC4ACA"/>
    <w:rsid w:val="00BC4B86"/>
    <w:rsid w:val="00BC4BD7"/>
    <w:rsid w:val="00BC4DEC"/>
    <w:rsid w:val="00BC503E"/>
    <w:rsid w:val="00BC557D"/>
    <w:rsid w:val="00BC5654"/>
    <w:rsid w:val="00BC56D0"/>
    <w:rsid w:val="00BC5702"/>
    <w:rsid w:val="00BC58A0"/>
    <w:rsid w:val="00BC58FE"/>
    <w:rsid w:val="00BC59A2"/>
    <w:rsid w:val="00BC5C0C"/>
    <w:rsid w:val="00BC5F76"/>
    <w:rsid w:val="00BC619E"/>
    <w:rsid w:val="00BC620E"/>
    <w:rsid w:val="00BC636F"/>
    <w:rsid w:val="00BC6550"/>
    <w:rsid w:val="00BC6699"/>
    <w:rsid w:val="00BC69A1"/>
    <w:rsid w:val="00BC6C4E"/>
    <w:rsid w:val="00BC6C55"/>
    <w:rsid w:val="00BC6CEA"/>
    <w:rsid w:val="00BC6E63"/>
    <w:rsid w:val="00BC6EF6"/>
    <w:rsid w:val="00BC713A"/>
    <w:rsid w:val="00BC746D"/>
    <w:rsid w:val="00BC763B"/>
    <w:rsid w:val="00BC77CF"/>
    <w:rsid w:val="00BC7996"/>
    <w:rsid w:val="00BC7AB4"/>
    <w:rsid w:val="00BC7B1B"/>
    <w:rsid w:val="00BC7BF2"/>
    <w:rsid w:val="00BC7C65"/>
    <w:rsid w:val="00BC7C72"/>
    <w:rsid w:val="00BC7E0A"/>
    <w:rsid w:val="00BD007A"/>
    <w:rsid w:val="00BD0228"/>
    <w:rsid w:val="00BD023A"/>
    <w:rsid w:val="00BD02BC"/>
    <w:rsid w:val="00BD05D9"/>
    <w:rsid w:val="00BD0683"/>
    <w:rsid w:val="00BD06B6"/>
    <w:rsid w:val="00BD0767"/>
    <w:rsid w:val="00BD0882"/>
    <w:rsid w:val="00BD0909"/>
    <w:rsid w:val="00BD09C4"/>
    <w:rsid w:val="00BD0A3B"/>
    <w:rsid w:val="00BD0B24"/>
    <w:rsid w:val="00BD0E73"/>
    <w:rsid w:val="00BD11B5"/>
    <w:rsid w:val="00BD1543"/>
    <w:rsid w:val="00BD1608"/>
    <w:rsid w:val="00BD18BA"/>
    <w:rsid w:val="00BD1922"/>
    <w:rsid w:val="00BD1991"/>
    <w:rsid w:val="00BD1B32"/>
    <w:rsid w:val="00BD1B34"/>
    <w:rsid w:val="00BD1B3B"/>
    <w:rsid w:val="00BD1F7B"/>
    <w:rsid w:val="00BD2136"/>
    <w:rsid w:val="00BD2230"/>
    <w:rsid w:val="00BD283C"/>
    <w:rsid w:val="00BD2CEF"/>
    <w:rsid w:val="00BD2DFD"/>
    <w:rsid w:val="00BD2E29"/>
    <w:rsid w:val="00BD3164"/>
    <w:rsid w:val="00BD31C5"/>
    <w:rsid w:val="00BD325E"/>
    <w:rsid w:val="00BD328C"/>
    <w:rsid w:val="00BD3295"/>
    <w:rsid w:val="00BD3431"/>
    <w:rsid w:val="00BD3468"/>
    <w:rsid w:val="00BD369F"/>
    <w:rsid w:val="00BD37D0"/>
    <w:rsid w:val="00BD37F4"/>
    <w:rsid w:val="00BD3817"/>
    <w:rsid w:val="00BD398F"/>
    <w:rsid w:val="00BD3AFD"/>
    <w:rsid w:val="00BD3B34"/>
    <w:rsid w:val="00BD3B88"/>
    <w:rsid w:val="00BD3C09"/>
    <w:rsid w:val="00BD3C37"/>
    <w:rsid w:val="00BD3D2B"/>
    <w:rsid w:val="00BD3DF0"/>
    <w:rsid w:val="00BD3E07"/>
    <w:rsid w:val="00BD3FB2"/>
    <w:rsid w:val="00BD4137"/>
    <w:rsid w:val="00BD41C1"/>
    <w:rsid w:val="00BD44D6"/>
    <w:rsid w:val="00BD4643"/>
    <w:rsid w:val="00BD47B8"/>
    <w:rsid w:val="00BD47C1"/>
    <w:rsid w:val="00BD4894"/>
    <w:rsid w:val="00BD4CC3"/>
    <w:rsid w:val="00BD4D42"/>
    <w:rsid w:val="00BD4DAC"/>
    <w:rsid w:val="00BD4E1F"/>
    <w:rsid w:val="00BD500B"/>
    <w:rsid w:val="00BD51FC"/>
    <w:rsid w:val="00BD52F7"/>
    <w:rsid w:val="00BD5581"/>
    <w:rsid w:val="00BD55D2"/>
    <w:rsid w:val="00BD573C"/>
    <w:rsid w:val="00BD59C3"/>
    <w:rsid w:val="00BD5A12"/>
    <w:rsid w:val="00BD5A22"/>
    <w:rsid w:val="00BD5CFC"/>
    <w:rsid w:val="00BD600F"/>
    <w:rsid w:val="00BD607F"/>
    <w:rsid w:val="00BD6452"/>
    <w:rsid w:val="00BD646E"/>
    <w:rsid w:val="00BD6592"/>
    <w:rsid w:val="00BD6654"/>
    <w:rsid w:val="00BD6683"/>
    <w:rsid w:val="00BD67E8"/>
    <w:rsid w:val="00BD6812"/>
    <w:rsid w:val="00BD6A31"/>
    <w:rsid w:val="00BD6AE6"/>
    <w:rsid w:val="00BD6EE9"/>
    <w:rsid w:val="00BD6FBA"/>
    <w:rsid w:val="00BD7348"/>
    <w:rsid w:val="00BD734F"/>
    <w:rsid w:val="00BD74BD"/>
    <w:rsid w:val="00BD7549"/>
    <w:rsid w:val="00BD75A7"/>
    <w:rsid w:val="00BD75D2"/>
    <w:rsid w:val="00BD7C25"/>
    <w:rsid w:val="00BD7C4F"/>
    <w:rsid w:val="00BD7D16"/>
    <w:rsid w:val="00BD7EDD"/>
    <w:rsid w:val="00BD7FB1"/>
    <w:rsid w:val="00BE00EF"/>
    <w:rsid w:val="00BE01B9"/>
    <w:rsid w:val="00BE0212"/>
    <w:rsid w:val="00BE045E"/>
    <w:rsid w:val="00BE04A4"/>
    <w:rsid w:val="00BE0556"/>
    <w:rsid w:val="00BE05CB"/>
    <w:rsid w:val="00BE0661"/>
    <w:rsid w:val="00BE07C4"/>
    <w:rsid w:val="00BE0AF6"/>
    <w:rsid w:val="00BE0B5B"/>
    <w:rsid w:val="00BE0E07"/>
    <w:rsid w:val="00BE0EC7"/>
    <w:rsid w:val="00BE0EDF"/>
    <w:rsid w:val="00BE0F2A"/>
    <w:rsid w:val="00BE0F67"/>
    <w:rsid w:val="00BE0F6C"/>
    <w:rsid w:val="00BE10E2"/>
    <w:rsid w:val="00BE1377"/>
    <w:rsid w:val="00BE15DB"/>
    <w:rsid w:val="00BE1688"/>
    <w:rsid w:val="00BE16AE"/>
    <w:rsid w:val="00BE1769"/>
    <w:rsid w:val="00BE19EA"/>
    <w:rsid w:val="00BE1A62"/>
    <w:rsid w:val="00BE1C0C"/>
    <w:rsid w:val="00BE1C52"/>
    <w:rsid w:val="00BE1C72"/>
    <w:rsid w:val="00BE1DBB"/>
    <w:rsid w:val="00BE20D2"/>
    <w:rsid w:val="00BE2759"/>
    <w:rsid w:val="00BE2852"/>
    <w:rsid w:val="00BE28A2"/>
    <w:rsid w:val="00BE2911"/>
    <w:rsid w:val="00BE2C0C"/>
    <w:rsid w:val="00BE2DEE"/>
    <w:rsid w:val="00BE2F2F"/>
    <w:rsid w:val="00BE338A"/>
    <w:rsid w:val="00BE3398"/>
    <w:rsid w:val="00BE3522"/>
    <w:rsid w:val="00BE3760"/>
    <w:rsid w:val="00BE3809"/>
    <w:rsid w:val="00BE381B"/>
    <w:rsid w:val="00BE3821"/>
    <w:rsid w:val="00BE3882"/>
    <w:rsid w:val="00BE38A2"/>
    <w:rsid w:val="00BE3A61"/>
    <w:rsid w:val="00BE3BE9"/>
    <w:rsid w:val="00BE3CC2"/>
    <w:rsid w:val="00BE3D07"/>
    <w:rsid w:val="00BE3E39"/>
    <w:rsid w:val="00BE3FF3"/>
    <w:rsid w:val="00BE406B"/>
    <w:rsid w:val="00BE4076"/>
    <w:rsid w:val="00BE415B"/>
    <w:rsid w:val="00BE43E4"/>
    <w:rsid w:val="00BE4501"/>
    <w:rsid w:val="00BE4745"/>
    <w:rsid w:val="00BE48AB"/>
    <w:rsid w:val="00BE4B2D"/>
    <w:rsid w:val="00BE4BA2"/>
    <w:rsid w:val="00BE4E9A"/>
    <w:rsid w:val="00BE4F24"/>
    <w:rsid w:val="00BE50B2"/>
    <w:rsid w:val="00BE5516"/>
    <w:rsid w:val="00BE5790"/>
    <w:rsid w:val="00BE585A"/>
    <w:rsid w:val="00BE58EA"/>
    <w:rsid w:val="00BE5973"/>
    <w:rsid w:val="00BE5B82"/>
    <w:rsid w:val="00BE5C92"/>
    <w:rsid w:val="00BE5E14"/>
    <w:rsid w:val="00BE5E25"/>
    <w:rsid w:val="00BE6040"/>
    <w:rsid w:val="00BE6123"/>
    <w:rsid w:val="00BE62CC"/>
    <w:rsid w:val="00BE6302"/>
    <w:rsid w:val="00BE6377"/>
    <w:rsid w:val="00BE63C4"/>
    <w:rsid w:val="00BE6539"/>
    <w:rsid w:val="00BE6631"/>
    <w:rsid w:val="00BE6724"/>
    <w:rsid w:val="00BE6923"/>
    <w:rsid w:val="00BE69AB"/>
    <w:rsid w:val="00BE69C2"/>
    <w:rsid w:val="00BE6A7C"/>
    <w:rsid w:val="00BE6CEB"/>
    <w:rsid w:val="00BE75E5"/>
    <w:rsid w:val="00BE768A"/>
    <w:rsid w:val="00BE7861"/>
    <w:rsid w:val="00BE79B9"/>
    <w:rsid w:val="00BE79EC"/>
    <w:rsid w:val="00BE7A6E"/>
    <w:rsid w:val="00BE7C4F"/>
    <w:rsid w:val="00BE7DB7"/>
    <w:rsid w:val="00BE7E1E"/>
    <w:rsid w:val="00BF029C"/>
    <w:rsid w:val="00BF02CA"/>
    <w:rsid w:val="00BF0304"/>
    <w:rsid w:val="00BF04C8"/>
    <w:rsid w:val="00BF05B0"/>
    <w:rsid w:val="00BF0715"/>
    <w:rsid w:val="00BF0876"/>
    <w:rsid w:val="00BF0C03"/>
    <w:rsid w:val="00BF0C0D"/>
    <w:rsid w:val="00BF0C30"/>
    <w:rsid w:val="00BF0EE5"/>
    <w:rsid w:val="00BF0F15"/>
    <w:rsid w:val="00BF105A"/>
    <w:rsid w:val="00BF10EB"/>
    <w:rsid w:val="00BF16B4"/>
    <w:rsid w:val="00BF17EC"/>
    <w:rsid w:val="00BF1835"/>
    <w:rsid w:val="00BF197B"/>
    <w:rsid w:val="00BF1A42"/>
    <w:rsid w:val="00BF1B64"/>
    <w:rsid w:val="00BF1C2E"/>
    <w:rsid w:val="00BF1D6A"/>
    <w:rsid w:val="00BF1FE1"/>
    <w:rsid w:val="00BF2097"/>
    <w:rsid w:val="00BF250F"/>
    <w:rsid w:val="00BF2833"/>
    <w:rsid w:val="00BF2835"/>
    <w:rsid w:val="00BF2A32"/>
    <w:rsid w:val="00BF2B0B"/>
    <w:rsid w:val="00BF2CDA"/>
    <w:rsid w:val="00BF308A"/>
    <w:rsid w:val="00BF3249"/>
    <w:rsid w:val="00BF35BD"/>
    <w:rsid w:val="00BF38D5"/>
    <w:rsid w:val="00BF3999"/>
    <w:rsid w:val="00BF3B71"/>
    <w:rsid w:val="00BF3D1B"/>
    <w:rsid w:val="00BF3F27"/>
    <w:rsid w:val="00BF3F86"/>
    <w:rsid w:val="00BF403D"/>
    <w:rsid w:val="00BF41C8"/>
    <w:rsid w:val="00BF422F"/>
    <w:rsid w:val="00BF4501"/>
    <w:rsid w:val="00BF45A3"/>
    <w:rsid w:val="00BF45A6"/>
    <w:rsid w:val="00BF45B0"/>
    <w:rsid w:val="00BF45BF"/>
    <w:rsid w:val="00BF47E6"/>
    <w:rsid w:val="00BF4DE9"/>
    <w:rsid w:val="00BF4E43"/>
    <w:rsid w:val="00BF4ED8"/>
    <w:rsid w:val="00BF50C4"/>
    <w:rsid w:val="00BF51D2"/>
    <w:rsid w:val="00BF53CE"/>
    <w:rsid w:val="00BF5543"/>
    <w:rsid w:val="00BF5572"/>
    <w:rsid w:val="00BF55CB"/>
    <w:rsid w:val="00BF5653"/>
    <w:rsid w:val="00BF56C4"/>
    <w:rsid w:val="00BF5816"/>
    <w:rsid w:val="00BF5840"/>
    <w:rsid w:val="00BF5865"/>
    <w:rsid w:val="00BF58B2"/>
    <w:rsid w:val="00BF5972"/>
    <w:rsid w:val="00BF5B65"/>
    <w:rsid w:val="00BF5D7F"/>
    <w:rsid w:val="00BF5E5A"/>
    <w:rsid w:val="00BF5F29"/>
    <w:rsid w:val="00BF5F36"/>
    <w:rsid w:val="00BF6156"/>
    <w:rsid w:val="00BF61B7"/>
    <w:rsid w:val="00BF6232"/>
    <w:rsid w:val="00BF661C"/>
    <w:rsid w:val="00BF6719"/>
    <w:rsid w:val="00BF67D3"/>
    <w:rsid w:val="00BF6BC9"/>
    <w:rsid w:val="00BF6C94"/>
    <w:rsid w:val="00BF6E51"/>
    <w:rsid w:val="00BF6EC0"/>
    <w:rsid w:val="00BF740D"/>
    <w:rsid w:val="00BF746D"/>
    <w:rsid w:val="00BF7559"/>
    <w:rsid w:val="00BF7671"/>
    <w:rsid w:val="00BF77B4"/>
    <w:rsid w:val="00BF7A24"/>
    <w:rsid w:val="00BF7CBF"/>
    <w:rsid w:val="00BF7FE1"/>
    <w:rsid w:val="00C00037"/>
    <w:rsid w:val="00C000D5"/>
    <w:rsid w:val="00C0032F"/>
    <w:rsid w:val="00C0039C"/>
    <w:rsid w:val="00C003BE"/>
    <w:rsid w:val="00C00425"/>
    <w:rsid w:val="00C00596"/>
    <w:rsid w:val="00C00735"/>
    <w:rsid w:val="00C007B9"/>
    <w:rsid w:val="00C008C9"/>
    <w:rsid w:val="00C00B4F"/>
    <w:rsid w:val="00C00BA0"/>
    <w:rsid w:val="00C00FD3"/>
    <w:rsid w:val="00C01061"/>
    <w:rsid w:val="00C011F0"/>
    <w:rsid w:val="00C012C8"/>
    <w:rsid w:val="00C01503"/>
    <w:rsid w:val="00C0172D"/>
    <w:rsid w:val="00C01766"/>
    <w:rsid w:val="00C018C4"/>
    <w:rsid w:val="00C019E1"/>
    <w:rsid w:val="00C01A5C"/>
    <w:rsid w:val="00C01A99"/>
    <w:rsid w:val="00C01BE4"/>
    <w:rsid w:val="00C0200E"/>
    <w:rsid w:val="00C021A9"/>
    <w:rsid w:val="00C02253"/>
    <w:rsid w:val="00C02497"/>
    <w:rsid w:val="00C024B9"/>
    <w:rsid w:val="00C025A2"/>
    <w:rsid w:val="00C02696"/>
    <w:rsid w:val="00C0271C"/>
    <w:rsid w:val="00C02A5A"/>
    <w:rsid w:val="00C02D01"/>
    <w:rsid w:val="00C02E3E"/>
    <w:rsid w:val="00C02ED3"/>
    <w:rsid w:val="00C03142"/>
    <w:rsid w:val="00C032DA"/>
    <w:rsid w:val="00C0350F"/>
    <w:rsid w:val="00C03793"/>
    <w:rsid w:val="00C037CC"/>
    <w:rsid w:val="00C037E8"/>
    <w:rsid w:val="00C039B0"/>
    <w:rsid w:val="00C03CBD"/>
    <w:rsid w:val="00C03F13"/>
    <w:rsid w:val="00C03FD6"/>
    <w:rsid w:val="00C04156"/>
    <w:rsid w:val="00C041E8"/>
    <w:rsid w:val="00C04281"/>
    <w:rsid w:val="00C04292"/>
    <w:rsid w:val="00C04371"/>
    <w:rsid w:val="00C043D5"/>
    <w:rsid w:val="00C04405"/>
    <w:rsid w:val="00C045E6"/>
    <w:rsid w:val="00C04634"/>
    <w:rsid w:val="00C0489B"/>
    <w:rsid w:val="00C048B5"/>
    <w:rsid w:val="00C048D4"/>
    <w:rsid w:val="00C049D2"/>
    <w:rsid w:val="00C04C02"/>
    <w:rsid w:val="00C04CFB"/>
    <w:rsid w:val="00C04D69"/>
    <w:rsid w:val="00C04FF6"/>
    <w:rsid w:val="00C054D8"/>
    <w:rsid w:val="00C0556B"/>
    <w:rsid w:val="00C0581E"/>
    <w:rsid w:val="00C05AE6"/>
    <w:rsid w:val="00C05B1D"/>
    <w:rsid w:val="00C05B30"/>
    <w:rsid w:val="00C05C71"/>
    <w:rsid w:val="00C05D07"/>
    <w:rsid w:val="00C05DDE"/>
    <w:rsid w:val="00C05EEF"/>
    <w:rsid w:val="00C0601B"/>
    <w:rsid w:val="00C06147"/>
    <w:rsid w:val="00C061C5"/>
    <w:rsid w:val="00C062F7"/>
    <w:rsid w:val="00C06686"/>
    <w:rsid w:val="00C06695"/>
    <w:rsid w:val="00C06A89"/>
    <w:rsid w:val="00C06AED"/>
    <w:rsid w:val="00C06B18"/>
    <w:rsid w:val="00C06CEE"/>
    <w:rsid w:val="00C06EC4"/>
    <w:rsid w:val="00C06F43"/>
    <w:rsid w:val="00C06FF1"/>
    <w:rsid w:val="00C07146"/>
    <w:rsid w:val="00C07454"/>
    <w:rsid w:val="00C074FE"/>
    <w:rsid w:val="00C0755F"/>
    <w:rsid w:val="00C0765C"/>
    <w:rsid w:val="00C0769E"/>
    <w:rsid w:val="00C076C3"/>
    <w:rsid w:val="00C076D5"/>
    <w:rsid w:val="00C0774D"/>
    <w:rsid w:val="00C077EE"/>
    <w:rsid w:val="00C0797D"/>
    <w:rsid w:val="00C07A3B"/>
    <w:rsid w:val="00C07AE0"/>
    <w:rsid w:val="00C07DC1"/>
    <w:rsid w:val="00C102D6"/>
    <w:rsid w:val="00C1033F"/>
    <w:rsid w:val="00C10353"/>
    <w:rsid w:val="00C1040E"/>
    <w:rsid w:val="00C1084E"/>
    <w:rsid w:val="00C10CAC"/>
    <w:rsid w:val="00C10EDD"/>
    <w:rsid w:val="00C10FF0"/>
    <w:rsid w:val="00C110D5"/>
    <w:rsid w:val="00C11196"/>
    <w:rsid w:val="00C111DB"/>
    <w:rsid w:val="00C1127E"/>
    <w:rsid w:val="00C11469"/>
    <w:rsid w:val="00C11474"/>
    <w:rsid w:val="00C11618"/>
    <w:rsid w:val="00C1165D"/>
    <w:rsid w:val="00C11704"/>
    <w:rsid w:val="00C117F5"/>
    <w:rsid w:val="00C118C7"/>
    <w:rsid w:val="00C1192E"/>
    <w:rsid w:val="00C119CF"/>
    <w:rsid w:val="00C119E9"/>
    <w:rsid w:val="00C11B07"/>
    <w:rsid w:val="00C120DF"/>
    <w:rsid w:val="00C12142"/>
    <w:rsid w:val="00C1231D"/>
    <w:rsid w:val="00C1239A"/>
    <w:rsid w:val="00C12603"/>
    <w:rsid w:val="00C126DC"/>
    <w:rsid w:val="00C12879"/>
    <w:rsid w:val="00C128C2"/>
    <w:rsid w:val="00C12A46"/>
    <w:rsid w:val="00C12CA6"/>
    <w:rsid w:val="00C12D04"/>
    <w:rsid w:val="00C12D65"/>
    <w:rsid w:val="00C12F5C"/>
    <w:rsid w:val="00C12F62"/>
    <w:rsid w:val="00C13131"/>
    <w:rsid w:val="00C131EB"/>
    <w:rsid w:val="00C13490"/>
    <w:rsid w:val="00C13597"/>
    <w:rsid w:val="00C135E5"/>
    <w:rsid w:val="00C136CB"/>
    <w:rsid w:val="00C13824"/>
    <w:rsid w:val="00C13837"/>
    <w:rsid w:val="00C138EF"/>
    <w:rsid w:val="00C13A21"/>
    <w:rsid w:val="00C13D2F"/>
    <w:rsid w:val="00C1437C"/>
    <w:rsid w:val="00C14402"/>
    <w:rsid w:val="00C1457B"/>
    <w:rsid w:val="00C1469F"/>
    <w:rsid w:val="00C146ED"/>
    <w:rsid w:val="00C14761"/>
    <w:rsid w:val="00C14A0A"/>
    <w:rsid w:val="00C14ADF"/>
    <w:rsid w:val="00C14B20"/>
    <w:rsid w:val="00C14C50"/>
    <w:rsid w:val="00C14CAE"/>
    <w:rsid w:val="00C14CE2"/>
    <w:rsid w:val="00C14D1E"/>
    <w:rsid w:val="00C14E2D"/>
    <w:rsid w:val="00C15048"/>
    <w:rsid w:val="00C153D0"/>
    <w:rsid w:val="00C1558A"/>
    <w:rsid w:val="00C156D9"/>
    <w:rsid w:val="00C15717"/>
    <w:rsid w:val="00C1573B"/>
    <w:rsid w:val="00C15804"/>
    <w:rsid w:val="00C15819"/>
    <w:rsid w:val="00C15828"/>
    <w:rsid w:val="00C15928"/>
    <w:rsid w:val="00C15A67"/>
    <w:rsid w:val="00C15AE8"/>
    <w:rsid w:val="00C15CBA"/>
    <w:rsid w:val="00C15CDE"/>
    <w:rsid w:val="00C15EFF"/>
    <w:rsid w:val="00C1617C"/>
    <w:rsid w:val="00C162A7"/>
    <w:rsid w:val="00C16337"/>
    <w:rsid w:val="00C16355"/>
    <w:rsid w:val="00C16482"/>
    <w:rsid w:val="00C1657A"/>
    <w:rsid w:val="00C16919"/>
    <w:rsid w:val="00C16D73"/>
    <w:rsid w:val="00C16DFE"/>
    <w:rsid w:val="00C171F1"/>
    <w:rsid w:val="00C17265"/>
    <w:rsid w:val="00C172D5"/>
    <w:rsid w:val="00C173B4"/>
    <w:rsid w:val="00C173E5"/>
    <w:rsid w:val="00C174A2"/>
    <w:rsid w:val="00C1770E"/>
    <w:rsid w:val="00C17B24"/>
    <w:rsid w:val="00C17C79"/>
    <w:rsid w:val="00C17CA2"/>
    <w:rsid w:val="00C17D54"/>
    <w:rsid w:val="00C17E6A"/>
    <w:rsid w:val="00C2009F"/>
    <w:rsid w:val="00C2035A"/>
    <w:rsid w:val="00C203A0"/>
    <w:rsid w:val="00C20448"/>
    <w:rsid w:val="00C209CF"/>
    <w:rsid w:val="00C20B6C"/>
    <w:rsid w:val="00C20C29"/>
    <w:rsid w:val="00C20C7C"/>
    <w:rsid w:val="00C20D2A"/>
    <w:rsid w:val="00C20D9B"/>
    <w:rsid w:val="00C20F3F"/>
    <w:rsid w:val="00C21410"/>
    <w:rsid w:val="00C2154C"/>
    <w:rsid w:val="00C217FC"/>
    <w:rsid w:val="00C21A62"/>
    <w:rsid w:val="00C21B20"/>
    <w:rsid w:val="00C21C15"/>
    <w:rsid w:val="00C21CA0"/>
    <w:rsid w:val="00C21CA1"/>
    <w:rsid w:val="00C21CBE"/>
    <w:rsid w:val="00C21D1A"/>
    <w:rsid w:val="00C21E08"/>
    <w:rsid w:val="00C21E19"/>
    <w:rsid w:val="00C21E5B"/>
    <w:rsid w:val="00C21F6F"/>
    <w:rsid w:val="00C21FA4"/>
    <w:rsid w:val="00C220C8"/>
    <w:rsid w:val="00C2212D"/>
    <w:rsid w:val="00C2220A"/>
    <w:rsid w:val="00C22269"/>
    <w:rsid w:val="00C22274"/>
    <w:rsid w:val="00C2234F"/>
    <w:rsid w:val="00C224B2"/>
    <w:rsid w:val="00C224B6"/>
    <w:rsid w:val="00C224F3"/>
    <w:rsid w:val="00C226DC"/>
    <w:rsid w:val="00C22BB2"/>
    <w:rsid w:val="00C22BB9"/>
    <w:rsid w:val="00C22BF5"/>
    <w:rsid w:val="00C22D02"/>
    <w:rsid w:val="00C22D07"/>
    <w:rsid w:val="00C22E90"/>
    <w:rsid w:val="00C23124"/>
    <w:rsid w:val="00C2322C"/>
    <w:rsid w:val="00C23756"/>
    <w:rsid w:val="00C2390D"/>
    <w:rsid w:val="00C23937"/>
    <w:rsid w:val="00C23B4B"/>
    <w:rsid w:val="00C23BE5"/>
    <w:rsid w:val="00C23CEC"/>
    <w:rsid w:val="00C23D1D"/>
    <w:rsid w:val="00C23D6C"/>
    <w:rsid w:val="00C23E46"/>
    <w:rsid w:val="00C2433A"/>
    <w:rsid w:val="00C24430"/>
    <w:rsid w:val="00C2457D"/>
    <w:rsid w:val="00C24631"/>
    <w:rsid w:val="00C246A5"/>
    <w:rsid w:val="00C2480E"/>
    <w:rsid w:val="00C24B1F"/>
    <w:rsid w:val="00C24BCE"/>
    <w:rsid w:val="00C24C13"/>
    <w:rsid w:val="00C24DF7"/>
    <w:rsid w:val="00C24E8E"/>
    <w:rsid w:val="00C24FD6"/>
    <w:rsid w:val="00C25478"/>
    <w:rsid w:val="00C256EE"/>
    <w:rsid w:val="00C25803"/>
    <w:rsid w:val="00C25949"/>
    <w:rsid w:val="00C25A7E"/>
    <w:rsid w:val="00C25ADE"/>
    <w:rsid w:val="00C25C93"/>
    <w:rsid w:val="00C25E74"/>
    <w:rsid w:val="00C26126"/>
    <w:rsid w:val="00C262F3"/>
    <w:rsid w:val="00C26672"/>
    <w:rsid w:val="00C26739"/>
    <w:rsid w:val="00C267C4"/>
    <w:rsid w:val="00C2688E"/>
    <w:rsid w:val="00C2697E"/>
    <w:rsid w:val="00C269B4"/>
    <w:rsid w:val="00C26AD7"/>
    <w:rsid w:val="00C27021"/>
    <w:rsid w:val="00C2705A"/>
    <w:rsid w:val="00C27068"/>
    <w:rsid w:val="00C270CD"/>
    <w:rsid w:val="00C270D5"/>
    <w:rsid w:val="00C27197"/>
    <w:rsid w:val="00C272F6"/>
    <w:rsid w:val="00C273E9"/>
    <w:rsid w:val="00C27451"/>
    <w:rsid w:val="00C27457"/>
    <w:rsid w:val="00C2747D"/>
    <w:rsid w:val="00C27704"/>
    <w:rsid w:val="00C277E7"/>
    <w:rsid w:val="00C2784C"/>
    <w:rsid w:val="00C27B6C"/>
    <w:rsid w:val="00C27C54"/>
    <w:rsid w:val="00C27E6A"/>
    <w:rsid w:val="00C30148"/>
    <w:rsid w:val="00C30192"/>
    <w:rsid w:val="00C30228"/>
    <w:rsid w:val="00C30520"/>
    <w:rsid w:val="00C30609"/>
    <w:rsid w:val="00C30730"/>
    <w:rsid w:val="00C307AE"/>
    <w:rsid w:val="00C307EA"/>
    <w:rsid w:val="00C30A3A"/>
    <w:rsid w:val="00C30D1F"/>
    <w:rsid w:val="00C30DE4"/>
    <w:rsid w:val="00C30E61"/>
    <w:rsid w:val="00C30E9B"/>
    <w:rsid w:val="00C30FD2"/>
    <w:rsid w:val="00C313FD"/>
    <w:rsid w:val="00C3148D"/>
    <w:rsid w:val="00C3149D"/>
    <w:rsid w:val="00C3157A"/>
    <w:rsid w:val="00C3160B"/>
    <w:rsid w:val="00C319BD"/>
    <w:rsid w:val="00C31A09"/>
    <w:rsid w:val="00C31A83"/>
    <w:rsid w:val="00C31D66"/>
    <w:rsid w:val="00C31DD6"/>
    <w:rsid w:val="00C32015"/>
    <w:rsid w:val="00C321B1"/>
    <w:rsid w:val="00C32344"/>
    <w:rsid w:val="00C3271E"/>
    <w:rsid w:val="00C32885"/>
    <w:rsid w:val="00C328DC"/>
    <w:rsid w:val="00C32A17"/>
    <w:rsid w:val="00C32C01"/>
    <w:rsid w:val="00C32D8E"/>
    <w:rsid w:val="00C32F04"/>
    <w:rsid w:val="00C33002"/>
    <w:rsid w:val="00C33030"/>
    <w:rsid w:val="00C330B2"/>
    <w:rsid w:val="00C332F6"/>
    <w:rsid w:val="00C3354D"/>
    <w:rsid w:val="00C33687"/>
    <w:rsid w:val="00C337AE"/>
    <w:rsid w:val="00C33970"/>
    <w:rsid w:val="00C33AB3"/>
    <w:rsid w:val="00C33B10"/>
    <w:rsid w:val="00C33B6D"/>
    <w:rsid w:val="00C33D99"/>
    <w:rsid w:val="00C33E2A"/>
    <w:rsid w:val="00C341FD"/>
    <w:rsid w:val="00C342C4"/>
    <w:rsid w:val="00C34626"/>
    <w:rsid w:val="00C348E9"/>
    <w:rsid w:val="00C34A2C"/>
    <w:rsid w:val="00C34B4D"/>
    <w:rsid w:val="00C34F27"/>
    <w:rsid w:val="00C34FCE"/>
    <w:rsid w:val="00C3507F"/>
    <w:rsid w:val="00C354F7"/>
    <w:rsid w:val="00C3573E"/>
    <w:rsid w:val="00C358C4"/>
    <w:rsid w:val="00C35911"/>
    <w:rsid w:val="00C35C75"/>
    <w:rsid w:val="00C35D3C"/>
    <w:rsid w:val="00C35ED5"/>
    <w:rsid w:val="00C361CE"/>
    <w:rsid w:val="00C36281"/>
    <w:rsid w:val="00C3645C"/>
    <w:rsid w:val="00C36594"/>
    <w:rsid w:val="00C36927"/>
    <w:rsid w:val="00C36B6B"/>
    <w:rsid w:val="00C36D71"/>
    <w:rsid w:val="00C36D77"/>
    <w:rsid w:val="00C36D80"/>
    <w:rsid w:val="00C36D82"/>
    <w:rsid w:val="00C3722F"/>
    <w:rsid w:val="00C37367"/>
    <w:rsid w:val="00C37A50"/>
    <w:rsid w:val="00C37AFB"/>
    <w:rsid w:val="00C4005B"/>
    <w:rsid w:val="00C403CE"/>
    <w:rsid w:val="00C4043B"/>
    <w:rsid w:val="00C405F7"/>
    <w:rsid w:val="00C40771"/>
    <w:rsid w:val="00C40B16"/>
    <w:rsid w:val="00C40E12"/>
    <w:rsid w:val="00C40E6D"/>
    <w:rsid w:val="00C40EC1"/>
    <w:rsid w:val="00C4112B"/>
    <w:rsid w:val="00C41189"/>
    <w:rsid w:val="00C414B7"/>
    <w:rsid w:val="00C41658"/>
    <w:rsid w:val="00C418A7"/>
    <w:rsid w:val="00C41940"/>
    <w:rsid w:val="00C41A9E"/>
    <w:rsid w:val="00C41AB3"/>
    <w:rsid w:val="00C41BAE"/>
    <w:rsid w:val="00C41DF1"/>
    <w:rsid w:val="00C4204D"/>
    <w:rsid w:val="00C42179"/>
    <w:rsid w:val="00C421C5"/>
    <w:rsid w:val="00C424E4"/>
    <w:rsid w:val="00C42526"/>
    <w:rsid w:val="00C425F9"/>
    <w:rsid w:val="00C428F2"/>
    <w:rsid w:val="00C429B3"/>
    <w:rsid w:val="00C42C1C"/>
    <w:rsid w:val="00C42C65"/>
    <w:rsid w:val="00C42EA1"/>
    <w:rsid w:val="00C430CF"/>
    <w:rsid w:val="00C430E3"/>
    <w:rsid w:val="00C432F5"/>
    <w:rsid w:val="00C43361"/>
    <w:rsid w:val="00C433A8"/>
    <w:rsid w:val="00C433E5"/>
    <w:rsid w:val="00C433FB"/>
    <w:rsid w:val="00C43466"/>
    <w:rsid w:val="00C4359A"/>
    <w:rsid w:val="00C437ED"/>
    <w:rsid w:val="00C43B0B"/>
    <w:rsid w:val="00C43BEA"/>
    <w:rsid w:val="00C43C14"/>
    <w:rsid w:val="00C43E67"/>
    <w:rsid w:val="00C43E75"/>
    <w:rsid w:val="00C4427C"/>
    <w:rsid w:val="00C442AD"/>
    <w:rsid w:val="00C443AD"/>
    <w:rsid w:val="00C4449A"/>
    <w:rsid w:val="00C44B5D"/>
    <w:rsid w:val="00C44B64"/>
    <w:rsid w:val="00C44EAF"/>
    <w:rsid w:val="00C45162"/>
    <w:rsid w:val="00C45626"/>
    <w:rsid w:val="00C4580B"/>
    <w:rsid w:val="00C458E3"/>
    <w:rsid w:val="00C45972"/>
    <w:rsid w:val="00C45A2C"/>
    <w:rsid w:val="00C45A76"/>
    <w:rsid w:val="00C45D8B"/>
    <w:rsid w:val="00C45ED5"/>
    <w:rsid w:val="00C45F27"/>
    <w:rsid w:val="00C46078"/>
    <w:rsid w:val="00C46176"/>
    <w:rsid w:val="00C46286"/>
    <w:rsid w:val="00C46428"/>
    <w:rsid w:val="00C46514"/>
    <w:rsid w:val="00C46683"/>
    <w:rsid w:val="00C46718"/>
    <w:rsid w:val="00C467FE"/>
    <w:rsid w:val="00C46B5B"/>
    <w:rsid w:val="00C46BB8"/>
    <w:rsid w:val="00C46DC1"/>
    <w:rsid w:val="00C46DD5"/>
    <w:rsid w:val="00C46FEA"/>
    <w:rsid w:val="00C4708D"/>
    <w:rsid w:val="00C4727C"/>
    <w:rsid w:val="00C473CB"/>
    <w:rsid w:val="00C473FD"/>
    <w:rsid w:val="00C476B9"/>
    <w:rsid w:val="00C4785C"/>
    <w:rsid w:val="00C4788E"/>
    <w:rsid w:val="00C47C5D"/>
    <w:rsid w:val="00C47C9B"/>
    <w:rsid w:val="00C47E4F"/>
    <w:rsid w:val="00C47E8A"/>
    <w:rsid w:val="00C50195"/>
    <w:rsid w:val="00C505B1"/>
    <w:rsid w:val="00C509DE"/>
    <w:rsid w:val="00C509F0"/>
    <w:rsid w:val="00C50A18"/>
    <w:rsid w:val="00C50CF1"/>
    <w:rsid w:val="00C50EB3"/>
    <w:rsid w:val="00C511F6"/>
    <w:rsid w:val="00C5125F"/>
    <w:rsid w:val="00C51270"/>
    <w:rsid w:val="00C512F3"/>
    <w:rsid w:val="00C514B3"/>
    <w:rsid w:val="00C514BC"/>
    <w:rsid w:val="00C5168E"/>
    <w:rsid w:val="00C51690"/>
    <w:rsid w:val="00C518B4"/>
    <w:rsid w:val="00C51A50"/>
    <w:rsid w:val="00C51AF3"/>
    <w:rsid w:val="00C51BF3"/>
    <w:rsid w:val="00C51C09"/>
    <w:rsid w:val="00C51C30"/>
    <w:rsid w:val="00C51CE1"/>
    <w:rsid w:val="00C51E3B"/>
    <w:rsid w:val="00C5208D"/>
    <w:rsid w:val="00C52155"/>
    <w:rsid w:val="00C52191"/>
    <w:rsid w:val="00C522E2"/>
    <w:rsid w:val="00C5240A"/>
    <w:rsid w:val="00C5247B"/>
    <w:rsid w:val="00C525BE"/>
    <w:rsid w:val="00C525F8"/>
    <w:rsid w:val="00C527FF"/>
    <w:rsid w:val="00C52905"/>
    <w:rsid w:val="00C52979"/>
    <w:rsid w:val="00C529D7"/>
    <w:rsid w:val="00C52C31"/>
    <w:rsid w:val="00C52DBB"/>
    <w:rsid w:val="00C52E86"/>
    <w:rsid w:val="00C52ECF"/>
    <w:rsid w:val="00C52EEF"/>
    <w:rsid w:val="00C52FFE"/>
    <w:rsid w:val="00C53005"/>
    <w:rsid w:val="00C53202"/>
    <w:rsid w:val="00C53257"/>
    <w:rsid w:val="00C53350"/>
    <w:rsid w:val="00C53375"/>
    <w:rsid w:val="00C533DE"/>
    <w:rsid w:val="00C5365E"/>
    <w:rsid w:val="00C53666"/>
    <w:rsid w:val="00C536FD"/>
    <w:rsid w:val="00C53972"/>
    <w:rsid w:val="00C539AE"/>
    <w:rsid w:val="00C53B37"/>
    <w:rsid w:val="00C540C3"/>
    <w:rsid w:val="00C5420C"/>
    <w:rsid w:val="00C542E9"/>
    <w:rsid w:val="00C54354"/>
    <w:rsid w:val="00C544C9"/>
    <w:rsid w:val="00C54546"/>
    <w:rsid w:val="00C547BC"/>
    <w:rsid w:val="00C547F9"/>
    <w:rsid w:val="00C549DA"/>
    <w:rsid w:val="00C54A1F"/>
    <w:rsid w:val="00C54B65"/>
    <w:rsid w:val="00C54C06"/>
    <w:rsid w:val="00C54E42"/>
    <w:rsid w:val="00C54F82"/>
    <w:rsid w:val="00C55114"/>
    <w:rsid w:val="00C552B5"/>
    <w:rsid w:val="00C554F2"/>
    <w:rsid w:val="00C55894"/>
    <w:rsid w:val="00C558C9"/>
    <w:rsid w:val="00C55F18"/>
    <w:rsid w:val="00C55FF9"/>
    <w:rsid w:val="00C5603A"/>
    <w:rsid w:val="00C560EA"/>
    <w:rsid w:val="00C5637E"/>
    <w:rsid w:val="00C56677"/>
    <w:rsid w:val="00C567C8"/>
    <w:rsid w:val="00C56B57"/>
    <w:rsid w:val="00C56C0A"/>
    <w:rsid w:val="00C57312"/>
    <w:rsid w:val="00C5745B"/>
    <w:rsid w:val="00C574B4"/>
    <w:rsid w:val="00C575B8"/>
    <w:rsid w:val="00C5774B"/>
    <w:rsid w:val="00C5779B"/>
    <w:rsid w:val="00C57A9D"/>
    <w:rsid w:val="00C57C27"/>
    <w:rsid w:val="00C57DE2"/>
    <w:rsid w:val="00C57F5C"/>
    <w:rsid w:val="00C57F67"/>
    <w:rsid w:val="00C57FD4"/>
    <w:rsid w:val="00C600CC"/>
    <w:rsid w:val="00C600D0"/>
    <w:rsid w:val="00C6051F"/>
    <w:rsid w:val="00C60692"/>
    <w:rsid w:val="00C6081D"/>
    <w:rsid w:val="00C6096E"/>
    <w:rsid w:val="00C60C84"/>
    <w:rsid w:val="00C60D5B"/>
    <w:rsid w:val="00C60D64"/>
    <w:rsid w:val="00C60D92"/>
    <w:rsid w:val="00C60D9E"/>
    <w:rsid w:val="00C60F13"/>
    <w:rsid w:val="00C60F1B"/>
    <w:rsid w:val="00C60F60"/>
    <w:rsid w:val="00C6120D"/>
    <w:rsid w:val="00C612BD"/>
    <w:rsid w:val="00C6130B"/>
    <w:rsid w:val="00C6132F"/>
    <w:rsid w:val="00C6136C"/>
    <w:rsid w:val="00C6136D"/>
    <w:rsid w:val="00C616B8"/>
    <w:rsid w:val="00C6192B"/>
    <w:rsid w:val="00C61982"/>
    <w:rsid w:val="00C61CE7"/>
    <w:rsid w:val="00C61F67"/>
    <w:rsid w:val="00C61F7B"/>
    <w:rsid w:val="00C62002"/>
    <w:rsid w:val="00C621C3"/>
    <w:rsid w:val="00C62270"/>
    <w:rsid w:val="00C622AD"/>
    <w:rsid w:val="00C62359"/>
    <w:rsid w:val="00C62620"/>
    <w:rsid w:val="00C62660"/>
    <w:rsid w:val="00C62AC8"/>
    <w:rsid w:val="00C62AEC"/>
    <w:rsid w:val="00C62B84"/>
    <w:rsid w:val="00C62BA9"/>
    <w:rsid w:val="00C62DD8"/>
    <w:rsid w:val="00C63031"/>
    <w:rsid w:val="00C6327B"/>
    <w:rsid w:val="00C632A6"/>
    <w:rsid w:val="00C632BB"/>
    <w:rsid w:val="00C63C28"/>
    <w:rsid w:val="00C63EE6"/>
    <w:rsid w:val="00C640DE"/>
    <w:rsid w:val="00C64110"/>
    <w:rsid w:val="00C64219"/>
    <w:rsid w:val="00C64265"/>
    <w:rsid w:val="00C6426B"/>
    <w:rsid w:val="00C64295"/>
    <w:rsid w:val="00C64506"/>
    <w:rsid w:val="00C6453E"/>
    <w:rsid w:val="00C648E6"/>
    <w:rsid w:val="00C64960"/>
    <w:rsid w:val="00C649C6"/>
    <w:rsid w:val="00C649C8"/>
    <w:rsid w:val="00C64BBA"/>
    <w:rsid w:val="00C64C42"/>
    <w:rsid w:val="00C64D5B"/>
    <w:rsid w:val="00C651A2"/>
    <w:rsid w:val="00C6552E"/>
    <w:rsid w:val="00C656EF"/>
    <w:rsid w:val="00C65783"/>
    <w:rsid w:val="00C65911"/>
    <w:rsid w:val="00C6594B"/>
    <w:rsid w:val="00C6609A"/>
    <w:rsid w:val="00C66206"/>
    <w:rsid w:val="00C6678D"/>
    <w:rsid w:val="00C66868"/>
    <w:rsid w:val="00C668D0"/>
    <w:rsid w:val="00C66D68"/>
    <w:rsid w:val="00C66D93"/>
    <w:rsid w:val="00C67162"/>
    <w:rsid w:val="00C67441"/>
    <w:rsid w:val="00C67731"/>
    <w:rsid w:val="00C67832"/>
    <w:rsid w:val="00C678A1"/>
    <w:rsid w:val="00C679E5"/>
    <w:rsid w:val="00C67A36"/>
    <w:rsid w:val="00C67BA7"/>
    <w:rsid w:val="00C67C55"/>
    <w:rsid w:val="00C67D59"/>
    <w:rsid w:val="00C703AA"/>
    <w:rsid w:val="00C70738"/>
    <w:rsid w:val="00C707D1"/>
    <w:rsid w:val="00C70D95"/>
    <w:rsid w:val="00C710AB"/>
    <w:rsid w:val="00C712A6"/>
    <w:rsid w:val="00C7142F"/>
    <w:rsid w:val="00C71451"/>
    <w:rsid w:val="00C715EA"/>
    <w:rsid w:val="00C71D2A"/>
    <w:rsid w:val="00C71E22"/>
    <w:rsid w:val="00C72039"/>
    <w:rsid w:val="00C72071"/>
    <w:rsid w:val="00C72102"/>
    <w:rsid w:val="00C7210C"/>
    <w:rsid w:val="00C7210F"/>
    <w:rsid w:val="00C721AF"/>
    <w:rsid w:val="00C721B9"/>
    <w:rsid w:val="00C722AE"/>
    <w:rsid w:val="00C722E9"/>
    <w:rsid w:val="00C72426"/>
    <w:rsid w:val="00C727F3"/>
    <w:rsid w:val="00C729C2"/>
    <w:rsid w:val="00C72A5A"/>
    <w:rsid w:val="00C72A72"/>
    <w:rsid w:val="00C72AB6"/>
    <w:rsid w:val="00C72AD1"/>
    <w:rsid w:val="00C72B6C"/>
    <w:rsid w:val="00C72BD3"/>
    <w:rsid w:val="00C72C96"/>
    <w:rsid w:val="00C72F19"/>
    <w:rsid w:val="00C7330D"/>
    <w:rsid w:val="00C73866"/>
    <w:rsid w:val="00C739A2"/>
    <w:rsid w:val="00C73B65"/>
    <w:rsid w:val="00C73CF3"/>
    <w:rsid w:val="00C73D8D"/>
    <w:rsid w:val="00C73E3C"/>
    <w:rsid w:val="00C74144"/>
    <w:rsid w:val="00C7436C"/>
    <w:rsid w:val="00C7458A"/>
    <w:rsid w:val="00C7464B"/>
    <w:rsid w:val="00C748C4"/>
    <w:rsid w:val="00C74BA7"/>
    <w:rsid w:val="00C74C43"/>
    <w:rsid w:val="00C74D6C"/>
    <w:rsid w:val="00C74E20"/>
    <w:rsid w:val="00C750FE"/>
    <w:rsid w:val="00C7510F"/>
    <w:rsid w:val="00C752E0"/>
    <w:rsid w:val="00C752F4"/>
    <w:rsid w:val="00C754F5"/>
    <w:rsid w:val="00C757CE"/>
    <w:rsid w:val="00C758BC"/>
    <w:rsid w:val="00C75D51"/>
    <w:rsid w:val="00C75F62"/>
    <w:rsid w:val="00C76159"/>
    <w:rsid w:val="00C763E5"/>
    <w:rsid w:val="00C76419"/>
    <w:rsid w:val="00C7643C"/>
    <w:rsid w:val="00C764AF"/>
    <w:rsid w:val="00C766C9"/>
    <w:rsid w:val="00C76850"/>
    <w:rsid w:val="00C76904"/>
    <w:rsid w:val="00C76B29"/>
    <w:rsid w:val="00C76CEE"/>
    <w:rsid w:val="00C76FE8"/>
    <w:rsid w:val="00C7702D"/>
    <w:rsid w:val="00C77247"/>
    <w:rsid w:val="00C77251"/>
    <w:rsid w:val="00C773DC"/>
    <w:rsid w:val="00C77582"/>
    <w:rsid w:val="00C778D9"/>
    <w:rsid w:val="00C77B69"/>
    <w:rsid w:val="00C77BDE"/>
    <w:rsid w:val="00C77C07"/>
    <w:rsid w:val="00C8001E"/>
    <w:rsid w:val="00C801AC"/>
    <w:rsid w:val="00C80432"/>
    <w:rsid w:val="00C80493"/>
    <w:rsid w:val="00C80892"/>
    <w:rsid w:val="00C80A5A"/>
    <w:rsid w:val="00C80C39"/>
    <w:rsid w:val="00C80D17"/>
    <w:rsid w:val="00C80D25"/>
    <w:rsid w:val="00C80E7D"/>
    <w:rsid w:val="00C81065"/>
    <w:rsid w:val="00C810B9"/>
    <w:rsid w:val="00C81442"/>
    <w:rsid w:val="00C81475"/>
    <w:rsid w:val="00C815B6"/>
    <w:rsid w:val="00C816DA"/>
    <w:rsid w:val="00C81757"/>
    <w:rsid w:val="00C81850"/>
    <w:rsid w:val="00C81A31"/>
    <w:rsid w:val="00C81B0E"/>
    <w:rsid w:val="00C81BB6"/>
    <w:rsid w:val="00C81C48"/>
    <w:rsid w:val="00C81D49"/>
    <w:rsid w:val="00C81DD2"/>
    <w:rsid w:val="00C81F3D"/>
    <w:rsid w:val="00C81F4E"/>
    <w:rsid w:val="00C81F85"/>
    <w:rsid w:val="00C81F99"/>
    <w:rsid w:val="00C820C2"/>
    <w:rsid w:val="00C820CB"/>
    <w:rsid w:val="00C82175"/>
    <w:rsid w:val="00C822E4"/>
    <w:rsid w:val="00C82440"/>
    <w:rsid w:val="00C824B8"/>
    <w:rsid w:val="00C8256B"/>
    <w:rsid w:val="00C8259D"/>
    <w:rsid w:val="00C825EE"/>
    <w:rsid w:val="00C8262E"/>
    <w:rsid w:val="00C826BC"/>
    <w:rsid w:val="00C82776"/>
    <w:rsid w:val="00C82796"/>
    <w:rsid w:val="00C827C6"/>
    <w:rsid w:val="00C82A6F"/>
    <w:rsid w:val="00C82B8D"/>
    <w:rsid w:val="00C8313F"/>
    <w:rsid w:val="00C831A8"/>
    <w:rsid w:val="00C833BC"/>
    <w:rsid w:val="00C8377E"/>
    <w:rsid w:val="00C83906"/>
    <w:rsid w:val="00C83A37"/>
    <w:rsid w:val="00C83A8E"/>
    <w:rsid w:val="00C83BA4"/>
    <w:rsid w:val="00C841A9"/>
    <w:rsid w:val="00C84299"/>
    <w:rsid w:val="00C843DF"/>
    <w:rsid w:val="00C84567"/>
    <w:rsid w:val="00C847E7"/>
    <w:rsid w:val="00C848F8"/>
    <w:rsid w:val="00C84DDA"/>
    <w:rsid w:val="00C84EC3"/>
    <w:rsid w:val="00C851E6"/>
    <w:rsid w:val="00C85339"/>
    <w:rsid w:val="00C853B6"/>
    <w:rsid w:val="00C85415"/>
    <w:rsid w:val="00C8548A"/>
    <w:rsid w:val="00C8549C"/>
    <w:rsid w:val="00C85AAD"/>
    <w:rsid w:val="00C85B9D"/>
    <w:rsid w:val="00C85CB1"/>
    <w:rsid w:val="00C8606A"/>
    <w:rsid w:val="00C863BC"/>
    <w:rsid w:val="00C86583"/>
    <w:rsid w:val="00C866F9"/>
    <w:rsid w:val="00C86756"/>
    <w:rsid w:val="00C86A7A"/>
    <w:rsid w:val="00C872A1"/>
    <w:rsid w:val="00C87458"/>
    <w:rsid w:val="00C87648"/>
    <w:rsid w:val="00C8797A"/>
    <w:rsid w:val="00C87A73"/>
    <w:rsid w:val="00C87D69"/>
    <w:rsid w:val="00C87D8C"/>
    <w:rsid w:val="00C87E40"/>
    <w:rsid w:val="00C87F7F"/>
    <w:rsid w:val="00C87FFD"/>
    <w:rsid w:val="00C90056"/>
    <w:rsid w:val="00C9006D"/>
    <w:rsid w:val="00C9007C"/>
    <w:rsid w:val="00C90122"/>
    <w:rsid w:val="00C90630"/>
    <w:rsid w:val="00C90678"/>
    <w:rsid w:val="00C907EA"/>
    <w:rsid w:val="00C90A92"/>
    <w:rsid w:val="00C90BBF"/>
    <w:rsid w:val="00C90D8F"/>
    <w:rsid w:val="00C90E4A"/>
    <w:rsid w:val="00C90EAC"/>
    <w:rsid w:val="00C910A6"/>
    <w:rsid w:val="00C9128A"/>
    <w:rsid w:val="00C91365"/>
    <w:rsid w:val="00C9139A"/>
    <w:rsid w:val="00C915B1"/>
    <w:rsid w:val="00C917D7"/>
    <w:rsid w:val="00C919EA"/>
    <w:rsid w:val="00C91ACD"/>
    <w:rsid w:val="00C91D23"/>
    <w:rsid w:val="00C91D74"/>
    <w:rsid w:val="00C91FDA"/>
    <w:rsid w:val="00C9203C"/>
    <w:rsid w:val="00C9246C"/>
    <w:rsid w:val="00C924E7"/>
    <w:rsid w:val="00C9272D"/>
    <w:rsid w:val="00C929C8"/>
    <w:rsid w:val="00C92A45"/>
    <w:rsid w:val="00C92C32"/>
    <w:rsid w:val="00C92C5C"/>
    <w:rsid w:val="00C92E0C"/>
    <w:rsid w:val="00C92E7D"/>
    <w:rsid w:val="00C92EA7"/>
    <w:rsid w:val="00C934D1"/>
    <w:rsid w:val="00C93543"/>
    <w:rsid w:val="00C935CA"/>
    <w:rsid w:val="00C93784"/>
    <w:rsid w:val="00C937BE"/>
    <w:rsid w:val="00C937F5"/>
    <w:rsid w:val="00C93851"/>
    <w:rsid w:val="00C939E7"/>
    <w:rsid w:val="00C939FB"/>
    <w:rsid w:val="00C93A00"/>
    <w:rsid w:val="00C93B1C"/>
    <w:rsid w:val="00C93B32"/>
    <w:rsid w:val="00C93D64"/>
    <w:rsid w:val="00C93DFE"/>
    <w:rsid w:val="00C93EDC"/>
    <w:rsid w:val="00C93EE8"/>
    <w:rsid w:val="00C9412E"/>
    <w:rsid w:val="00C944DA"/>
    <w:rsid w:val="00C945D2"/>
    <w:rsid w:val="00C94AA6"/>
    <w:rsid w:val="00C94B48"/>
    <w:rsid w:val="00C94EEC"/>
    <w:rsid w:val="00C94F9C"/>
    <w:rsid w:val="00C951C0"/>
    <w:rsid w:val="00C95451"/>
    <w:rsid w:val="00C9565D"/>
    <w:rsid w:val="00C957AE"/>
    <w:rsid w:val="00C9596B"/>
    <w:rsid w:val="00C95C63"/>
    <w:rsid w:val="00C95F04"/>
    <w:rsid w:val="00C95FDB"/>
    <w:rsid w:val="00C961B7"/>
    <w:rsid w:val="00C963DB"/>
    <w:rsid w:val="00C9657C"/>
    <w:rsid w:val="00C965CD"/>
    <w:rsid w:val="00C9694A"/>
    <w:rsid w:val="00C96A8D"/>
    <w:rsid w:val="00C96AF6"/>
    <w:rsid w:val="00C96D9A"/>
    <w:rsid w:val="00C96E89"/>
    <w:rsid w:val="00C970B2"/>
    <w:rsid w:val="00C973C8"/>
    <w:rsid w:val="00C975E5"/>
    <w:rsid w:val="00C97726"/>
    <w:rsid w:val="00C978B1"/>
    <w:rsid w:val="00C979A8"/>
    <w:rsid w:val="00C979CA"/>
    <w:rsid w:val="00C97A26"/>
    <w:rsid w:val="00C97AD1"/>
    <w:rsid w:val="00C97B37"/>
    <w:rsid w:val="00C97BE9"/>
    <w:rsid w:val="00C97D34"/>
    <w:rsid w:val="00C97DA1"/>
    <w:rsid w:val="00C97F08"/>
    <w:rsid w:val="00CA0077"/>
    <w:rsid w:val="00CA02CA"/>
    <w:rsid w:val="00CA0323"/>
    <w:rsid w:val="00CA03C8"/>
    <w:rsid w:val="00CA04F4"/>
    <w:rsid w:val="00CA0924"/>
    <w:rsid w:val="00CA095F"/>
    <w:rsid w:val="00CA0AC0"/>
    <w:rsid w:val="00CA1105"/>
    <w:rsid w:val="00CA11B7"/>
    <w:rsid w:val="00CA1210"/>
    <w:rsid w:val="00CA15A8"/>
    <w:rsid w:val="00CA1628"/>
    <w:rsid w:val="00CA1730"/>
    <w:rsid w:val="00CA1837"/>
    <w:rsid w:val="00CA1881"/>
    <w:rsid w:val="00CA18D0"/>
    <w:rsid w:val="00CA1D1E"/>
    <w:rsid w:val="00CA1D70"/>
    <w:rsid w:val="00CA1E20"/>
    <w:rsid w:val="00CA1EC6"/>
    <w:rsid w:val="00CA1EFC"/>
    <w:rsid w:val="00CA1F21"/>
    <w:rsid w:val="00CA215E"/>
    <w:rsid w:val="00CA219E"/>
    <w:rsid w:val="00CA2284"/>
    <w:rsid w:val="00CA2316"/>
    <w:rsid w:val="00CA235A"/>
    <w:rsid w:val="00CA2484"/>
    <w:rsid w:val="00CA2B29"/>
    <w:rsid w:val="00CA2B50"/>
    <w:rsid w:val="00CA2BC2"/>
    <w:rsid w:val="00CA2BF8"/>
    <w:rsid w:val="00CA2C10"/>
    <w:rsid w:val="00CA2C36"/>
    <w:rsid w:val="00CA2CB5"/>
    <w:rsid w:val="00CA2CEF"/>
    <w:rsid w:val="00CA2D37"/>
    <w:rsid w:val="00CA3007"/>
    <w:rsid w:val="00CA33EE"/>
    <w:rsid w:val="00CA37BB"/>
    <w:rsid w:val="00CA3905"/>
    <w:rsid w:val="00CA3AC3"/>
    <w:rsid w:val="00CA3B70"/>
    <w:rsid w:val="00CA3BA4"/>
    <w:rsid w:val="00CA3C3D"/>
    <w:rsid w:val="00CA3E03"/>
    <w:rsid w:val="00CA3E37"/>
    <w:rsid w:val="00CA4079"/>
    <w:rsid w:val="00CA408A"/>
    <w:rsid w:val="00CA42FB"/>
    <w:rsid w:val="00CA434B"/>
    <w:rsid w:val="00CA45C5"/>
    <w:rsid w:val="00CA45EC"/>
    <w:rsid w:val="00CA46AC"/>
    <w:rsid w:val="00CA48FA"/>
    <w:rsid w:val="00CA4952"/>
    <w:rsid w:val="00CA4AD6"/>
    <w:rsid w:val="00CA4BD4"/>
    <w:rsid w:val="00CA4BFA"/>
    <w:rsid w:val="00CA4F35"/>
    <w:rsid w:val="00CA4FC2"/>
    <w:rsid w:val="00CA4FE2"/>
    <w:rsid w:val="00CA502C"/>
    <w:rsid w:val="00CA509F"/>
    <w:rsid w:val="00CA54A1"/>
    <w:rsid w:val="00CA57F5"/>
    <w:rsid w:val="00CA580E"/>
    <w:rsid w:val="00CA5AEA"/>
    <w:rsid w:val="00CA5BE8"/>
    <w:rsid w:val="00CA5E21"/>
    <w:rsid w:val="00CA5E40"/>
    <w:rsid w:val="00CA608C"/>
    <w:rsid w:val="00CA6229"/>
    <w:rsid w:val="00CA6284"/>
    <w:rsid w:val="00CA6709"/>
    <w:rsid w:val="00CA69C5"/>
    <w:rsid w:val="00CA6ABE"/>
    <w:rsid w:val="00CA6BF5"/>
    <w:rsid w:val="00CA6CA5"/>
    <w:rsid w:val="00CA6CF3"/>
    <w:rsid w:val="00CA6D83"/>
    <w:rsid w:val="00CA6FF2"/>
    <w:rsid w:val="00CA701C"/>
    <w:rsid w:val="00CA713C"/>
    <w:rsid w:val="00CA71CC"/>
    <w:rsid w:val="00CA724E"/>
    <w:rsid w:val="00CA726D"/>
    <w:rsid w:val="00CA7305"/>
    <w:rsid w:val="00CA75B1"/>
    <w:rsid w:val="00CA7833"/>
    <w:rsid w:val="00CA78BA"/>
    <w:rsid w:val="00CA7C80"/>
    <w:rsid w:val="00CA7D73"/>
    <w:rsid w:val="00CA7DDF"/>
    <w:rsid w:val="00CB021A"/>
    <w:rsid w:val="00CB0410"/>
    <w:rsid w:val="00CB0482"/>
    <w:rsid w:val="00CB0A84"/>
    <w:rsid w:val="00CB0AB0"/>
    <w:rsid w:val="00CB0AFF"/>
    <w:rsid w:val="00CB1003"/>
    <w:rsid w:val="00CB11F8"/>
    <w:rsid w:val="00CB1304"/>
    <w:rsid w:val="00CB15E8"/>
    <w:rsid w:val="00CB17CE"/>
    <w:rsid w:val="00CB1932"/>
    <w:rsid w:val="00CB1AB2"/>
    <w:rsid w:val="00CB1B1C"/>
    <w:rsid w:val="00CB1C62"/>
    <w:rsid w:val="00CB1DAC"/>
    <w:rsid w:val="00CB2062"/>
    <w:rsid w:val="00CB2133"/>
    <w:rsid w:val="00CB2360"/>
    <w:rsid w:val="00CB24AB"/>
    <w:rsid w:val="00CB264E"/>
    <w:rsid w:val="00CB2C84"/>
    <w:rsid w:val="00CB2CDD"/>
    <w:rsid w:val="00CB2DB5"/>
    <w:rsid w:val="00CB2E11"/>
    <w:rsid w:val="00CB31BC"/>
    <w:rsid w:val="00CB3521"/>
    <w:rsid w:val="00CB35BE"/>
    <w:rsid w:val="00CB3650"/>
    <w:rsid w:val="00CB369E"/>
    <w:rsid w:val="00CB3876"/>
    <w:rsid w:val="00CB3A7E"/>
    <w:rsid w:val="00CB3B96"/>
    <w:rsid w:val="00CB3CB7"/>
    <w:rsid w:val="00CB3EF5"/>
    <w:rsid w:val="00CB424B"/>
    <w:rsid w:val="00CB425D"/>
    <w:rsid w:val="00CB4328"/>
    <w:rsid w:val="00CB4623"/>
    <w:rsid w:val="00CB4751"/>
    <w:rsid w:val="00CB4A21"/>
    <w:rsid w:val="00CB4B94"/>
    <w:rsid w:val="00CB4DEA"/>
    <w:rsid w:val="00CB4E19"/>
    <w:rsid w:val="00CB4F2C"/>
    <w:rsid w:val="00CB500F"/>
    <w:rsid w:val="00CB505F"/>
    <w:rsid w:val="00CB5144"/>
    <w:rsid w:val="00CB5149"/>
    <w:rsid w:val="00CB5213"/>
    <w:rsid w:val="00CB5595"/>
    <w:rsid w:val="00CB5730"/>
    <w:rsid w:val="00CB575A"/>
    <w:rsid w:val="00CB5810"/>
    <w:rsid w:val="00CB5A49"/>
    <w:rsid w:val="00CB5CF5"/>
    <w:rsid w:val="00CB5D23"/>
    <w:rsid w:val="00CB5D7F"/>
    <w:rsid w:val="00CB5DA8"/>
    <w:rsid w:val="00CB5F82"/>
    <w:rsid w:val="00CB5FF1"/>
    <w:rsid w:val="00CB60EE"/>
    <w:rsid w:val="00CB61A9"/>
    <w:rsid w:val="00CB62C7"/>
    <w:rsid w:val="00CB64C1"/>
    <w:rsid w:val="00CB64E4"/>
    <w:rsid w:val="00CB6648"/>
    <w:rsid w:val="00CB6663"/>
    <w:rsid w:val="00CB68A8"/>
    <w:rsid w:val="00CB68C8"/>
    <w:rsid w:val="00CB6A38"/>
    <w:rsid w:val="00CB6A5B"/>
    <w:rsid w:val="00CB6BEF"/>
    <w:rsid w:val="00CB6C37"/>
    <w:rsid w:val="00CB6E6E"/>
    <w:rsid w:val="00CB6EBC"/>
    <w:rsid w:val="00CB6F98"/>
    <w:rsid w:val="00CB7011"/>
    <w:rsid w:val="00CB7095"/>
    <w:rsid w:val="00CB7357"/>
    <w:rsid w:val="00CB76AF"/>
    <w:rsid w:val="00CB77E6"/>
    <w:rsid w:val="00CB78BA"/>
    <w:rsid w:val="00CB78C7"/>
    <w:rsid w:val="00CB7C00"/>
    <w:rsid w:val="00CB7D94"/>
    <w:rsid w:val="00CC005A"/>
    <w:rsid w:val="00CC00BF"/>
    <w:rsid w:val="00CC00F7"/>
    <w:rsid w:val="00CC025A"/>
    <w:rsid w:val="00CC0347"/>
    <w:rsid w:val="00CC05C2"/>
    <w:rsid w:val="00CC05DA"/>
    <w:rsid w:val="00CC05F6"/>
    <w:rsid w:val="00CC0637"/>
    <w:rsid w:val="00CC0697"/>
    <w:rsid w:val="00CC070A"/>
    <w:rsid w:val="00CC0960"/>
    <w:rsid w:val="00CC0A5B"/>
    <w:rsid w:val="00CC0AAD"/>
    <w:rsid w:val="00CC0BB8"/>
    <w:rsid w:val="00CC0C9A"/>
    <w:rsid w:val="00CC0F5C"/>
    <w:rsid w:val="00CC0F61"/>
    <w:rsid w:val="00CC11A6"/>
    <w:rsid w:val="00CC1521"/>
    <w:rsid w:val="00CC15D4"/>
    <w:rsid w:val="00CC178A"/>
    <w:rsid w:val="00CC17B5"/>
    <w:rsid w:val="00CC1862"/>
    <w:rsid w:val="00CC1B0D"/>
    <w:rsid w:val="00CC1BC0"/>
    <w:rsid w:val="00CC1BCD"/>
    <w:rsid w:val="00CC1CF2"/>
    <w:rsid w:val="00CC2114"/>
    <w:rsid w:val="00CC2498"/>
    <w:rsid w:val="00CC256F"/>
    <w:rsid w:val="00CC29E0"/>
    <w:rsid w:val="00CC2BEE"/>
    <w:rsid w:val="00CC2F0E"/>
    <w:rsid w:val="00CC30A8"/>
    <w:rsid w:val="00CC324C"/>
    <w:rsid w:val="00CC3301"/>
    <w:rsid w:val="00CC337D"/>
    <w:rsid w:val="00CC348D"/>
    <w:rsid w:val="00CC34C6"/>
    <w:rsid w:val="00CC3B35"/>
    <w:rsid w:val="00CC3B64"/>
    <w:rsid w:val="00CC3B76"/>
    <w:rsid w:val="00CC3BA4"/>
    <w:rsid w:val="00CC3F97"/>
    <w:rsid w:val="00CC3FFC"/>
    <w:rsid w:val="00CC4020"/>
    <w:rsid w:val="00CC41CD"/>
    <w:rsid w:val="00CC4268"/>
    <w:rsid w:val="00CC4444"/>
    <w:rsid w:val="00CC460A"/>
    <w:rsid w:val="00CC470B"/>
    <w:rsid w:val="00CC4B58"/>
    <w:rsid w:val="00CC4D4B"/>
    <w:rsid w:val="00CC4E5A"/>
    <w:rsid w:val="00CC4E81"/>
    <w:rsid w:val="00CC51E6"/>
    <w:rsid w:val="00CC5329"/>
    <w:rsid w:val="00CC5399"/>
    <w:rsid w:val="00CC5959"/>
    <w:rsid w:val="00CC5B43"/>
    <w:rsid w:val="00CC5CBB"/>
    <w:rsid w:val="00CC5E6A"/>
    <w:rsid w:val="00CC5E8B"/>
    <w:rsid w:val="00CC5EAB"/>
    <w:rsid w:val="00CC60F8"/>
    <w:rsid w:val="00CC65D9"/>
    <w:rsid w:val="00CC66AE"/>
    <w:rsid w:val="00CC6819"/>
    <w:rsid w:val="00CC69CD"/>
    <w:rsid w:val="00CC6ACA"/>
    <w:rsid w:val="00CC6C8B"/>
    <w:rsid w:val="00CC6CB5"/>
    <w:rsid w:val="00CC6DF4"/>
    <w:rsid w:val="00CC6EEA"/>
    <w:rsid w:val="00CC7038"/>
    <w:rsid w:val="00CC705D"/>
    <w:rsid w:val="00CC70C8"/>
    <w:rsid w:val="00CC72EC"/>
    <w:rsid w:val="00CC750F"/>
    <w:rsid w:val="00CC76D9"/>
    <w:rsid w:val="00CC7935"/>
    <w:rsid w:val="00CC7B64"/>
    <w:rsid w:val="00CC7D59"/>
    <w:rsid w:val="00CC7E06"/>
    <w:rsid w:val="00CC7E84"/>
    <w:rsid w:val="00CC7F7E"/>
    <w:rsid w:val="00CD006C"/>
    <w:rsid w:val="00CD0173"/>
    <w:rsid w:val="00CD0208"/>
    <w:rsid w:val="00CD026B"/>
    <w:rsid w:val="00CD0543"/>
    <w:rsid w:val="00CD072F"/>
    <w:rsid w:val="00CD07DB"/>
    <w:rsid w:val="00CD0873"/>
    <w:rsid w:val="00CD0966"/>
    <w:rsid w:val="00CD097F"/>
    <w:rsid w:val="00CD0ADA"/>
    <w:rsid w:val="00CD0BE7"/>
    <w:rsid w:val="00CD0BEA"/>
    <w:rsid w:val="00CD0C86"/>
    <w:rsid w:val="00CD0CD5"/>
    <w:rsid w:val="00CD0CF7"/>
    <w:rsid w:val="00CD0D37"/>
    <w:rsid w:val="00CD0D8F"/>
    <w:rsid w:val="00CD0E5A"/>
    <w:rsid w:val="00CD0F99"/>
    <w:rsid w:val="00CD1015"/>
    <w:rsid w:val="00CD1348"/>
    <w:rsid w:val="00CD1375"/>
    <w:rsid w:val="00CD16EA"/>
    <w:rsid w:val="00CD185F"/>
    <w:rsid w:val="00CD1995"/>
    <w:rsid w:val="00CD1A29"/>
    <w:rsid w:val="00CD1A70"/>
    <w:rsid w:val="00CD1AF1"/>
    <w:rsid w:val="00CD1C86"/>
    <w:rsid w:val="00CD1DBF"/>
    <w:rsid w:val="00CD2062"/>
    <w:rsid w:val="00CD223B"/>
    <w:rsid w:val="00CD248C"/>
    <w:rsid w:val="00CD2606"/>
    <w:rsid w:val="00CD2824"/>
    <w:rsid w:val="00CD2977"/>
    <w:rsid w:val="00CD2A8A"/>
    <w:rsid w:val="00CD2B3A"/>
    <w:rsid w:val="00CD2BC4"/>
    <w:rsid w:val="00CD2BFD"/>
    <w:rsid w:val="00CD2D2F"/>
    <w:rsid w:val="00CD2D9A"/>
    <w:rsid w:val="00CD2E3C"/>
    <w:rsid w:val="00CD3032"/>
    <w:rsid w:val="00CD33F2"/>
    <w:rsid w:val="00CD3527"/>
    <w:rsid w:val="00CD3552"/>
    <w:rsid w:val="00CD37B0"/>
    <w:rsid w:val="00CD38EB"/>
    <w:rsid w:val="00CD3FF0"/>
    <w:rsid w:val="00CD4136"/>
    <w:rsid w:val="00CD42FD"/>
    <w:rsid w:val="00CD44BB"/>
    <w:rsid w:val="00CD4604"/>
    <w:rsid w:val="00CD4932"/>
    <w:rsid w:val="00CD4C5F"/>
    <w:rsid w:val="00CD4C75"/>
    <w:rsid w:val="00CD4CFA"/>
    <w:rsid w:val="00CD4E43"/>
    <w:rsid w:val="00CD4E8E"/>
    <w:rsid w:val="00CD5077"/>
    <w:rsid w:val="00CD510B"/>
    <w:rsid w:val="00CD537A"/>
    <w:rsid w:val="00CD54B8"/>
    <w:rsid w:val="00CD57AA"/>
    <w:rsid w:val="00CD58E3"/>
    <w:rsid w:val="00CD599C"/>
    <w:rsid w:val="00CD59B1"/>
    <w:rsid w:val="00CD5A40"/>
    <w:rsid w:val="00CD5B45"/>
    <w:rsid w:val="00CD5DE2"/>
    <w:rsid w:val="00CD5F86"/>
    <w:rsid w:val="00CD6059"/>
    <w:rsid w:val="00CD6065"/>
    <w:rsid w:val="00CD6711"/>
    <w:rsid w:val="00CD679A"/>
    <w:rsid w:val="00CD6821"/>
    <w:rsid w:val="00CD6861"/>
    <w:rsid w:val="00CD6925"/>
    <w:rsid w:val="00CD6BAD"/>
    <w:rsid w:val="00CD6BF2"/>
    <w:rsid w:val="00CD6D7A"/>
    <w:rsid w:val="00CD6F90"/>
    <w:rsid w:val="00CD6F9D"/>
    <w:rsid w:val="00CD70B2"/>
    <w:rsid w:val="00CD70F7"/>
    <w:rsid w:val="00CD720C"/>
    <w:rsid w:val="00CD72BE"/>
    <w:rsid w:val="00CD72F5"/>
    <w:rsid w:val="00CD7529"/>
    <w:rsid w:val="00CD753D"/>
    <w:rsid w:val="00CD7593"/>
    <w:rsid w:val="00CD78B7"/>
    <w:rsid w:val="00CD7907"/>
    <w:rsid w:val="00CD79BB"/>
    <w:rsid w:val="00CD7A24"/>
    <w:rsid w:val="00CD7B7B"/>
    <w:rsid w:val="00CD7BA0"/>
    <w:rsid w:val="00CD7BD5"/>
    <w:rsid w:val="00CD7C50"/>
    <w:rsid w:val="00CD7CD1"/>
    <w:rsid w:val="00CD7D2C"/>
    <w:rsid w:val="00CD7FF6"/>
    <w:rsid w:val="00CE0025"/>
    <w:rsid w:val="00CE00A3"/>
    <w:rsid w:val="00CE031A"/>
    <w:rsid w:val="00CE03CE"/>
    <w:rsid w:val="00CE08ED"/>
    <w:rsid w:val="00CE09CD"/>
    <w:rsid w:val="00CE0BDC"/>
    <w:rsid w:val="00CE0D21"/>
    <w:rsid w:val="00CE0F63"/>
    <w:rsid w:val="00CE1361"/>
    <w:rsid w:val="00CE14B0"/>
    <w:rsid w:val="00CE14F5"/>
    <w:rsid w:val="00CE15BC"/>
    <w:rsid w:val="00CE15DE"/>
    <w:rsid w:val="00CE1697"/>
    <w:rsid w:val="00CE16F6"/>
    <w:rsid w:val="00CE180C"/>
    <w:rsid w:val="00CE1A7C"/>
    <w:rsid w:val="00CE1B65"/>
    <w:rsid w:val="00CE1BBA"/>
    <w:rsid w:val="00CE1DAF"/>
    <w:rsid w:val="00CE1FE7"/>
    <w:rsid w:val="00CE2035"/>
    <w:rsid w:val="00CE22BC"/>
    <w:rsid w:val="00CE23F2"/>
    <w:rsid w:val="00CE2411"/>
    <w:rsid w:val="00CE24F7"/>
    <w:rsid w:val="00CE2757"/>
    <w:rsid w:val="00CE27FD"/>
    <w:rsid w:val="00CE2984"/>
    <w:rsid w:val="00CE29B5"/>
    <w:rsid w:val="00CE2BBD"/>
    <w:rsid w:val="00CE2C8A"/>
    <w:rsid w:val="00CE2D4F"/>
    <w:rsid w:val="00CE2FB1"/>
    <w:rsid w:val="00CE2FF7"/>
    <w:rsid w:val="00CE31CF"/>
    <w:rsid w:val="00CE3277"/>
    <w:rsid w:val="00CE32DD"/>
    <w:rsid w:val="00CE3428"/>
    <w:rsid w:val="00CE3581"/>
    <w:rsid w:val="00CE3651"/>
    <w:rsid w:val="00CE36DA"/>
    <w:rsid w:val="00CE3A86"/>
    <w:rsid w:val="00CE3AC2"/>
    <w:rsid w:val="00CE3B43"/>
    <w:rsid w:val="00CE3C1D"/>
    <w:rsid w:val="00CE3D41"/>
    <w:rsid w:val="00CE3D45"/>
    <w:rsid w:val="00CE3D97"/>
    <w:rsid w:val="00CE3FE7"/>
    <w:rsid w:val="00CE4007"/>
    <w:rsid w:val="00CE400E"/>
    <w:rsid w:val="00CE4273"/>
    <w:rsid w:val="00CE44E2"/>
    <w:rsid w:val="00CE44E4"/>
    <w:rsid w:val="00CE4731"/>
    <w:rsid w:val="00CE47D2"/>
    <w:rsid w:val="00CE491A"/>
    <w:rsid w:val="00CE4A76"/>
    <w:rsid w:val="00CE4B54"/>
    <w:rsid w:val="00CE4D47"/>
    <w:rsid w:val="00CE4DF2"/>
    <w:rsid w:val="00CE4FAF"/>
    <w:rsid w:val="00CE5047"/>
    <w:rsid w:val="00CE5095"/>
    <w:rsid w:val="00CE536E"/>
    <w:rsid w:val="00CE5957"/>
    <w:rsid w:val="00CE5D3B"/>
    <w:rsid w:val="00CE5D90"/>
    <w:rsid w:val="00CE5EB2"/>
    <w:rsid w:val="00CE6027"/>
    <w:rsid w:val="00CE6095"/>
    <w:rsid w:val="00CE60F1"/>
    <w:rsid w:val="00CE6227"/>
    <w:rsid w:val="00CE627F"/>
    <w:rsid w:val="00CE6505"/>
    <w:rsid w:val="00CE65FF"/>
    <w:rsid w:val="00CE667F"/>
    <w:rsid w:val="00CE6764"/>
    <w:rsid w:val="00CE677C"/>
    <w:rsid w:val="00CE6C97"/>
    <w:rsid w:val="00CE6D5A"/>
    <w:rsid w:val="00CE6E9B"/>
    <w:rsid w:val="00CE7377"/>
    <w:rsid w:val="00CE7830"/>
    <w:rsid w:val="00CE7841"/>
    <w:rsid w:val="00CE78C5"/>
    <w:rsid w:val="00CE7965"/>
    <w:rsid w:val="00CE7970"/>
    <w:rsid w:val="00CE7E1A"/>
    <w:rsid w:val="00CE7FB1"/>
    <w:rsid w:val="00CE7FEA"/>
    <w:rsid w:val="00CF0009"/>
    <w:rsid w:val="00CF017F"/>
    <w:rsid w:val="00CF024C"/>
    <w:rsid w:val="00CF02E5"/>
    <w:rsid w:val="00CF0625"/>
    <w:rsid w:val="00CF06D8"/>
    <w:rsid w:val="00CF07A8"/>
    <w:rsid w:val="00CF09C5"/>
    <w:rsid w:val="00CF0B72"/>
    <w:rsid w:val="00CF0C3B"/>
    <w:rsid w:val="00CF0C51"/>
    <w:rsid w:val="00CF0E56"/>
    <w:rsid w:val="00CF0EAF"/>
    <w:rsid w:val="00CF11D2"/>
    <w:rsid w:val="00CF19DC"/>
    <w:rsid w:val="00CF1A6B"/>
    <w:rsid w:val="00CF1C4A"/>
    <w:rsid w:val="00CF1EA2"/>
    <w:rsid w:val="00CF2140"/>
    <w:rsid w:val="00CF21D7"/>
    <w:rsid w:val="00CF22C0"/>
    <w:rsid w:val="00CF22E4"/>
    <w:rsid w:val="00CF22F4"/>
    <w:rsid w:val="00CF2438"/>
    <w:rsid w:val="00CF24F5"/>
    <w:rsid w:val="00CF2529"/>
    <w:rsid w:val="00CF252C"/>
    <w:rsid w:val="00CF278B"/>
    <w:rsid w:val="00CF2794"/>
    <w:rsid w:val="00CF2A1B"/>
    <w:rsid w:val="00CF2A88"/>
    <w:rsid w:val="00CF2C19"/>
    <w:rsid w:val="00CF2C77"/>
    <w:rsid w:val="00CF2C7D"/>
    <w:rsid w:val="00CF2D6B"/>
    <w:rsid w:val="00CF2F95"/>
    <w:rsid w:val="00CF31DE"/>
    <w:rsid w:val="00CF37BF"/>
    <w:rsid w:val="00CF383A"/>
    <w:rsid w:val="00CF3910"/>
    <w:rsid w:val="00CF3969"/>
    <w:rsid w:val="00CF3A86"/>
    <w:rsid w:val="00CF3B74"/>
    <w:rsid w:val="00CF3C4E"/>
    <w:rsid w:val="00CF3C9B"/>
    <w:rsid w:val="00CF3CE9"/>
    <w:rsid w:val="00CF3D94"/>
    <w:rsid w:val="00CF3E03"/>
    <w:rsid w:val="00CF40C7"/>
    <w:rsid w:val="00CF4776"/>
    <w:rsid w:val="00CF4FCE"/>
    <w:rsid w:val="00CF4FFC"/>
    <w:rsid w:val="00CF50A6"/>
    <w:rsid w:val="00CF5194"/>
    <w:rsid w:val="00CF55CB"/>
    <w:rsid w:val="00CF5682"/>
    <w:rsid w:val="00CF57B1"/>
    <w:rsid w:val="00CF5841"/>
    <w:rsid w:val="00CF588F"/>
    <w:rsid w:val="00CF5B4A"/>
    <w:rsid w:val="00CF5CC6"/>
    <w:rsid w:val="00CF5FF8"/>
    <w:rsid w:val="00CF622D"/>
    <w:rsid w:val="00CF627C"/>
    <w:rsid w:val="00CF6324"/>
    <w:rsid w:val="00CF6436"/>
    <w:rsid w:val="00CF6791"/>
    <w:rsid w:val="00CF69A7"/>
    <w:rsid w:val="00CF6C6A"/>
    <w:rsid w:val="00CF6E3D"/>
    <w:rsid w:val="00CF6F75"/>
    <w:rsid w:val="00CF7006"/>
    <w:rsid w:val="00CF70FB"/>
    <w:rsid w:val="00CF7254"/>
    <w:rsid w:val="00CF72BA"/>
    <w:rsid w:val="00CF74C0"/>
    <w:rsid w:val="00CF7657"/>
    <w:rsid w:val="00CF7664"/>
    <w:rsid w:val="00CF76C5"/>
    <w:rsid w:val="00CF77B9"/>
    <w:rsid w:val="00CF7B5C"/>
    <w:rsid w:val="00CF7E52"/>
    <w:rsid w:val="00D000EA"/>
    <w:rsid w:val="00D0017D"/>
    <w:rsid w:val="00D002CA"/>
    <w:rsid w:val="00D0041E"/>
    <w:rsid w:val="00D00541"/>
    <w:rsid w:val="00D00D2A"/>
    <w:rsid w:val="00D00D30"/>
    <w:rsid w:val="00D00E18"/>
    <w:rsid w:val="00D00E7B"/>
    <w:rsid w:val="00D00F89"/>
    <w:rsid w:val="00D01031"/>
    <w:rsid w:val="00D011EC"/>
    <w:rsid w:val="00D0127E"/>
    <w:rsid w:val="00D0129D"/>
    <w:rsid w:val="00D0139F"/>
    <w:rsid w:val="00D01825"/>
    <w:rsid w:val="00D01ABD"/>
    <w:rsid w:val="00D01DB6"/>
    <w:rsid w:val="00D01F64"/>
    <w:rsid w:val="00D01FF7"/>
    <w:rsid w:val="00D02003"/>
    <w:rsid w:val="00D02174"/>
    <w:rsid w:val="00D021E5"/>
    <w:rsid w:val="00D022AE"/>
    <w:rsid w:val="00D022FE"/>
    <w:rsid w:val="00D02301"/>
    <w:rsid w:val="00D02368"/>
    <w:rsid w:val="00D02455"/>
    <w:rsid w:val="00D025D7"/>
    <w:rsid w:val="00D0263F"/>
    <w:rsid w:val="00D02657"/>
    <w:rsid w:val="00D0285D"/>
    <w:rsid w:val="00D028ED"/>
    <w:rsid w:val="00D02984"/>
    <w:rsid w:val="00D02DA0"/>
    <w:rsid w:val="00D02E12"/>
    <w:rsid w:val="00D02FA3"/>
    <w:rsid w:val="00D02FF3"/>
    <w:rsid w:val="00D0302E"/>
    <w:rsid w:val="00D03459"/>
    <w:rsid w:val="00D03478"/>
    <w:rsid w:val="00D036D6"/>
    <w:rsid w:val="00D03832"/>
    <w:rsid w:val="00D03951"/>
    <w:rsid w:val="00D03ACE"/>
    <w:rsid w:val="00D03D08"/>
    <w:rsid w:val="00D03E04"/>
    <w:rsid w:val="00D04115"/>
    <w:rsid w:val="00D0411F"/>
    <w:rsid w:val="00D0414B"/>
    <w:rsid w:val="00D04484"/>
    <w:rsid w:val="00D04914"/>
    <w:rsid w:val="00D04CE5"/>
    <w:rsid w:val="00D04F72"/>
    <w:rsid w:val="00D0513F"/>
    <w:rsid w:val="00D052CF"/>
    <w:rsid w:val="00D054BE"/>
    <w:rsid w:val="00D056EB"/>
    <w:rsid w:val="00D0587B"/>
    <w:rsid w:val="00D058E1"/>
    <w:rsid w:val="00D058E8"/>
    <w:rsid w:val="00D05918"/>
    <w:rsid w:val="00D05B1A"/>
    <w:rsid w:val="00D05B92"/>
    <w:rsid w:val="00D05C25"/>
    <w:rsid w:val="00D05D5E"/>
    <w:rsid w:val="00D05E22"/>
    <w:rsid w:val="00D0600A"/>
    <w:rsid w:val="00D0608F"/>
    <w:rsid w:val="00D06138"/>
    <w:rsid w:val="00D061AF"/>
    <w:rsid w:val="00D066CB"/>
    <w:rsid w:val="00D06745"/>
    <w:rsid w:val="00D0681E"/>
    <w:rsid w:val="00D06836"/>
    <w:rsid w:val="00D069A2"/>
    <w:rsid w:val="00D06B91"/>
    <w:rsid w:val="00D06C47"/>
    <w:rsid w:val="00D06E5C"/>
    <w:rsid w:val="00D07178"/>
    <w:rsid w:val="00D072B8"/>
    <w:rsid w:val="00D0774D"/>
    <w:rsid w:val="00D079C8"/>
    <w:rsid w:val="00D07AD6"/>
    <w:rsid w:val="00D07D76"/>
    <w:rsid w:val="00D07E82"/>
    <w:rsid w:val="00D07EF9"/>
    <w:rsid w:val="00D07F16"/>
    <w:rsid w:val="00D07FD2"/>
    <w:rsid w:val="00D07FEC"/>
    <w:rsid w:val="00D101EB"/>
    <w:rsid w:val="00D10264"/>
    <w:rsid w:val="00D10673"/>
    <w:rsid w:val="00D1081A"/>
    <w:rsid w:val="00D10A40"/>
    <w:rsid w:val="00D10AA7"/>
    <w:rsid w:val="00D10CB8"/>
    <w:rsid w:val="00D10D2A"/>
    <w:rsid w:val="00D10DB1"/>
    <w:rsid w:val="00D10E02"/>
    <w:rsid w:val="00D10F49"/>
    <w:rsid w:val="00D110FD"/>
    <w:rsid w:val="00D11175"/>
    <w:rsid w:val="00D11192"/>
    <w:rsid w:val="00D111B9"/>
    <w:rsid w:val="00D116C3"/>
    <w:rsid w:val="00D116F1"/>
    <w:rsid w:val="00D11791"/>
    <w:rsid w:val="00D11D45"/>
    <w:rsid w:val="00D122A0"/>
    <w:rsid w:val="00D123F6"/>
    <w:rsid w:val="00D1256C"/>
    <w:rsid w:val="00D12808"/>
    <w:rsid w:val="00D12A88"/>
    <w:rsid w:val="00D12D28"/>
    <w:rsid w:val="00D13073"/>
    <w:rsid w:val="00D13209"/>
    <w:rsid w:val="00D1391A"/>
    <w:rsid w:val="00D13998"/>
    <w:rsid w:val="00D13AA5"/>
    <w:rsid w:val="00D13CD8"/>
    <w:rsid w:val="00D13EA8"/>
    <w:rsid w:val="00D13EF1"/>
    <w:rsid w:val="00D13F11"/>
    <w:rsid w:val="00D1406D"/>
    <w:rsid w:val="00D140CC"/>
    <w:rsid w:val="00D142A8"/>
    <w:rsid w:val="00D143B5"/>
    <w:rsid w:val="00D146A9"/>
    <w:rsid w:val="00D14921"/>
    <w:rsid w:val="00D149B6"/>
    <w:rsid w:val="00D14F57"/>
    <w:rsid w:val="00D1520F"/>
    <w:rsid w:val="00D152B2"/>
    <w:rsid w:val="00D1564C"/>
    <w:rsid w:val="00D156DE"/>
    <w:rsid w:val="00D1586A"/>
    <w:rsid w:val="00D158BA"/>
    <w:rsid w:val="00D1595C"/>
    <w:rsid w:val="00D15B15"/>
    <w:rsid w:val="00D15B63"/>
    <w:rsid w:val="00D15BB8"/>
    <w:rsid w:val="00D15BFA"/>
    <w:rsid w:val="00D15D45"/>
    <w:rsid w:val="00D15F97"/>
    <w:rsid w:val="00D16222"/>
    <w:rsid w:val="00D16289"/>
    <w:rsid w:val="00D168FD"/>
    <w:rsid w:val="00D16B2C"/>
    <w:rsid w:val="00D16B38"/>
    <w:rsid w:val="00D16B45"/>
    <w:rsid w:val="00D16CC6"/>
    <w:rsid w:val="00D17003"/>
    <w:rsid w:val="00D1706F"/>
    <w:rsid w:val="00D172DE"/>
    <w:rsid w:val="00D17394"/>
    <w:rsid w:val="00D173DD"/>
    <w:rsid w:val="00D17705"/>
    <w:rsid w:val="00D177EA"/>
    <w:rsid w:val="00D178AD"/>
    <w:rsid w:val="00D17A61"/>
    <w:rsid w:val="00D17F9F"/>
    <w:rsid w:val="00D202A0"/>
    <w:rsid w:val="00D20548"/>
    <w:rsid w:val="00D20613"/>
    <w:rsid w:val="00D2070D"/>
    <w:rsid w:val="00D207DC"/>
    <w:rsid w:val="00D2098B"/>
    <w:rsid w:val="00D20CC2"/>
    <w:rsid w:val="00D20D6C"/>
    <w:rsid w:val="00D20D83"/>
    <w:rsid w:val="00D20F1A"/>
    <w:rsid w:val="00D21009"/>
    <w:rsid w:val="00D21120"/>
    <w:rsid w:val="00D212EF"/>
    <w:rsid w:val="00D21669"/>
    <w:rsid w:val="00D21E7D"/>
    <w:rsid w:val="00D220B2"/>
    <w:rsid w:val="00D2214D"/>
    <w:rsid w:val="00D2237E"/>
    <w:rsid w:val="00D2249C"/>
    <w:rsid w:val="00D225E4"/>
    <w:rsid w:val="00D226E0"/>
    <w:rsid w:val="00D22746"/>
    <w:rsid w:val="00D22798"/>
    <w:rsid w:val="00D22E28"/>
    <w:rsid w:val="00D232FF"/>
    <w:rsid w:val="00D2345F"/>
    <w:rsid w:val="00D23479"/>
    <w:rsid w:val="00D235DB"/>
    <w:rsid w:val="00D23813"/>
    <w:rsid w:val="00D23B08"/>
    <w:rsid w:val="00D23CBD"/>
    <w:rsid w:val="00D23EC0"/>
    <w:rsid w:val="00D2402B"/>
    <w:rsid w:val="00D2403F"/>
    <w:rsid w:val="00D242CC"/>
    <w:rsid w:val="00D244EE"/>
    <w:rsid w:val="00D244F3"/>
    <w:rsid w:val="00D245B1"/>
    <w:rsid w:val="00D245DD"/>
    <w:rsid w:val="00D24B6C"/>
    <w:rsid w:val="00D24B83"/>
    <w:rsid w:val="00D24F06"/>
    <w:rsid w:val="00D250D1"/>
    <w:rsid w:val="00D251CC"/>
    <w:rsid w:val="00D25335"/>
    <w:rsid w:val="00D25350"/>
    <w:rsid w:val="00D2536E"/>
    <w:rsid w:val="00D2542A"/>
    <w:rsid w:val="00D254FD"/>
    <w:rsid w:val="00D257EE"/>
    <w:rsid w:val="00D25807"/>
    <w:rsid w:val="00D258F8"/>
    <w:rsid w:val="00D2599E"/>
    <w:rsid w:val="00D25CB7"/>
    <w:rsid w:val="00D25DC2"/>
    <w:rsid w:val="00D25DE6"/>
    <w:rsid w:val="00D25DFC"/>
    <w:rsid w:val="00D25F53"/>
    <w:rsid w:val="00D25F7B"/>
    <w:rsid w:val="00D26082"/>
    <w:rsid w:val="00D261F4"/>
    <w:rsid w:val="00D262B8"/>
    <w:rsid w:val="00D2631C"/>
    <w:rsid w:val="00D26653"/>
    <w:rsid w:val="00D266A2"/>
    <w:rsid w:val="00D26836"/>
    <w:rsid w:val="00D26868"/>
    <w:rsid w:val="00D268D0"/>
    <w:rsid w:val="00D26A3F"/>
    <w:rsid w:val="00D26BBF"/>
    <w:rsid w:val="00D26BD4"/>
    <w:rsid w:val="00D26D33"/>
    <w:rsid w:val="00D26D70"/>
    <w:rsid w:val="00D26E01"/>
    <w:rsid w:val="00D26E2F"/>
    <w:rsid w:val="00D26EA3"/>
    <w:rsid w:val="00D270DD"/>
    <w:rsid w:val="00D271D3"/>
    <w:rsid w:val="00D27244"/>
    <w:rsid w:val="00D27273"/>
    <w:rsid w:val="00D274F5"/>
    <w:rsid w:val="00D27ACE"/>
    <w:rsid w:val="00D27B04"/>
    <w:rsid w:val="00D27E4C"/>
    <w:rsid w:val="00D27F54"/>
    <w:rsid w:val="00D3008A"/>
    <w:rsid w:val="00D3012A"/>
    <w:rsid w:val="00D3032C"/>
    <w:rsid w:val="00D30399"/>
    <w:rsid w:val="00D3039A"/>
    <w:rsid w:val="00D30525"/>
    <w:rsid w:val="00D30735"/>
    <w:rsid w:val="00D30804"/>
    <w:rsid w:val="00D3080A"/>
    <w:rsid w:val="00D30A93"/>
    <w:rsid w:val="00D30ACA"/>
    <w:rsid w:val="00D3127D"/>
    <w:rsid w:val="00D31312"/>
    <w:rsid w:val="00D31341"/>
    <w:rsid w:val="00D314B8"/>
    <w:rsid w:val="00D3151E"/>
    <w:rsid w:val="00D317BA"/>
    <w:rsid w:val="00D31918"/>
    <w:rsid w:val="00D31C3A"/>
    <w:rsid w:val="00D31E1F"/>
    <w:rsid w:val="00D31F17"/>
    <w:rsid w:val="00D32345"/>
    <w:rsid w:val="00D32380"/>
    <w:rsid w:val="00D32448"/>
    <w:rsid w:val="00D3248D"/>
    <w:rsid w:val="00D32847"/>
    <w:rsid w:val="00D32882"/>
    <w:rsid w:val="00D32ACF"/>
    <w:rsid w:val="00D32B44"/>
    <w:rsid w:val="00D32DBF"/>
    <w:rsid w:val="00D33296"/>
    <w:rsid w:val="00D3333E"/>
    <w:rsid w:val="00D3334A"/>
    <w:rsid w:val="00D333A3"/>
    <w:rsid w:val="00D3364F"/>
    <w:rsid w:val="00D336EE"/>
    <w:rsid w:val="00D33707"/>
    <w:rsid w:val="00D337D1"/>
    <w:rsid w:val="00D34053"/>
    <w:rsid w:val="00D340DD"/>
    <w:rsid w:val="00D340FD"/>
    <w:rsid w:val="00D3426D"/>
    <w:rsid w:val="00D3458B"/>
    <w:rsid w:val="00D34732"/>
    <w:rsid w:val="00D347C7"/>
    <w:rsid w:val="00D34959"/>
    <w:rsid w:val="00D34AA3"/>
    <w:rsid w:val="00D34ACE"/>
    <w:rsid w:val="00D34C1C"/>
    <w:rsid w:val="00D34E5A"/>
    <w:rsid w:val="00D34EA3"/>
    <w:rsid w:val="00D353A5"/>
    <w:rsid w:val="00D35760"/>
    <w:rsid w:val="00D359DF"/>
    <w:rsid w:val="00D35AC1"/>
    <w:rsid w:val="00D35BB4"/>
    <w:rsid w:val="00D35C57"/>
    <w:rsid w:val="00D35CE1"/>
    <w:rsid w:val="00D35E69"/>
    <w:rsid w:val="00D3645F"/>
    <w:rsid w:val="00D36577"/>
    <w:rsid w:val="00D369D1"/>
    <w:rsid w:val="00D36BB3"/>
    <w:rsid w:val="00D36CDA"/>
    <w:rsid w:val="00D36D14"/>
    <w:rsid w:val="00D36F8C"/>
    <w:rsid w:val="00D371EF"/>
    <w:rsid w:val="00D37343"/>
    <w:rsid w:val="00D374EC"/>
    <w:rsid w:val="00D376D8"/>
    <w:rsid w:val="00D37764"/>
    <w:rsid w:val="00D377AF"/>
    <w:rsid w:val="00D377FD"/>
    <w:rsid w:val="00D37C1B"/>
    <w:rsid w:val="00D37C55"/>
    <w:rsid w:val="00D37C61"/>
    <w:rsid w:val="00D37C98"/>
    <w:rsid w:val="00D37DB8"/>
    <w:rsid w:val="00D37F06"/>
    <w:rsid w:val="00D37FED"/>
    <w:rsid w:val="00D4004D"/>
    <w:rsid w:val="00D40070"/>
    <w:rsid w:val="00D4007E"/>
    <w:rsid w:val="00D40127"/>
    <w:rsid w:val="00D401AC"/>
    <w:rsid w:val="00D402EA"/>
    <w:rsid w:val="00D40689"/>
    <w:rsid w:val="00D4070A"/>
    <w:rsid w:val="00D409A8"/>
    <w:rsid w:val="00D40A2A"/>
    <w:rsid w:val="00D40ADE"/>
    <w:rsid w:val="00D40DF4"/>
    <w:rsid w:val="00D40E45"/>
    <w:rsid w:val="00D40E84"/>
    <w:rsid w:val="00D41056"/>
    <w:rsid w:val="00D4109B"/>
    <w:rsid w:val="00D41159"/>
    <w:rsid w:val="00D418E6"/>
    <w:rsid w:val="00D41A61"/>
    <w:rsid w:val="00D41E98"/>
    <w:rsid w:val="00D42019"/>
    <w:rsid w:val="00D42032"/>
    <w:rsid w:val="00D422B8"/>
    <w:rsid w:val="00D42321"/>
    <w:rsid w:val="00D42351"/>
    <w:rsid w:val="00D425A8"/>
    <w:rsid w:val="00D42718"/>
    <w:rsid w:val="00D42A7D"/>
    <w:rsid w:val="00D42E60"/>
    <w:rsid w:val="00D4300D"/>
    <w:rsid w:val="00D43156"/>
    <w:rsid w:val="00D431A7"/>
    <w:rsid w:val="00D43230"/>
    <w:rsid w:val="00D433E1"/>
    <w:rsid w:val="00D434BF"/>
    <w:rsid w:val="00D43520"/>
    <w:rsid w:val="00D4360B"/>
    <w:rsid w:val="00D43684"/>
    <w:rsid w:val="00D4376D"/>
    <w:rsid w:val="00D437D2"/>
    <w:rsid w:val="00D43B93"/>
    <w:rsid w:val="00D43BCC"/>
    <w:rsid w:val="00D43C34"/>
    <w:rsid w:val="00D43E04"/>
    <w:rsid w:val="00D43E7F"/>
    <w:rsid w:val="00D43E92"/>
    <w:rsid w:val="00D44110"/>
    <w:rsid w:val="00D445F3"/>
    <w:rsid w:val="00D44989"/>
    <w:rsid w:val="00D44A10"/>
    <w:rsid w:val="00D44C8A"/>
    <w:rsid w:val="00D44DA3"/>
    <w:rsid w:val="00D44DDB"/>
    <w:rsid w:val="00D44EF1"/>
    <w:rsid w:val="00D45020"/>
    <w:rsid w:val="00D450A9"/>
    <w:rsid w:val="00D452FE"/>
    <w:rsid w:val="00D45379"/>
    <w:rsid w:val="00D454B6"/>
    <w:rsid w:val="00D456BD"/>
    <w:rsid w:val="00D45739"/>
    <w:rsid w:val="00D45866"/>
    <w:rsid w:val="00D45A30"/>
    <w:rsid w:val="00D45AEF"/>
    <w:rsid w:val="00D45BE8"/>
    <w:rsid w:val="00D45C85"/>
    <w:rsid w:val="00D46160"/>
    <w:rsid w:val="00D46565"/>
    <w:rsid w:val="00D465C6"/>
    <w:rsid w:val="00D468E0"/>
    <w:rsid w:val="00D46A9E"/>
    <w:rsid w:val="00D46B4F"/>
    <w:rsid w:val="00D46C3A"/>
    <w:rsid w:val="00D46E65"/>
    <w:rsid w:val="00D47141"/>
    <w:rsid w:val="00D47279"/>
    <w:rsid w:val="00D475EE"/>
    <w:rsid w:val="00D4764D"/>
    <w:rsid w:val="00D4769F"/>
    <w:rsid w:val="00D477D4"/>
    <w:rsid w:val="00D47AF3"/>
    <w:rsid w:val="00D5030B"/>
    <w:rsid w:val="00D504D4"/>
    <w:rsid w:val="00D5065E"/>
    <w:rsid w:val="00D506A8"/>
    <w:rsid w:val="00D508F7"/>
    <w:rsid w:val="00D50911"/>
    <w:rsid w:val="00D50A54"/>
    <w:rsid w:val="00D50C4B"/>
    <w:rsid w:val="00D50DC1"/>
    <w:rsid w:val="00D51460"/>
    <w:rsid w:val="00D51499"/>
    <w:rsid w:val="00D5169C"/>
    <w:rsid w:val="00D516B8"/>
    <w:rsid w:val="00D51750"/>
    <w:rsid w:val="00D51C00"/>
    <w:rsid w:val="00D51E61"/>
    <w:rsid w:val="00D51F7C"/>
    <w:rsid w:val="00D52092"/>
    <w:rsid w:val="00D520CD"/>
    <w:rsid w:val="00D52308"/>
    <w:rsid w:val="00D527EB"/>
    <w:rsid w:val="00D529A0"/>
    <w:rsid w:val="00D52A94"/>
    <w:rsid w:val="00D52C6A"/>
    <w:rsid w:val="00D52C82"/>
    <w:rsid w:val="00D52E29"/>
    <w:rsid w:val="00D52E49"/>
    <w:rsid w:val="00D52FCD"/>
    <w:rsid w:val="00D530E8"/>
    <w:rsid w:val="00D530F8"/>
    <w:rsid w:val="00D53134"/>
    <w:rsid w:val="00D5330D"/>
    <w:rsid w:val="00D53335"/>
    <w:rsid w:val="00D534EB"/>
    <w:rsid w:val="00D536D8"/>
    <w:rsid w:val="00D5387A"/>
    <w:rsid w:val="00D53DCA"/>
    <w:rsid w:val="00D53DD6"/>
    <w:rsid w:val="00D53FD4"/>
    <w:rsid w:val="00D54160"/>
    <w:rsid w:val="00D54285"/>
    <w:rsid w:val="00D544AC"/>
    <w:rsid w:val="00D54586"/>
    <w:rsid w:val="00D545F6"/>
    <w:rsid w:val="00D5466B"/>
    <w:rsid w:val="00D5467C"/>
    <w:rsid w:val="00D5485B"/>
    <w:rsid w:val="00D549BB"/>
    <w:rsid w:val="00D54EA5"/>
    <w:rsid w:val="00D5528E"/>
    <w:rsid w:val="00D55346"/>
    <w:rsid w:val="00D55474"/>
    <w:rsid w:val="00D555D9"/>
    <w:rsid w:val="00D557E9"/>
    <w:rsid w:val="00D559DF"/>
    <w:rsid w:val="00D55AAE"/>
    <w:rsid w:val="00D55B75"/>
    <w:rsid w:val="00D55C49"/>
    <w:rsid w:val="00D55C60"/>
    <w:rsid w:val="00D55E28"/>
    <w:rsid w:val="00D55F6C"/>
    <w:rsid w:val="00D55FBB"/>
    <w:rsid w:val="00D5670F"/>
    <w:rsid w:val="00D567A6"/>
    <w:rsid w:val="00D567DA"/>
    <w:rsid w:val="00D568B2"/>
    <w:rsid w:val="00D5696D"/>
    <w:rsid w:val="00D56AE7"/>
    <w:rsid w:val="00D56DD5"/>
    <w:rsid w:val="00D56F08"/>
    <w:rsid w:val="00D5719B"/>
    <w:rsid w:val="00D5723F"/>
    <w:rsid w:val="00D573A6"/>
    <w:rsid w:val="00D574A4"/>
    <w:rsid w:val="00D5752C"/>
    <w:rsid w:val="00D575F1"/>
    <w:rsid w:val="00D5760F"/>
    <w:rsid w:val="00D579A6"/>
    <w:rsid w:val="00D57B3B"/>
    <w:rsid w:val="00D57BD3"/>
    <w:rsid w:val="00D57CBE"/>
    <w:rsid w:val="00D57D3E"/>
    <w:rsid w:val="00D57D85"/>
    <w:rsid w:val="00D57E7C"/>
    <w:rsid w:val="00D57F1D"/>
    <w:rsid w:val="00D60150"/>
    <w:rsid w:val="00D60394"/>
    <w:rsid w:val="00D604A9"/>
    <w:rsid w:val="00D60820"/>
    <w:rsid w:val="00D608F9"/>
    <w:rsid w:val="00D60931"/>
    <w:rsid w:val="00D60F0F"/>
    <w:rsid w:val="00D60F96"/>
    <w:rsid w:val="00D61058"/>
    <w:rsid w:val="00D610C3"/>
    <w:rsid w:val="00D6113D"/>
    <w:rsid w:val="00D611A7"/>
    <w:rsid w:val="00D6120A"/>
    <w:rsid w:val="00D6140F"/>
    <w:rsid w:val="00D61606"/>
    <w:rsid w:val="00D61793"/>
    <w:rsid w:val="00D61966"/>
    <w:rsid w:val="00D61991"/>
    <w:rsid w:val="00D619E4"/>
    <w:rsid w:val="00D61C28"/>
    <w:rsid w:val="00D61F11"/>
    <w:rsid w:val="00D620D3"/>
    <w:rsid w:val="00D620E6"/>
    <w:rsid w:val="00D62137"/>
    <w:rsid w:val="00D6247A"/>
    <w:rsid w:val="00D62827"/>
    <w:rsid w:val="00D62A3B"/>
    <w:rsid w:val="00D62A6F"/>
    <w:rsid w:val="00D62CE2"/>
    <w:rsid w:val="00D62D1B"/>
    <w:rsid w:val="00D62DC2"/>
    <w:rsid w:val="00D62EF6"/>
    <w:rsid w:val="00D63111"/>
    <w:rsid w:val="00D63283"/>
    <w:rsid w:val="00D6338D"/>
    <w:rsid w:val="00D6347A"/>
    <w:rsid w:val="00D6354B"/>
    <w:rsid w:val="00D63972"/>
    <w:rsid w:val="00D63AAE"/>
    <w:rsid w:val="00D63F86"/>
    <w:rsid w:val="00D64139"/>
    <w:rsid w:val="00D64305"/>
    <w:rsid w:val="00D643AC"/>
    <w:rsid w:val="00D643B6"/>
    <w:rsid w:val="00D64749"/>
    <w:rsid w:val="00D64784"/>
    <w:rsid w:val="00D648B3"/>
    <w:rsid w:val="00D64ACE"/>
    <w:rsid w:val="00D64B07"/>
    <w:rsid w:val="00D64B11"/>
    <w:rsid w:val="00D64CB6"/>
    <w:rsid w:val="00D64EC1"/>
    <w:rsid w:val="00D65148"/>
    <w:rsid w:val="00D65149"/>
    <w:rsid w:val="00D654CF"/>
    <w:rsid w:val="00D65519"/>
    <w:rsid w:val="00D655EF"/>
    <w:rsid w:val="00D657B9"/>
    <w:rsid w:val="00D65B4F"/>
    <w:rsid w:val="00D65B8A"/>
    <w:rsid w:val="00D65D95"/>
    <w:rsid w:val="00D65F08"/>
    <w:rsid w:val="00D65F2B"/>
    <w:rsid w:val="00D66402"/>
    <w:rsid w:val="00D66566"/>
    <w:rsid w:val="00D66689"/>
    <w:rsid w:val="00D6675C"/>
    <w:rsid w:val="00D668C8"/>
    <w:rsid w:val="00D6690D"/>
    <w:rsid w:val="00D6694E"/>
    <w:rsid w:val="00D6697F"/>
    <w:rsid w:val="00D66A31"/>
    <w:rsid w:val="00D66B12"/>
    <w:rsid w:val="00D66EB9"/>
    <w:rsid w:val="00D66F24"/>
    <w:rsid w:val="00D674F2"/>
    <w:rsid w:val="00D67733"/>
    <w:rsid w:val="00D678C0"/>
    <w:rsid w:val="00D679E0"/>
    <w:rsid w:val="00D67B2C"/>
    <w:rsid w:val="00D70015"/>
    <w:rsid w:val="00D7015E"/>
    <w:rsid w:val="00D7077E"/>
    <w:rsid w:val="00D70823"/>
    <w:rsid w:val="00D70A70"/>
    <w:rsid w:val="00D70E4C"/>
    <w:rsid w:val="00D71037"/>
    <w:rsid w:val="00D71179"/>
    <w:rsid w:val="00D71720"/>
    <w:rsid w:val="00D7186D"/>
    <w:rsid w:val="00D7192E"/>
    <w:rsid w:val="00D71C28"/>
    <w:rsid w:val="00D71C51"/>
    <w:rsid w:val="00D71CE7"/>
    <w:rsid w:val="00D71DA6"/>
    <w:rsid w:val="00D71F48"/>
    <w:rsid w:val="00D7217F"/>
    <w:rsid w:val="00D7222B"/>
    <w:rsid w:val="00D723D4"/>
    <w:rsid w:val="00D7271D"/>
    <w:rsid w:val="00D72798"/>
    <w:rsid w:val="00D72982"/>
    <w:rsid w:val="00D72AF3"/>
    <w:rsid w:val="00D72B68"/>
    <w:rsid w:val="00D72B7E"/>
    <w:rsid w:val="00D72C3D"/>
    <w:rsid w:val="00D731FE"/>
    <w:rsid w:val="00D732A8"/>
    <w:rsid w:val="00D73ACC"/>
    <w:rsid w:val="00D73CC7"/>
    <w:rsid w:val="00D73E97"/>
    <w:rsid w:val="00D73EB3"/>
    <w:rsid w:val="00D73F12"/>
    <w:rsid w:val="00D74254"/>
    <w:rsid w:val="00D7425E"/>
    <w:rsid w:val="00D74436"/>
    <w:rsid w:val="00D74502"/>
    <w:rsid w:val="00D7478D"/>
    <w:rsid w:val="00D74A2B"/>
    <w:rsid w:val="00D74D4A"/>
    <w:rsid w:val="00D75435"/>
    <w:rsid w:val="00D75586"/>
    <w:rsid w:val="00D75700"/>
    <w:rsid w:val="00D757E0"/>
    <w:rsid w:val="00D75980"/>
    <w:rsid w:val="00D75996"/>
    <w:rsid w:val="00D759D4"/>
    <w:rsid w:val="00D75B08"/>
    <w:rsid w:val="00D75E8B"/>
    <w:rsid w:val="00D7620B"/>
    <w:rsid w:val="00D76390"/>
    <w:rsid w:val="00D76411"/>
    <w:rsid w:val="00D766DB"/>
    <w:rsid w:val="00D76704"/>
    <w:rsid w:val="00D7677C"/>
    <w:rsid w:val="00D7687A"/>
    <w:rsid w:val="00D76924"/>
    <w:rsid w:val="00D76A6F"/>
    <w:rsid w:val="00D76A8C"/>
    <w:rsid w:val="00D76BFD"/>
    <w:rsid w:val="00D76E97"/>
    <w:rsid w:val="00D7703A"/>
    <w:rsid w:val="00D77268"/>
    <w:rsid w:val="00D77321"/>
    <w:rsid w:val="00D77323"/>
    <w:rsid w:val="00D77441"/>
    <w:rsid w:val="00D77872"/>
    <w:rsid w:val="00D779C3"/>
    <w:rsid w:val="00D77E1C"/>
    <w:rsid w:val="00D800B7"/>
    <w:rsid w:val="00D801CF"/>
    <w:rsid w:val="00D801F4"/>
    <w:rsid w:val="00D8021F"/>
    <w:rsid w:val="00D80848"/>
    <w:rsid w:val="00D80A89"/>
    <w:rsid w:val="00D80A90"/>
    <w:rsid w:val="00D80E09"/>
    <w:rsid w:val="00D80F1F"/>
    <w:rsid w:val="00D80F8B"/>
    <w:rsid w:val="00D8104D"/>
    <w:rsid w:val="00D81314"/>
    <w:rsid w:val="00D813A6"/>
    <w:rsid w:val="00D814A9"/>
    <w:rsid w:val="00D81655"/>
    <w:rsid w:val="00D816E4"/>
    <w:rsid w:val="00D81723"/>
    <w:rsid w:val="00D818AF"/>
    <w:rsid w:val="00D81977"/>
    <w:rsid w:val="00D81A55"/>
    <w:rsid w:val="00D81C29"/>
    <w:rsid w:val="00D81C2B"/>
    <w:rsid w:val="00D81DCD"/>
    <w:rsid w:val="00D81E12"/>
    <w:rsid w:val="00D81E49"/>
    <w:rsid w:val="00D822BC"/>
    <w:rsid w:val="00D82354"/>
    <w:rsid w:val="00D82510"/>
    <w:rsid w:val="00D82AA3"/>
    <w:rsid w:val="00D82B41"/>
    <w:rsid w:val="00D82CEC"/>
    <w:rsid w:val="00D82D08"/>
    <w:rsid w:val="00D82DB3"/>
    <w:rsid w:val="00D82FF2"/>
    <w:rsid w:val="00D8304C"/>
    <w:rsid w:val="00D836C0"/>
    <w:rsid w:val="00D8386B"/>
    <w:rsid w:val="00D83930"/>
    <w:rsid w:val="00D83ABF"/>
    <w:rsid w:val="00D83B9A"/>
    <w:rsid w:val="00D83C2D"/>
    <w:rsid w:val="00D83DE5"/>
    <w:rsid w:val="00D840BD"/>
    <w:rsid w:val="00D84212"/>
    <w:rsid w:val="00D8439D"/>
    <w:rsid w:val="00D84825"/>
    <w:rsid w:val="00D84834"/>
    <w:rsid w:val="00D84866"/>
    <w:rsid w:val="00D84B3A"/>
    <w:rsid w:val="00D84B5F"/>
    <w:rsid w:val="00D84CDB"/>
    <w:rsid w:val="00D84CFC"/>
    <w:rsid w:val="00D84D39"/>
    <w:rsid w:val="00D84E78"/>
    <w:rsid w:val="00D84F4A"/>
    <w:rsid w:val="00D84FF5"/>
    <w:rsid w:val="00D85063"/>
    <w:rsid w:val="00D852C8"/>
    <w:rsid w:val="00D852E0"/>
    <w:rsid w:val="00D85346"/>
    <w:rsid w:val="00D85454"/>
    <w:rsid w:val="00D8549B"/>
    <w:rsid w:val="00D85724"/>
    <w:rsid w:val="00D859E4"/>
    <w:rsid w:val="00D859FC"/>
    <w:rsid w:val="00D85D57"/>
    <w:rsid w:val="00D85FBE"/>
    <w:rsid w:val="00D86106"/>
    <w:rsid w:val="00D864D8"/>
    <w:rsid w:val="00D86588"/>
    <w:rsid w:val="00D866D8"/>
    <w:rsid w:val="00D86C05"/>
    <w:rsid w:val="00D870E3"/>
    <w:rsid w:val="00D87102"/>
    <w:rsid w:val="00D8721D"/>
    <w:rsid w:val="00D87240"/>
    <w:rsid w:val="00D8728F"/>
    <w:rsid w:val="00D87439"/>
    <w:rsid w:val="00D87741"/>
    <w:rsid w:val="00D8779E"/>
    <w:rsid w:val="00D87852"/>
    <w:rsid w:val="00D87867"/>
    <w:rsid w:val="00D87CC9"/>
    <w:rsid w:val="00D87DE6"/>
    <w:rsid w:val="00D9009C"/>
    <w:rsid w:val="00D901D3"/>
    <w:rsid w:val="00D904A3"/>
    <w:rsid w:val="00D9057E"/>
    <w:rsid w:val="00D9059A"/>
    <w:rsid w:val="00D9066D"/>
    <w:rsid w:val="00D9070A"/>
    <w:rsid w:val="00D9093E"/>
    <w:rsid w:val="00D90A80"/>
    <w:rsid w:val="00D90A8D"/>
    <w:rsid w:val="00D90CBC"/>
    <w:rsid w:val="00D90E1F"/>
    <w:rsid w:val="00D91014"/>
    <w:rsid w:val="00D9108D"/>
    <w:rsid w:val="00D91188"/>
    <w:rsid w:val="00D918B2"/>
    <w:rsid w:val="00D91986"/>
    <w:rsid w:val="00D91CA5"/>
    <w:rsid w:val="00D91CEB"/>
    <w:rsid w:val="00D92011"/>
    <w:rsid w:val="00D92055"/>
    <w:rsid w:val="00D92132"/>
    <w:rsid w:val="00D923C3"/>
    <w:rsid w:val="00D92463"/>
    <w:rsid w:val="00D9246C"/>
    <w:rsid w:val="00D9284C"/>
    <w:rsid w:val="00D92860"/>
    <w:rsid w:val="00D92BDD"/>
    <w:rsid w:val="00D92D29"/>
    <w:rsid w:val="00D92D65"/>
    <w:rsid w:val="00D92F88"/>
    <w:rsid w:val="00D9301E"/>
    <w:rsid w:val="00D9332B"/>
    <w:rsid w:val="00D935DC"/>
    <w:rsid w:val="00D9382F"/>
    <w:rsid w:val="00D93954"/>
    <w:rsid w:val="00D93CBF"/>
    <w:rsid w:val="00D93E06"/>
    <w:rsid w:val="00D94118"/>
    <w:rsid w:val="00D94382"/>
    <w:rsid w:val="00D943FF"/>
    <w:rsid w:val="00D944A1"/>
    <w:rsid w:val="00D9455D"/>
    <w:rsid w:val="00D945AB"/>
    <w:rsid w:val="00D94641"/>
    <w:rsid w:val="00D948A4"/>
    <w:rsid w:val="00D948B6"/>
    <w:rsid w:val="00D94972"/>
    <w:rsid w:val="00D94DA4"/>
    <w:rsid w:val="00D94DB1"/>
    <w:rsid w:val="00D94EE1"/>
    <w:rsid w:val="00D950EA"/>
    <w:rsid w:val="00D95268"/>
    <w:rsid w:val="00D954DF"/>
    <w:rsid w:val="00D9552A"/>
    <w:rsid w:val="00D9598B"/>
    <w:rsid w:val="00D95AA4"/>
    <w:rsid w:val="00D95C43"/>
    <w:rsid w:val="00D95D15"/>
    <w:rsid w:val="00D95D88"/>
    <w:rsid w:val="00D95FFC"/>
    <w:rsid w:val="00D96463"/>
    <w:rsid w:val="00D9657E"/>
    <w:rsid w:val="00D965C0"/>
    <w:rsid w:val="00D967ED"/>
    <w:rsid w:val="00D96E35"/>
    <w:rsid w:val="00D97048"/>
    <w:rsid w:val="00D970BD"/>
    <w:rsid w:val="00D97242"/>
    <w:rsid w:val="00D9728A"/>
    <w:rsid w:val="00D973EA"/>
    <w:rsid w:val="00D9762A"/>
    <w:rsid w:val="00D9769B"/>
    <w:rsid w:val="00D9786A"/>
    <w:rsid w:val="00D97904"/>
    <w:rsid w:val="00D97AB1"/>
    <w:rsid w:val="00D97C32"/>
    <w:rsid w:val="00D97FD7"/>
    <w:rsid w:val="00DA00D4"/>
    <w:rsid w:val="00DA0398"/>
    <w:rsid w:val="00DA03A2"/>
    <w:rsid w:val="00DA0527"/>
    <w:rsid w:val="00DA06C5"/>
    <w:rsid w:val="00DA074D"/>
    <w:rsid w:val="00DA07EB"/>
    <w:rsid w:val="00DA0934"/>
    <w:rsid w:val="00DA09B8"/>
    <w:rsid w:val="00DA0BD8"/>
    <w:rsid w:val="00DA0ED6"/>
    <w:rsid w:val="00DA0FBA"/>
    <w:rsid w:val="00DA0FEB"/>
    <w:rsid w:val="00DA1096"/>
    <w:rsid w:val="00DA1179"/>
    <w:rsid w:val="00DA1278"/>
    <w:rsid w:val="00DA14BD"/>
    <w:rsid w:val="00DA1806"/>
    <w:rsid w:val="00DA180E"/>
    <w:rsid w:val="00DA189D"/>
    <w:rsid w:val="00DA18B9"/>
    <w:rsid w:val="00DA1B82"/>
    <w:rsid w:val="00DA1C48"/>
    <w:rsid w:val="00DA1E61"/>
    <w:rsid w:val="00DA1E6C"/>
    <w:rsid w:val="00DA1EFE"/>
    <w:rsid w:val="00DA20C5"/>
    <w:rsid w:val="00DA2614"/>
    <w:rsid w:val="00DA26E3"/>
    <w:rsid w:val="00DA27CD"/>
    <w:rsid w:val="00DA285F"/>
    <w:rsid w:val="00DA28AC"/>
    <w:rsid w:val="00DA28ED"/>
    <w:rsid w:val="00DA29DC"/>
    <w:rsid w:val="00DA2ADB"/>
    <w:rsid w:val="00DA2C62"/>
    <w:rsid w:val="00DA2EC4"/>
    <w:rsid w:val="00DA2FE8"/>
    <w:rsid w:val="00DA3106"/>
    <w:rsid w:val="00DA3154"/>
    <w:rsid w:val="00DA33A1"/>
    <w:rsid w:val="00DA375F"/>
    <w:rsid w:val="00DA3776"/>
    <w:rsid w:val="00DA3B3B"/>
    <w:rsid w:val="00DA3B65"/>
    <w:rsid w:val="00DA3D21"/>
    <w:rsid w:val="00DA3DB3"/>
    <w:rsid w:val="00DA4158"/>
    <w:rsid w:val="00DA427D"/>
    <w:rsid w:val="00DA42F3"/>
    <w:rsid w:val="00DA47B2"/>
    <w:rsid w:val="00DA480B"/>
    <w:rsid w:val="00DA4B13"/>
    <w:rsid w:val="00DA4B83"/>
    <w:rsid w:val="00DA4D12"/>
    <w:rsid w:val="00DA4E9E"/>
    <w:rsid w:val="00DA4F25"/>
    <w:rsid w:val="00DA5129"/>
    <w:rsid w:val="00DA5390"/>
    <w:rsid w:val="00DA54BF"/>
    <w:rsid w:val="00DA56CD"/>
    <w:rsid w:val="00DA57AD"/>
    <w:rsid w:val="00DA5871"/>
    <w:rsid w:val="00DA5B7E"/>
    <w:rsid w:val="00DA5B9E"/>
    <w:rsid w:val="00DA5BCD"/>
    <w:rsid w:val="00DA62C8"/>
    <w:rsid w:val="00DA6314"/>
    <w:rsid w:val="00DA63DF"/>
    <w:rsid w:val="00DA64F2"/>
    <w:rsid w:val="00DA6559"/>
    <w:rsid w:val="00DA65A7"/>
    <w:rsid w:val="00DA65C1"/>
    <w:rsid w:val="00DA65D7"/>
    <w:rsid w:val="00DA679D"/>
    <w:rsid w:val="00DA6821"/>
    <w:rsid w:val="00DA695B"/>
    <w:rsid w:val="00DA699D"/>
    <w:rsid w:val="00DA6AE2"/>
    <w:rsid w:val="00DA6B84"/>
    <w:rsid w:val="00DA6E36"/>
    <w:rsid w:val="00DA700A"/>
    <w:rsid w:val="00DA700C"/>
    <w:rsid w:val="00DA727E"/>
    <w:rsid w:val="00DA72BC"/>
    <w:rsid w:val="00DA739F"/>
    <w:rsid w:val="00DA73B3"/>
    <w:rsid w:val="00DA7446"/>
    <w:rsid w:val="00DA74C2"/>
    <w:rsid w:val="00DA79F4"/>
    <w:rsid w:val="00DA7B6C"/>
    <w:rsid w:val="00DA7BDC"/>
    <w:rsid w:val="00DA7D03"/>
    <w:rsid w:val="00DA7E2C"/>
    <w:rsid w:val="00DA7E5A"/>
    <w:rsid w:val="00DA7F84"/>
    <w:rsid w:val="00DB0377"/>
    <w:rsid w:val="00DB03F2"/>
    <w:rsid w:val="00DB05D1"/>
    <w:rsid w:val="00DB05D3"/>
    <w:rsid w:val="00DB08F6"/>
    <w:rsid w:val="00DB0B25"/>
    <w:rsid w:val="00DB0BD1"/>
    <w:rsid w:val="00DB0CD0"/>
    <w:rsid w:val="00DB11B2"/>
    <w:rsid w:val="00DB1437"/>
    <w:rsid w:val="00DB16A0"/>
    <w:rsid w:val="00DB1A32"/>
    <w:rsid w:val="00DB1AB2"/>
    <w:rsid w:val="00DB1CDE"/>
    <w:rsid w:val="00DB1D0D"/>
    <w:rsid w:val="00DB1F71"/>
    <w:rsid w:val="00DB1F92"/>
    <w:rsid w:val="00DB2044"/>
    <w:rsid w:val="00DB21AC"/>
    <w:rsid w:val="00DB2662"/>
    <w:rsid w:val="00DB2A1B"/>
    <w:rsid w:val="00DB2A4B"/>
    <w:rsid w:val="00DB2B2E"/>
    <w:rsid w:val="00DB2BB6"/>
    <w:rsid w:val="00DB2D49"/>
    <w:rsid w:val="00DB2E8D"/>
    <w:rsid w:val="00DB2F0E"/>
    <w:rsid w:val="00DB3083"/>
    <w:rsid w:val="00DB30F7"/>
    <w:rsid w:val="00DB3185"/>
    <w:rsid w:val="00DB3197"/>
    <w:rsid w:val="00DB348C"/>
    <w:rsid w:val="00DB34C9"/>
    <w:rsid w:val="00DB3586"/>
    <w:rsid w:val="00DB366E"/>
    <w:rsid w:val="00DB370D"/>
    <w:rsid w:val="00DB37A5"/>
    <w:rsid w:val="00DB380E"/>
    <w:rsid w:val="00DB38BE"/>
    <w:rsid w:val="00DB3B27"/>
    <w:rsid w:val="00DB3B45"/>
    <w:rsid w:val="00DB3B77"/>
    <w:rsid w:val="00DB3BE5"/>
    <w:rsid w:val="00DB3C66"/>
    <w:rsid w:val="00DB3DEC"/>
    <w:rsid w:val="00DB3F44"/>
    <w:rsid w:val="00DB40F3"/>
    <w:rsid w:val="00DB413B"/>
    <w:rsid w:val="00DB4156"/>
    <w:rsid w:val="00DB418D"/>
    <w:rsid w:val="00DB41E4"/>
    <w:rsid w:val="00DB421E"/>
    <w:rsid w:val="00DB4267"/>
    <w:rsid w:val="00DB44D2"/>
    <w:rsid w:val="00DB44DD"/>
    <w:rsid w:val="00DB473D"/>
    <w:rsid w:val="00DB4934"/>
    <w:rsid w:val="00DB49DB"/>
    <w:rsid w:val="00DB4A0C"/>
    <w:rsid w:val="00DB4AB0"/>
    <w:rsid w:val="00DB4B1C"/>
    <w:rsid w:val="00DB4D4A"/>
    <w:rsid w:val="00DB4E39"/>
    <w:rsid w:val="00DB4F98"/>
    <w:rsid w:val="00DB5029"/>
    <w:rsid w:val="00DB51CD"/>
    <w:rsid w:val="00DB520D"/>
    <w:rsid w:val="00DB56FB"/>
    <w:rsid w:val="00DB574F"/>
    <w:rsid w:val="00DB5815"/>
    <w:rsid w:val="00DB5992"/>
    <w:rsid w:val="00DB59E0"/>
    <w:rsid w:val="00DB5AA3"/>
    <w:rsid w:val="00DB5B56"/>
    <w:rsid w:val="00DB5BF5"/>
    <w:rsid w:val="00DB5DF3"/>
    <w:rsid w:val="00DB6184"/>
    <w:rsid w:val="00DB64CE"/>
    <w:rsid w:val="00DB66EB"/>
    <w:rsid w:val="00DB67E7"/>
    <w:rsid w:val="00DB688B"/>
    <w:rsid w:val="00DB6A8F"/>
    <w:rsid w:val="00DB6DBE"/>
    <w:rsid w:val="00DB6DEF"/>
    <w:rsid w:val="00DB7046"/>
    <w:rsid w:val="00DB7085"/>
    <w:rsid w:val="00DB70AB"/>
    <w:rsid w:val="00DB71B6"/>
    <w:rsid w:val="00DB722A"/>
    <w:rsid w:val="00DB7272"/>
    <w:rsid w:val="00DB75EF"/>
    <w:rsid w:val="00DB7A19"/>
    <w:rsid w:val="00DB7BF2"/>
    <w:rsid w:val="00DB7D70"/>
    <w:rsid w:val="00DB7EAE"/>
    <w:rsid w:val="00DB7EF2"/>
    <w:rsid w:val="00DC01AB"/>
    <w:rsid w:val="00DC0230"/>
    <w:rsid w:val="00DC0704"/>
    <w:rsid w:val="00DC0848"/>
    <w:rsid w:val="00DC096F"/>
    <w:rsid w:val="00DC09BE"/>
    <w:rsid w:val="00DC0C5C"/>
    <w:rsid w:val="00DC0CEE"/>
    <w:rsid w:val="00DC103F"/>
    <w:rsid w:val="00DC10DE"/>
    <w:rsid w:val="00DC1197"/>
    <w:rsid w:val="00DC1602"/>
    <w:rsid w:val="00DC190F"/>
    <w:rsid w:val="00DC1A0E"/>
    <w:rsid w:val="00DC1B16"/>
    <w:rsid w:val="00DC1B20"/>
    <w:rsid w:val="00DC1D5B"/>
    <w:rsid w:val="00DC1DAE"/>
    <w:rsid w:val="00DC1DB0"/>
    <w:rsid w:val="00DC1E74"/>
    <w:rsid w:val="00DC2121"/>
    <w:rsid w:val="00DC216D"/>
    <w:rsid w:val="00DC222B"/>
    <w:rsid w:val="00DC2381"/>
    <w:rsid w:val="00DC26F6"/>
    <w:rsid w:val="00DC2988"/>
    <w:rsid w:val="00DC2C59"/>
    <w:rsid w:val="00DC2F2C"/>
    <w:rsid w:val="00DC3120"/>
    <w:rsid w:val="00DC3155"/>
    <w:rsid w:val="00DC3183"/>
    <w:rsid w:val="00DC3277"/>
    <w:rsid w:val="00DC3295"/>
    <w:rsid w:val="00DC359B"/>
    <w:rsid w:val="00DC3622"/>
    <w:rsid w:val="00DC36FB"/>
    <w:rsid w:val="00DC370A"/>
    <w:rsid w:val="00DC3717"/>
    <w:rsid w:val="00DC3F64"/>
    <w:rsid w:val="00DC4293"/>
    <w:rsid w:val="00DC42E2"/>
    <w:rsid w:val="00DC4309"/>
    <w:rsid w:val="00DC4429"/>
    <w:rsid w:val="00DC4513"/>
    <w:rsid w:val="00DC45D6"/>
    <w:rsid w:val="00DC4657"/>
    <w:rsid w:val="00DC4670"/>
    <w:rsid w:val="00DC48FF"/>
    <w:rsid w:val="00DC4963"/>
    <w:rsid w:val="00DC4A44"/>
    <w:rsid w:val="00DC4C90"/>
    <w:rsid w:val="00DC4CF2"/>
    <w:rsid w:val="00DC4D66"/>
    <w:rsid w:val="00DC4DAC"/>
    <w:rsid w:val="00DC4E5A"/>
    <w:rsid w:val="00DC5007"/>
    <w:rsid w:val="00DC50B8"/>
    <w:rsid w:val="00DC520A"/>
    <w:rsid w:val="00DC5309"/>
    <w:rsid w:val="00DC562B"/>
    <w:rsid w:val="00DC5AF8"/>
    <w:rsid w:val="00DC5D1C"/>
    <w:rsid w:val="00DC5E40"/>
    <w:rsid w:val="00DC5EA7"/>
    <w:rsid w:val="00DC60C4"/>
    <w:rsid w:val="00DC6339"/>
    <w:rsid w:val="00DC633F"/>
    <w:rsid w:val="00DC66E8"/>
    <w:rsid w:val="00DC683E"/>
    <w:rsid w:val="00DC694C"/>
    <w:rsid w:val="00DC6A2D"/>
    <w:rsid w:val="00DC6A7F"/>
    <w:rsid w:val="00DC6AFB"/>
    <w:rsid w:val="00DC6CFB"/>
    <w:rsid w:val="00DC6DC1"/>
    <w:rsid w:val="00DC7068"/>
    <w:rsid w:val="00DC7184"/>
    <w:rsid w:val="00DC751A"/>
    <w:rsid w:val="00DC76BD"/>
    <w:rsid w:val="00DC772E"/>
    <w:rsid w:val="00DC77D9"/>
    <w:rsid w:val="00DC7A69"/>
    <w:rsid w:val="00DC7ADD"/>
    <w:rsid w:val="00DC7BBD"/>
    <w:rsid w:val="00DC7C47"/>
    <w:rsid w:val="00DC7CCF"/>
    <w:rsid w:val="00DC7CE3"/>
    <w:rsid w:val="00DC7FD9"/>
    <w:rsid w:val="00DD0205"/>
    <w:rsid w:val="00DD02FC"/>
    <w:rsid w:val="00DD0364"/>
    <w:rsid w:val="00DD04D3"/>
    <w:rsid w:val="00DD081E"/>
    <w:rsid w:val="00DD0882"/>
    <w:rsid w:val="00DD0962"/>
    <w:rsid w:val="00DD0A42"/>
    <w:rsid w:val="00DD0AF4"/>
    <w:rsid w:val="00DD0B34"/>
    <w:rsid w:val="00DD0BBC"/>
    <w:rsid w:val="00DD0D9D"/>
    <w:rsid w:val="00DD0F61"/>
    <w:rsid w:val="00DD1199"/>
    <w:rsid w:val="00DD11FA"/>
    <w:rsid w:val="00DD14D3"/>
    <w:rsid w:val="00DD1A37"/>
    <w:rsid w:val="00DD1C6D"/>
    <w:rsid w:val="00DD1F6F"/>
    <w:rsid w:val="00DD2082"/>
    <w:rsid w:val="00DD209E"/>
    <w:rsid w:val="00DD228B"/>
    <w:rsid w:val="00DD229F"/>
    <w:rsid w:val="00DD23C9"/>
    <w:rsid w:val="00DD2708"/>
    <w:rsid w:val="00DD271A"/>
    <w:rsid w:val="00DD281E"/>
    <w:rsid w:val="00DD2885"/>
    <w:rsid w:val="00DD28EB"/>
    <w:rsid w:val="00DD295B"/>
    <w:rsid w:val="00DD2A3F"/>
    <w:rsid w:val="00DD2B27"/>
    <w:rsid w:val="00DD2CD0"/>
    <w:rsid w:val="00DD2D11"/>
    <w:rsid w:val="00DD30B8"/>
    <w:rsid w:val="00DD30BF"/>
    <w:rsid w:val="00DD316B"/>
    <w:rsid w:val="00DD3398"/>
    <w:rsid w:val="00DD3453"/>
    <w:rsid w:val="00DD3498"/>
    <w:rsid w:val="00DD350B"/>
    <w:rsid w:val="00DD35BC"/>
    <w:rsid w:val="00DD3852"/>
    <w:rsid w:val="00DD3A83"/>
    <w:rsid w:val="00DD3BC8"/>
    <w:rsid w:val="00DD3E01"/>
    <w:rsid w:val="00DD47E2"/>
    <w:rsid w:val="00DD489F"/>
    <w:rsid w:val="00DD4969"/>
    <w:rsid w:val="00DD49BA"/>
    <w:rsid w:val="00DD49E3"/>
    <w:rsid w:val="00DD4A17"/>
    <w:rsid w:val="00DD4C01"/>
    <w:rsid w:val="00DD4C6C"/>
    <w:rsid w:val="00DD5054"/>
    <w:rsid w:val="00DD50B3"/>
    <w:rsid w:val="00DD53E0"/>
    <w:rsid w:val="00DD5568"/>
    <w:rsid w:val="00DD5630"/>
    <w:rsid w:val="00DD5778"/>
    <w:rsid w:val="00DD592D"/>
    <w:rsid w:val="00DD59E2"/>
    <w:rsid w:val="00DD5BB6"/>
    <w:rsid w:val="00DD5D5F"/>
    <w:rsid w:val="00DD5F2A"/>
    <w:rsid w:val="00DD6106"/>
    <w:rsid w:val="00DD6211"/>
    <w:rsid w:val="00DD6317"/>
    <w:rsid w:val="00DD6338"/>
    <w:rsid w:val="00DD63B2"/>
    <w:rsid w:val="00DD64C6"/>
    <w:rsid w:val="00DD65B6"/>
    <w:rsid w:val="00DD66FD"/>
    <w:rsid w:val="00DD6790"/>
    <w:rsid w:val="00DD6965"/>
    <w:rsid w:val="00DD6A18"/>
    <w:rsid w:val="00DD6A50"/>
    <w:rsid w:val="00DD6B6B"/>
    <w:rsid w:val="00DD6C67"/>
    <w:rsid w:val="00DD6CBD"/>
    <w:rsid w:val="00DD6CE9"/>
    <w:rsid w:val="00DD6D1A"/>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29"/>
    <w:rsid w:val="00DD7CD5"/>
    <w:rsid w:val="00DD7CF3"/>
    <w:rsid w:val="00DD7D6A"/>
    <w:rsid w:val="00DD7E3F"/>
    <w:rsid w:val="00DE0003"/>
    <w:rsid w:val="00DE0042"/>
    <w:rsid w:val="00DE01B7"/>
    <w:rsid w:val="00DE053E"/>
    <w:rsid w:val="00DE06B2"/>
    <w:rsid w:val="00DE06BF"/>
    <w:rsid w:val="00DE06F4"/>
    <w:rsid w:val="00DE07B5"/>
    <w:rsid w:val="00DE0871"/>
    <w:rsid w:val="00DE097C"/>
    <w:rsid w:val="00DE0D96"/>
    <w:rsid w:val="00DE12CB"/>
    <w:rsid w:val="00DE153A"/>
    <w:rsid w:val="00DE15DE"/>
    <w:rsid w:val="00DE18A8"/>
    <w:rsid w:val="00DE19F9"/>
    <w:rsid w:val="00DE1C40"/>
    <w:rsid w:val="00DE1D10"/>
    <w:rsid w:val="00DE1DC2"/>
    <w:rsid w:val="00DE2232"/>
    <w:rsid w:val="00DE2267"/>
    <w:rsid w:val="00DE249B"/>
    <w:rsid w:val="00DE255F"/>
    <w:rsid w:val="00DE2592"/>
    <w:rsid w:val="00DE2632"/>
    <w:rsid w:val="00DE2673"/>
    <w:rsid w:val="00DE2731"/>
    <w:rsid w:val="00DE2753"/>
    <w:rsid w:val="00DE27D9"/>
    <w:rsid w:val="00DE2BE9"/>
    <w:rsid w:val="00DE2C81"/>
    <w:rsid w:val="00DE3011"/>
    <w:rsid w:val="00DE3053"/>
    <w:rsid w:val="00DE3298"/>
    <w:rsid w:val="00DE32BC"/>
    <w:rsid w:val="00DE368C"/>
    <w:rsid w:val="00DE36B0"/>
    <w:rsid w:val="00DE3889"/>
    <w:rsid w:val="00DE3B3D"/>
    <w:rsid w:val="00DE3B5C"/>
    <w:rsid w:val="00DE3B73"/>
    <w:rsid w:val="00DE3C04"/>
    <w:rsid w:val="00DE3D2D"/>
    <w:rsid w:val="00DE3D3F"/>
    <w:rsid w:val="00DE3D61"/>
    <w:rsid w:val="00DE3D70"/>
    <w:rsid w:val="00DE3D7C"/>
    <w:rsid w:val="00DE3DB9"/>
    <w:rsid w:val="00DE3EAE"/>
    <w:rsid w:val="00DE3FD3"/>
    <w:rsid w:val="00DE40C8"/>
    <w:rsid w:val="00DE4144"/>
    <w:rsid w:val="00DE416D"/>
    <w:rsid w:val="00DE4200"/>
    <w:rsid w:val="00DE42D0"/>
    <w:rsid w:val="00DE42FA"/>
    <w:rsid w:val="00DE43AC"/>
    <w:rsid w:val="00DE461E"/>
    <w:rsid w:val="00DE4924"/>
    <w:rsid w:val="00DE4A7D"/>
    <w:rsid w:val="00DE4B3F"/>
    <w:rsid w:val="00DE4D39"/>
    <w:rsid w:val="00DE51B7"/>
    <w:rsid w:val="00DE5208"/>
    <w:rsid w:val="00DE5691"/>
    <w:rsid w:val="00DE56E0"/>
    <w:rsid w:val="00DE59C3"/>
    <w:rsid w:val="00DE5A9C"/>
    <w:rsid w:val="00DE5BDF"/>
    <w:rsid w:val="00DE5DC7"/>
    <w:rsid w:val="00DE60C3"/>
    <w:rsid w:val="00DE617A"/>
    <w:rsid w:val="00DE630A"/>
    <w:rsid w:val="00DE6612"/>
    <w:rsid w:val="00DE6854"/>
    <w:rsid w:val="00DE69AA"/>
    <w:rsid w:val="00DE69CE"/>
    <w:rsid w:val="00DE6A2A"/>
    <w:rsid w:val="00DE6A7B"/>
    <w:rsid w:val="00DE6AC8"/>
    <w:rsid w:val="00DE6BF0"/>
    <w:rsid w:val="00DE6DD9"/>
    <w:rsid w:val="00DE6E97"/>
    <w:rsid w:val="00DE6F4A"/>
    <w:rsid w:val="00DE7150"/>
    <w:rsid w:val="00DE71E4"/>
    <w:rsid w:val="00DE74AD"/>
    <w:rsid w:val="00DE75F7"/>
    <w:rsid w:val="00DE768C"/>
    <w:rsid w:val="00DE7826"/>
    <w:rsid w:val="00DE7DE1"/>
    <w:rsid w:val="00DE7F5F"/>
    <w:rsid w:val="00DF055B"/>
    <w:rsid w:val="00DF0643"/>
    <w:rsid w:val="00DF068B"/>
    <w:rsid w:val="00DF079E"/>
    <w:rsid w:val="00DF08CB"/>
    <w:rsid w:val="00DF08DE"/>
    <w:rsid w:val="00DF0C2F"/>
    <w:rsid w:val="00DF0D7A"/>
    <w:rsid w:val="00DF10DB"/>
    <w:rsid w:val="00DF11B8"/>
    <w:rsid w:val="00DF123E"/>
    <w:rsid w:val="00DF12C2"/>
    <w:rsid w:val="00DF17AA"/>
    <w:rsid w:val="00DF1824"/>
    <w:rsid w:val="00DF1B2A"/>
    <w:rsid w:val="00DF1B2C"/>
    <w:rsid w:val="00DF216B"/>
    <w:rsid w:val="00DF24F5"/>
    <w:rsid w:val="00DF2659"/>
    <w:rsid w:val="00DF27EA"/>
    <w:rsid w:val="00DF2857"/>
    <w:rsid w:val="00DF28DB"/>
    <w:rsid w:val="00DF29BD"/>
    <w:rsid w:val="00DF2ACA"/>
    <w:rsid w:val="00DF2BD2"/>
    <w:rsid w:val="00DF3047"/>
    <w:rsid w:val="00DF30D0"/>
    <w:rsid w:val="00DF32E6"/>
    <w:rsid w:val="00DF35FF"/>
    <w:rsid w:val="00DF3877"/>
    <w:rsid w:val="00DF3AB6"/>
    <w:rsid w:val="00DF3B9B"/>
    <w:rsid w:val="00DF3BC7"/>
    <w:rsid w:val="00DF3DE8"/>
    <w:rsid w:val="00DF3E5C"/>
    <w:rsid w:val="00DF3EF8"/>
    <w:rsid w:val="00DF415F"/>
    <w:rsid w:val="00DF4360"/>
    <w:rsid w:val="00DF44F6"/>
    <w:rsid w:val="00DF45FE"/>
    <w:rsid w:val="00DF461C"/>
    <w:rsid w:val="00DF49B0"/>
    <w:rsid w:val="00DF4B0A"/>
    <w:rsid w:val="00DF4B14"/>
    <w:rsid w:val="00DF4B48"/>
    <w:rsid w:val="00DF4D11"/>
    <w:rsid w:val="00DF5172"/>
    <w:rsid w:val="00DF565C"/>
    <w:rsid w:val="00DF56AC"/>
    <w:rsid w:val="00DF5787"/>
    <w:rsid w:val="00DF594A"/>
    <w:rsid w:val="00DF5982"/>
    <w:rsid w:val="00DF5B1D"/>
    <w:rsid w:val="00DF5D43"/>
    <w:rsid w:val="00DF5DB5"/>
    <w:rsid w:val="00DF5EBB"/>
    <w:rsid w:val="00DF6067"/>
    <w:rsid w:val="00DF6074"/>
    <w:rsid w:val="00DF61BF"/>
    <w:rsid w:val="00DF63FB"/>
    <w:rsid w:val="00DF656E"/>
    <w:rsid w:val="00DF65F4"/>
    <w:rsid w:val="00DF6627"/>
    <w:rsid w:val="00DF6734"/>
    <w:rsid w:val="00DF68B3"/>
    <w:rsid w:val="00DF6958"/>
    <w:rsid w:val="00DF69A1"/>
    <w:rsid w:val="00DF69A6"/>
    <w:rsid w:val="00DF6A9E"/>
    <w:rsid w:val="00DF7050"/>
    <w:rsid w:val="00DF7165"/>
    <w:rsid w:val="00DF71C5"/>
    <w:rsid w:val="00DF722A"/>
    <w:rsid w:val="00DF7306"/>
    <w:rsid w:val="00DF742F"/>
    <w:rsid w:val="00DF76A1"/>
    <w:rsid w:val="00DF76A2"/>
    <w:rsid w:val="00DF79E5"/>
    <w:rsid w:val="00DF7B64"/>
    <w:rsid w:val="00DF7CF0"/>
    <w:rsid w:val="00DF7D66"/>
    <w:rsid w:val="00DF7EFE"/>
    <w:rsid w:val="00DF7F59"/>
    <w:rsid w:val="00DF7F89"/>
    <w:rsid w:val="00DF7FEC"/>
    <w:rsid w:val="00E000C4"/>
    <w:rsid w:val="00E001A6"/>
    <w:rsid w:val="00E00889"/>
    <w:rsid w:val="00E00A22"/>
    <w:rsid w:val="00E00A7A"/>
    <w:rsid w:val="00E00AB6"/>
    <w:rsid w:val="00E00AC8"/>
    <w:rsid w:val="00E010AF"/>
    <w:rsid w:val="00E01159"/>
    <w:rsid w:val="00E011F9"/>
    <w:rsid w:val="00E01290"/>
    <w:rsid w:val="00E014C2"/>
    <w:rsid w:val="00E014D7"/>
    <w:rsid w:val="00E01630"/>
    <w:rsid w:val="00E01865"/>
    <w:rsid w:val="00E01A23"/>
    <w:rsid w:val="00E01A75"/>
    <w:rsid w:val="00E01AAF"/>
    <w:rsid w:val="00E01AF8"/>
    <w:rsid w:val="00E01E82"/>
    <w:rsid w:val="00E0201B"/>
    <w:rsid w:val="00E0203F"/>
    <w:rsid w:val="00E0234E"/>
    <w:rsid w:val="00E02432"/>
    <w:rsid w:val="00E02715"/>
    <w:rsid w:val="00E027A4"/>
    <w:rsid w:val="00E02947"/>
    <w:rsid w:val="00E02960"/>
    <w:rsid w:val="00E02A93"/>
    <w:rsid w:val="00E02DA0"/>
    <w:rsid w:val="00E02ECB"/>
    <w:rsid w:val="00E031DE"/>
    <w:rsid w:val="00E0326B"/>
    <w:rsid w:val="00E0375E"/>
    <w:rsid w:val="00E03AB3"/>
    <w:rsid w:val="00E03D0D"/>
    <w:rsid w:val="00E03DCD"/>
    <w:rsid w:val="00E0401D"/>
    <w:rsid w:val="00E042AF"/>
    <w:rsid w:val="00E04656"/>
    <w:rsid w:val="00E048F3"/>
    <w:rsid w:val="00E04A09"/>
    <w:rsid w:val="00E04B70"/>
    <w:rsid w:val="00E04D27"/>
    <w:rsid w:val="00E04EED"/>
    <w:rsid w:val="00E05457"/>
    <w:rsid w:val="00E058FC"/>
    <w:rsid w:val="00E06197"/>
    <w:rsid w:val="00E0621B"/>
    <w:rsid w:val="00E064EF"/>
    <w:rsid w:val="00E0674F"/>
    <w:rsid w:val="00E0677E"/>
    <w:rsid w:val="00E06A8A"/>
    <w:rsid w:val="00E06B7F"/>
    <w:rsid w:val="00E06BAC"/>
    <w:rsid w:val="00E06C51"/>
    <w:rsid w:val="00E06D73"/>
    <w:rsid w:val="00E06E21"/>
    <w:rsid w:val="00E0709E"/>
    <w:rsid w:val="00E070E0"/>
    <w:rsid w:val="00E0722D"/>
    <w:rsid w:val="00E072C9"/>
    <w:rsid w:val="00E074CA"/>
    <w:rsid w:val="00E0756E"/>
    <w:rsid w:val="00E07824"/>
    <w:rsid w:val="00E07906"/>
    <w:rsid w:val="00E0796F"/>
    <w:rsid w:val="00E07CAA"/>
    <w:rsid w:val="00E07EEF"/>
    <w:rsid w:val="00E07F9B"/>
    <w:rsid w:val="00E10023"/>
    <w:rsid w:val="00E10044"/>
    <w:rsid w:val="00E102AC"/>
    <w:rsid w:val="00E10356"/>
    <w:rsid w:val="00E1042C"/>
    <w:rsid w:val="00E1044F"/>
    <w:rsid w:val="00E1087E"/>
    <w:rsid w:val="00E10907"/>
    <w:rsid w:val="00E10F53"/>
    <w:rsid w:val="00E11122"/>
    <w:rsid w:val="00E11303"/>
    <w:rsid w:val="00E113AC"/>
    <w:rsid w:val="00E11C40"/>
    <w:rsid w:val="00E1201D"/>
    <w:rsid w:val="00E12723"/>
    <w:rsid w:val="00E12767"/>
    <w:rsid w:val="00E127A0"/>
    <w:rsid w:val="00E12B63"/>
    <w:rsid w:val="00E12B85"/>
    <w:rsid w:val="00E12BC9"/>
    <w:rsid w:val="00E12BD9"/>
    <w:rsid w:val="00E12BFD"/>
    <w:rsid w:val="00E12CBA"/>
    <w:rsid w:val="00E12E8B"/>
    <w:rsid w:val="00E1303D"/>
    <w:rsid w:val="00E1323D"/>
    <w:rsid w:val="00E1332E"/>
    <w:rsid w:val="00E134FB"/>
    <w:rsid w:val="00E13546"/>
    <w:rsid w:val="00E136EA"/>
    <w:rsid w:val="00E13702"/>
    <w:rsid w:val="00E1373B"/>
    <w:rsid w:val="00E13881"/>
    <w:rsid w:val="00E13EE0"/>
    <w:rsid w:val="00E13F39"/>
    <w:rsid w:val="00E13F8B"/>
    <w:rsid w:val="00E13F9E"/>
    <w:rsid w:val="00E14070"/>
    <w:rsid w:val="00E142F6"/>
    <w:rsid w:val="00E1439D"/>
    <w:rsid w:val="00E143A6"/>
    <w:rsid w:val="00E144A1"/>
    <w:rsid w:val="00E14754"/>
    <w:rsid w:val="00E149B0"/>
    <w:rsid w:val="00E14A0B"/>
    <w:rsid w:val="00E14D85"/>
    <w:rsid w:val="00E14E7B"/>
    <w:rsid w:val="00E15082"/>
    <w:rsid w:val="00E15261"/>
    <w:rsid w:val="00E1535A"/>
    <w:rsid w:val="00E1535E"/>
    <w:rsid w:val="00E1543E"/>
    <w:rsid w:val="00E154E6"/>
    <w:rsid w:val="00E155AA"/>
    <w:rsid w:val="00E15620"/>
    <w:rsid w:val="00E156BE"/>
    <w:rsid w:val="00E157A7"/>
    <w:rsid w:val="00E15870"/>
    <w:rsid w:val="00E15892"/>
    <w:rsid w:val="00E15934"/>
    <w:rsid w:val="00E15D57"/>
    <w:rsid w:val="00E15D58"/>
    <w:rsid w:val="00E160AE"/>
    <w:rsid w:val="00E160E1"/>
    <w:rsid w:val="00E16423"/>
    <w:rsid w:val="00E164D0"/>
    <w:rsid w:val="00E1670D"/>
    <w:rsid w:val="00E16837"/>
    <w:rsid w:val="00E16DCB"/>
    <w:rsid w:val="00E16EEC"/>
    <w:rsid w:val="00E173F7"/>
    <w:rsid w:val="00E17514"/>
    <w:rsid w:val="00E176C2"/>
    <w:rsid w:val="00E17B26"/>
    <w:rsid w:val="00E17B2A"/>
    <w:rsid w:val="00E17E6A"/>
    <w:rsid w:val="00E20086"/>
    <w:rsid w:val="00E20119"/>
    <w:rsid w:val="00E20343"/>
    <w:rsid w:val="00E20390"/>
    <w:rsid w:val="00E20648"/>
    <w:rsid w:val="00E206F5"/>
    <w:rsid w:val="00E20729"/>
    <w:rsid w:val="00E20769"/>
    <w:rsid w:val="00E207EA"/>
    <w:rsid w:val="00E20868"/>
    <w:rsid w:val="00E20870"/>
    <w:rsid w:val="00E209CD"/>
    <w:rsid w:val="00E20B81"/>
    <w:rsid w:val="00E20C36"/>
    <w:rsid w:val="00E20D3F"/>
    <w:rsid w:val="00E20ECE"/>
    <w:rsid w:val="00E210E6"/>
    <w:rsid w:val="00E21101"/>
    <w:rsid w:val="00E21189"/>
    <w:rsid w:val="00E21270"/>
    <w:rsid w:val="00E2152A"/>
    <w:rsid w:val="00E215FB"/>
    <w:rsid w:val="00E216A7"/>
    <w:rsid w:val="00E21782"/>
    <w:rsid w:val="00E2184C"/>
    <w:rsid w:val="00E2192A"/>
    <w:rsid w:val="00E219D3"/>
    <w:rsid w:val="00E21A0A"/>
    <w:rsid w:val="00E21DAF"/>
    <w:rsid w:val="00E22012"/>
    <w:rsid w:val="00E22074"/>
    <w:rsid w:val="00E2237B"/>
    <w:rsid w:val="00E225DA"/>
    <w:rsid w:val="00E22668"/>
    <w:rsid w:val="00E22677"/>
    <w:rsid w:val="00E226FA"/>
    <w:rsid w:val="00E22749"/>
    <w:rsid w:val="00E228BC"/>
    <w:rsid w:val="00E228CE"/>
    <w:rsid w:val="00E228D8"/>
    <w:rsid w:val="00E22BF7"/>
    <w:rsid w:val="00E22D15"/>
    <w:rsid w:val="00E22DE4"/>
    <w:rsid w:val="00E23153"/>
    <w:rsid w:val="00E23387"/>
    <w:rsid w:val="00E23720"/>
    <w:rsid w:val="00E23915"/>
    <w:rsid w:val="00E23A4E"/>
    <w:rsid w:val="00E23F66"/>
    <w:rsid w:val="00E24082"/>
    <w:rsid w:val="00E2408A"/>
    <w:rsid w:val="00E24100"/>
    <w:rsid w:val="00E2432B"/>
    <w:rsid w:val="00E24348"/>
    <w:rsid w:val="00E2448C"/>
    <w:rsid w:val="00E247FD"/>
    <w:rsid w:val="00E248AD"/>
    <w:rsid w:val="00E2495D"/>
    <w:rsid w:val="00E2499E"/>
    <w:rsid w:val="00E24AC4"/>
    <w:rsid w:val="00E24AF9"/>
    <w:rsid w:val="00E24B99"/>
    <w:rsid w:val="00E24C1C"/>
    <w:rsid w:val="00E24D93"/>
    <w:rsid w:val="00E24E8E"/>
    <w:rsid w:val="00E2538E"/>
    <w:rsid w:val="00E25562"/>
    <w:rsid w:val="00E2561B"/>
    <w:rsid w:val="00E25630"/>
    <w:rsid w:val="00E256AF"/>
    <w:rsid w:val="00E2587F"/>
    <w:rsid w:val="00E25C71"/>
    <w:rsid w:val="00E25ED8"/>
    <w:rsid w:val="00E25F37"/>
    <w:rsid w:val="00E2609A"/>
    <w:rsid w:val="00E26103"/>
    <w:rsid w:val="00E26173"/>
    <w:rsid w:val="00E26181"/>
    <w:rsid w:val="00E2621E"/>
    <w:rsid w:val="00E26303"/>
    <w:rsid w:val="00E266A6"/>
    <w:rsid w:val="00E26754"/>
    <w:rsid w:val="00E26D41"/>
    <w:rsid w:val="00E26EFA"/>
    <w:rsid w:val="00E26F1C"/>
    <w:rsid w:val="00E271E2"/>
    <w:rsid w:val="00E272B3"/>
    <w:rsid w:val="00E272EC"/>
    <w:rsid w:val="00E2795B"/>
    <w:rsid w:val="00E27C94"/>
    <w:rsid w:val="00E27F5F"/>
    <w:rsid w:val="00E30168"/>
    <w:rsid w:val="00E3023C"/>
    <w:rsid w:val="00E302AF"/>
    <w:rsid w:val="00E303E5"/>
    <w:rsid w:val="00E306B8"/>
    <w:rsid w:val="00E309D7"/>
    <w:rsid w:val="00E30A14"/>
    <w:rsid w:val="00E30B9C"/>
    <w:rsid w:val="00E30BC0"/>
    <w:rsid w:val="00E30E2F"/>
    <w:rsid w:val="00E3104F"/>
    <w:rsid w:val="00E31079"/>
    <w:rsid w:val="00E310DD"/>
    <w:rsid w:val="00E3121F"/>
    <w:rsid w:val="00E31289"/>
    <w:rsid w:val="00E31630"/>
    <w:rsid w:val="00E317EB"/>
    <w:rsid w:val="00E318D6"/>
    <w:rsid w:val="00E31975"/>
    <w:rsid w:val="00E319E3"/>
    <w:rsid w:val="00E31A83"/>
    <w:rsid w:val="00E31C5B"/>
    <w:rsid w:val="00E31C7D"/>
    <w:rsid w:val="00E31D9F"/>
    <w:rsid w:val="00E32078"/>
    <w:rsid w:val="00E322CB"/>
    <w:rsid w:val="00E324F7"/>
    <w:rsid w:val="00E32516"/>
    <w:rsid w:val="00E327DC"/>
    <w:rsid w:val="00E32837"/>
    <w:rsid w:val="00E32A9B"/>
    <w:rsid w:val="00E32B74"/>
    <w:rsid w:val="00E32F7E"/>
    <w:rsid w:val="00E332D2"/>
    <w:rsid w:val="00E333A4"/>
    <w:rsid w:val="00E3342B"/>
    <w:rsid w:val="00E33456"/>
    <w:rsid w:val="00E336A9"/>
    <w:rsid w:val="00E3371A"/>
    <w:rsid w:val="00E3375D"/>
    <w:rsid w:val="00E33ACB"/>
    <w:rsid w:val="00E33B20"/>
    <w:rsid w:val="00E33B3B"/>
    <w:rsid w:val="00E33CB1"/>
    <w:rsid w:val="00E33F94"/>
    <w:rsid w:val="00E340DD"/>
    <w:rsid w:val="00E343BD"/>
    <w:rsid w:val="00E34640"/>
    <w:rsid w:val="00E3476E"/>
    <w:rsid w:val="00E347FC"/>
    <w:rsid w:val="00E34867"/>
    <w:rsid w:val="00E348A2"/>
    <w:rsid w:val="00E3498B"/>
    <w:rsid w:val="00E34A31"/>
    <w:rsid w:val="00E34A96"/>
    <w:rsid w:val="00E34CE2"/>
    <w:rsid w:val="00E3509D"/>
    <w:rsid w:val="00E3537F"/>
    <w:rsid w:val="00E3549C"/>
    <w:rsid w:val="00E354A8"/>
    <w:rsid w:val="00E35518"/>
    <w:rsid w:val="00E3566F"/>
    <w:rsid w:val="00E35708"/>
    <w:rsid w:val="00E359B2"/>
    <w:rsid w:val="00E359BC"/>
    <w:rsid w:val="00E35ABF"/>
    <w:rsid w:val="00E35CC9"/>
    <w:rsid w:val="00E36710"/>
    <w:rsid w:val="00E36805"/>
    <w:rsid w:val="00E368A6"/>
    <w:rsid w:val="00E369DC"/>
    <w:rsid w:val="00E36B25"/>
    <w:rsid w:val="00E36F05"/>
    <w:rsid w:val="00E36F14"/>
    <w:rsid w:val="00E36F2B"/>
    <w:rsid w:val="00E370AF"/>
    <w:rsid w:val="00E374DB"/>
    <w:rsid w:val="00E37761"/>
    <w:rsid w:val="00E377AB"/>
    <w:rsid w:val="00E3781F"/>
    <w:rsid w:val="00E37863"/>
    <w:rsid w:val="00E37B44"/>
    <w:rsid w:val="00E37B7B"/>
    <w:rsid w:val="00E37BBA"/>
    <w:rsid w:val="00E37D56"/>
    <w:rsid w:val="00E37D9A"/>
    <w:rsid w:val="00E37EA5"/>
    <w:rsid w:val="00E400C6"/>
    <w:rsid w:val="00E40322"/>
    <w:rsid w:val="00E40396"/>
    <w:rsid w:val="00E403B5"/>
    <w:rsid w:val="00E40530"/>
    <w:rsid w:val="00E40B1D"/>
    <w:rsid w:val="00E40D20"/>
    <w:rsid w:val="00E40EFA"/>
    <w:rsid w:val="00E4117E"/>
    <w:rsid w:val="00E411B3"/>
    <w:rsid w:val="00E41512"/>
    <w:rsid w:val="00E4170F"/>
    <w:rsid w:val="00E419EF"/>
    <w:rsid w:val="00E41AEF"/>
    <w:rsid w:val="00E41C0D"/>
    <w:rsid w:val="00E41C46"/>
    <w:rsid w:val="00E41CDA"/>
    <w:rsid w:val="00E41F34"/>
    <w:rsid w:val="00E41F82"/>
    <w:rsid w:val="00E420A7"/>
    <w:rsid w:val="00E420E0"/>
    <w:rsid w:val="00E42537"/>
    <w:rsid w:val="00E42556"/>
    <w:rsid w:val="00E425D0"/>
    <w:rsid w:val="00E42869"/>
    <w:rsid w:val="00E42933"/>
    <w:rsid w:val="00E42C84"/>
    <w:rsid w:val="00E42CFF"/>
    <w:rsid w:val="00E42F6C"/>
    <w:rsid w:val="00E43104"/>
    <w:rsid w:val="00E43121"/>
    <w:rsid w:val="00E43722"/>
    <w:rsid w:val="00E43734"/>
    <w:rsid w:val="00E4388E"/>
    <w:rsid w:val="00E43920"/>
    <w:rsid w:val="00E43A88"/>
    <w:rsid w:val="00E43E79"/>
    <w:rsid w:val="00E43F9C"/>
    <w:rsid w:val="00E44296"/>
    <w:rsid w:val="00E44356"/>
    <w:rsid w:val="00E44884"/>
    <w:rsid w:val="00E44910"/>
    <w:rsid w:val="00E449A0"/>
    <w:rsid w:val="00E44A4E"/>
    <w:rsid w:val="00E44B64"/>
    <w:rsid w:val="00E44CEB"/>
    <w:rsid w:val="00E44D26"/>
    <w:rsid w:val="00E44D3F"/>
    <w:rsid w:val="00E44DE5"/>
    <w:rsid w:val="00E44F28"/>
    <w:rsid w:val="00E4501F"/>
    <w:rsid w:val="00E45181"/>
    <w:rsid w:val="00E451DA"/>
    <w:rsid w:val="00E45372"/>
    <w:rsid w:val="00E4544C"/>
    <w:rsid w:val="00E45B26"/>
    <w:rsid w:val="00E45BF5"/>
    <w:rsid w:val="00E45C88"/>
    <w:rsid w:val="00E45D14"/>
    <w:rsid w:val="00E45D8F"/>
    <w:rsid w:val="00E45E9A"/>
    <w:rsid w:val="00E46168"/>
    <w:rsid w:val="00E46238"/>
    <w:rsid w:val="00E462D8"/>
    <w:rsid w:val="00E4635C"/>
    <w:rsid w:val="00E463DD"/>
    <w:rsid w:val="00E468A4"/>
    <w:rsid w:val="00E46B77"/>
    <w:rsid w:val="00E46CA3"/>
    <w:rsid w:val="00E46D4D"/>
    <w:rsid w:val="00E46E72"/>
    <w:rsid w:val="00E4720F"/>
    <w:rsid w:val="00E473E2"/>
    <w:rsid w:val="00E473F7"/>
    <w:rsid w:val="00E4766A"/>
    <w:rsid w:val="00E47794"/>
    <w:rsid w:val="00E479A2"/>
    <w:rsid w:val="00E47A05"/>
    <w:rsid w:val="00E47ABA"/>
    <w:rsid w:val="00E47B71"/>
    <w:rsid w:val="00E47D28"/>
    <w:rsid w:val="00E47E1F"/>
    <w:rsid w:val="00E47EF5"/>
    <w:rsid w:val="00E47F83"/>
    <w:rsid w:val="00E501DC"/>
    <w:rsid w:val="00E501FD"/>
    <w:rsid w:val="00E5037E"/>
    <w:rsid w:val="00E503B0"/>
    <w:rsid w:val="00E505FB"/>
    <w:rsid w:val="00E5086C"/>
    <w:rsid w:val="00E50AF1"/>
    <w:rsid w:val="00E50B7D"/>
    <w:rsid w:val="00E50C40"/>
    <w:rsid w:val="00E50C72"/>
    <w:rsid w:val="00E50CF4"/>
    <w:rsid w:val="00E50E54"/>
    <w:rsid w:val="00E50E86"/>
    <w:rsid w:val="00E50EE8"/>
    <w:rsid w:val="00E51069"/>
    <w:rsid w:val="00E5125C"/>
    <w:rsid w:val="00E51338"/>
    <w:rsid w:val="00E513C4"/>
    <w:rsid w:val="00E51608"/>
    <w:rsid w:val="00E5163C"/>
    <w:rsid w:val="00E5173E"/>
    <w:rsid w:val="00E51749"/>
    <w:rsid w:val="00E51898"/>
    <w:rsid w:val="00E518A6"/>
    <w:rsid w:val="00E51A20"/>
    <w:rsid w:val="00E51B8C"/>
    <w:rsid w:val="00E51DC0"/>
    <w:rsid w:val="00E51E09"/>
    <w:rsid w:val="00E51E1D"/>
    <w:rsid w:val="00E51FD2"/>
    <w:rsid w:val="00E52087"/>
    <w:rsid w:val="00E52088"/>
    <w:rsid w:val="00E523A0"/>
    <w:rsid w:val="00E52634"/>
    <w:rsid w:val="00E52733"/>
    <w:rsid w:val="00E528A4"/>
    <w:rsid w:val="00E529C9"/>
    <w:rsid w:val="00E52CB5"/>
    <w:rsid w:val="00E52CE7"/>
    <w:rsid w:val="00E52D5A"/>
    <w:rsid w:val="00E5313D"/>
    <w:rsid w:val="00E53529"/>
    <w:rsid w:val="00E53704"/>
    <w:rsid w:val="00E5377A"/>
    <w:rsid w:val="00E5396B"/>
    <w:rsid w:val="00E53A5B"/>
    <w:rsid w:val="00E53C47"/>
    <w:rsid w:val="00E53CA0"/>
    <w:rsid w:val="00E53D7F"/>
    <w:rsid w:val="00E53D85"/>
    <w:rsid w:val="00E5402F"/>
    <w:rsid w:val="00E54140"/>
    <w:rsid w:val="00E54355"/>
    <w:rsid w:val="00E546EB"/>
    <w:rsid w:val="00E54770"/>
    <w:rsid w:val="00E547EE"/>
    <w:rsid w:val="00E548D3"/>
    <w:rsid w:val="00E554DE"/>
    <w:rsid w:val="00E5556E"/>
    <w:rsid w:val="00E555B0"/>
    <w:rsid w:val="00E55803"/>
    <w:rsid w:val="00E55974"/>
    <w:rsid w:val="00E55AAF"/>
    <w:rsid w:val="00E55E64"/>
    <w:rsid w:val="00E55F56"/>
    <w:rsid w:val="00E56051"/>
    <w:rsid w:val="00E561A1"/>
    <w:rsid w:val="00E56249"/>
    <w:rsid w:val="00E5630B"/>
    <w:rsid w:val="00E5634D"/>
    <w:rsid w:val="00E56384"/>
    <w:rsid w:val="00E56441"/>
    <w:rsid w:val="00E564C4"/>
    <w:rsid w:val="00E56768"/>
    <w:rsid w:val="00E569EB"/>
    <w:rsid w:val="00E569FF"/>
    <w:rsid w:val="00E56B41"/>
    <w:rsid w:val="00E56B70"/>
    <w:rsid w:val="00E56C10"/>
    <w:rsid w:val="00E56F56"/>
    <w:rsid w:val="00E56F76"/>
    <w:rsid w:val="00E570BE"/>
    <w:rsid w:val="00E57129"/>
    <w:rsid w:val="00E572E7"/>
    <w:rsid w:val="00E5744D"/>
    <w:rsid w:val="00E575C2"/>
    <w:rsid w:val="00E575D5"/>
    <w:rsid w:val="00E576D8"/>
    <w:rsid w:val="00E5771F"/>
    <w:rsid w:val="00E57754"/>
    <w:rsid w:val="00E57770"/>
    <w:rsid w:val="00E57AEB"/>
    <w:rsid w:val="00E57B97"/>
    <w:rsid w:val="00E57FF7"/>
    <w:rsid w:val="00E600E2"/>
    <w:rsid w:val="00E604AD"/>
    <w:rsid w:val="00E604D9"/>
    <w:rsid w:val="00E6054D"/>
    <w:rsid w:val="00E605A8"/>
    <w:rsid w:val="00E607B9"/>
    <w:rsid w:val="00E60908"/>
    <w:rsid w:val="00E60AB5"/>
    <w:rsid w:val="00E60AE6"/>
    <w:rsid w:val="00E60B1B"/>
    <w:rsid w:val="00E60B41"/>
    <w:rsid w:val="00E60BE1"/>
    <w:rsid w:val="00E6117A"/>
    <w:rsid w:val="00E611B7"/>
    <w:rsid w:val="00E6129F"/>
    <w:rsid w:val="00E613A0"/>
    <w:rsid w:val="00E614F6"/>
    <w:rsid w:val="00E6154F"/>
    <w:rsid w:val="00E615DC"/>
    <w:rsid w:val="00E615F2"/>
    <w:rsid w:val="00E61611"/>
    <w:rsid w:val="00E6198A"/>
    <w:rsid w:val="00E61C05"/>
    <w:rsid w:val="00E61C07"/>
    <w:rsid w:val="00E61C15"/>
    <w:rsid w:val="00E61E35"/>
    <w:rsid w:val="00E61F36"/>
    <w:rsid w:val="00E61F8F"/>
    <w:rsid w:val="00E62094"/>
    <w:rsid w:val="00E621DF"/>
    <w:rsid w:val="00E622F8"/>
    <w:rsid w:val="00E627F6"/>
    <w:rsid w:val="00E629E6"/>
    <w:rsid w:val="00E62CFA"/>
    <w:rsid w:val="00E62DF6"/>
    <w:rsid w:val="00E63070"/>
    <w:rsid w:val="00E6316B"/>
    <w:rsid w:val="00E635B3"/>
    <w:rsid w:val="00E636EC"/>
    <w:rsid w:val="00E638AA"/>
    <w:rsid w:val="00E63A37"/>
    <w:rsid w:val="00E63D04"/>
    <w:rsid w:val="00E63DAE"/>
    <w:rsid w:val="00E63E7D"/>
    <w:rsid w:val="00E63FB8"/>
    <w:rsid w:val="00E640E8"/>
    <w:rsid w:val="00E64258"/>
    <w:rsid w:val="00E64471"/>
    <w:rsid w:val="00E64492"/>
    <w:rsid w:val="00E645A0"/>
    <w:rsid w:val="00E6474C"/>
    <w:rsid w:val="00E647D1"/>
    <w:rsid w:val="00E64C29"/>
    <w:rsid w:val="00E64CC7"/>
    <w:rsid w:val="00E64D42"/>
    <w:rsid w:val="00E650AF"/>
    <w:rsid w:val="00E650FC"/>
    <w:rsid w:val="00E6518E"/>
    <w:rsid w:val="00E65582"/>
    <w:rsid w:val="00E655A1"/>
    <w:rsid w:val="00E655F3"/>
    <w:rsid w:val="00E657CA"/>
    <w:rsid w:val="00E65A36"/>
    <w:rsid w:val="00E65A5C"/>
    <w:rsid w:val="00E65AD4"/>
    <w:rsid w:val="00E65BB9"/>
    <w:rsid w:val="00E65BD8"/>
    <w:rsid w:val="00E65C8F"/>
    <w:rsid w:val="00E65DC1"/>
    <w:rsid w:val="00E65F77"/>
    <w:rsid w:val="00E660F8"/>
    <w:rsid w:val="00E66151"/>
    <w:rsid w:val="00E664F4"/>
    <w:rsid w:val="00E66658"/>
    <w:rsid w:val="00E666F0"/>
    <w:rsid w:val="00E66720"/>
    <w:rsid w:val="00E66735"/>
    <w:rsid w:val="00E66819"/>
    <w:rsid w:val="00E669BB"/>
    <w:rsid w:val="00E66A4C"/>
    <w:rsid w:val="00E66EBC"/>
    <w:rsid w:val="00E66FE3"/>
    <w:rsid w:val="00E676B6"/>
    <w:rsid w:val="00E676DD"/>
    <w:rsid w:val="00E679DC"/>
    <w:rsid w:val="00E67AF9"/>
    <w:rsid w:val="00E67B11"/>
    <w:rsid w:val="00E67EDC"/>
    <w:rsid w:val="00E67EDE"/>
    <w:rsid w:val="00E67EED"/>
    <w:rsid w:val="00E70069"/>
    <w:rsid w:val="00E70260"/>
    <w:rsid w:val="00E70442"/>
    <w:rsid w:val="00E706D3"/>
    <w:rsid w:val="00E70860"/>
    <w:rsid w:val="00E70983"/>
    <w:rsid w:val="00E70A62"/>
    <w:rsid w:val="00E70D4F"/>
    <w:rsid w:val="00E711BD"/>
    <w:rsid w:val="00E71287"/>
    <w:rsid w:val="00E71323"/>
    <w:rsid w:val="00E71348"/>
    <w:rsid w:val="00E71352"/>
    <w:rsid w:val="00E713D8"/>
    <w:rsid w:val="00E7154E"/>
    <w:rsid w:val="00E7161C"/>
    <w:rsid w:val="00E716F0"/>
    <w:rsid w:val="00E71929"/>
    <w:rsid w:val="00E71981"/>
    <w:rsid w:val="00E71A7F"/>
    <w:rsid w:val="00E71DE4"/>
    <w:rsid w:val="00E71EA8"/>
    <w:rsid w:val="00E7210A"/>
    <w:rsid w:val="00E72338"/>
    <w:rsid w:val="00E72472"/>
    <w:rsid w:val="00E727A9"/>
    <w:rsid w:val="00E727BA"/>
    <w:rsid w:val="00E72AB8"/>
    <w:rsid w:val="00E72B46"/>
    <w:rsid w:val="00E72C47"/>
    <w:rsid w:val="00E73004"/>
    <w:rsid w:val="00E7307E"/>
    <w:rsid w:val="00E7329D"/>
    <w:rsid w:val="00E732A3"/>
    <w:rsid w:val="00E735CB"/>
    <w:rsid w:val="00E73633"/>
    <w:rsid w:val="00E738E4"/>
    <w:rsid w:val="00E73A44"/>
    <w:rsid w:val="00E73A92"/>
    <w:rsid w:val="00E73D04"/>
    <w:rsid w:val="00E73D98"/>
    <w:rsid w:val="00E73E39"/>
    <w:rsid w:val="00E73E51"/>
    <w:rsid w:val="00E740B3"/>
    <w:rsid w:val="00E7456F"/>
    <w:rsid w:val="00E745EE"/>
    <w:rsid w:val="00E74890"/>
    <w:rsid w:val="00E748DC"/>
    <w:rsid w:val="00E748F4"/>
    <w:rsid w:val="00E74E0C"/>
    <w:rsid w:val="00E74F4F"/>
    <w:rsid w:val="00E75080"/>
    <w:rsid w:val="00E75176"/>
    <w:rsid w:val="00E7528A"/>
    <w:rsid w:val="00E752A5"/>
    <w:rsid w:val="00E7532C"/>
    <w:rsid w:val="00E75409"/>
    <w:rsid w:val="00E75586"/>
    <w:rsid w:val="00E7570D"/>
    <w:rsid w:val="00E75A34"/>
    <w:rsid w:val="00E75A74"/>
    <w:rsid w:val="00E75C14"/>
    <w:rsid w:val="00E75EEC"/>
    <w:rsid w:val="00E75FAC"/>
    <w:rsid w:val="00E764FE"/>
    <w:rsid w:val="00E7652E"/>
    <w:rsid w:val="00E7663D"/>
    <w:rsid w:val="00E766B6"/>
    <w:rsid w:val="00E766F1"/>
    <w:rsid w:val="00E76868"/>
    <w:rsid w:val="00E76A6F"/>
    <w:rsid w:val="00E76DF3"/>
    <w:rsid w:val="00E76E1C"/>
    <w:rsid w:val="00E77061"/>
    <w:rsid w:val="00E77234"/>
    <w:rsid w:val="00E7764E"/>
    <w:rsid w:val="00E7767A"/>
    <w:rsid w:val="00E776AB"/>
    <w:rsid w:val="00E77734"/>
    <w:rsid w:val="00E7774F"/>
    <w:rsid w:val="00E777E1"/>
    <w:rsid w:val="00E7785E"/>
    <w:rsid w:val="00E77B5F"/>
    <w:rsid w:val="00E77BF1"/>
    <w:rsid w:val="00E77E04"/>
    <w:rsid w:val="00E804E9"/>
    <w:rsid w:val="00E80534"/>
    <w:rsid w:val="00E8057D"/>
    <w:rsid w:val="00E80636"/>
    <w:rsid w:val="00E8089A"/>
    <w:rsid w:val="00E809E0"/>
    <w:rsid w:val="00E809E4"/>
    <w:rsid w:val="00E80A17"/>
    <w:rsid w:val="00E80A3A"/>
    <w:rsid w:val="00E80ABD"/>
    <w:rsid w:val="00E80C55"/>
    <w:rsid w:val="00E80C64"/>
    <w:rsid w:val="00E81133"/>
    <w:rsid w:val="00E811B5"/>
    <w:rsid w:val="00E813EA"/>
    <w:rsid w:val="00E815AA"/>
    <w:rsid w:val="00E817A2"/>
    <w:rsid w:val="00E81F7B"/>
    <w:rsid w:val="00E81F98"/>
    <w:rsid w:val="00E820D4"/>
    <w:rsid w:val="00E82290"/>
    <w:rsid w:val="00E82350"/>
    <w:rsid w:val="00E828CF"/>
    <w:rsid w:val="00E82BBF"/>
    <w:rsid w:val="00E82BDF"/>
    <w:rsid w:val="00E82C47"/>
    <w:rsid w:val="00E82CF0"/>
    <w:rsid w:val="00E82E00"/>
    <w:rsid w:val="00E82EDC"/>
    <w:rsid w:val="00E83089"/>
    <w:rsid w:val="00E8329B"/>
    <w:rsid w:val="00E8344F"/>
    <w:rsid w:val="00E8367F"/>
    <w:rsid w:val="00E836B7"/>
    <w:rsid w:val="00E836BC"/>
    <w:rsid w:val="00E83889"/>
    <w:rsid w:val="00E83932"/>
    <w:rsid w:val="00E83977"/>
    <w:rsid w:val="00E83BB0"/>
    <w:rsid w:val="00E83EAB"/>
    <w:rsid w:val="00E83F5A"/>
    <w:rsid w:val="00E83FE9"/>
    <w:rsid w:val="00E84256"/>
    <w:rsid w:val="00E842B1"/>
    <w:rsid w:val="00E842D9"/>
    <w:rsid w:val="00E8431F"/>
    <w:rsid w:val="00E843A8"/>
    <w:rsid w:val="00E845F1"/>
    <w:rsid w:val="00E8484C"/>
    <w:rsid w:val="00E84A87"/>
    <w:rsid w:val="00E84B72"/>
    <w:rsid w:val="00E850B9"/>
    <w:rsid w:val="00E85197"/>
    <w:rsid w:val="00E854E3"/>
    <w:rsid w:val="00E854EF"/>
    <w:rsid w:val="00E855A9"/>
    <w:rsid w:val="00E85C9C"/>
    <w:rsid w:val="00E85D27"/>
    <w:rsid w:val="00E85DD2"/>
    <w:rsid w:val="00E85E86"/>
    <w:rsid w:val="00E862A0"/>
    <w:rsid w:val="00E8630A"/>
    <w:rsid w:val="00E8638C"/>
    <w:rsid w:val="00E86487"/>
    <w:rsid w:val="00E86821"/>
    <w:rsid w:val="00E86EDE"/>
    <w:rsid w:val="00E870DD"/>
    <w:rsid w:val="00E87478"/>
    <w:rsid w:val="00E8751F"/>
    <w:rsid w:val="00E8764F"/>
    <w:rsid w:val="00E876E1"/>
    <w:rsid w:val="00E87705"/>
    <w:rsid w:val="00E87758"/>
    <w:rsid w:val="00E8794B"/>
    <w:rsid w:val="00E87B33"/>
    <w:rsid w:val="00E87BDA"/>
    <w:rsid w:val="00E87CF3"/>
    <w:rsid w:val="00E87D5F"/>
    <w:rsid w:val="00E900F4"/>
    <w:rsid w:val="00E90102"/>
    <w:rsid w:val="00E901E2"/>
    <w:rsid w:val="00E904D7"/>
    <w:rsid w:val="00E90513"/>
    <w:rsid w:val="00E90567"/>
    <w:rsid w:val="00E905CC"/>
    <w:rsid w:val="00E9070A"/>
    <w:rsid w:val="00E90712"/>
    <w:rsid w:val="00E90809"/>
    <w:rsid w:val="00E9088F"/>
    <w:rsid w:val="00E90A02"/>
    <w:rsid w:val="00E90F11"/>
    <w:rsid w:val="00E91142"/>
    <w:rsid w:val="00E9128D"/>
    <w:rsid w:val="00E9137D"/>
    <w:rsid w:val="00E9175D"/>
    <w:rsid w:val="00E91789"/>
    <w:rsid w:val="00E91993"/>
    <w:rsid w:val="00E91ABF"/>
    <w:rsid w:val="00E91C01"/>
    <w:rsid w:val="00E91F96"/>
    <w:rsid w:val="00E9205A"/>
    <w:rsid w:val="00E92102"/>
    <w:rsid w:val="00E9258A"/>
    <w:rsid w:val="00E92700"/>
    <w:rsid w:val="00E9273C"/>
    <w:rsid w:val="00E92A48"/>
    <w:rsid w:val="00E92BF4"/>
    <w:rsid w:val="00E92C41"/>
    <w:rsid w:val="00E931EA"/>
    <w:rsid w:val="00E932BD"/>
    <w:rsid w:val="00E93417"/>
    <w:rsid w:val="00E934BB"/>
    <w:rsid w:val="00E934F5"/>
    <w:rsid w:val="00E93596"/>
    <w:rsid w:val="00E938DE"/>
    <w:rsid w:val="00E93A5B"/>
    <w:rsid w:val="00E93BB6"/>
    <w:rsid w:val="00E93FD7"/>
    <w:rsid w:val="00E9423C"/>
    <w:rsid w:val="00E9423E"/>
    <w:rsid w:val="00E9437D"/>
    <w:rsid w:val="00E949E9"/>
    <w:rsid w:val="00E94C1E"/>
    <w:rsid w:val="00E94D4C"/>
    <w:rsid w:val="00E94DB7"/>
    <w:rsid w:val="00E94DDA"/>
    <w:rsid w:val="00E94DE2"/>
    <w:rsid w:val="00E95128"/>
    <w:rsid w:val="00E9556C"/>
    <w:rsid w:val="00E95926"/>
    <w:rsid w:val="00E95AC9"/>
    <w:rsid w:val="00E95B2B"/>
    <w:rsid w:val="00E95E6B"/>
    <w:rsid w:val="00E95F02"/>
    <w:rsid w:val="00E9622E"/>
    <w:rsid w:val="00E962B9"/>
    <w:rsid w:val="00E96406"/>
    <w:rsid w:val="00E96464"/>
    <w:rsid w:val="00E9650F"/>
    <w:rsid w:val="00E96F91"/>
    <w:rsid w:val="00E97044"/>
    <w:rsid w:val="00E971C8"/>
    <w:rsid w:val="00E973AC"/>
    <w:rsid w:val="00E974EB"/>
    <w:rsid w:val="00E9773B"/>
    <w:rsid w:val="00E977E3"/>
    <w:rsid w:val="00E97ADD"/>
    <w:rsid w:val="00E97BE2"/>
    <w:rsid w:val="00E97BEF"/>
    <w:rsid w:val="00E97DFB"/>
    <w:rsid w:val="00E97F22"/>
    <w:rsid w:val="00EA006D"/>
    <w:rsid w:val="00EA01B5"/>
    <w:rsid w:val="00EA0421"/>
    <w:rsid w:val="00EA089A"/>
    <w:rsid w:val="00EA08EF"/>
    <w:rsid w:val="00EA0DED"/>
    <w:rsid w:val="00EA11B9"/>
    <w:rsid w:val="00EA12C2"/>
    <w:rsid w:val="00EA143C"/>
    <w:rsid w:val="00EA14EE"/>
    <w:rsid w:val="00EA15A2"/>
    <w:rsid w:val="00EA1884"/>
    <w:rsid w:val="00EA1919"/>
    <w:rsid w:val="00EA191C"/>
    <w:rsid w:val="00EA1E00"/>
    <w:rsid w:val="00EA1F24"/>
    <w:rsid w:val="00EA1FF3"/>
    <w:rsid w:val="00EA22A1"/>
    <w:rsid w:val="00EA232B"/>
    <w:rsid w:val="00EA24A3"/>
    <w:rsid w:val="00EA25AC"/>
    <w:rsid w:val="00EA2ACC"/>
    <w:rsid w:val="00EA2B22"/>
    <w:rsid w:val="00EA2C15"/>
    <w:rsid w:val="00EA2D66"/>
    <w:rsid w:val="00EA2F2E"/>
    <w:rsid w:val="00EA302B"/>
    <w:rsid w:val="00EA32A0"/>
    <w:rsid w:val="00EA33B4"/>
    <w:rsid w:val="00EA3476"/>
    <w:rsid w:val="00EA3B9C"/>
    <w:rsid w:val="00EA3CD5"/>
    <w:rsid w:val="00EA3F7A"/>
    <w:rsid w:val="00EA3FA4"/>
    <w:rsid w:val="00EA3FC3"/>
    <w:rsid w:val="00EA40F1"/>
    <w:rsid w:val="00EA4350"/>
    <w:rsid w:val="00EA4428"/>
    <w:rsid w:val="00EA4608"/>
    <w:rsid w:val="00EA4776"/>
    <w:rsid w:val="00EA478B"/>
    <w:rsid w:val="00EA4936"/>
    <w:rsid w:val="00EA4BB0"/>
    <w:rsid w:val="00EA4F1B"/>
    <w:rsid w:val="00EA4F96"/>
    <w:rsid w:val="00EA500A"/>
    <w:rsid w:val="00EA507E"/>
    <w:rsid w:val="00EA5148"/>
    <w:rsid w:val="00EA53BD"/>
    <w:rsid w:val="00EA541A"/>
    <w:rsid w:val="00EA5A35"/>
    <w:rsid w:val="00EA5A42"/>
    <w:rsid w:val="00EA5B04"/>
    <w:rsid w:val="00EA5B3E"/>
    <w:rsid w:val="00EA5D87"/>
    <w:rsid w:val="00EA604D"/>
    <w:rsid w:val="00EA6663"/>
    <w:rsid w:val="00EA6867"/>
    <w:rsid w:val="00EA689C"/>
    <w:rsid w:val="00EA6B01"/>
    <w:rsid w:val="00EA6CAC"/>
    <w:rsid w:val="00EA718A"/>
    <w:rsid w:val="00EA71C7"/>
    <w:rsid w:val="00EA73D8"/>
    <w:rsid w:val="00EA7530"/>
    <w:rsid w:val="00EA7583"/>
    <w:rsid w:val="00EA75C8"/>
    <w:rsid w:val="00EA7673"/>
    <w:rsid w:val="00EA784C"/>
    <w:rsid w:val="00EA787D"/>
    <w:rsid w:val="00EA78A8"/>
    <w:rsid w:val="00EA78CD"/>
    <w:rsid w:val="00EA7A78"/>
    <w:rsid w:val="00EA7D2A"/>
    <w:rsid w:val="00EA7D82"/>
    <w:rsid w:val="00EA7E16"/>
    <w:rsid w:val="00EA7E17"/>
    <w:rsid w:val="00EA7E4A"/>
    <w:rsid w:val="00EA7EDD"/>
    <w:rsid w:val="00EA7EFD"/>
    <w:rsid w:val="00EA7FD9"/>
    <w:rsid w:val="00EB0059"/>
    <w:rsid w:val="00EB01CD"/>
    <w:rsid w:val="00EB025B"/>
    <w:rsid w:val="00EB026D"/>
    <w:rsid w:val="00EB0294"/>
    <w:rsid w:val="00EB02C8"/>
    <w:rsid w:val="00EB0385"/>
    <w:rsid w:val="00EB0528"/>
    <w:rsid w:val="00EB05D9"/>
    <w:rsid w:val="00EB0BB6"/>
    <w:rsid w:val="00EB0FA2"/>
    <w:rsid w:val="00EB10A9"/>
    <w:rsid w:val="00EB10AC"/>
    <w:rsid w:val="00EB10B3"/>
    <w:rsid w:val="00EB11AD"/>
    <w:rsid w:val="00EB1271"/>
    <w:rsid w:val="00EB12F6"/>
    <w:rsid w:val="00EB1593"/>
    <w:rsid w:val="00EB1B58"/>
    <w:rsid w:val="00EB1BF4"/>
    <w:rsid w:val="00EB1FD4"/>
    <w:rsid w:val="00EB2219"/>
    <w:rsid w:val="00EB239B"/>
    <w:rsid w:val="00EB23B6"/>
    <w:rsid w:val="00EB25D2"/>
    <w:rsid w:val="00EB297E"/>
    <w:rsid w:val="00EB29FC"/>
    <w:rsid w:val="00EB2A9B"/>
    <w:rsid w:val="00EB2C4C"/>
    <w:rsid w:val="00EB31FD"/>
    <w:rsid w:val="00EB33C3"/>
    <w:rsid w:val="00EB37C2"/>
    <w:rsid w:val="00EB37E3"/>
    <w:rsid w:val="00EB3D3A"/>
    <w:rsid w:val="00EB3D45"/>
    <w:rsid w:val="00EB3D97"/>
    <w:rsid w:val="00EB3DC7"/>
    <w:rsid w:val="00EB3E3E"/>
    <w:rsid w:val="00EB406C"/>
    <w:rsid w:val="00EB40D4"/>
    <w:rsid w:val="00EB41C6"/>
    <w:rsid w:val="00EB434F"/>
    <w:rsid w:val="00EB4631"/>
    <w:rsid w:val="00EB4A8A"/>
    <w:rsid w:val="00EB4B13"/>
    <w:rsid w:val="00EB4BE1"/>
    <w:rsid w:val="00EB4C40"/>
    <w:rsid w:val="00EB4C7B"/>
    <w:rsid w:val="00EB506B"/>
    <w:rsid w:val="00EB516C"/>
    <w:rsid w:val="00EB51B9"/>
    <w:rsid w:val="00EB530F"/>
    <w:rsid w:val="00EB577F"/>
    <w:rsid w:val="00EB5898"/>
    <w:rsid w:val="00EB5B13"/>
    <w:rsid w:val="00EB5BC7"/>
    <w:rsid w:val="00EB5E6B"/>
    <w:rsid w:val="00EB5FD4"/>
    <w:rsid w:val="00EB616C"/>
    <w:rsid w:val="00EB61A7"/>
    <w:rsid w:val="00EB6202"/>
    <w:rsid w:val="00EB64A7"/>
    <w:rsid w:val="00EB65AC"/>
    <w:rsid w:val="00EB6A2D"/>
    <w:rsid w:val="00EB6ABA"/>
    <w:rsid w:val="00EB6B32"/>
    <w:rsid w:val="00EB6D2D"/>
    <w:rsid w:val="00EB6D4D"/>
    <w:rsid w:val="00EB6E71"/>
    <w:rsid w:val="00EB701C"/>
    <w:rsid w:val="00EB701E"/>
    <w:rsid w:val="00EB7079"/>
    <w:rsid w:val="00EB7215"/>
    <w:rsid w:val="00EB7282"/>
    <w:rsid w:val="00EB747E"/>
    <w:rsid w:val="00EB7765"/>
    <w:rsid w:val="00EB7A9D"/>
    <w:rsid w:val="00EB7B1C"/>
    <w:rsid w:val="00EB7B84"/>
    <w:rsid w:val="00EB7C0D"/>
    <w:rsid w:val="00EB7DFA"/>
    <w:rsid w:val="00EC0085"/>
    <w:rsid w:val="00EC0162"/>
    <w:rsid w:val="00EC02AC"/>
    <w:rsid w:val="00EC030A"/>
    <w:rsid w:val="00EC036C"/>
    <w:rsid w:val="00EC03D1"/>
    <w:rsid w:val="00EC0462"/>
    <w:rsid w:val="00EC07A1"/>
    <w:rsid w:val="00EC0A6B"/>
    <w:rsid w:val="00EC0D73"/>
    <w:rsid w:val="00EC0F28"/>
    <w:rsid w:val="00EC102C"/>
    <w:rsid w:val="00EC1070"/>
    <w:rsid w:val="00EC1082"/>
    <w:rsid w:val="00EC1363"/>
    <w:rsid w:val="00EC1485"/>
    <w:rsid w:val="00EC1675"/>
    <w:rsid w:val="00EC18CB"/>
    <w:rsid w:val="00EC1B24"/>
    <w:rsid w:val="00EC1B49"/>
    <w:rsid w:val="00EC1C51"/>
    <w:rsid w:val="00EC209C"/>
    <w:rsid w:val="00EC2325"/>
    <w:rsid w:val="00EC233D"/>
    <w:rsid w:val="00EC23E5"/>
    <w:rsid w:val="00EC2422"/>
    <w:rsid w:val="00EC2B0A"/>
    <w:rsid w:val="00EC2C00"/>
    <w:rsid w:val="00EC2C3C"/>
    <w:rsid w:val="00EC2E26"/>
    <w:rsid w:val="00EC2E6A"/>
    <w:rsid w:val="00EC300D"/>
    <w:rsid w:val="00EC3121"/>
    <w:rsid w:val="00EC3508"/>
    <w:rsid w:val="00EC3588"/>
    <w:rsid w:val="00EC36D2"/>
    <w:rsid w:val="00EC3843"/>
    <w:rsid w:val="00EC3A1C"/>
    <w:rsid w:val="00EC3A48"/>
    <w:rsid w:val="00EC3B06"/>
    <w:rsid w:val="00EC3D71"/>
    <w:rsid w:val="00EC3F00"/>
    <w:rsid w:val="00EC3F7E"/>
    <w:rsid w:val="00EC4032"/>
    <w:rsid w:val="00EC41D6"/>
    <w:rsid w:val="00EC4314"/>
    <w:rsid w:val="00EC4338"/>
    <w:rsid w:val="00EC4A7D"/>
    <w:rsid w:val="00EC4B5F"/>
    <w:rsid w:val="00EC4DAA"/>
    <w:rsid w:val="00EC4E74"/>
    <w:rsid w:val="00EC4ED9"/>
    <w:rsid w:val="00EC5151"/>
    <w:rsid w:val="00EC5275"/>
    <w:rsid w:val="00EC5997"/>
    <w:rsid w:val="00EC59AD"/>
    <w:rsid w:val="00EC59B4"/>
    <w:rsid w:val="00EC59D0"/>
    <w:rsid w:val="00EC5AD3"/>
    <w:rsid w:val="00EC5D21"/>
    <w:rsid w:val="00EC5E20"/>
    <w:rsid w:val="00EC60D6"/>
    <w:rsid w:val="00EC6337"/>
    <w:rsid w:val="00EC6751"/>
    <w:rsid w:val="00EC69A0"/>
    <w:rsid w:val="00EC6B89"/>
    <w:rsid w:val="00EC6BA4"/>
    <w:rsid w:val="00EC6EB9"/>
    <w:rsid w:val="00EC6F66"/>
    <w:rsid w:val="00EC6FB2"/>
    <w:rsid w:val="00EC70B1"/>
    <w:rsid w:val="00EC70B5"/>
    <w:rsid w:val="00EC71EA"/>
    <w:rsid w:val="00EC7238"/>
    <w:rsid w:val="00EC72FB"/>
    <w:rsid w:val="00EC732A"/>
    <w:rsid w:val="00EC7690"/>
    <w:rsid w:val="00EC7697"/>
    <w:rsid w:val="00EC7987"/>
    <w:rsid w:val="00EC7B3A"/>
    <w:rsid w:val="00EC7D97"/>
    <w:rsid w:val="00EC7E37"/>
    <w:rsid w:val="00EC7F1B"/>
    <w:rsid w:val="00ED0047"/>
    <w:rsid w:val="00ED008F"/>
    <w:rsid w:val="00ED04CD"/>
    <w:rsid w:val="00ED04E6"/>
    <w:rsid w:val="00ED0632"/>
    <w:rsid w:val="00ED089E"/>
    <w:rsid w:val="00ED094B"/>
    <w:rsid w:val="00ED09E9"/>
    <w:rsid w:val="00ED0A2B"/>
    <w:rsid w:val="00ED0B4F"/>
    <w:rsid w:val="00ED0B5B"/>
    <w:rsid w:val="00ED0C20"/>
    <w:rsid w:val="00ED0EC7"/>
    <w:rsid w:val="00ED1085"/>
    <w:rsid w:val="00ED112A"/>
    <w:rsid w:val="00ED1715"/>
    <w:rsid w:val="00ED1D27"/>
    <w:rsid w:val="00ED1DD1"/>
    <w:rsid w:val="00ED1FB9"/>
    <w:rsid w:val="00ED220D"/>
    <w:rsid w:val="00ED2256"/>
    <w:rsid w:val="00ED22D5"/>
    <w:rsid w:val="00ED22F1"/>
    <w:rsid w:val="00ED234A"/>
    <w:rsid w:val="00ED23AF"/>
    <w:rsid w:val="00ED258D"/>
    <w:rsid w:val="00ED2697"/>
    <w:rsid w:val="00ED278B"/>
    <w:rsid w:val="00ED28C7"/>
    <w:rsid w:val="00ED2A22"/>
    <w:rsid w:val="00ED2EA9"/>
    <w:rsid w:val="00ED2FC4"/>
    <w:rsid w:val="00ED3051"/>
    <w:rsid w:val="00ED3106"/>
    <w:rsid w:val="00ED3225"/>
    <w:rsid w:val="00ED3317"/>
    <w:rsid w:val="00ED3345"/>
    <w:rsid w:val="00ED3599"/>
    <w:rsid w:val="00ED3625"/>
    <w:rsid w:val="00ED37EF"/>
    <w:rsid w:val="00ED3AF0"/>
    <w:rsid w:val="00ED3BF6"/>
    <w:rsid w:val="00ED3C48"/>
    <w:rsid w:val="00ED3CAA"/>
    <w:rsid w:val="00ED3F6D"/>
    <w:rsid w:val="00ED4263"/>
    <w:rsid w:val="00ED4373"/>
    <w:rsid w:val="00ED46E4"/>
    <w:rsid w:val="00ED481F"/>
    <w:rsid w:val="00ED4AF8"/>
    <w:rsid w:val="00ED4B0E"/>
    <w:rsid w:val="00ED4D55"/>
    <w:rsid w:val="00ED4DE9"/>
    <w:rsid w:val="00ED4E78"/>
    <w:rsid w:val="00ED5060"/>
    <w:rsid w:val="00ED52F3"/>
    <w:rsid w:val="00ED53C4"/>
    <w:rsid w:val="00ED544D"/>
    <w:rsid w:val="00ED5538"/>
    <w:rsid w:val="00ED5724"/>
    <w:rsid w:val="00ED5733"/>
    <w:rsid w:val="00ED57B1"/>
    <w:rsid w:val="00ED5930"/>
    <w:rsid w:val="00ED59FE"/>
    <w:rsid w:val="00ED5A52"/>
    <w:rsid w:val="00ED5BBA"/>
    <w:rsid w:val="00ED5BC9"/>
    <w:rsid w:val="00ED5C02"/>
    <w:rsid w:val="00ED5CA9"/>
    <w:rsid w:val="00ED5CC7"/>
    <w:rsid w:val="00ED5D26"/>
    <w:rsid w:val="00ED5EF7"/>
    <w:rsid w:val="00ED6060"/>
    <w:rsid w:val="00ED65BF"/>
    <w:rsid w:val="00ED661D"/>
    <w:rsid w:val="00ED68B4"/>
    <w:rsid w:val="00ED699E"/>
    <w:rsid w:val="00ED6AF6"/>
    <w:rsid w:val="00ED6B68"/>
    <w:rsid w:val="00ED6C53"/>
    <w:rsid w:val="00ED6CA9"/>
    <w:rsid w:val="00ED6DAB"/>
    <w:rsid w:val="00ED6E16"/>
    <w:rsid w:val="00ED6E4B"/>
    <w:rsid w:val="00ED6F52"/>
    <w:rsid w:val="00ED712A"/>
    <w:rsid w:val="00ED71C4"/>
    <w:rsid w:val="00ED73DB"/>
    <w:rsid w:val="00ED76DC"/>
    <w:rsid w:val="00ED7864"/>
    <w:rsid w:val="00ED78D4"/>
    <w:rsid w:val="00ED78DF"/>
    <w:rsid w:val="00ED7A65"/>
    <w:rsid w:val="00ED7A90"/>
    <w:rsid w:val="00ED7AE6"/>
    <w:rsid w:val="00ED7B85"/>
    <w:rsid w:val="00ED7C5B"/>
    <w:rsid w:val="00ED7C83"/>
    <w:rsid w:val="00ED7DCE"/>
    <w:rsid w:val="00EE0074"/>
    <w:rsid w:val="00EE00E6"/>
    <w:rsid w:val="00EE01C8"/>
    <w:rsid w:val="00EE0223"/>
    <w:rsid w:val="00EE05D0"/>
    <w:rsid w:val="00EE0834"/>
    <w:rsid w:val="00EE0867"/>
    <w:rsid w:val="00EE0A2A"/>
    <w:rsid w:val="00EE0A8C"/>
    <w:rsid w:val="00EE0FC5"/>
    <w:rsid w:val="00EE1204"/>
    <w:rsid w:val="00EE1311"/>
    <w:rsid w:val="00EE1583"/>
    <w:rsid w:val="00EE16EA"/>
    <w:rsid w:val="00EE1786"/>
    <w:rsid w:val="00EE17C7"/>
    <w:rsid w:val="00EE18E7"/>
    <w:rsid w:val="00EE1BC5"/>
    <w:rsid w:val="00EE1DF0"/>
    <w:rsid w:val="00EE1ED8"/>
    <w:rsid w:val="00EE2540"/>
    <w:rsid w:val="00EE2622"/>
    <w:rsid w:val="00EE26B5"/>
    <w:rsid w:val="00EE2726"/>
    <w:rsid w:val="00EE28BF"/>
    <w:rsid w:val="00EE29C4"/>
    <w:rsid w:val="00EE2A85"/>
    <w:rsid w:val="00EE2A99"/>
    <w:rsid w:val="00EE2B30"/>
    <w:rsid w:val="00EE3052"/>
    <w:rsid w:val="00EE33A4"/>
    <w:rsid w:val="00EE3452"/>
    <w:rsid w:val="00EE34D8"/>
    <w:rsid w:val="00EE3776"/>
    <w:rsid w:val="00EE3788"/>
    <w:rsid w:val="00EE37A1"/>
    <w:rsid w:val="00EE37F0"/>
    <w:rsid w:val="00EE3AFA"/>
    <w:rsid w:val="00EE3EEE"/>
    <w:rsid w:val="00EE3F81"/>
    <w:rsid w:val="00EE3FB8"/>
    <w:rsid w:val="00EE4561"/>
    <w:rsid w:val="00EE47C3"/>
    <w:rsid w:val="00EE47C8"/>
    <w:rsid w:val="00EE47F0"/>
    <w:rsid w:val="00EE48DA"/>
    <w:rsid w:val="00EE4AAD"/>
    <w:rsid w:val="00EE4AE9"/>
    <w:rsid w:val="00EE4BAE"/>
    <w:rsid w:val="00EE4BEC"/>
    <w:rsid w:val="00EE4D35"/>
    <w:rsid w:val="00EE4D96"/>
    <w:rsid w:val="00EE4F7C"/>
    <w:rsid w:val="00EE52E4"/>
    <w:rsid w:val="00EE5673"/>
    <w:rsid w:val="00EE5827"/>
    <w:rsid w:val="00EE5AD4"/>
    <w:rsid w:val="00EE5BDD"/>
    <w:rsid w:val="00EE5D72"/>
    <w:rsid w:val="00EE60BA"/>
    <w:rsid w:val="00EE617A"/>
    <w:rsid w:val="00EE6316"/>
    <w:rsid w:val="00EE6810"/>
    <w:rsid w:val="00EE683E"/>
    <w:rsid w:val="00EE6970"/>
    <w:rsid w:val="00EE6ACD"/>
    <w:rsid w:val="00EE6C64"/>
    <w:rsid w:val="00EE6DBD"/>
    <w:rsid w:val="00EE6F28"/>
    <w:rsid w:val="00EE6F9D"/>
    <w:rsid w:val="00EE704D"/>
    <w:rsid w:val="00EE723C"/>
    <w:rsid w:val="00EE747F"/>
    <w:rsid w:val="00EE7508"/>
    <w:rsid w:val="00EE76AC"/>
    <w:rsid w:val="00EE7A5B"/>
    <w:rsid w:val="00EE7AF6"/>
    <w:rsid w:val="00EE7CB8"/>
    <w:rsid w:val="00EE7D41"/>
    <w:rsid w:val="00EF0492"/>
    <w:rsid w:val="00EF051B"/>
    <w:rsid w:val="00EF0746"/>
    <w:rsid w:val="00EF08D8"/>
    <w:rsid w:val="00EF092C"/>
    <w:rsid w:val="00EF094D"/>
    <w:rsid w:val="00EF0A65"/>
    <w:rsid w:val="00EF0C05"/>
    <w:rsid w:val="00EF0E3F"/>
    <w:rsid w:val="00EF0FB9"/>
    <w:rsid w:val="00EF100C"/>
    <w:rsid w:val="00EF10D9"/>
    <w:rsid w:val="00EF1350"/>
    <w:rsid w:val="00EF13E2"/>
    <w:rsid w:val="00EF14A7"/>
    <w:rsid w:val="00EF14ED"/>
    <w:rsid w:val="00EF1584"/>
    <w:rsid w:val="00EF159F"/>
    <w:rsid w:val="00EF161D"/>
    <w:rsid w:val="00EF1674"/>
    <w:rsid w:val="00EF1704"/>
    <w:rsid w:val="00EF182F"/>
    <w:rsid w:val="00EF1B1D"/>
    <w:rsid w:val="00EF1B79"/>
    <w:rsid w:val="00EF1C18"/>
    <w:rsid w:val="00EF1E3C"/>
    <w:rsid w:val="00EF214D"/>
    <w:rsid w:val="00EF2216"/>
    <w:rsid w:val="00EF270A"/>
    <w:rsid w:val="00EF2832"/>
    <w:rsid w:val="00EF293E"/>
    <w:rsid w:val="00EF2BD0"/>
    <w:rsid w:val="00EF2DED"/>
    <w:rsid w:val="00EF2DFF"/>
    <w:rsid w:val="00EF2EC7"/>
    <w:rsid w:val="00EF307F"/>
    <w:rsid w:val="00EF3182"/>
    <w:rsid w:val="00EF33D4"/>
    <w:rsid w:val="00EF3ABE"/>
    <w:rsid w:val="00EF3B8D"/>
    <w:rsid w:val="00EF3BA1"/>
    <w:rsid w:val="00EF3C8E"/>
    <w:rsid w:val="00EF3D3D"/>
    <w:rsid w:val="00EF3D48"/>
    <w:rsid w:val="00EF3E3F"/>
    <w:rsid w:val="00EF407A"/>
    <w:rsid w:val="00EF43C1"/>
    <w:rsid w:val="00EF4476"/>
    <w:rsid w:val="00EF44FA"/>
    <w:rsid w:val="00EF4539"/>
    <w:rsid w:val="00EF454C"/>
    <w:rsid w:val="00EF48BE"/>
    <w:rsid w:val="00EF49FA"/>
    <w:rsid w:val="00EF4A20"/>
    <w:rsid w:val="00EF4AE9"/>
    <w:rsid w:val="00EF4BC7"/>
    <w:rsid w:val="00EF4C22"/>
    <w:rsid w:val="00EF5046"/>
    <w:rsid w:val="00EF5134"/>
    <w:rsid w:val="00EF51AB"/>
    <w:rsid w:val="00EF5350"/>
    <w:rsid w:val="00EF5537"/>
    <w:rsid w:val="00EF55CE"/>
    <w:rsid w:val="00EF55DE"/>
    <w:rsid w:val="00EF588D"/>
    <w:rsid w:val="00EF59D5"/>
    <w:rsid w:val="00EF5A58"/>
    <w:rsid w:val="00EF5AA8"/>
    <w:rsid w:val="00EF5ADA"/>
    <w:rsid w:val="00EF5B45"/>
    <w:rsid w:val="00EF5BDA"/>
    <w:rsid w:val="00EF5D13"/>
    <w:rsid w:val="00EF5E2F"/>
    <w:rsid w:val="00EF5EDE"/>
    <w:rsid w:val="00EF612A"/>
    <w:rsid w:val="00EF61FF"/>
    <w:rsid w:val="00EF636D"/>
    <w:rsid w:val="00EF6478"/>
    <w:rsid w:val="00EF6617"/>
    <w:rsid w:val="00EF663E"/>
    <w:rsid w:val="00EF6733"/>
    <w:rsid w:val="00EF68BF"/>
    <w:rsid w:val="00EF68D1"/>
    <w:rsid w:val="00EF6A5B"/>
    <w:rsid w:val="00EF6ABE"/>
    <w:rsid w:val="00EF6AE7"/>
    <w:rsid w:val="00EF6C8F"/>
    <w:rsid w:val="00EF6EFE"/>
    <w:rsid w:val="00EF710B"/>
    <w:rsid w:val="00EF7115"/>
    <w:rsid w:val="00EF717F"/>
    <w:rsid w:val="00EF719E"/>
    <w:rsid w:val="00EF724D"/>
    <w:rsid w:val="00EF798E"/>
    <w:rsid w:val="00EF7A1B"/>
    <w:rsid w:val="00EF7C28"/>
    <w:rsid w:val="00EF7CB6"/>
    <w:rsid w:val="00EF7E44"/>
    <w:rsid w:val="00EF7E86"/>
    <w:rsid w:val="00F00051"/>
    <w:rsid w:val="00F00301"/>
    <w:rsid w:val="00F003C5"/>
    <w:rsid w:val="00F00766"/>
    <w:rsid w:val="00F00778"/>
    <w:rsid w:val="00F00791"/>
    <w:rsid w:val="00F00CA6"/>
    <w:rsid w:val="00F00D0D"/>
    <w:rsid w:val="00F00FC1"/>
    <w:rsid w:val="00F0118B"/>
    <w:rsid w:val="00F01504"/>
    <w:rsid w:val="00F0152B"/>
    <w:rsid w:val="00F016EF"/>
    <w:rsid w:val="00F01893"/>
    <w:rsid w:val="00F01BF0"/>
    <w:rsid w:val="00F01BF5"/>
    <w:rsid w:val="00F01FD0"/>
    <w:rsid w:val="00F02003"/>
    <w:rsid w:val="00F02239"/>
    <w:rsid w:val="00F0255D"/>
    <w:rsid w:val="00F025A5"/>
    <w:rsid w:val="00F0269C"/>
    <w:rsid w:val="00F02AD1"/>
    <w:rsid w:val="00F02D42"/>
    <w:rsid w:val="00F02E7E"/>
    <w:rsid w:val="00F02EC1"/>
    <w:rsid w:val="00F034C4"/>
    <w:rsid w:val="00F0355F"/>
    <w:rsid w:val="00F03576"/>
    <w:rsid w:val="00F035E5"/>
    <w:rsid w:val="00F03621"/>
    <w:rsid w:val="00F0366F"/>
    <w:rsid w:val="00F0375D"/>
    <w:rsid w:val="00F03D37"/>
    <w:rsid w:val="00F03DE2"/>
    <w:rsid w:val="00F03EC3"/>
    <w:rsid w:val="00F03F86"/>
    <w:rsid w:val="00F0427E"/>
    <w:rsid w:val="00F04405"/>
    <w:rsid w:val="00F0471F"/>
    <w:rsid w:val="00F047F0"/>
    <w:rsid w:val="00F0486D"/>
    <w:rsid w:val="00F04A6B"/>
    <w:rsid w:val="00F04A6C"/>
    <w:rsid w:val="00F04BE2"/>
    <w:rsid w:val="00F04D3A"/>
    <w:rsid w:val="00F05180"/>
    <w:rsid w:val="00F051C4"/>
    <w:rsid w:val="00F0544B"/>
    <w:rsid w:val="00F05537"/>
    <w:rsid w:val="00F055E5"/>
    <w:rsid w:val="00F0592F"/>
    <w:rsid w:val="00F05C10"/>
    <w:rsid w:val="00F05FF8"/>
    <w:rsid w:val="00F060E6"/>
    <w:rsid w:val="00F062C6"/>
    <w:rsid w:val="00F06820"/>
    <w:rsid w:val="00F06842"/>
    <w:rsid w:val="00F068D0"/>
    <w:rsid w:val="00F06A70"/>
    <w:rsid w:val="00F06AD3"/>
    <w:rsid w:val="00F06CA6"/>
    <w:rsid w:val="00F06D84"/>
    <w:rsid w:val="00F06DFB"/>
    <w:rsid w:val="00F06F56"/>
    <w:rsid w:val="00F07229"/>
    <w:rsid w:val="00F072A4"/>
    <w:rsid w:val="00F073A7"/>
    <w:rsid w:val="00F07D0B"/>
    <w:rsid w:val="00F07D60"/>
    <w:rsid w:val="00F07FBF"/>
    <w:rsid w:val="00F102DA"/>
    <w:rsid w:val="00F105BE"/>
    <w:rsid w:val="00F10777"/>
    <w:rsid w:val="00F10A2E"/>
    <w:rsid w:val="00F10F84"/>
    <w:rsid w:val="00F11071"/>
    <w:rsid w:val="00F1111C"/>
    <w:rsid w:val="00F112E2"/>
    <w:rsid w:val="00F11358"/>
    <w:rsid w:val="00F1146E"/>
    <w:rsid w:val="00F11531"/>
    <w:rsid w:val="00F11858"/>
    <w:rsid w:val="00F11AF2"/>
    <w:rsid w:val="00F11CF6"/>
    <w:rsid w:val="00F11D62"/>
    <w:rsid w:val="00F11F68"/>
    <w:rsid w:val="00F1210B"/>
    <w:rsid w:val="00F12225"/>
    <w:rsid w:val="00F12556"/>
    <w:rsid w:val="00F12719"/>
    <w:rsid w:val="00F127C1"/>
    <w:rsid w:val="00F127D5"/>
    <w:rsid w:val="00F12B79"/>
    <w:rsid w:val="00F12C80"/>
    <w:rsid w:val="00F12FAB"/>
    <w:rsid w:val="00F135B3"/>
    <w:rsid w:val="00F13838"/>
    <w:rsid w:val="00F13C7B"/>
    <w:rsid w:val="00F13CA3"/>
    <w:rsid w:val="00F13CB6"/>
    <w:rsid w:val="00F13E04"/>
    <w:rsid w:val="00F13EB0"/>
    <w:rsid w:val="00F143C4"/>
    <w:rsid w:val="00F1440B"/>
    <w:rsid w:val="00F14794"/>
    <w:rsid w:val="00F14BC1"/>
    <w:rsid w:val="00F15032"/>
    <w:rsid w:val="00F1512C"/>
    <w:rsid w:val="00F1515B"/>
    <w:rsid w:val="00F15521"/>
    <w:rsid w:val="00F15613"/>
    <w:rsid w:val="00F15651"/>
    <w:rsid w:val="00F1575B"/>
    <w:rsid w:val="00F1581B"/>
    <w:rsid w:val="00F15A80"/>
    <w:rsid w:val="00F15DDF"/>
    <w:rsid w:val="00F15E5F"/>
    <w:rsid w:val="00F15FE4"/>
    <w:rsid w:val="00F16064"/>
    <w:rsid w:val="00F16353"/>
    <w:rsid w:val="00F167BD"/>
    <w:rsid w:val="00F1699F"/>
    <w:rsid w:val="00F16C04"/>
    <w:rsid w:val="00F16DF3"/>
    <w:rsid w:val="00F16E1B"/>
    <w:rsid w:val="00F1710B"/>
    <w:rsid w:val="00F174C0"/>
    <w:rsid w:val="00F1751E"/>
    <w:rsid w:val="00F17568"/>
    <w:rsid w:val="00F175D2"/>
    <w:rsid w:val="00F179EF"/>
    <w:rsid w:val="00F17A5A"/>
    <w:rsid w:val="00F17C88"/>
    <w:rsid w:val="00F17DC9"/>
    <w:rsid w:val="00F200CD"/>
    <w:rsid w:val="00F201E8"/>
    <w:rsid w:val="00F20227"/>
    <w:rsid w:val="00F202F2"/>
    <w:rsid w:val="00F20320"/>
    <w:rsid w:val="00F20327"/>
    <w:rsid w:val="00F203EC"/>
    <w:rsid w:val="00F20534"/>
    <w:rsid w:val="00F20698"/>
    <w:rsid w:val="00F2071B"/>
    <w:rsid w:val="00F207C3"/>
    <w:rsid w:val="00F207C7"/>
    <w:rsid w:val="00F207F4"/>
    <w:rsid w:val="00F20936"/>
    <w:rsid w:val="00F2096E"/>
    <w:rsid w:val="00F20C15"/>
    <w:rsid w:val="00F20E96"/>
    <w:rsid w:val="00F21374"/>
    <w:rsid w:val="00F21759"/>
    <w:rsid w:val="00F217F5"/>
    <w:rsid w:val="00F2199C"/>
    <w:rsid w:val="00F21C77"/>
    <w:rsid w:val="00F21F79"/>
    <w:rsid w:val="00F220C9"/>
    <w:rsid w:val="00F2214D"/>
    <w:rsid w:val="00F223B1"/>
    <w:rsid w:val="00F22416"/>
    <w:rsid w:val="00F224AC"/>
    <w:rsid w:val="00F224F3"/>
    <w:rsid w:val="00F224F8"/>
    <w:rsid w:val="00F227C2"/>
    <w:rsid w:val="00F228E4"/>
    <w:rsid w:val="00F22D73"/>
    <w:rsid w:val="00F22DBE"/>
    <w:rsid w:val="00F22DF0"/>
    <w:rsid w:val="00F22E9E"/>
    <w:rsid w:val="00F22F1B"/>
    <w:rsid w:val="00F230FF"/>
    <w:rsid w:val="00F232BA"/>
    <w:rsid w:val="00F232F5"/>
    <w:rsid w:val="00F23698"/>
    <w:rsid w:val="00F237B6"/>
    <w:rsid w:val="00F237BD"/>
    <w:rsid w:val="00F23827"/>
    <w:rsid w:val="00F23E5F"/>
    <w:rsid w:val="00F23F01"/>
    <w:rsid w:val="00F23FF0"/>
    <w:rsid w:val="00F23FF4"/>
    <w:rsid w:val="00F24069"/>
    <w:rsid w:val="00F24205"/>
    <w:rsid w:val="00F24377"/>
    <w:rsid w:val="00F24573"/>
    <w:rsid w:val="00F24619"/>
    <w:rsid w:val="00F248C7"/>
    <w:rsid w:val="00F24AC3"/>
    <w:rsid w:val="00F24E31"/>
    <w:rsid w:val="00F252B7"/>
    <w:rsid w:val="00F25517"/>
    <w:rsid w:val="00F2556B"/>
    <w:rsid w:val="00F256B5"/>
    <w:rsid w:val="00F2573C"/>
    <w:rsid w:val="00F2599D"/>
    <w:rsid w:val="00F25B1B"/>
    <w:rsid w:val="00F25C17"/>
    <w:rsid w:val="00F25DAC"/>
    <w:rsid w:val="00F25E8E"/>
    <w:rsid w:val="00F25F8F"/>
    <w:rsid w:val="00F26035"/>
    <w:rsid w:val="00F260C9"/>
    <w:rsid w:val="00F26279"/>
    <w:rsid w:val="00F263AB"/>
    <w:rsid w:val="00F264C2"/>
    <w:rsid w:val="00F2675E"/>
    <w:rsid w:val="00F26DA2"/>
    <w:rsid w:val="00F2725D"/>
    <w:rsid w:val="00F272DF"/>
    <w:rsid w:val="00F2733E"/>
    <w:rsid w:val="00F273D7"/>
    <w:rsid w:val="00F27980"/>
    <w:rsid w:val="00F27C1E"/>
    <w:rsid w:val="00F27CF8"/>
    <w:rsid w:val="00F27D85"/>
    <w:rsid w:val="00F27DCF"/>
    <w:rsid w:val="00F27E57"/>
    <w:rsid w:val="00F3040F"/>
    <w:rsid w:val="00F30662"/>
    <w:rsid w:val="00F30694"/>
    <w:rsid w:val="00F3078C"/>
    <w:rsid w:val="00F307C9"/>
    <w:rsid w:val="00F30A07"/>
    <w:rsid w:val="00F30B01"/>
    <w:rsid w:val="00F30B4C"/>
    <w:rsid w:val="00F30C1D"/>
    <w:rsid w:val="00F30C54"/>
    <w:rsid w:val="00F30F56"/>
    <w:rsid w:val="00F30FF4"/>
    <w:rsid w:val="00F310D0"/>
    <w:rsid w:val="00F310D7"/>
    <w:rsid w:val="00F31265"/>
    <w:rsid w:val="00F312BD"/>
    <w:rsid w:val="00F31543"/>
    <w:rsid w:val="00F315BA"/>
    <w:rsid w:val="00F3174B"/>
    <w:rsid w:val="00F31964"/>
    <w:rsid w:val="00F31A95"/>
    <w:rsid w:val="00F31B52"/>
    <w:rsid w:val="00F31C08"/>
    <w:rsid w:val="00F31CFE"/>
    <w:rsid w:val="00F31F11"/>
    <w:rsid w:val="00F32064"/>
    <w:rsid w:val="00F323CD"/>
    <w:rsid w:val="00F323EC"/>
    <w:rsid w:val="00F324DA"/>
    <w:rsid w:val="00F32549"/>
    <w:rsid w:val="00F32A58"/>
    <w:rsid w:val="00F32BE0"/>
    <w:rsid w:val="00F32CA6"/>
    <w:rsid w:val="00F32D0E"/>
    <w:rsid w:val="00F32E0A"/>
    <w:rsid w:val="00F32FE3"/>
    <w:rsid w:val="00F330F9"/>
    <w:rsid w:val="00F331E3"/>
    <w:rsid w:val="00F33301"/>
    <w:rsid w:val="00F33471"/>
    <w:rsid w:val="00F334AA"/>
    <w:rsid w:val="00F336CA"/>
    <w:rsid w:val="00F336D4"/>
    <w:rsid w:val="00F337D3"/>
    <w:rsid w:val="00F33844"/>
    <w:rsid w:val="00F33876"/>
    <w:rsid w:val="00F33AE8"/>
    <w:rsid w:val="00F33C22"/>
    <w:rsid w:val="00F33E4F"/>
    <w:rsid w:val="00F3410E"/>
    <w:rsid w:val="00F3421A"/>
    <w:rsid w:val="00F34450"/>
    <w:rsid w:val="00F34673"/>
    <w:rsid w:val="00F346C2"/>
    <w:rsid w:val="00F348D1"/>
    <w:rsid w:val="00F3492B"/>
    <w:rsid w:val="00F3527C"/>
    <w:rsid w:val="00F353D3"/>
    <w:rsid w:val="00F35506"/>
    <w:rsid w:val="00F355E6"/>
    <w:rsid w:val="00F356F0"/>
    <w:rsid w:val="00F3582A"/>
    <w:rsid w:val="00F358C6"/>
    <w:rsid w:val="00F35A37"/>
    <w:rsid w:val="00F35CC1"/>
    <w:rsid w:val="00F35E16"/>
    <w:rsid w:val="00F35E6D"/>
    <w:rsid w:val="00F3620E"/>
    <w:rsid w:val="00F3634E"/>
    <w:rsid w:val="00F3635A"/>
    <w:rsid w:val="00F363F7"/>
    <w:rsid w:val="00F36650"/>
    <w:rsid w:val="00F36718"/>
    <w:rsid w:val="00F36A38"/>
    <w:rsid w:val="00F36A90"/>
    <w:rsid w:val="00F36B3B"/>
    <w:rsid w:val="00F36C02"/>
    <w:rsid w:val="00F36DA9"/>
    <w:rsid w:val="00F36F5D"/>
    <w:rsid w:val="00F37064"/>
    <w:rsid w:val="00F370C0"/>
    <w:rsid w:val="00F37140"/>
    <w:rsid w:val="00F37147"/>
    <w:rsid w:val="00F3716D"/>
    <w:rsid w:val="00F3747A"/>
    <w:rsid w:val="00F37510"/>
    <w:rsid w:val="00F3777F"/>
    <w:rsid w:val="00F377AA"/>
    <w:rsid w:val="00F37816"/>
    <w:rsid w:val="00F379BC"/>
    <w:rsid w:val="00F37AC4"/>
    <w:rsid w:val="00F37B0B"/>
    <w:rsid w:val="00F37B6F"/>
    <w:rsid w:val="00F37C94"/>
    <w:rsid w:val="00F37DE6"/>
    <w:rsid w:val="00F37E1B"/>
    <w:rsid w:val="00F37F4D"/>
    <w:rsid w:val="00F40280"/>
    <w:rsid w:val="00F40302"/>
    <w:rsid w:val="00F40323"/>
    <w:rsid w:val="00F404E3"/>
    <w:rsid w:val="00F404FD"/>
    <w:rsid w:val="00F40530"/>
    <w:rsid w:val="00F405BF"/>
    <w:rsid w:val="00F405C2"/>
    <w:rsid w:val="00F40608"/>
    <w:rsid w:val="00F40661"/>
    <w:rsid w:val="00F412BE"/>
    <w:rsid w:val="00F41800"/>
    <w:rsid w:val="00F41AD6"/>
    <w:rsid w:val="00F41BDF"/>
    <w:rsid w:val="00F41DA7"/>
    <w:rsid w:val="00F4205A"/>
    <w:rsid w:val="00F420FC"/>
    <w:rsid w:val="00F42341"/>
    <w:rsid w:val="00F424E8"/>
    <w:rsid w:val="00F4263D"/>
    <w:rsid w:val="00F42732"/>
    <w:rsid w:val="00F42842"/>
    <w:rsid w:val="00F42B0B"/>
    <w:rsid w:val="00F42BE5"/>
    <w:rsid w:val="00F42D0C"/>
    <w:rsid w:val="00F42D98"/>
    <w:rsid w:val="00F42DE1"/>
    <w:rsid w:val="00F42EC5"/>
    <w:rsid w:val="00F43076"/>
    <w:rsid w:val="00F43387"/>
    <w:rsid w:val="00F43397"/>
    <w:rsid w:val="00F43465"/>
    <w:rsid w:val="00F434E6"/>
    <w:rsid w:val="00F4351C"/>
    <w:rsid w:val="00F43A02"/>
    <w:rsid w:val="00F43A3A"/>
    <w:rsid w:val="00F43CA4"/>
    <w:rsid w:val="00F441FD"/>
    <w:rsid w:val="00F4459C"/>
    <w:rsid w:val="00F44667"/>
    <w:rsid w:val="00F446B3"/>
    <w:rsid w:val="00F44705"/>
    <w:rsid w:val="00F44726"/>
    <w:rsid w:val="00F44935"/>
    <w:rsid w:val="00F44A5B"/>
    <w:rsid w:val="00F44C3D"/>
    <w:rsid w:val="00F44C99"/>
    <w:rsid w:val="00F44D35"/>
    <w:rsid w:val="00F44ECD"/>
    <w:rsid w:val="00F4503D"/>
    <w:rsid w:val="00F4547E"/>
    <w:rsid w:val="00F4568E"/>
    <w:rsid w:val="00F4593E"/>
    <w:rsid w:val="00F45A81"/>
    <w:rsid w:val="00F45DAD"/>
    <w:rsid w:val="00F46012"/>
    <w:rsid w:val="00F46088"/>
    <w:rsid w:val="00F460A4"/>
    <w:rsid w:val="00F46173"/>
    <w:rsid w:val="00F461A7"/>
    <w:rsid w:val="00F46763"/>
    <w:rsid w:val="00F46955"/>
    <w:rsid w:val="00F46A5D"/>
    <w:rsid w:val="00F46A96"/>
    <w:rsid w:val="00F46EC3"/>
    <w:rsid w:val="00F46F57"/>
    <w:rsid w:val="00F4720E"/>
    <w:rsid w:val="00F4750B"/>
    <w:rsid w:val="00F4751F"/>
    <w:rsid w:val="00F475C3"/>
    <w:rsid w:val="00F4775F"/>
    <w:rsid w:val="00F4796C"/>
    <w:rsid w:val="00F47ADF"/>
    <w:rsid w:val="00F47DA8"/>
    <w:rsid w:val="00F47DAA"/>
    <w:rsid w:val="00F47F15"/>
    <w:rsid w:val="00F50103"/>
    <w:rsid w:val="00F50134"/>
    <w:rsid w:val="00F5016A"/>
    <w:rsid w:val="00F5021E"/>
    <w:rsid w:val="00F5024A"/>
    <w:rsid w:val="00F50314"/>
    <w:rsid w:val="00F50658"/>
    <w:rsid w:val="00F506E2"/>
    <w:rsid w:val="00F50810"/>
    <w:rsid w:val="00F508F6"/>
    <w:rsid w:val="00F509BE"/>
    <w:rsid w:val="00F50E01"/>
    <w:rsid w:val="00F50F95"/>
    <w:rsid w:val="00F5119E"/>
    <w:rsid w:val="00F51227"/>
    <w:rsid w:val="00F5135D"/>
    <w:rsid w:val="00F513B2"/>
    <w:rsid w:val="00F51492"/>
    <w:rsid w:val="00F516B3"/>
    <w:rsid w:val="00F5181E"/>
    <w:rsid w:val="00F519A6"/>
    <w:rsid w:val="00F51A71"/>
    <w:rsid w:val="00F51A79"/>
    <w:rsid w:val="00F51CB1"/>
    <w:rsid w:val="00F51D3E"/>
    <w:rsid w:val="00F51DCB"/>
    <w:rsid w:val="00F51EA0"/>
    <w:rsid w:val="00F52232"/>
    <w:rsid w:val="00F5240C"/>
    <w:rsid w:val="00F5258C"/>
    <w:rsid w:val="00F525D8"/>
    <w:rsid w:val="00F52627"/>
    <w:rsid w:val="00F527A0"/>
    <w:rsid w:val="00F527F8"/>
    <w:rsid w:val="00F5282E"/>
    <w:rsid w:val="00F52842"/>
    <w:rsid w:val="00F52A7C"/>
    <w:rsid w:val="00F52AEA"/>
    <w:rsid w:val="00F52F97"/>
    <w:rsid w:val="00F53024"/>
    <w:rsid w:val="00F530D1"/>
    <w:rsid w:val="00F531FF"/>
    <w:rsid w:val="00F53439"/>
    <w:rsid w:val="00F53454"/>
    <w:rsid w:val="00F5349B"/>
    <w:rsid w:val="00F534E8"/>
    <w:rsid w:val="00F53511"/>
    <w:rsid w:val="00F5393F"/>
    <w:rsid w:val="00F53B53"/>
    <w:rsid w:val="00F53C05"/>
    <w:rsid w:val="00F53D04"/>
    <w:rsid w:val="00F53DEE"/>
    <w:rsid w:val="00F54020"/>
    <w:rsid w:val="00F540CD"/>
    <w:rsid w:val="00F542E4"/>
    <w:rsid w:val="00F547C1"/>
    <w:rsid w:val="00F5498E"/>
    <w:rsid w:val="00F54D77"/>
    <w:rsid w:val="00F54E20"/>
    <w:rsid w:val="00F54F1E"/>
    <w:rsid w:val="00F54F20"/>
    <w:rsid w:val="00F556FD"/>
    <w:rsid w:val="00F557D5"/>
    <w:rsid w:val="00F557F2"/>
    <w:rsid w:val="00F55C2A"/>
    <w:rsid w:val="00F55C5E"/>
    <w:rsid w:val="00F55DBF"/>
    <w:rsid w:val="00F55E07"/>
    <w:rsid w:val="00F55FB9"/>
    <w:rsid w:val="00F56152"/>
    <w:rsid w:val="00F5658F"/>
    <w:rsid w:val="00F565FE"/>
    <w:rsid w:val="00F56675"/>
    <w:rsid w:val="00F5689C"/>
    <w:rsid w:val="00F56C20"/>
    <w:rsid w:val="00F56D47"/>
    <w:rsid w:val="00F56E15"/>
    <w:rsid w:val="00F56E2B"/>
    <w:rsid w:val="00F57190"/>
    <w:rsid w:val="00F572E4"/>
    <w:rsid w:val="00F574EF"/>
    <w:rsid w:val="00F576EF"/>
    <w:rsid w:val="00F57F5F"/>
    <w:rsid w:val="00F6022A"/>
    <w:rsid w:val="00F60420"/>
    <w:rsid w:val="00F60675"/>
    <w:rsid w:val="00F60765"/>
    <w:rsid w:val="00F608B2"/>
    <w:rsid w:val="00F6094B"/>
    <w:rsid w:val="00F609FE"/>
    <w:rsid w:val="00F60A13"/>
    <w:rsid w:val="00F60C8F"/>
    <w:rsid w:val="00F60D3F"/>
    <w:rsid w:val="00F60FE3"/>
    <w:rsid w:val="00F6107C"/>
    <w:rsid w:val="00F613FA"/>
    <w:rsid w:val="00F614D5"/>
    <w:rsid w:val="00F616C5"/>
    <w:rsid w:val="00F618E7"/>
    <w:rsid w:val="00F61995"/>
    <w:rsid w:val="00F61A8C"/>
    <w:rsid w:val="00F61D5A"/>
    <w:rsid w:val="00F61E9F"/>
    <w:rsid w:val="00F61F9C"/>
    <w:rsid w:val="00F61FAB"/>
    <w:rsid w:val="00F61FD2"/>
    <w:rsid w:val="00F620C3"/>
    <w:rsid w:val="00F6268A"/>
    <w:rsid w:val="00F62693"/>
    <w:rsid w:val="00F627D8"/>
    <w:rsid w:val="00F628E6"/>
    <w:rsid w:val="00F62A82"/>
    <w:rsid w:val="00F62EDE"/>
    <w:rsid w:val="00F6308A"/>
    <w:rsid w:val="00F63194"/>
    <w:rsid w:val="00F633AA"/>
    <w:rsid w:val="00F63702"/>
    <w:rsid w:val="00F6385E"/>
    <w:rsid w:val="00F6393A"/>
    <w:rsid w:val="00F63B5E"/>
    <w:rsid w:val="00F63BF9"/>
    <w:rsid w:val="00F640DC"/>
    <w:rsid w:val="00F6412F"/>
    <w:rsid w:val="00F642BF"/>
    <w:rsid w:val="00F64354"/>
    <w:rsid w:val="00F6462C"/>
    <w:rsid w:val="00F646A7"/>
    <w:rsid w:val="00F647C5"/>
    <w:rsid w:val="00F6487E"/>
    <w:rsid w:val="00F64895"/>
    <w:rsid w:val="00F64A2B"/>
    <w:rsid w:val="00F64B7D"/>
    <w:rsid w:val="00F64BBC"/>
    <w:rsid w:val="00F64DA3"/>
    <w:rsid w:val="00F64E2E"/>
    <w:rsid w:val="00F64E2F"/>
    <w:rsid w:val="00F6504C"/>
    <w:rsid w:val="00F650DB"/>
    <w:rsid w:val="00F65284"/>
    <w:rsid w:val="00F652A7"/>
    <w:rsid w:val="00F65364"/>
    <w:rsid w:val="00F65589"/>
    <w:rsid w:val="00F65613"/>
    <w:rsid w:val="00F6593D"/>
    <w:rsid w:val="00F65AC1"/>
    <w:rsid w:val="00F66114"/>
    <w:rsid w:val="00F662CC"/>
    <w:rsid w:val="00F6632A"/>
    <w:rsid w:val="00F663AA"/>
    <w:rsid w:val="00F663FB"/>
    <w:rsid w:val="00F66484"/>
    <w:rsid w:val="00F664F8"/>
    <w:rsid w:val="00F6657E"/>
    <w:rsid w:val="00F666C0"/>
    <w:rsid w:val="00F669D7"/>
    <w:rsid w:val="00F66BB9"/>
    <w:rsid w:val="00F66BC4"/>
    <w:rsid w:val="00F66D67"/>
    <w:rsid w:val="00F66D7F"/>
    <w:rsid w:val="00F66DB2"/>
    <w:rsid w:val="00F66DE7"/>
    <w:rsid w:val="00F66F54"/>
    <w:rsid w:val="00F67523"/>
    <w:rsid w:val="00F6774E"/>
    <w:rsid w:val="00F678BF"/>
    <w:rsid w:val="00F678EC"/>
    <w:rsid w:val="00F679FD"/>
    <w:rsid w:val="00F67D4B"/>
    <w:rsid w:val="00F67F93"/>
    <w:rsid w:val="00F67FDC"/>
    <w:rsid w:val="00F70044"/>
    <w:rsid w:val="00F70486"/>
    <w:rsid w:val="00F705F9"/>
    <w:rsid w:val="00F70754"/>
    <w:rsid w:val="00F7076D"/>
    <w:rsid w:val="00F70849"/>
    <w:rsid w:val="00F7088B"/>
    <w:rsid w:val="00F708AA"/>
    <w:rsid w:val="00F708B2"/>
    <w:rsid w:val="00F70BC4"/>
    <w:rsid w:val="00F70C31"/>
    <w:rsid w:val="00F71005"/>
    <w:rsid w:val="00F7115A"/>
    <w:rsid w:val="00F71303"/>
    <w:rsid w:val="00F71306"/>
    <w:rsid w:val="00F713F7"/>
    <w:rsid w:val="00F71474"/>
    <w:rsid w:val="00F71756"/>
    <w:rsid w:val="00F7187E"/>
    <w:rsid w:val="00F718B1"/>
    <w:rsid w:val="00F71D16"/>
    <w:rsid w:val="00F71D48"/>
    <w:rsid w:val="00F71DA4"/>
    <w:rsid w:val="00F71F76"/>
    <w:rsid w:val="00F71F95"/>
    <w:rsid w:val="00F72055"/>
    <w:rsid w:val="00F72584"/>
    <w:rsid w:val="00F725DF"/>
    <w:rsid w:val="00F726C7"/>
    <w:rsid w:val="00F72710"/>
    <w:rsid w:val="00F72823"/>
    <w:rsid w:val="00F729D4"/>
    <w:rsid w:val="00F72B38"/>
    <w:rsid w:val="00F72BCB"/>
    <w:rsid w:val="00F72C5F"/>
    <w:rsid w:val="00F72C7D"/>
    <w:rsid w:val="00F72DD5"/>
    <w:rsid w:val="00F730CB"/>
    <w:rsid w:val="00F730EA"/>
    <w:rsid w:val="00F731CB"/>
    <w:rsid w:val="00F73232"/>
    <w:rsid w:val="00F732B7"/>
    <w:rsid w:val="00F7397D"/>
    <w:rsid w:val="00F73A8E"/>
    <w:rsid w:val="00F73C08"/>
    <w:rsid w:val="00F73CDE"/>
    <w:rsid w:val="00F73E8D"/>
    <w:rsid w:val="00F73FE5"/>
    <w:rsid w:val="00F74193"/>
    <w:rsid w:val="00F743F0"/>
    <w:rsid w:val="00F74474"/>
    <w:rsid w:val="00F746D5"/>
    <w:rsid w:val="00F74708"/>
    <w:rsid w:val="00F747B8"/>
    <w:rsid w:val="00F747C5"/>
    <w:rsid w:val="00F74801"/>
    <w:rsid w:val="00F74864"/>
    <w:rsid w:val="00F74A43"/>
    <w:rsid w:val="00F74B4E"/>
    <w:rsid w:val="00F74DDE"/>
    <w:rsid w:val="00F74E97"/>
    <w:rsid w:val="00F750D5"/>
    <w:rsid w:val="00F751F9"/>
    <w:rsid w:val="00F7531C"/>
    <w:rsid w:val="00F7540E"/>
    <w:rsid w:val="00F75410"/>
    <w:rsid w:val="00F75466"/>
    <w:rsid w:val="00F756C9"/>
    <w:rsid w:val="00F75741"/>
    <w:rsid w:val="00F7587F"/>
    <w:rsid w:val="00F758FF"/>
    <w:rsid w:val="00F759C1"/>
    <w:rsid w:val="00F759C2"/>
    <w:rsid w:val="00F75ECD"/>
    <w:rsid w:val="00F75FEB"/>
    <w:rsid w:val="00F760DC"/>
    <w:rsid w:val="00F7616C"/>
    <w:rsid w:val="00F761AD"/>
    <w:rsid w:val="00F76247"/>
    <w:rsid w:val="00F762AB"/>
    <w:rsid w:val="00F76706"/>
    <w:rsid w:val="00F76812"/>
    <w:rsid w:val="00F7683F"/>
    <w:rsid w:val="00F76904"/>
    <w:rsid w:val="00F76C4E"/>
    <w:rsid w:val="00F76C56"/>
    <w:rsid w:val="00F76C5B"/>
    <w:rsid w:val="00F76E5F"/>
    <w:rsid w:val="00F77082"/>
    <w:rsid w:val="00F77084"/>
    <w:rsid w:val="00F77241"/>
    <w:rsid w:val="00F7734B"/>
    <w:rsid w:val="00F773C7"/>
    <w:rsid w:val="00F774D9"/>
    <w:rsid w:val="00F77521"/>
    <w:rsid w:val="00F7795C"/>
    <w:rsid w:val="00F77D31"/>
    <w:rsid w:val="00F77E19"/>
    <w:rsid w:val="00F77EDA"/>
    <w:rsid w:val="00F8028E"/>
    <w:rsid w:val="00F80728"/>
    <w:rsid w:val="00F807C5"/>
    <w:rsid w:val="00F80968"/>
    <w:rsid w:val="00F80C17"/>
    <w:rsid w:val="00F80D8A"/>
    <w:rsid w:val="00F80DA4"/>
    <w:rsid w:val="00F810C3"/>
    <w:rsid w:val="00F813DD"/>
    <w:rsid w:val="00F8145F"/>
    <w:rsid w:val="00F8169F"/>
    <w:rsid w:val="00F81743"/>
    <w:rsid w:val="00F81959"/>
    <w:rsid w:val="00F81B32"/>
    <w:rsid w:val="00F81B6A"/>
    <w:rsid w:val="00F81C4A"/>
    <w:rsid w:val="00F81CEA"/>
    <w:rsid w:val="00F81D8F"/>
    <w:rsid w:val="00F81DD1"/>
    <w:rsid w:val="00F81F64"/>
    <w:rsid w:val="00F8202D"/>
    <w:rsid w:val="00F8208F"/>
    <w:rsid w:val="00F82672"/>
    <w:rsid w:val="00F8274B"/>
    <w:rsid w:val="00F82B0C"/>
    <w:rsid w:val="00F82BFF"/>
    <w:rsid w:val="00F82C20"/>
    <w:rsid w:val="00F82CA8"/>
    <w:rsid w:val="00F82CD6"/>
    <w:rsid w:val="00F82D04"/>
    <w:rsid w:val="00F831B7"/>
    <w:rsid w:val="00F831DB"/>
    <w:rsid w:val="00F833E8"/>
    <w:rsid w:val="00F83488"/>
    <w:rsid w:val="00F8354D"/>
    <w:rsid w:val="00F835AD"/>
    <w:rsid w:val="00F836E3"/>
    <w:rsid w:val="00F8379B"/>
    <w:rsid w:val="00F8388B"/>
    <w:rsid w:val="00F83A55"/>
    <w:rsid w:val="00F83AE2"/>
    <w:rsid w:val="00F83B54"/>
    <w:rsid w:val="00F83BB1"/>
    <w:rsid w:val="00F83D30"/>
    <w:rsid w:val="00F83D5D"/>
    <w:rsid w:val="00F83F0B"/>
    <w:rsid w:val="00F840BF"/>
    <w:rsid w:val="00F841D0"/>
    <w:rsid w:val="00F841FD"/>
    <w:rsid w:val="00F8431A"/>
    <w:rsid w:val="00F84453"/>
    <w:rsid w:val="00F84528"/>
    <w:rsid w:val="00F847AF"/>
    <w:rsid w:val="00F84CFA"/>
    <w:rsid w:val="00F84F4D"/>
    <w:rsid w:val="00F851C8"/>
    <w:rsid w:val="00F85712"/>
    <w:rsid w:val="00F857EF"/>
    <w:rsid w:val="00F8583D"/>
    <w:rsid w:val="00F85ABC"/>
    <w:rsid w:val="00F85B5E"/>
    <w:rsid w:val="00F85BD0"/>
    <w:rsid w:val="00F85C13"/>
    <w:rsid w:val="00F85D20"/>
    <w:rsid w:val="00F85F14"/>
    <w:rsid w:val="00F86089"/>
    <w:rsid w:val="00F86139"/>
    <w:rsid w:val="00F86185"/>
    <w:rsid w:val="00F863C2"/>
    <w:rsid w:val="00F867C0"/>
    <w:rsid w:val="00F86A23"/>
    <w:rsid w:val="00F86E54"/>
    <w:rsid w:val="00F86E5A"/>
    <w:rsid w:val="00F86F44"/>
    <w:rsid w:val="00F871A6"/>
    <w:rsid w:val="00F8725B"/>
    <w:rsid w:val="00F8765D"/>
    <w:rsid w:val="00F8779B"/>
    <w:rsid w:val="00F877A6"/>
    <w:rsid w:val="00F877C6"/>
    <w:rsid w:val="00F877E0"/>
    <w:rsid w:val="00F87920"/>
    <w:rsid w:val="00F87955"/>
    <w:rsid w:val="00F8799D"/>
    <w:rsid w:val="00F87A94"/>
    <w:rsid w:val="00F87AD4"/>
    <w:rsid w:val="00F87D55"/>
    <w:rsid w:val="00F87D76"/>
    <w:rsid w:val="00F87E44"/>
    <w:rsid w:val="00F87E8A"/>
    <w:rsid w:val="00F90119"/>
    <w:rsid w:val="00F90161"/>
    <w:rsid w:val="00F901BF"/>
    <w:rsid w:val="00F903C9"/>
    <w:rsid w:val="00F9063A"/>
    <w:rsid w:val="00F9069D"/>
    <w:rsid w:val="00F90751"/>
    <w:rsid w:val="00F9095E"/>
    <w:rsid w:val="00F909BE"/>
    <w:rsid w:val="00F90C06"/>
    <w:rsid w:val="00F90CC2"/>
    <w:rsid w:val="00F90CDF"/>
    <w:rsid w:val="00F90DF9"/>
    <w:rsid w:val="00F910A5"/>
    <w:rsid w:val="00F911BF"/>
    <w:rsid w:val="00F91408"/>
    <w:rsid w:val="00F915A4"/>
    <w:rsid w:val="00F9165E"/>
    <w:rsid w:val="00F91AC3"/>
    <w:rsid w:val="00F91B97"/>
    <w:rsid w:val="00F91BBF"/>
    <w:rsid w:val="00F91D8D"/>
    <w:rsid w:val="00F91E6E"/>
    <w:rsid w:val="00F91FB9"/>
    <w:rsid w:val="00F91FBF"/>
    <w:rsid w:val="00F920D6"/>
    <w:rsid w:val="00F92306"/>
    <w:rsid w:val="00F923EE"/>
    <w:rsid w:val="00F9263A"/>
    <w:rsid w:val="00F92A5C"/>
    <w:rsid w:val="00F92A6C"/>
    <w:rsid w:val="00F92CB2"/>
    <w:rsid w:val="00F93021"/>
    <w:rsid w:val="00F93066"/>
    <w:rsid w:val="00F9319D"/>
    <w:rsid w:val="00F9333E"/>
    <w:rsid w:val="00F9358D"/>
    <w:rsid w:val="00F93800"/>
    <w:rsid w:val="00F9398E"/>
    <w:rsid w:val="00F93B78"/>
    <w:rsid w:val="00F93C83"/>
    <w:rsid w:val="00F93EC0"/>
    <w:rsid w:val="00F9425F"/>
    <w:rsid w:val="00F942C2"/>
    <w:rsid w:val="00F946B0"/>
    <w:rsid w:val="00F9487E"/>
    <w:rsid w:val="00F94973"/>
    <w:rsid w:val="00F949C3"/>
    <w:rsid w:val="00F94B6C"/>
    <w:rsid w:val="00F94C7A"/>
    <w:rsid w:val="00F94C92"/>
    <w:rsid w:val="00F94D28"/>
    <w:rsid w:val="00F94F43"/>
    <w:rsid w:val="00F94F99"/>
    <w:rsid w:val="00F950B6"/>
    <w:rsid w:val="00F9510B"/>
    <w:rsid w:val="00F9566A"/>
    <w:rsid w:val="00F95759"/>
    <w:rsid w:val="00F957A1"/>
    <w:rsid w:val="00F9583C"/>
    <w:rsid w:val="00F95874"/>
    <w:rsid w:val="00F959E9"/>
    <w:rsid w:val="00F95A8D"/>
    <w:rsid w:val="00F95B2C"/>
    <w:rsid w:val="00F95C0C"/>
    <w:rsid w:val="00F95E3D"/>
    <w:rsid w:val="00F95E4D"/>
    <w:rsid w:val="00F95EE0"/>
    <w:rsid w:val="00F95F0A"/>
    <w:rsid w:val="00F95FDF"/>
    <w:rsid w:val="00F96213"/>
    <w:rsid w:val="00F964A9"/>
    <w:rsid w:val="00F966ED"/>
    <w:rsid w:val="00F96710"/>
    <w:rsid w:val="00F96A51"/>
    <w:rsid w:val="00F96C83"/>
    <w:rsid w:val="00F96E46"/>
    <w:rsid w:val="00F972B1"/>
    <w:rsid w:val="00F972ED"/>
    <w:rsid w:val="00F973BC"/>
    <w:rsid w:val="00F975CE"/>
    <w:rsid w:val="00F9794B"/>
    <w:rsid w:val="00F979C4"/>
    <w:rsid w:val="00F97B5D"/>
    <w:rsid w:val="00F97E0D"/>
    <w:rsid w:val="00F97E98"/>
    <w:rsid w:val="00F97FD5"/>
    <w:rsid w:val="00FA0027"/>
    <w:rsid w:val="00FA009C"/>
    <w:rsid w:val="00FA00E0"/>
    <w:rsid w:val="00FA02B2"/>
    <w:rsid w:val="00FA0390"/>
    <w:rsid w:val="00FA043C"/>
    <w:rsid w:val="00FA0455"/>
    <w:rsid w:val="00FA0715"/>
    <w:rsid w:val="00FA0974"/>
    <w:rsid w:val="00FA0BED"/>
    <w:rsid w:val="00FA0FF8"/>
    <w:rsid w:val="00FA123E"/>
    <w:rsid w:val="00FA1501"/>
    <w:rsid w:val="00FA15A5"/>
    <w:rsid w:val="00FA17CF"/>
    <w:rsid w:val="00FA1834"/>
    <w:rsid w:val="00FA1BD7"/>
    <w:rsid w:val="00FA1E31"/>
    <w:rsid w:val="00FA2029"/>
    <w:rsid w:val="00FA2081"/>
    <w:rsid w:val="00FA2093"/>
    <w:rsid w:val="00FA23FD"/>
    <w:rsid w:val="00FA24E4"/>
    <w:rsid w:val="00FA2839"/>
    <w:rsid w:val="00FA28AB"/>
    <w:rsid w:val="00FA2A7B"/>
    <w:rsid w:val="00FA2B20"/>
    <w:rsid w:val="00FA2B3E"/>
    <w:rsid w:val="00FA2B45"/>
    <w:rsid w:val="00FA2B69"/>
    <w:rsid w:val="00FA2C04"/>
    <w:rsid w:val="00FA2C1C"/>
    <w:rsid w:val="00FA2D5A"/>
    <w:rsid w:val="00FA2E7F"/>
    <w:rsid w:val="00FA3125"/>
    <w:rsid w:val="00FA36E0"/>
    <w:rsid w:val="00FA380F"/>
    <w:rsid w:val="00FA3820"/>
    <w:rsid w:val="00FA39D2"/>
    <w:rsid w:val="00FA3AFB"/>
    <w:rsid w:val="00FA3E9C"/>
    <w:rsid w:val="00FA42C3"/>
    <w:rsid w:val="00FA45CE"/>
    <w:rsid w:val="00FA4A4E"/>
    <w:rsid w:val="00FA4DAD"/>
    <w:rsid w:val="00FA4F96"/>
    <w:rsid w:val="00FA510D"/>
    <w:rsid w:val="00FA5209"/>
    <w:rsid w:val="00FA55F7"/>
    <w:rsid w:val="00FA5C40"/>
    <w:rsid w:val="00FA5D00"/>
    <w:rsid w:val="00FA5D48"/>
    <w:rsid w:val="00FA5E4D"/>
    <w:rsid w:val="00FA611C"/>
    <w:rsid w:val="00FA6140"/>
    <w:rsid w:val="00FA6327"/>
    <w:rsid w:val="00FA647C"/>
    <w:rsid w:val="00FA6739"/>
    <w:rsid w:val="00FA6774"/>
    <w:rsid w:val="00FA6806"/>
    <w:rsid w:val="00FA680D"/>
    <w:rsid w:val="00FA6895"/>
    <w:rsid w:val="00FA6AD6"/>
    <w:rsid w:val="00FA6AF9"/>
    <w:rsid w:val="00FA6B5E"/>
    <w:rsid w:val="00FA6CCE"/>
    <w:rsid w:val="00FA6CF3"/>
    <w:rsid w:val="00FA70A1"/>
    <w:rsid w:val="00FA76E8"/>
    <w:rsid w:val="00FA77A5"/>
    <w:rsid w:val="00FA796F"/>
    <w:rsid w:val="00FA7C2D"/>
    <w:rsid w:val="00FA7FE5"/>
    <w:rsid w:val="00FB012C"/>
    <w:rsid w:val="00FB020B"/>
    <w:rsid w:val="00FB02D3"/>
    <w:rsid w:val="00FB03C2"/>
    <w:rsid w:val="00FB03DC"/>
    <w:rsid w:val="00FB06E4"/>
    <w:rsid w:val="00FB084D"/>
    <w:rsid w:val="00FB0869"/>
    <w:rsid w:val="00FB0C02"/>
    <w:rsid w:val="00FB0CF8"/>
    <w:rsid w:val="00FB12D8"/>
    <w:rsid w:val="00FB1667"/>
    <w:rsid w:val="00FB17B4"/>
    <w:rsid w:val="00FB181B"/>
    <w:rsid w:val="00FB1851"/>
    <w:rsid w:val="00FB1C40"/>
    <w:rsid w:val="00FB1CB0"/>
    <w:rsid w:val="00FB1E41"/>
    <w:rsid w:val="00FB1E44"/>
    <w:rsid w:val="00FB22F7"/>
    <w:rsid w:val="00FB2573"/>
    <w:rsid w:val="00FB2780"/>
    <w:rsid w:val="00FB27B7"/>
    <w:rsid w:val="00FB281A"/>
    <w:rsid w:val="00FB2833"/>
    <w:rsid w:val="00FB2907"/>
    <w:rsid w:val="00FB291C"/>
    <w:rsid w:val="00FB2B84"/>
    <w:rsid w:val="00FB3369"/>
    <w:rsid w:val="00FB3424"/>
    <w:rsid w:val="00FB3450"/>
    <w:rsid w:val="00FB3482"/>
    <w:rsid w:val="00FB3565"/>
    <w:rsid w:val="00FB3981"/>
    <w:rsid w:val="00FB3BE9"/>
    <w:rsid w:val="00FB3CFE"/>
    <w:rsid w:val="00FB40DF"/>
    <w:rsid w:val="00FB414A"/>
    <w:rsid w:val="00FB41AD"/>
    <w:rsid w:val="00FB444C"/>
    <w:rsid w:val="00FB4782"/>
    <w:rsid w:val="00FB480C"/>
    <w:rsid w:val="00FB49CB"/>
    <w:rsid w:val="00FB4C82"/>
    <w:rsid w:val="00FB4D32"/>
    <w:rsid w:val="00FB4D3F"/>
    <w:rsid w:val="00FB4DCA"/>
    <w:rsid w:val="00FB4DD5"/>
    <w:rsid w:val="00FB4F44"/>
    <w:rsid w:val="00FB50DA"/>
    <w:rsid w:val="00FB514B"/>
    <w:rsid w:val="00FB527B"/>
    <w:rsid w:val="00FB5652"/>
    <w:rsid w:val="00FB5787"/>
    <w:rsid w:val="00FB5973"/>
    <w:rsid w:val="00FB5ADC"/>
    <w:rsid w:val="00FB5B4A"/>
    <w:rsid w:val="00FB5C53"/>
    <w:rsid w:val="00FB5FEB"/>
    <w:rsid w:val="00FB62AD"/>
    <w:rsid w:val="00FB6325"/>
    <w:rsid w:val="00FB636B"/>
    <w:rsid w:val="00FB69B3"/>
    <w:rsid w:val="00FB6C7B"/>
    <w:rsid w:val="00FB6C7C"/>
    <w:rsid w:val="00FB6EAC"/>
    <w:rsid w:val="00FB6FA1"/>
    <w:rsid w:val="00FB7031"/>
    <w:rsid w:val="00FB70FE"/>
    <w:rsid w:val="00FB7226"/>
    <w:rsid w:val="00FB72C5"/>
    <w:rsid w:val="00FB785F"/>
    <w:rsid w:val="00FB7938"/>
    <w:rsid w:val="00FB7B58"/>
    <w:rsid w:val="00FB7BF1"/>
    <w:rsid w:val="00FB7DA0"/>
    <w:rsid w:val="00FC0092"/>
    <w:rsid w:val="00FC00A4"/>
    <w:rsid w:val="00FC0151"/>
    <w:rsid w:val="00FC01B8"/>
    <w:rsid w:val="00FC02A9"/>
    <w:rsid w:val="00FC0436"/>
    <w:rsid w:val="00FC048A"/>
    <w:rsid w:val="00FC0646"/>
    <w:rsid w:val="00FC0939"/>
    <w:rsid w:val="00FC09FA"/>
    <w:rsid w:val="00FC0C25"/>
    <w:rsid w:val="00FC0E21"/>
    <w:rsid w:val="00FC0E75"/>
    <w:rsid w:val="00FC11CB"/>
    <w:rsid w:val="00FC126E"/>
    <w:rsid w:val="00FC12BF"/>
    <w:rsid w:val="00FC131F"/>
    <w:rsid w:val="00FC155E"/>
    <w:rsid w:val="00FC17CC"/>
    <w:rsid w:val="00FC1887"/>
    <w:rsid w:val="00FC1D77"/>
    <w:rsid w:val="00FC2019"/>
    <w:rsid w:val="00FC2221"/>
    <w:rsid w:val="00FC2307"/>
    <w:rsid w:val="00FC23D3"/>
    <w:rsid w:val="00FC2401"/>
    <w:rsid w:val="00FC2580"/>
    <w:rsid w:val="00FC2596"/>
    <w:rsid w:val="00FC25C6"/>
    <w:rsid w:val="00FC25F7"/>
    <w:rsid w:val="00FC288B"/>
    <w:rsid w:val="00FC29E5"/>
    <w:rsid w:val="00FC2B19"/>
    <w:rsid w:val="00FC2C09"/>
    <w:rsid w:val="00FC2D08"/>
    <w:rsid w:val="00FC2F1A"/>
    <w:rsid w:val="00FC2FB0"/>
    <w:rsid w:val="00FC3048"/>
    <w:rsid w:val="00FC3123"/>
    <w:rsid w:val="00FC317E"/>
    <w:rsid w:val="00FC3266"/>
    <w:rsid w:val="00FC339F"/>
    <w:rsid w:val="00FC33FF"/>
    <w:rsid w:val="00FC344C"/>
    <w:rsid w:val="00FC365D"/>
    <w:rsid w:val="00FC3791"/>
    <w:rsid w:val="00FC37AB"/>
    <w:rsid w:val="00FC3964"/>
    <w:rsid w:val="00FC3C2D"/>
    <w:rsid w:val="00FC3DEE"/>
    <w:rsid w:val="00FC3F13"/>
    <w:rsid w:val="00FC3FB4"/>
    <w:rsid w:val="00FC40AD"/>
    <w:rsid w:val="00FC445D"/>
    <w:rsid w:val="00FC4516"/>
    <w:rsid w:val="00FC4987"/>
    <w:rsid w:val="00FC4A73"/>
    <w:rsid w:val="00FC4ACB"/>
    <w:rsid w:val="00FC4B67"/>
    <w:rsid w:val="00FC4CAA"/>
    <w:rsid w:val="00FC4D2D"/>
    <w:rsid w:val="00FC4EBB"/>
    <w:rsid w:val="00FC51C8"/>
    <w:rsid w:val="00FC52BF"/>
    <w:rsid w:val="00FC5363"/>
    <w:rsid w:val="00FC5527"/>
    <w:rsid w:val="00FC5769"/>
    <w:rsid w:val="00FC5812"/>
    <w:rsid w:val="00FC591B"/>
    <w:rsid w:val="00FC5A16"/>
    <w:rsid w:val="00FC5B90"/>
    <w:rsid w:val="00FC5C6F"/>
    <w:rsid w:val="00FC5E39"/>
    <w:rsid w:val="00FC5E3C"/>
    <w:rsid w:val="00FC6258"/>
    <w:rsid w:val="00FC6445"/>
    <w:rsid w:val="00FC64FD"/>
    <w:rsid w:val="00FC67A3"/>
    <w:rsid w:val="00FC6FCD"/>
    <w:rsid w:val="00FC7117"/>
    <w:rsid w:val="00FC7194"/>
    <w:rsid w:val="00FC7266"/>
    <w:rsid w:val="00FC7390"/>
    <w:rsid w:val="00FC743E"/>
    <w:rsid w:val="00FC74B6"/>
    <w:rsid w:val="00FC77A9"/>
    <w:rsid w:val="00FC790F"/>
    <w:rsid w:val="00FC7AEB"/>
    <w:rsid w:val="00FC7DAF"/>
    <w:rsid w:val="00FC7EBB"/>
    <w:rsid w:val="00FD00ED"/>
    <w:rsid w:val="00FD0252"/>
    <w:rsid w:val="00FD0617"/>
    <w:rsid w:val="00FD06E9"/>
    <w:rsid w:val="00FD0A1B"/>
    <w:rsid w:val="00FD0A2D"/>
    <w:rsid w:val="00FD0BF1"/>
    <w:rsid w:val="00FD0E85"/>
    <w:rsid w:val="00FD0EE7"/>
    <w:rsid w:val="00FD1206"/>
    <w:rsid w:val="00FD1217"/>
    <w:rsid w:val="00FD1402"/>
    <w:rsid w:val="00FD147D"/>
    <w:rsid w:val="00FD14EA"/>
    <w:rsid w:val="00FD1571"/>
    <w:rsid w:val="00FD1692"/>
    <w:rsid w:val="00FD16F5"/>
    <w:rsid w:val="00FD17D5"/>
    <w:rsid w:val="00FD18B3"/>
    <w:rsid w:val="00FD1A84"/>
    <w:rsid w:val="00FD1BF2"/>
    <w:rsid w:val="00FD1CDB"/>
    <w:rsid w:val="00FD1DB1"/>
    <w:rsid w:val="00FD249F"/>
    <w:rsid w:val="00FD25FE"/>
    <w:rsid w:val="00FD2678"/>
    <w:rsid w:val="00FD3161"/>
    <w:rsid w:val="00FD31ED"/>
    <w:rsid w:val="00FD3309"/>
    <w:rsid w:val="00FD33D8"/>
    <w:rsid w:val="00FD35C6"/>
    <w:rsid w:val="00FD37D4"/>
    <w:rsid w:val="00FD37EF"/>
    <w:rsid w:val="00FD3930"/>
    <w:rsid w:val="00FD39C5"/>
    <w:rsid w:val="00FD3BE6"/>
    <w:rsid w:val="00FD3EEC"/>
    <w:rsid w:val="00FD3F82"/>
    <w:rsid w:val="00FD43DE"/>
    <w:rsid w:val="00FD4B59"/>
    <w:rsid w:val="00FD4B79"/>
    <w:rsid w:val="00FD4BC0"/>
    <w:rsid w:val="00FD4BD9"/>
    <w:rsid w:val="00FD4EAD"/>
    <w:rsid w:val="00FD4F21"/>
    <w:rsid w:val="00FD4FAC"/>
    <w:rsid w:val="00FD508A"/>
    <w:rsid w:val="00FD5189"/>
    <w:rsid w:val="00FD5428"/>
    <w:rsid w:val="00FD5502"/>
    <w:rsid w:val="00FD569A"/>
    <w:rsid w:val="00FD5743"/>
    <w:rsid w:val="00FD586E"/>
    <w:rsid w:val="00FD58AB"/>
    <w:rsid w:val="00FD5AB7"/>
    <w:rsid w:val="00FD5D34"/>
    <w:rsid w:val="00FD5D7D"/>
    <w:rsid w:val="00FD5E95"/>
    <w:rsid w:val="00FD627E"/>
    <w:rsid w:val="00FD62D2"/>
    <w:rsid w:val="00FD687A"/>
    <w:rsid w:val="00FD6BF5"/>
    <w:rsid w:val="00FD6C7F"/>
    <w:rsid w:val="00FD6C98"/>
    <w:rsid w:val="00FD6D8F"/>
    <w:rsid w:val="00FD7005"/>
    <w:rsid w:val="00FD70A1"/>
    <w:rsid w:val="00FD72EF"/>
    <w:rsid w:val="00FD7431"/>
    <w:rsid w:val="00FD752A"/>
    <w:rsid w:val="00FD752D"/>
    <w:rsid w:val="00FD7838"/>
    <w:rsid w:val="00FD791F"/>
    <w:rsid w:val="00FD7942"/>
    <w:rsid w:val="00FD7AAC"/>
    <w:rsid w:val="00FD7B75"/>
    <w:rsid w:val="00FD7C1C"/>
    <w:rsid w:val="00FD7F97"/>
    <w:rsid w:val="00FD7FB8"/>
    <w:rsid w:val="00FE006C"/>
    <w:rsid w:val="00FE00E5"/>
    <w:rsid w:val="00FE0262"/>
    <w:rsid w:val="00FE0375"/>
    <w:rsid w:val="00FE0391"/>
    <w:rsid w:val="00FE04A1"/>
    <w:rsid w:val="00FE0632"/>
    <w:rsid w:val="00FE0657"/>
    <w:rsid w:val="00FE0760"/>
    <w:rsid w:val="00FE0A2C"/>
    <w:rsid w:val="00FE0B41"/>
    <w:rsid w:val="00FE0B5D"/>
    <w:rsid w:val="00FE0C42"/>
    <w:rsid w:val="00FE0CC5"/>
    <w:rsid w:val="00FE0CD8"/>
    <w:rsid w:val="00FE0DA6"/>
    <w:rsid w:val="00FE0F74"/>
    <w:rsid w:val="00FE0FA4"/>
    <w:rsid w:val="00FE131E"/>
    <w:rsid w:val="00FE1555"/>
    <w:rsid w:val="00FE15A7"/>
    <w:rsid w:val="00FE1693"/>
    <w:rsid w:val="00FE18E6"/>
    <w:rsid w:val="00FE1A6F"/>
    <w:rsid w:val="00FE1C2C"/>
    <w:rsid w:val="00FE2077"/>
    <w:rsid w:val="00FE2221"/>
    <w:rsid w:val="00FE229E"/>
    <w:rsid w:val="00FE25F7"/>
    <w:rsid w:val="00FE2932"/>
    <w:rsid w:val="00FE29F0"/>
    <w:rsid w:val="00FE2A2C"/>
    <w:rsid w:val="00FE2B16"/>
    <w:rsid w:val="00FE2CAF"/>
    <w:rsid w:val="00FE2F6D"/>
    <w:rsid w:val="00FE3333"/>
    <w:rsid w:val="00FE3431"/>
    <w:rsid w:val="00FE34B7"/>
    <w:rsid w:val="00FE35BC"/>
    <w:rsid w:val="00FE3602"/>
    <w:rsid w:val="00FE3674"/>
    <w:rsid w:val="00FE36F0"/>
    <w:rsid w:val="00FE37CF"/>
    <w:rsid w:val="00FE3CCC"/>
    <w:rsid w:val="00FE401A"/>
    <w:rsid w:val="00FE407A"/>
    <w:rsid w:val="00FE40F9"/>
    <w:rsid w:val="00FE4289"/>
    <w:rsid w:val="00FE4554"/>
    <w:rsid w:val="00FE455B"/>
    <w:rsid w:val="00FE45FE"/>
    <w:rsid w:val="00FE484F"/>
    <w:rsid w:val="00FE4A37"/>
    <w:rsid w:val="00FE4F90"/>
    <w:rsid w:val="00FE5011"/>
    <w:rsid w:val="00FE5022"/>
    <w:rsid w:val="00FE55D0"/>
    <w:rsid w:val="00FE57BC"/>
    <w:rsid w:val="00FE59C7"/>
    <w:rsid w:val="00FE5C21"/>
    <w:rsid w:val="00FE5CEF"/>
    <w:rsid w:val="00FE5EF7"/>
    <w:rsid w:val="00FE6085"/>
    <w:rsid w:val="00FE629C"/>
    <w:rsid w:val="00FE6352"/>
    <w:rsid w:val="00FE6555"/>
    <w:rsid w:val="00FE66D9"/>
    <w:rsid w:val="00FE6897"/>
    <w:rsid w:val="00FE699F"/>
    <w:rsid w:val="00FE6D59"/>
    <w:rsid w:val="00FE6E01"/>
    <w:rsid w:val="00FE71AF"/>
    <w:rsid w:val="00FE7320"/>
    <w:rsid w:val="00FE7329"/>
    <w:rsid w:val="00FE7432"/>
    <w:rsid w:val="00FE75B1"/>
    <w:rsid w:val="00FE7622"/>
    <w:rsid w:val="00FE7644"/>
    <w:rsid w:val="00FE767A"/>
    <w:rsid w:val="00FE7681"/>
    <w:rsid w:val="00FE77CE"/>
    <w:rsid w:val="00FE784E"/>
    <w:rsid w:val="00FE7931"/>
    <w:rsid w:val="00FE7990"/>
    <w:rsid w:val="00FE7AA3"/>
    <w:rsid w:val="00FE7B89"/>
    <w:rsid w:val="00FE7D26"/>
    <w:rsid w:val="00FE7EF1"/>
    <w:rsid w:val="00FF0288"/>
    <w:rsid w:val="00FF02D9"/>
    <w:rsid w:val="00FF03F9"/>
    <w:rsid w:val="00FF04DA"/>
    <w:rsid w:val="00FF070B"/>
    <w:rsid w:val="00FF07EF"/>
    <w:rsid w:val="00FF086B"/>
    <w:rsid w:val="00FF0C99"/>
    <w:rsid w:val="00FF0D8F"/>
    <w:rsid w:val="00FF0F72"/>
    <w:rsid w:val="00FF140A"/>
    <w:rsid w:val="00FF157E"/>
    <w:rsid w:val="00FF1725"/>
    <w:rsid w:val="00FF178C"/>
    <w:rsid w:val="00FF19ED"/>
    <w:rsid w:val="00FF1E87"/>
    <w:rsid w:val="00FF221C"/>
    <w:rsid w:val="00FF2248"/>
    <w:rsid w:val="00FF23AE"/>
    <w:rsid w:val="00FF29E0"/>
    <w:rsid w:val="00FF2C5C"/>
    <w:rsid w:val="00FF2D66"/>
    <w:rsid w:val="00FF2E04"/>
    <w:rsid w:val="00FF30D0"/>
    <w:rsid w:val="00FF317A"/>
    <w:rsid w:val="00FF34EA"/>
    <w:rsid w:val="00FF3773"/>
    <w:rsid w:val="00FF37F9"/>
    <w:rsid w:val="00FF3881"/>
    <w:rsid w:val="00FF38A6"/>
    <w:rsid w:val="00FF3B1F"/>
    <w:rsid w:val="00FF3F78"/>
    <w:rsid w:val="00FF4980"/>
    <w:rsid w:val="00FF4A34"/>
    <w:rsid w:val="00FF4A53"/>
    <w:rsid w:val="00FF4CD5"/>
    <w:rsid w:val="00FF4FA6"/>
    <w:rsid w:val="00FF53B6"/>
    <w:rsid w:val="00FF54B4"/>
    <w:rsid w:val="00FF5526"/>
    <w:rsid w:val="00FF5ECB"/>
    <w:rsid w:val="00FF5F49"/>
    <w:rsid w:val="00FF60CC"/>
    <w:rsid w:val="00FF636C"/>
    <w:rsid w:val="00FF65C3"/>
    <w:rsid w:val="00FF6973"/>
    <w:rsid w:val="00FF6BF0"/>
    <w:rsid w:val="00FF6F8D"/>
    <w:rsid w:val="00FF7420"/>
    <w:rsid w:val="00FF7624"/>
    <w:rsid w:val="00FF77EA"/>
    <w:rsid w:val="00FF7D60"/>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7C39C09F-5031-4B9F-9EC4-899AA795C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5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rPr>
      <w:rFonts w:ascii="Cordia New" w:hAnsi="Cordia New" w:cs="Cordia New"/>
      <w:sz w:val="28"/>
      <w:szCs w:val="28"/>
    </w:rPr>
  </w:style>
  <w:style w:type="character" w:customStyle="1" w:styleId="Heading4Char">
    <w:name w:val="Heading 4 Char"/>
    <w:link w:val="Heading4"/>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qFormat/>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4F484F"/>
    <w:rPr>
      <w:sz w:val="16"/>
      <w:szCs w:val="16"/>
    </w:rPr>
  </w:style>
  <w:style w:type="paragraph" w:styleId="CommentText">
    <w:name w:val="annotation text"/>
    <w:basedOn w:val="Normal"/>
    <w:link w:val="CommentTextChar"/>
    <w:uiPriority w:val="99"/>
    <w:unhideWhenUsed/>
    <w:rsid w:val="004F484F"/>
    <w:pPr>
      <w:spacing w:line="240" w:lineRule="auto"/>
    </w:pPr>
    <w:rPr>
      <w:sz w:val="20"/>
      <w:szCs w:val="25"/>
    </w:rPr>
  </w:style>
  <w:style w:type="character" w:customStyle="1" w:styleId="CommentTextChar">
    <w:name w:val="Comment Text Char"/>
    <w:basedOn w:val="DefaultParagraphFont"/>
    <w:link w:val="CommentText"/>
    <w:uiPriority w:val="99"/>
    <w:rsid w:val="004F484F"/>
    <w:rPr>
      <w:rFonts w:ascii="Arial" w:hAnsi="Arial"/>
      <w:szCs w:val="25"/>
    </w:rPr>
  </w:style>
  <w:style w:type="paragraph" w:styleId="CommentSubject">
    <w:name w:val="annotation subject"/>
    <w:basedOn w:val="CommentText"/>
    <w:next w:val="CommentText"/>
    <w:link w:val="CommentSubjectChar"/>
    <w:unhideWhenUsed/>
    <w:rsid w:val="004F484F"/>
    <w:rPr>
      <w:b/>
      <w:bCs/>
    </w:rPr>
  </w:style>
  <w:style w:type="character" w:customStyle="1" w:styleId="CommentSubjectChar">
    <w:name w:val="Comment Subject Char"/>
    <w:basedOn w:val="CommentTextChar"/>
    <w:link w:val="CommentSubject"/>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styleId="BlockText">
    <w:name w:val="Block Text"/>
    <w:basedOn w:val="Normal"/>
    <w:uiPriority w:val="99"/>
    <w:rsid w:val="00AD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693"/>
      <w:jc w:val="thaiDistribute"/>
    </w:pPr>
    <w:rPr>
      <w:rFonts w:ascii="Angsana New" w:eastAsia="PMingLiU" w:hAnsi="Cordia New"/>
      <w:color w:val="000000"/>
      <w:sz w:val="28"/>
      <w:szCs w:val="28"/>
    </w:rPr>
  </w:style>
  <w:style w:type="character" w:customStyle="1" w:styleId="Heading1Char">
    <w:name w:val="Heading 1 Char"/>
    <w:basedOn w:val="DefaultParagraphFont"/>
    <w:link w:val="Heading1"/>
    <w:rsid w:val="00041908"/>
    <w:rPr>
      <w:rFonts w:ascii="Arial" w:hAnsi="Arial"/>
      <w:b/>
      <w:bCs/>
      <w:sz w:val="18"/>
      <w:szCs w:val="18"/>
      <w:u w:val="single"/>
      <w:shd w:val="solid" w:color="FFFFFF" w:fill="FFFFFF"/>
    </w:rPr>
  </w:style>
  <w:style w:type="character" w:customStyle="1" w:styleId="Heading2Char">
    <w:name w:val="Heading 2 Char"/>
    <w:basedOn w:val="DefaultParagraphFont"/>
    <w:link w:val="Heading2"/>
    <w:rsid w:val="00041908"/>
    <w:rPr>
      <w:rFonts w:ascii="Arial" w:hAnsi="Arial"/>
      <w:b/>
      <w:bCs/>
      <w:sz w:val="18"/>
      <w:szCs w:val="18"/>
    </w:rPr>
  </w:style>
  <w:style w:type="character" w:customStyle="1" w:styleId="Heading3Char">
    <w:name w:val="Heading 3 Char"/>
    <w:basedOn w:val="DefaultParagraphFont"/>
    <w:link w:val="Heading3"/>
    <w:rsid w:val="00041908"/>
    <w:rPr>
      <w:rFonts w:ascii="Arial" w:hAnsi="Arial"/>
      <w:i/>
      <w:iCs/>
      <w:sz w:val="18"/>
      <w:szCs w:val="18"/>
    </w:rPr>
  </w:style>
  <w:style w:type="character" w:customStyle="1" w:styleId="Heading5Char">
    <w:name w:val="Heading 5 Char"/>
    <w:basedOn w:val="DefaultParagraphFont"/>
    <w:link w:val="Heading5"/>
    <w:rsid w:val="00041908"/>
    <w:rPr>
      <w:b/>
      <w:bCs/>
      <w:sz w:val="32"/>
      <w:szCs w:val="32"/>
    </w:rPr>
  </w:style>
  <w:style w:type="character" w:customStyle="1" w:styleId="Heading6Char">
    <w:name w:val="Heading 6 Char"/>
    <w:basedOn w:val="DefaultParagraphFont"/>
    <w:link w:val="Heading6"/>
    <w:rsid w:val="00041908"/>
    <w:rPr>
      <w:sz w:val="26"/>
      <w:szCs w:val="26"/>
    </w:rPr>
  </w:style>
  <w:style w:type="character" w:customStyle="1" w:styleId="Heading7Char">
    <w:name w:val="Heading 7 Char"/>
    <w:basedOn w:val="DefaultParagraphFont"/>
    <w:link w:val="Heading7"/>
    <w:rsid w:val="00041908"/>
    <w:rPr>
      <w:b/>
      <w:bCs/>
      <w:sz w:val="26"/>
      <w:szCs w:val="26"/>
    </w:rPr>
  </w:style>
  <w:style w:type="character" w:customStyle="1" w:styleId="Heading8Char">
    <w:name w:val="Heading 8 Char"/>
    <w:basedOn w:val="DefaultParagraphFont"/>
    <w:link w:val="Heading8"/>
    <w:uiPriority w:val="9"/>
    <w:rsid w:val="00041908"/>
    <w:rPr>
      <w:b/>
      <w:bCs/>
      <w:sz w:val="26"/>
      <w:szCs w:val="26"/>
    </w:rPr>
  </w:style>
  <w:style w:type="character" w:customStyle="1" w:styleId="Heading9Char">
    <w:name w:val="Heading 9 Char"/>
    <w:basedOn w:val="DefaultParagraphFont"/>
    <w:link w:val="Heading9"/>
    <w:rsid w:val="00041908"/>
    <w:rPr>
      <w:b/>
      <w:bCs/>
      <w:sz w:val="26"/>
      <w:szCs w:val="26"/>
    </w:rPr>
  </w:style>
  <w:style w:type="character" w:customStyle="1" w:styleId="HeaderChar">
    <w:name w:val="Header Char"/>
    <w:basedOn w:val="DefaultParagraphFont"/>
    <w:link w:val="Header"/>
    <w:rsid w:val="00041908"/>
    <w:rPr>
      <w:rFonts w:ascii="Arial" w:hAnsi="Arial"/>
      <w:sz w:val="18"/>
      <w:szCs w:val="18"/>
    </w:rPr>
  </w:style>
  <w:style w:type="character" w:customStyle="1" w:styleId="BodyText3Char">
    <w:name w:val="Body Text 3 Char"/>
    <w:basedOn w:val="DefaultParagraphFont"/>
    <w:link w:val="BodyText3"/>
    <w:rsid w:val="00041908"/>
    <w:rPr>
      <w:rFonts w:ascii="Angsana New" w:hAnsi="Angsana New"/>
      <w:sz w:val="30"/>
      <w:szCs w:val="30"/>
    </w:rPr>
  </w:style>
  <w:style w:type="paragraph" w:customStyle="1" w:styleId="7I-7H-">
    <w:name w:val="@7I-@#7H-"/>
    <w:basedOn w:val="Normal"/>
    <w:next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PMingLiU" w:cs="Cordia New"/>
      <w:b/>
      <w:bCs/>
      <w:snapToGrid w:val="0"/>
      <w:sz w:val="24"/>
      <w:szCs w:val="24"/>
      <w:lang w:eastAsia="th-TH"/>
    </w:rPr>
  </w:style>
  <w:style w:type="character" w:customStyle="1" w:styleId="BodyTextIndent3Char">
    <w:name w:val="Body Text Indent 3 Char"/>
    <w:basedOn w:val="DefaultParagraphFont"/>
    <w:link w:val="BodyTextIndent3"/>
    <w:rsid w:val="00041908"/>
    <w:rPr>
      <w:rFonts w:ascii="Arial" w:hAnsi="Arial"/>
      <w:sz w:val="16"/>
      <w:szCs w:val="16"/>
    </w:rPr>
  </w:style>
  <w:style w:type="paragraph" w:styleId="MacroText">
    <w:name w:val="macro"/>
    <w:link w:val="MacroTextChar"/>
    <w:semiHidden/>
    <w:rsid w:val="00041908"/>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semiHidden/>
    <w:rsid w:val="00041908"/>
    <w:rPr>
      <w:rFonts w:ascii="Arial" w:eastAsia="PMingLiU" w:hAnsi="Arial"/>
    </w:rPr>
  </w:style>
  <w:style w:type="character" w:styleId="LineNumber">
    <w:name w:val="line number"/>
    <w:rsid w:val="00041908"/>
    <w:rPr>
      <w:rFonts w:ascii="Arial" w:hAnsi="Arial"/>
      <w:sz w:val="16"/>
      <w:szCs w:val="16"/>
    </w:rPr>
  </w:style>
  <w:style w:type="character" w:customStyle="1" w:styleId="HTMLPreformattedChar">
    <w:name w:val="HTML Preformatted Char"/>
    <w:basedOn w:val="DefaultParagraphFont"/>
    <w:link w:val="HTMLPreformatted"/>
    <w:rsid w:val="00041908"/>
    <w:rPr>
      <w:rFonts w:ascii="Courier New" w:hAnsi="Courier New" w:cs="Courier New"/>
    </w:rPr>
  </w:style>
  <w:style w:type="paragraph" w:customStyle="1" w:styleId="aa">
    <w:name w:val="???????????"/>
    <w:basedOn w:val="Normal"/>
    <w:uiPriority w:val="99"/>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PMingLiU"/>
      <w:b/>
      <w:bCs/>
      <w:sz w:val="28"/>
      <w:szCs w:val="28"/>
      <w:lang w:val="th-TH"/>
    </w:rPr>
  </w:style>
  <w:style w:type="character" w:customStyle="1" w:styleId="BalloonTextChar">
    <w:name w:val="Balloon Text Char"/>
    <w:basedOn w:val="DefaultParagraphFont"/>
    <w:link w:val="BalloonText"/>
    <w:semiHidden/>
    <w:rsid w:val="00041908"/>
    <w:rPr>
      <w:rFonts w:ascii="Tahoma" w:hAnsi="Tahoma"/>
      <w:sz w:val="16"/>
      <w:szCs w:val="18"/>
    </w:rPr>
  </w:style>
  <w:style w:type="paragraph" w:customStyle="1" w:styleId="Style3">
    <w:name w:val="Style3"/>
    <w:basedOn w:val="Normal"/>
    <w:rsid w:val="00041908"/>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sz w:val="16"/>
      <w:szCs w:val="16"/>
      <w:lang w:val="en-GB"/>
    </w:rPr>
  </w:style>
  <w:style w:type="paragraph" w:styleId="EnvelopeReturn">
    <w:name w:val="envelope return"/>
    <w:basedOn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PMingLiU"/>
      <w:sz w:val="20"/>
      <w:szCs w:val="20"/>
    </w:rPr>
  </w:style>
  <w:style w:type="paragraph" w:customStyle="1" w:styleId="STDtablecolheader01">
    <w:name w:val="STD table col header 01"/>
    <w:basedOn w:val="Normal"/>
    <w:rsid w:val="000419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rsid w:val="00041908"/>
    <w:pPr>
      <w:pBdr>
        <w:bottom w:val="none" w:sz="0" w:space="0" w:color="auto"/>
      </w:pBdr>
    </w:pPr>
  </w:style>
  <w:style w:type="paragraph" w:customStyle="1" w:styleId="Default">
    <w:name w:val="Default"/>
    <w:rsid w:val="00041908"/>
    <w:pPr>
      <w:autoSpaceDE w:val="0"/>
      <w:autoSpaceDN w:val="0"/>
      <w:adjustRightInd w:val="0"/>
    </w:pPr>
    <w:rPr>
      <w:rFonts w:ascii="Cordia New" w:eastAsia="Calibri" w:hAnsi="Cordia New" w:cs="Cordia New"/>
      <w:color w:val="000000"/>
      <w:sz w:val="24"/>
      <w:szCs w:val="24"/>
    </w:rPr>
  </w:style>
  <w:style w:type="paragraph" w:customStyle="1" w:styleId="STDtablerowheader">
    <w:name w:val="STD table row header"/>
    <w:basedOn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Narrow" w:eastAsia="SimSun" w:hAnsi="Arial Narrow" w:cs="AngsanaUPC"/>
      <w:szCs w:val="28"/>
      <w:lang w:bidi="ar-SA"/>
    </w:rPr>
  </w:style>
  <w:style w:type="paragraph" w:customStyle="1" w:styleId="STDtablefigure2underline">
    <w:name w:val="STD table figure 2 underline"/>
    <w:basedOn w:val="Normal"/>
    <w:rsid w:val="000419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rial Narrow" w:eastAsia="SimSun" w:hAnsi="Arial Narrow" w:cs="AngsanaUPC"/>
      <w:szCs w:val="28"/>
      <w:lang w:val="en-GB" w:bidi="ar-SA"/>
    </w:rPr>
  </w:style>
  <w:style w:type="character" w:styleId="Hyperlink">
    <w:name w:val="Hyperlink"/>
    <w:rsid w:val="00041908"/>
    <w:rPr>
      <w:color w:val="0000FF"/>
      <w:u w:val="single"/>
    </w:rPr>
  </w:style>
  <w:style w:type="paragraph" w:customStyle="1" w:styleId="7I-7H-1">
    <w:name w:val="@7I-@#7H-1"/>
    <w:basedOn w:val="Normal"/>
    <w:next w:val="Normal"/>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cs="Cordia New"/>
      <w:b/>
      <w:bCs/>
      <w:sz w:val="20"/>
      <w:szCs w:val="20"/>
      <w:lang w:eastAsia="th-TH"/>
    </w:rPr>
  </w:style>
  <w:style w:type="character" w:styleId="FollowedHyperlink">
    <w:name w:val="FollowedHyperlink"/>
    <w:rsid w:val="00041908"/>
    <w:rPr>
      <w:color w:val="800080"/>
      <w:u w:val="single"/>
    </w:rPr>
  </w:style>
  <w:style w:type="paragraph" w:styleId="DocumentMap">
    <w:name w:val="Document Map"/>
    <w:basedOn w:val="Normal"/>
    <w:link w:val="DocumentMapChar"/>
    <w:rsid w:val="00041908"/>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eastAsia="Cordia New" w:hAnsi="Tahoma"/>
      <w:color w:val="000000"/>
      <w:sz w:val="24"/>
      <w:szCs w:val="28"/>
      <w:lang w:val="x-none" w:eastAsia="x-none"/>
    </w:rPr>
  </w:style>
  <w:style w:type="character" w:customStyle="1" w:styleId="DocumentMapChar">
    <w:name w:val="Document Map Char"/>
    <w:basedOn w:val="DefaultParagraphFont"/>
    <w:link w:val="DocumentMap"/>
    <w:rsid w:val="00041908"/>
    <w:rPr>
      <w:rFonts w:ascii="Tahoma" w:eastAsia="Cordia New" w:hAnsi="Tahoma"/>
      <w:color w:val="000000"/>
      <w:sz w:val="24"/>
      <w:szCs w:val="28"/>
      <w:shd w:val="clear" w:color="auto" w:fill="000080"/>
      <w:lang w:val="x-none" w:eastAsia="x-none"/>
    </w:rPr>
  </w:style>
  <w:style w:type="character" w:styleId="Emphasis">
    <w:name w:val="Emphasis"/>
    <w:uiPriority w:val="20"/>
    <w:qFormat/>
    <w:rsid w:val="00041908"/>
    <w:rPr>
      <w:rFonts w:ascii="Arial" w:hAnsi="Arial"/>
      <w:noProof w:val="0"/>
      <w:sz w:val="20"/>
      <w:szCs w:val="20"/>
      <w:lang w:val="en-US"/>
    </w:rPr>
  </w:style>
  <w:style w:type="paragraph" w:customStyle="1" w:styleId="Bodytextbold">
    <w:name w:val="Body text bold"/>
    <w:basedOn w:val="BodyText"/>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auto"/>
      <w:ind w:left="431"/>
    </w:pPr>
    <w:rPr>
      <w:rFonts w:ascii="Angsana New" w:eastAsia="SimSun" w:hAnsi="CordiaUPC" w:cs="Times New Roman"/>
      <w:b/>
      <w:bCs/>
      <w:sz w:val="26"/>
      <w:szCs w:val="20"/>
      <w:lang w:val="th-TH" w:eastAsia="x-none" w:bidi="ar-SA"/>
    </w:rPr>
  </w:style>
  <w:style w:type="paragraph" w:customStyle="1" w:styleId="BodySingle">
    <w:name w:val="Body Single"/>
    <w:basedOn w:val="BodyText"/>
    <w:link w:val="BodySingleChar"/>
    <w:uiPriority w:val="1"/>
    <w:qFormat/>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pPr>
    <w:rPr>
      <w:rFonts w:ascii="Georgia" w:eastAsia="Calibri" w:hAnsi="Georgia" w:cs="Cordia New"/>
      <w:b/>
      <w:bCs/>
      <w:color w:val="000000"/>
      <w:sz w:val="28"/>
      <w:szCs w:val="28"/>
      <w:lang w:val="en-GB" w:eastAsia="x-none" w:bidi="ar-SA"/>
    </w:rPr>
  </w:style>
  <w:style w:type="character" w:customStyle="1" w:styleId="BodySingleChar">
    <w:name w:val="Body Single Char"/>
    <w:link w:val="BodySingle"/>
    <w:uiPriority w:val="1"/>
    <w:rsid w:val="00041908"/>
    <w:rPr>
      <w:rFonts w:ascii="Georgia" w:eastAsia="Calibri" w:hAnsi="Georgia" w:cs="Cordia New"/>
      <w:b/>
      <w:bCs/>
      <w:color w:val="000000"/>
      <w:sz w:val="28"/>
      <w:szCs w:val="28"/>
      <w:lang w:val="en-GB" w:eastAsia="x-none" w:bidi="ar-SA"/>
    </w:rPr>
  </w:style>
  <w:style w:type="table" w:customStyle="1" w:styleId="PwCTableText">
    <w:name w:val="PwC Table Text"/>
    <w:basedOn w:val="TableNormal"/>
    <w:uiPriority w:val="99"/>
    <w:qFormat/>
    <w:rsid w:val="0004190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04190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04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table" w:styleId="TableGridLight">
    <w:name w:val="Grid Table Light"/>
    <w:basedOn w:val="TableNormal"/>
    <w:uiPriority w:val="40"/>
    <w:rsid w:val="0004190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190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Arial" w:cs="Arial"/>
      <w:color w:val="E27588"/>
      <w:sz w:val="20"/>
      <w:szCs w:val="20"/>
      <w:lang w:eastAsia="en-GB"/>
    </w:rPr>
  </w:style>
  <w:style w:type="character" w:customStyle="1" w:styleId="TitleChar">
    <w:name w:val="Title Char"/>
    <w:aliases w:val="Comments Char"/>
    <w:basedOn w:val="DefaultParagraphFont"/>
    <w:link w:val="Title"/>
    <w:uiPriority w:val="10"/>
    <w:rsid w:val="00041908"/>
    <w:rPr>
      <w:rFonts w:ascii="Arial" w:eastAsia="Arial" w:hAnsi="Arial" w:cs="Arial"/>
      <w:color w:val="E27588"/>
      <w:lang w:eastAsia="en-GB"/>
    </w:rPr>
  </w:style>
  <w:style w:type="paragraph" w:styleId="Revision">
    <w:name w:val="Revision"/>
    <w:hidden/>
    <w:uiPriority w:val="99"/>
    <w:semiHidden/>
    <w:rsid w:val="00041908"/>
    <w:rPr>
      <w:rFonts w:ascii="Cordia New" w:eastAsia="PMingLiU" w:hAnsi="Cordia New" w:cs="Cordia New"/>
      <w:color w:val="000000"/>
      <w:sz w:val="24"/>
      <w:szCs w:val="30"/>
    </w:rPr>
  </w:style>
  <w:style w:type="character" w:styleId="IntenseReference">
    <w:name w:val="Intense Reference"/>
    <w:uiPriority w:val="32"/>
    <w:qFormat/>
    <w:rsid w:val="00041908"/>
    <w:rPr>
      <w:b/>
      <w:bCs/>
      <w:smallCaps/>
      <w:color w:val="DC6900"/>
      <w:spacing w:val="5"/>
    </w:rPr>
  </w:style>
  <w:style w:type="paragraph" w:customStyle="1" w:styleId="Note">
    <w:name w:val="Note"/>
    <w:next w:val="NoSpacing"/>
    <w:qFormat/>
    <w:rsid w:val="00041908"/>
    <w:pPr>
      <w:numPr>
        <w:numId w:val="35"/>
      </w:numPr>
      <w:tabs>
        <w:tab w:val="clear" w:pos="720"/>
      </w:tabs>
      <w:ind w:left="284" w:hanging="284"/>
    </w:pPr>
    <w:rPr>
      <w:rFonts w:ascii="Ink Free" w:eastAsia="Cordia New" w:hAnsi="Ink Free" w:cs="Cordia New"/>
      <w:color w:val="00B05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376647">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93482806">
      <w:bodyDiv w:val="1"/>
      <w:marLeft w:val="0"/>
      <w:marRight w:val="0"/>
      <w:marTop w:val="0"/>
      <w:marBottom w:val="0"/>
      <w:divBdr>
        <w:top w:val="none" w:sz="0" w:space="0" w:color="auto"/>
        <w:left w:val="none" w:sz="0" w:space="0" w:color="auto"/>
        <w:bottom w:val="none" w:sz="0" w:space="0" w:color="auto"/>
        <w:right w:val="none" w:sz="0" w:space="0" w:color="auto"/>
      </w:divBdr>
    </w:div>
    <w:div w:id="95373377">
      <w:bodyDiv w:val="1"/>
      <w:marLeft w:val="0"/>
      <w:marRight w:val="0"/>
      <w:marTop w:val="0"/>
      <w:marBottom w:val="0"/>
      <w:divBdr>
        <w:top w:val="none" w:sz="0" w:space="0" w:color="auto"/>
        <w:left w:val="none" w:sz="0" w:space="0" w:color="auto"/>
        <w:bottom w:val="none" w:sz="0" w:space="0" w:color="auto"/>
        <w:right w:val="none" w:sz="0" w:space="0" w:color="auto"/>
      </w:divBdr>
      <w:divsChild>
        <w:div w:id="75714002">
          <w:marLeft w:val="0"/>
          <w:marRight w:val="0"/>
          <w:marTop w:val="0"/>
          <w:marBottom w:val="0"/>
          <w:divBdr>
            <w:top w:val="none" w:sz="0" w:space="0" w:color="auto"/>
            <w:left w:val="none" w:sz="0" w:space="0" w:color="auto"/>
            <w:bottom w:val="none" w:sz="0" w:space="0" w:color="auto"/>
            <w:right w:val="none" w:sz="0" w:space="0" w:color="auto"/>
          </w:divBdr>
        </w:div>
        <w:div w:id="219635952">
          <w:marLeft w:val="0"/>
          <w:marRight w:val="0"/>
          <w:marTop w:val="0"/>
          <w:marBottom w:val="0"/>
          <w:divBdr>
            <w:top w:val="none" w:sz="0" w:space="0" w:color="auto"/>
            <w:left w:val="none" w:sz="0" w:space="0" w:color="auto"/>
            <w:bottom w:val="none" w:sz="0" w:space="0" w:color="auto"/>
            <w:right w:val="none" w:sz="0" w:space="0" w:color="auto"/>
          </w:divBdr>
        </w:div>
        <w:div w:id="318774671">
          <w:marLeft w:val="0"/>
          <w:marRight w:val="0"/>
          <w:marTop w:val="0"/>
          <w:marBottom w:val="0"/>
          <w:divBdr>
            <w:top w:val="none" w:sz="0" w:space="0" w:color="auto"/>
            <w:left w:val="none" w:sz="0" w:space="0" w:color="auto"/>
            <w:bottom w:val="none" w:sz="0" w:space="0" w:color="auto"/>
            <w:right w:val="none" w:sz="0" w:space="0" w:color="auto"/>
          </w:divBdr>
          <w:divsChild>
            <w:div w:id="787551094">
              <w:marLeft w:val="-75"/>
              <w:marRight w:val="0"/>
              <w:marTop w:val="30"/>
              <w:marBottom w:val="30"/>
              <w:divBdr>
                <w:top w:val="none" w:sz="0" w:space="0" w:color="auto"/>
                <w:left w:val="none" w:sz="0" w:space="0" w:color="auto"/>
                <w:bottom w:val="none" w:sz="0" w:space="0" w:color="auto"/>
                <w:right w:val="none" w:sz="0" w:space="0" w:color="auto"/>
              </w:divBdr>
              <w:divsChild>
                <w:div w:id="9140741">
                  <w:marLeft w:val="0"/>
                  <w:marRight w:val="0"/>
                  <w:marTop w:val="0"/>
                  <w:marBottom w:val="0"/>
                  <w:divBdr>
                    <w:top w:val="none" w:sz="0" w:space="0" w:color="auto"/>
                    <w:left w:val="none" w:sz="0" w:space="0" w:color="auto"/>
                    <w:bottom w:val="none" w:sz="0" w:space="0" w:color="auto"/>
                    <w:right w:val="none" w:sz="0" w:space="0" w:color="auto"/>
                  </w:divBdr>
                  <w:divsChild>
                    <w:div w:id="615334019">
                      <w:marLeft w:val="0"/>
                      <w:marRight w:val="0"/>
                      <w:marTop w:val="0"/>
                      <w:marBottom w:val="0"/>
                      <w:divBdr>
                        <w:top w:val="none" w:sz="0" w:space="0" w:color="auto"/>
                        <w:left w:val="none" w:sz="0" w:space="0" w:color="auto"/>
                        <w:bottom w:val="none" w:sz="0" w:space="0" w:color="auto"/>
                        <w:right w:val="none" w:sz="0" w:space="0" w:color="auto"/>
                      </w:divBdr>
                    </w:div>
                  </w:divsChild>
                </w:div>
                <w:div w:id="42798920">
                  <w:marLeft w:val="0"/>
                  <w:marRight w:val="0"/>
                  <w:marTop w:val="0"/>
                  <w:marBottom w:val="0"/>
                  <w:divBdr>
                    <w:top w:val="none" w:sz="0" w:space="0" w:color="auto"/>
                    <w:left w:val="none" w:sz="0" w:space="0" w:color="auto"/>
                    <w:bottom w:val="none" w:sz="0" w:space="0" w:color="auto"/>
                    <w:right w:val="none" w:sz="0" w:space="0" w:color="auto"/>
                  </w:divBdr>
                  <w:divsChild>
                    <w:div w:id="377050848">
                      <w:marLeft w:val="0"/>
                      <w:marRight w:val="0"/>
                      <w:marTop w:val="0"/>
                      <w:marBottom w:val="0"/>
                      <w:divBdr>
                        <w:top w:val="none" w:sz="0" w:space="0" w:color="auto"/>
                        <w:left w:val="none" w:sz="0" w:space="0" w:color="auto"/>
                        <w:bottom w:val="none" w:sz="0" w:space="0" w:color="auto"/>
                        <w:right w:val="none" w:sz="0" w:space="0" w:color="auto"/>
                      </w:divBdr>
                    </w:div>
                  </w:divsChild>
                </w:div>
                <w:div w:id="82460577">
                  <w:marLeft w:val="0"/>
                  <w:marRight w:val="0"/>
                  <w:marTop w:val="0"/>
                  <w:marBottom w:val="0"/>
                  <w:divBdr>
                    <w:top w:val="none" w:sz="0" w:space="0" w:color="auto"/>
                    <w:left w:val="none" w:sz="0" w:space="0" w:color="auto"/>
                    <w:bottom w:val="none" w:sz="0" w:space="0" w:color="auto"/>
                    <w:right w:val="none" w:sz="0" w:space="0" w:color="auto"/>
                  </w:divBdr>
                  <w:divsChild>
                    <w:div w:id="267353911">
                      <w:marLeft w:val="0"/>
                      <w:marRight w:val="0"/>
                      <w:marTop w:val="0"/>
                      <w:marBottom w:val="0"/>
                      <w:divBdr>
                        <w:top w:val="none" w:sz="0" w:space="0" w:color="auto"/>
                        <w:left w:val="none" w:sz="0" w:space="0" w:color="auto"/>
                        <w:bottom w:val="none" w:sz="0" w:space="0" w:color="auto"/>
                        <w:right w:val="none" w:sz="0" w:space="0" w:color="auto"/>
                      </w:divBdr>
                    </w:div>
                  </w:divsChild>
                </w:div>
                <w:div w:id="104429221">
                  <w:marLeft w:val="0"/>
                  <w:marRight w:val="0"/>
                  <w:marTop w:val="0"/>
                  <w:marBottom w:val="0"/>
                  <w:divBdr>
                    <w:top w:val="none" w:sz="0" w:space="0" w:color="auto"/>
                    <w:left w:val="none" w:sz="0" w:space="0" w:color="auto"/>
                    <w:bottom w:val="none" w:sz="0" w:space="0" w:color="auto"/>
                    <w:right w:val="none" w:sz="0" w:space="0" w:color="auto"/>
                  </w:divBdr>
                  <w:divsChild>
                    <w:div w:id="129057196">
                      <w:marLeft w:val="0"/>
                      <w:marRight w:val="0"/>
                      <w:marTop w:val="0"/>
                      <w:marBottom w:val="0"/>
                      <w:divBdr>
                        <w:top w:val="none" w:sz="0" w:space="0" w:color="auto"/>
                        <w:left w:val="none" w:sz="0" w:space="0" w:color="auto"/>
                        <w:bottom w:val="none" w:sz="0" w:space="0" w:color="auto"/>
                        <w:right w:val="none" w:sz="0" w:space="0" w:color="auto"/>
                      </w:divBdr>
                    </w:div>
                  </w:divsChild>
                </w:div>
                <w:div w:id="106043181">
                  <w:marLeft w:val="0"/>
                  <w:marRight w:val="0"/>
                  <w:marTop w:val="0"/>
                  <w:marBottom w:val="0"/>
                  <w:divBdr>
                    <w:top w:val="none" w:sz="0" w:space="0" w:color="auto"/>
                    <w:left w:val="none" w:sz="0" w:space="0" w:color="auto"/>
                    <w:bottom w:val="none" w:sz="0" w:space="0" w:color="auto"/>
                    <w:right w:val="none" w:sz="0" w:space="0" w:color="auto"/>
                  </w:divBdr>
                  <w:divsChild>
                    <w:div w:id="195779787">
                      <w:marLeft w:val="0"/>
                      <w:marRight w:val="0"/>
                      <w:marTop w:val="0"/>
                      <w:marBottom w:val="0"/>
                      <w:divBdr>
                        <w:top w:val="none" w:sz="0" w:space="0" w:color="auto"/>
                        <w:left w:val="none" w:sz="0" w:space="0" w:color="auto"/>
                        <w:bottom w:val="none" w:sz="0" w:space="0" w:color="auto"/>
                        <w:right w:val="none" w:sz="0" w:space="0" w:color="auto"/>
                      </w:divBdr>
                    </w:div>
                  </w:divsChild>
                </w:div>
                <w:div w:id="139158108">
                  <w:marLeft w:val="0"/>
                  <w:marRight w:val="0"/>
                  <w:marTop w:val="0"/>
                  <w:marBottom w:val="0"/>
                  <w:divBdr>
                    <w:top w:val="none" w:sz="0" w:space="0" w:color="auto"/>
                    <w:left w:val="none" w:sz="0" w:space="0" w:color="auto"/>
                    <w:bottom w:val="none" w:sz="0" w:space="0" w:color="auto"/>
                    <w:right w:val="none" w:sz="0" w:space="0" w:color="auto"/>
                  </w:divBdr>
                  <w:divsChild>
                    <w:div w:id="110436905">
                      <w:marLeft w:val="0"/>
                      <w:marRight w:val="0"/>
                      <w:marTop w:val="0"/>
                      <w:marBottom w:val="0"/>
                      <w:divBdr>
                        <w:top w:val="none" w:sz="0" w:space="0" w:color="auto"/>
                        <w:left w:val="none" w:sz="0" w:space="0" w:color="auto"/>
                        <w:bottom w:val="none" w:sz="0" w:space="0" w:color="auto"/>
                        <w:right w:val="none" w:sz="0" w:space="0" w:color="auto"/>
                      </w:divBdr>
                    </w:div>
                  </w:divsChild>
                </w:div>
                <w:div w:id="182982802">
                  <w:marLeft w:val="0"/>
                  <w:marRight w:val="0"/>
                  <w:marTop w:val="0"/>
                  <w:marBottom w:val="0"/>
                  <w:divBdr>
                    <w:top w:val="none" w:sz="0" w:space="0" w:color="auto"/>
                    <w:left w:val="none" w:sz="0" w:space="0" w:color="auto"/>
                    <w:bottom w:val="none" w:sz="0" w:space="0" w:color="auto"/>
                    <w:right w:val="none" w:sz="0" w:space="0" w:color="auto"/>
                  </w:divBdr>
                  <w:divsChild>
                    <w:div w:id="466970278">
                      <w:marLeft w:val="0"/>
                      <w:marRight w:val="0"/>
                      <w:marTop w:val="0"/>
                      <w:marBottom w:val="0"/>
                      <w:divBdr>
                        <w:top w:val="none" w:sz="0" w:space="0" w:color="auto"/>
                        <w:left w:val="none" w:sz="0" w:space="0" w:color="auto"/>
                        <w:bottom w:val="none" w:sz="0" w:space="0" w:color="auto"/>
                        <w:right w:val="none" w:sz="0" w:space="0" w:color="auto"/>
                      </w:divBdr>
                    </w:div>
                  </w:divsChild>
                </w:div>
                <w:div w:id="227427854">
                  <w:marLeft w:val="0"/>
                  <w:marRight w:val="0"/>
                  <w:marTop w:val="0"/>
                  <w:marBottom w:val="0"/>
                  <w:divBdr>
                    <w:top w:val="none" w:sz="0" w:space="0" w:color="auto"/>
                    <w:left w:val="none" w:sz="0" w:space="0" w:color="auto"/>
                    <w:bottom w:val="none" w:sz="0" w:space="0" w:color="auto"/>
                    <w:right w:val="none" w:sz="0" w:space="0" w:color="auto"/>
                  </w:divBdr>
                  <w:divsChild>
                    <w:div w:id="828905070">
                      <w:marLeft w:val="0"/>
                      <w:marRight w:val="0"/>
                      <w:marTop w:val="0"/>
                      <w:marBottom w:val="0"/>
                      <w:divBdr>
                        <w:top w:val="none" w:sz="0" w:space="0" w:color="auto"/>
                        <w:left w:val="none" w:sz="0" w:space="0" w:color="auto"/>
                        <w:bottom w:val="none" w:sz="0" w:space="0" w:color="auto"/>
                        <w:right w:val="none" w:sz="0" w:space="0" w:color="auto"/>
                      </w:divBdr>
                    </w:div>
                  </w:divsChild>
                </w:div>
                <w:div w:id="242229190">
                  <w:marLeft w:val="0"/>
                  <w:marRight w:val="0"/>
                  <w:marTop w:val="0"/>
                  <w:marBottom w:val="0"/>
                  <w:divBdr>
                    <w:top w:val="none" w:sz="0" w:space="0" w:color="auto"/>
                    <w:left w:val="none" w:sz="0" w:space="0" w:color="auto"/>
                    <w:bottom w:val="none" w:sz="0" w:space="0" w:color="auto"/>
                    <w:right w:val="none" w:sz="0" w:space="0" w:color="auto"/>
                  </w:divBdr>
                  <w:divsChild>
                    <w:div w:id="40790324">
                      <w:marLeft w:val="0"/>
                      <w:marRight w:val="0"/>
                      <w:marTop w:val="0"/>
                      <w:marBottom w:val="0"/>
                      <w:divBdr>
                        <w:top w:val="none" w:sz="0" w:space="0" w:color="auto"/>
                        <w:left w:val="none" w:sz="0" w:space="0" w:color="auto"/>
                        <w:bottom w:val="none" w:sz="0" w:space="0" w:color="auto"/>
                        <w:right w:val="none" w:sz="0" w:space="0" w:color="auto"/>
                      </w:divBdr>
                    </w:div>
                  </w:divsChild>
                </w:div>
                <w:div w:id="268245803">
                  <w:marLeft w:val="0"/>
                  <w:marRight w:val="0"/>
                  <w:marTop w:val="0"/>
                  <w:marBottom w:val="0"/>
                  <w:divBdr>
                    <w:top w:val="none" w:sz="0" w:space="0" w:color="auto"/>
                    <w:left w:val="none" w:sz="0" w:space="0" w:color="auto"/>
                    <w:bottom w:val="none" w:sz="0" w:space="0" w:color="auto"/>
                    <w:right w:val="none" w:sz="0" w:space="0" w:color="auto"/>
                  </w:divBdr>
                  <w:divsChild>
                    <w:div w:id="388726006">
                      <w:marLeft w:val="0"/>
                      <w:marRight w:val="0"/>
                      <w:marTop w:val="0"/>
                      <w:marBottom w:val="0"/>
                      <w:divBdr>
                        <w:top w:val="none" w:sz="0" w:space="0" w:color="auto"/>
                        <w:left w:val="none" w:sz="0" w:space="0" w:color="auto"/>
                        <w:bottom w:val="none" w:sz="0" w:space="0" w:color="auto"/>
                        <w:right w:val="none" w:sz="0" w:space="0" w:color="auto"/>
                      </w:divBdr>
                    </w:div>
                  </w:divsChild>
                </w:div>
                <w:div w:id="269706093">
                  <w:marLeft w:val="0"/>
                  <w:marRight w:val="0"/>
                  <w:marTop w:val="0"/>
                  <w:marBottom w:val="0"/>
                  <w:divBdr>
                    <w:top w:val="none" w:sz="0" w:space="0" w:color="auto"/>
                    <w:left w:val="none" w:sz="0" w:space="0" w:color="auto"/>
                    <w:bottom w:val="none" w:sz="0" w:space="0" w:color="auto"/>
                    <w:right w:val="none" w:sz="0" w:space="0" w:color="auto"/>
                  </w:divBdr>
                  <w:divsChild>
                    <w:div w:id="1657998147">
                      <w:marLeft w:val="0"/>
                      <w:marRight w:val="0"/>
                      <w:marTop w:val="0"/>
                      <w:marBottom w:val="0"/>
                      <w:divBdr>
                        <w:top w:val="none" w:sz="0" w:space="0" w:color="auto"/>
                        <w:left w:val="none" w:sz="0" w:space="0" w:color="auto"/>
                        <w:bottom w:val="none" w:sz="0" w:space="0" w:color="auto"/>
                        <w:right w:val="none" w:sz="0" w:space="0" w:color="auto"/>
                      </w:divBdr>
                    </w:div>
                  </w:divsChild>
                </w:div>
                <w:div w:id="271089411">
                  <w:marLeft w:val="0"/>
                  <w:marRight w:val="0"/>
                  <w:marTop w:val="0"/>
                  <w:marBottom w:val="0"/>
                  <w:divBdr>
                    <w:top w:val="none" w:sz="0" w:space="0" w:color="auto"/>
                    <w:left w:val="none" w:sz="0" w:space="0" w:color="auto"/>
                    <w:bottom w:val="none" w:sz="0" w:space="0" w:color="auto"/>
                    <w:right w:val="none" w:sz="0" w:space="0" w:color="auto"/>
                  </w:divBdr>
                  <w:divsChild>
                    <w:div w:id="47533208">
                      <w:marLeft w:val="0"/>
                      <w:marRight w:val="0"/>
                      <w:marTop w:val="0"/>
                      <w:marBottom w:val="0"/>
                      <w:divBdr>
                        <w:top w:val="none" w:sz="0" w:space="0" w:color="auto"/>
                        <w:left w:val="none" w:sz="0" w:space="0" w:color="auto"/>
                        <w:bottom w:val="none" w:sz="0" w:space="0" w:color="auto"/>
                        <w:right w:val="none" w:sz="0" w:space="0" w:color="auto"/>
                      </w:divBdr>
                    </w:div>
                  </w:divsChild>
                </w:div>
                <w:div w:id="297613318">
                  <w:marLeft w:val="0"/>
                  <w:marRight w:val="0"/>
                  <w:marTop w:val="0"/>
                  <w:marBottom w:val="0"/>
                  <w:divBdr>
                    <w:top w:val="none" w:sz="0" w:space="0" w:color="auto"/>
                    <w:left w:val="none" w:sz="0" w:space="0" w:color="auto"/>
                    <w:bottom w:val="none" w:sz="0" w:space="0" w:color="auto"/>
                    <w:right w:val="none" w:sz="0" w:space="0" w:color="auto"/>
                  </w:divBdr>
                  <w:divsChild>
                    <w:div w:id="1961956260">
                      <w:marLeft w:val="0"/>
                      <w:marRight w:val="0"/>
                      <w:marTop w:val="0"/>
                      <w:marBottom w:val="0"/>
                      <w:divBdr>
                        <w:top w:val="none" w:sz="0" w:space="0" w:color="auto"/>
                        <w:left w:val="none" w:sz="0" w:space="0" w:color="auto"/>
                        <w:bottom w:val="none" w:sz="0" w:space="0" w:color="auto"/>
                        <w:right w:val="none" w:sz="0" w:space="0" w:color="auto"/>
                      </w:divBdr>
                    </w:div>
                  </w:divsChild>
                </w:div>
                <w:div w:id="324551840">
                  <w:marLeft w:val="0"/>
                  <w:marRight w:val="0"/>
                  <w:marTop w:val="0"/>
                  <w:marBottom w:val="0"/>
                  <w:divBdr>
                    <w:top w:val="none" w:sz="0" w:space="0" w:color="auto"/>
                    <w:left w:val="none" w:sz="0" w:space="0" w:color="auto"/>
                    <w:bottom w:val="none" w:sz="0" w:space="0" w:color="auto"/>
                    <w:right w:val="none" w:sz="0" w:space="0" w:color="auto"/>
                  </w:divBdr>
                  <w:divsChild>
                    <w:div w:id="1963149901">
                      <w:marLeft w:val="0"/>
                      <w:marRight w:val="0"/>
                      <w:marTop w:val="0"/>
                      <w:marBottom w:val="0"/>
                      <w:divBdr>
                        <w:top w:val="none" w:sz="0" w:space="0" w:color="auto"/>
                        <w:left w:val="none" w:sz="0" w:space="0" w:color="auto"/>
                        <w:bottom w:val="none" w:sz="0" w:space="0" w:color="auto"/>
                        <w:right w:val="none" w:sz="0" w:space="0" w:color="auto"/>
                      </w:divBdr>
                    </w:div>
                  </w:divsChild>
                </w:div>
                <w:div w:id="325674672">
                  <w:marLeft w:val="0"/>
                  <w:marRight w:val="0"/>
                  <w:marTop w:val="0"/>
                  <w:marBottom w:val="0"/>
                  <w:divBdr>
                    <w:top w:val="none" w:sz="0" w:space="0" w:color="auto"/>
                    <w:left w:val="none" w:sz="0" w:space="0" w:color="auto"/>
                    <w:bottom w:val="none" w:sz="0" w:space="0" w:color="auto"/>
                    <w:right w:val="none" w:sz="0" w:space="0" w:color="auto"/>
                  </w:divBdr>
                  <w:divsChild>
                    <w:div w:id="312028153">
                      <w:marLeft w:val="0"/>
                      <w:marRight w:val="0"/>
                      <w:marTop w:val="0"/>
                      <w:marBottom w:val="0"/>
                      <w:divBdr>
                        <w:top w:val="none" w:sz="0" w:space="0" w:color="auto"/>
                        <w:left w:val="none" w:sz="0" w:space="0" w:color="auto"/>
                        <w:bottom w:val="none" w:sz="0" w:space="0" w:color="auto"/>
                        <w:right w:val="none" w:sz="0" w:space="0" w:color="auto"/>
                      </w:divBdr>
                    </w:div>
                    <w:div w:id="1952007694">
                      <w:marLeft w:val="0"/>
                      <w:marRight w:val="0"/>
                      <w:marTop w:val="0"/>
                      <w:marBottom w:val="0"/>
                      <w:divBdr>
                        <w:top w:val="none" w:sz="0" w:space="0" w:color="auto"/>
                        <w:left w:val="none" w:sz="0" w:space="0" w:color="auto"/>
                        <w:bottom w:val="none" w:sz="0" w:space="0" w:color="auto"/>
                        <w:right w:val="none" w:sz="0" w:space="0" w:color="auto"/>
                      </w:divBdr>
                    </w:div>
                  </w:divsChild>
                </w:div>
                <w:div w:id="330455254">
                  <w:marLeft w:val="0"/>
                  <w:marRight w:val="0"/>
                  <w:marTop w:val="0"/>
                  <w:marBottom w:val="0"/>
                  <w:divBdr>
                    <w:top w:val="none" w:sz="0" w:space="0" w:color="auto"/>
                    <w:left w:val="none" w:sz="0" w:space="0" w:color="auto"/>
                    <w:bottom w:val="none" w:sz="0" w:space="0" w:color="auto"/>
                    <w:right w:val="none" w:sz="0" w:space="0" w:color="auto"/>
                  </w:divBdr>
                  <w:divsChild>
                    <w:div w:id="584806345">
                      <w:marLeft w:val="0"/>
                      <w:marRight w:val="0"/>
                      <w:marTop w:val="0"/>
                      <w:marBottom w:val="0"/>
                      <w:divBdr>
                        <w:top w:val="none" w:sz="0" w:space="0" w:color="auto"/>
                        <w:left w:val="none" w:sz="0" w:space="0" w:color="auto"/>
                        <w:bottom w:val="none" w:sz="0" w:space="0" w:color="auto"/>
                        <w:right w:val="none" w:sz="0" w:space="0" w:color="auto"/>
                      </w:divBdr>
                    </w:div>
                  </w:divsChild>
                </w:div>
                <w:div w:id="366294403">
                  <w:marLeft w:val="0"/>
                  <w:marRight w:val="0"/>
                  <w:marTop w:val="0"/>
                  <w:marBottom w:val="0"/>
                  <w:divBdr>
                    <w:top w:val="none" w:sz="0" w:space="0" w:color="auto"/>
                    <w:left w:val="none" w:sz="0" w:space="0" w:color="auto"/>
                    <w:bottom w:val="none" w:sz="0" w:space="0" w:color="auto"/>
                    <w:right w:val="none" w:sz="0" w:space="0" w:color="auto"/>
                  </w:divBdr>
                  <w:divsChild>
                    <w:div w:id="1166165114">
                      <w:marLeft w:val="0"/>
                      <w:marRight w:val="0"/>
                      <w:marTop w:val="0"/>
                      <w:marBottom w:val="0"/>
                      <w:divBdr>
                        <w:top w:val="none" w:sz="0" w:space="0" w:color="auto"/>
                        <w:left w:val="none" w:sz="0" w:space="0" w:color="auto"/>
                        <w:bottom w:val="none" w:sz="0" w:space="0" w:color="auto"/>
                        <w:right w:val="none" w:sz="0" w:space="0" w:color="auto"/>
                      </w:divBdr>
                    </w:div>
                  </w:divsChild>
                </w:div>
                <w:div w:id="383212023">
                  <w:marLeft w:val="0"/>
                  <w:marRight w:val="0"/>
                  <w:marTop w:val="0"/>
                  <w:marBottom w:val="0"/>
                  <w:divBdr>
                    <w:top w:val="none" w:sz="0" w:space="0" w:color="auto"/>
                    <w:left w:val="none" w:sz="0" w:space="0" w:color="auto"/>
                    <w:bottom w:val="none" w:sz="0" w:space="0" w:color="auto"/>
                    <w:right w:val="none" w:sz="0" w:space="0" w:color="auto"/>
                  </w:divBdr>
                  <w:divsChild>
                    <w:div w:id="609166663">
                      <w:marLeft w:val="0"/>
                      <w:marRight w:val="0"/>
                      <w:marTop w:val="0"/>
                      <w:marBottom w:val="0"/>
                      <w:divBdr>
                        <w:top w:val="none" w:sz="0" w:space="0" w:color="auto"/>
                        <w:left w:val="none" w:sz="0" w:space="0" w:color="auto"/>
                        <w:bottom w:val="none" w:sz="0" w:space="0" w:color="auto"/>
                        <w:right w:val="none" w:sz="0" w:space="0" w:color="auto"/>
                      </w:divBdr>
                    </w:div>
                  </w:divsChild>
                </w:div>
                <w:div w:id="384840940">
                  <w:marLeft w:val="0"/>
                  <w:marRight w:val="0"/>
                  <w:marTop w:val="0"/>
                  <w:marBottom w:val="0"/>
                  <w:divBdr>
                    <w:top w:val="none" w:sz="0" w:space="0" w:color="auto"/>
                    <w:left w:val="none" w:sz="0" w:space="0" w:color="auto"/>
                    <w:bottom w:val="none" w:sz="0" w:space="0" w:color="auto"/>
                    <w:right w:val="none" w:sz="0" w:space="0" w:color="auto"/>
                  </w:divBdr>
                  <w:divsChild>
                    <w:div w:id="200678399">
                      <w:marLeft w:val="0"/>
                      <w:marRight w:val="0"/>
                      <w:marTop w:val="0"/>
                      <w:marBottom w:val="0"/>
                      <w:divBdr>
                        <w:top w:val="none" w:sz="0" w:space="0" w:color="auto"/>
                        <w:left w:val="none" w:sz="0" w:space="0" w:color="auto"/>
                        <w:bottom w:val="none" w:sz="0" w:space="0" w:color="auto"/>
                        <w:right w:val="none" w:sz="0" w:space="0" w:color="auto"/>
                      </w:divBdr>
                    </w:div>
                  </w:divsChild>
                </w:div>
                <w:div w:id="410784720">
                  <w:marLeft w:val="0"/>
                  <w:marRight w:val="0"/>
                  <w:marTop w:val="0"/>
                  <w:marBottom w:val="0"/>
                  <w:divBdr>
                    <w:top w:val="none" w:sz="0" w:space="0" w:color="auto"/>
                    <w:left w:val="none" w:sz="0" w:space="0" w:color="auto"/>
                    <w:bottom w:val="none" w:sz="0" w:space="0" w:color="auto"/>
                    <w:right w:val="none" w:sz="0" w:space="0" w:color="auto"/>
                  </w:divBdr>
                  <w:divsChild>
                    <w:div w:id="1381133737">
                      <w:marLeft w:val="0"/>
                      <w:marRight w:val="0"/>
                      <w:marTop w:val="0"/>
                      <w:marBottom w:val="0"/>
                      <w:divBdr>
                        <w:top w:val="none" w:sz="0" w:space="0" w:color="auto"/>
                        <w:left w:val="none" w:sz="0" w:space="0" w:color="auto"/>
                        <w:bottom w:val="none" w:sz="0" w:space="0" w:color="auto"/>
                        <w:right w:val="none" w:sz="0" w:space="0" w:color="auto"/>
                      </w:divBdr>
                    </w:div>
                  </w:divsChild>
                </w:div>
                <w:div w:id="468716326">
                  <w:marLeft w:val="0"/>
                  <w:marRight w:val="0"/>
                  <w:marTop w:val="0"/>
                  <w:marBottom w:val="0"/>
                  <w:divBdr>
                    <w:top w:val="none" w:sz="0" w:space="0" w:color="auto"/>
                    <w:left w:val="none" w:sz="0" w:space="0" w:color="auto"/>
                    <w:bottom w:val="none" w:sz="0" w:space="0" w:color="auto"/>
                    <w:right w:val="none" w:sz="0" w:space="0" w:color="auto"/>
                  </w:divBdr>
                  <w:divsChild>
                    <w:div w:id="976647437">
                      <w:marLeft w:val="0"/>
                      <w:marRight w:val="0"/>
                      <w:marTop w:val="0"/>
                      <w:marBottom w:val="0"/>
                      <w:divBdr>
                        <w:top w:val="none" w:sz="0" w:space="0" w:color="auto"/>
                        <w:left w:val="none" w:sz="0" w:space="0" w:color="auto"/>
                        <w:bottom w:val="none" w:sz="0" w:space="0" w:color="auto"/>
                        <w:right w:val="none" w:sz="0" w:space="0" w:color="auto"/>
                      </w:divBdr>
                    </w:div>
                  </w:divsChild>
                </w:div>
                <w:div w:id="524095189">
                  <w:marLeft w:val="0"/>
                  <w:marRight w:val="0"/>
                  <w:marTop w:val="0"/>
                  <w:marBottom w:val="0"/>
                  <w:divBdr>
                    <w:top w:val="none" w:sz="0" w:space="0" w:color="auto"/>
                    <w:left w:val="none" w:sz="0" w:space="0" w:color="auto"/>
                    <w:bottom w:val="none" w:sz="0" w:space="0" w:color="auto"/>
                    <w:right w:val="none" w:sz="0" w:space="0" w:color="auto"/>
                  </w:divBdr>
                  <w:divsChild>
                    <w:div w:id="1102602658">
                      <w:marLeft w:val="0"/>
                      <w:marRight w:val="0"/>
                      <w:marTop w:val="0"/>
                      <w:marBottom w:val="0"/>
                      <w:divBdr>
                        <w:top w:val="none" w:sz="0" w:space="0" w:color="auto"/>
                        <w:left w:val="none" w:sz="0" w:space="0" w:color="auto"/>
                        <w:bottom w:val="none" w:sz="0" w:space="0" w:color="auto"/>
                        <w:right w:val="none" w:sz="0" w:space="0" w:color="auto"/>
                      </w:divBdr>
                    </w:div>
                  </w:divsChild>
                </w:div>
                <w:div w:id="525489271">
                  <w:marLeft w:val="0"/>
                  <w:marRight w:val="0"/>
                  <w:marTop w:val="0"/>
                  <w:marBottom w:val="0"/>
                  <w:divBdr>
                    <w:top w:val="none" w:sz="0" w:space="0" w:color="auto"/>
                    <w:left w:val="none" w:sz="0" w:space="0" w:color="auto"/>
                    <w:bottom w:val="none" w:sz="0" w:space="0" w:color="auto"/>
                    <w:right w:val="none" w:sz="0" w:space="0" w:color="auto"/>
                  </w:divBdr>
                  <w:divsChild>
                    <w:div w:id="1830441684">
                      <w:marLeft w:val="0"/>
                      <w:marRight w:val="0"/>
                      <w:marTop w:val="0"/>
                      <w:marBottom w:val="0"/>
                      <w:divBdr>
                        <w:top w:val="none" w:sz="0" w:space="0" w:color="auto"/>
                        <w:left w:val="none" w:sz="0" w:space="0" w:color="auto"/>
                        <w:bottom w:val="none" w:sz="0" w:space="0" w:color="auto"/>
                        <w:right w:val="none" w:sz="0" w:space="0" w:color="auto"/>
                      </w:divBdr>
                    </w:div>
                  </w:divsChild>
                </w:div>
                <w:div w:id="531921563">
                  <w:marLeft w:val="0"/>
                  <w:marRight w:val="0"/>
                  <w:marTop w:val="0"/>
                  <w:marBottom w:val="0"/>
                  <w:divBdr>
                    <w:top w:val="none" w:sz="0" w:space="0" w:color="auto"/>
                    <w:left w:val="none" w:sz="0" w:space="0" w:color="auto"/>
                    <w:bottom w:val="none" w:sz="0" w:space="0" w:color="auto"/>
                    <w:right w:val="none" w:sz="0" w:space="0" w:color="auto"/>
                  </w:divBdr>
                  <w:divsChild>
                    <w:div w:id="631982616">
                      <w:marLeft w:val="0"/>
                      <w:marRight w:val="0"/>
                      <w:marTop w:val="0"/>
                      <w:marBottom w:val="0"/>
                      <w:divBdr>
                        <w:top w:val="none" w:sz="0" w:space="0" w:color="auto"/>
                        <w:left w:val="none" w:sz="0" w:space="0" w:color="auto"/>
                        <w:bottom w:val="none" w:sz="0" w:space="0" w:color="auto"/>
                        <w:right w:val="none" w:sz="0" w:space="0" w:color="auto"/>
                      </w:divBdr>
                    </w:div>
                  </w:divsChild>
                </w:div>
                <w:div w:id="547227660">
                  <w:marLeft w:val="0"/>
                  <w:marRight w:val="0"/>
                  <w:marTop w:val="0"/>
                  <w:marBottom w:val="0"/>
                  <w:divBdr>
                    <w:top w:val="none" w:sz="0" w:space="0" w:color="auto"/>
                    <w:left w:val="none" w:sz="0" w:space="0" w:color="auto"/>
                    <w:bottom w:val="none" w:sz="0" w:space="0" w:color="auto"/>
                    <w:right w:val="none" w:sz="0" w:space="0" w:color="auto"/>
                  </w:divBdr>
                  <w:divsChild>
                    <w:div w:id="810363594">
                      <w:marLeft w:val="0"/>
                      <w:marRight w:val="0"/>
                      <w:marTop w:val="0"/>
                      <w:marBottom w:val="0"/>
                      <w:divBdr>
                        <w:top w:val="none" w:sz="0" w:space="0" w:color="auto"/>
                        <w:left w:val="none" w:sz="0" w:space="0" w:color="auto"/>
                        <w:bottom w:val="none" w:sz="0" w:space="0" w:color="auto"/>
                        <w:right w:val="none" w:sz="0" w:space="0" w:color="auto"/>
                      </w:divBdr>
                    </w:div>
                  </w:divsChild>
                </w:div>
                <w:div w:id="590118478">
                  <w:marLeft w:val="0"/>
                  <w:marRight w:val="0"/>
                  <w:marTop w:val="0"/>
                  <w:marBottom w:val="0"/>
                  <w:divBdr>
                    <w:top w:val="none" w:sz="0" w:space="0" w:color="auto"/>
                    <w:left w:val="none" w:sz="0" w:space="0" w:color="auto"/>
                    <w:bottom w:val="none" w:sz="0" w:space="0" w:color="auto"/>
                    <w:right w:val="none" w:sz="0" w:space="0" w:color="auto"/>
                  </w:divBdr>
                  <w:divsChild>
                    <w:div w:id="1199465146">
                      <w:marLeft w:val="0"/>
                      <w:marRight w:val="0"/>
                      <w:marTop w:val="0"/>
                      <w:marBottom w:val="0"/>
                      <w:divBdr>
                        <w:top w:val="none" w:sz="0" w:space="0" w:color="auto"/>
                        <w:left w:val="none" w:sz="0" w:space="0" w:color="auto"/>
                        <w:bottom w:val="none" w:sz="0" w:space="0" w:color="auto"/>
                        <w:right w:val="none" w:sz="0" w:space="0" w:color="auto"/>
                      </w:divBdr>
                    </w:div>
                  </w:divsChild>
                </w:div>
                <w:div w:id="625280117">
                  <w:marLeft w:val="0"/>
                  <w:marRight w:val="0"/>
                  <w:marTop w:val="0"/>
                  <w:marBottom w:val="0"/>
                  <w:divBdr>
                    <w:top w:val="none" w:sz="0" w:space="0" w:color="auto"/>
                    <w:left w:val="none" w:sz="0" w:space="0" w:color="auto"/>
                    <w:bottom w:val="none" w:sz="0" w:space="0" w:color="auto"/>
                    <w:right w:val="none" w:sz="0" w:space="0" w:color="auto"/>
                  </w:divBdr>
                  <w:divsChild>
                    <w:div w:id="1979410537">
                      <w:marLeft w:val="0"/>
                      <w:marRight w:val="0"/>
                      <w:marTop w:val="0"/>
                      <w:marBottom w:val="0"/>
                      <w:divBdr>
                        <w:top w:val="none" w:sz="0" w:space="0" w:color="auto"/>
                        <w:left w:val="none" w:sz="0" w:space="0" w:color="auto"/>
                        <w:bottom w:val="none" w:sz="0" w:space="0" w:color="auto"/>
                        <w:right w:val="none" w:sz="0" w:space="0" w:color="auto"/>
                      </w:divBdr>
                    </w:div>
                  </w:divsChild>
                </w:div>
                <w:div w:id="642731162">
                  <w:marLeft w:val="0"/>
                  <w:marRight w:val="0"/>
                  <w:marTop w:val="0"/>
                  <w:marBottom w:val="0"/>
                  <w:divBdr>
                    <w:top w:val="none" w:sz="0" w:space="0" w:color="auto"/>
                    <w:left w:val="none" w:sz="0" w:space="0" w:color="auto"/>
                    <w:bottom w:val="none" w:sz="0" w:space="0" w:color="auto"/>
                    <w:right w:val="none" w:sz="0" w:space="0" w:color="auto"/>
                  </w:divBdr>
                  <w:divsChild>
                    <w:div w:id="1747606162">
                      <w:marLeft w:val="0"/>
                      <w:marRight w:val="0"/>
                      <w:marTop w:val="0"/>
                      <w:marBottom w:val="0"/>
                      <w:divBdr>
                        <w:top w:val="none" w:sz="0" w:space="0" w:color="auto"/>
                        <w:left w:val="none" w:sz="0" w:space="0" w:color="auto"/>
                        <w:bottom w:val="none" w:sz="0" w:space="0" w:color="auto"/>
                        <w:right w:val="none" w:sz="0" w:space="0" w:color="auto"/>
                      </w:divBdr>
                    </w:div>
                  </w:divsChild>
                </w:div>
                <w:div w:id="665323589">
                  <w:marLeft w:val="0"/>
                  <w:marRight w:val="0"/>
                  <w:marTop w:val="0"/>
                  <w:marBottom w:val="0"/>
                  <w:divBdr>
                    <w:top w:val="none" w:sz="0" w:space="0" w:color="auto"/>
                    <w:left w:val="none" w:sz="0" w:space="0" w:color="auto"/>
                    <w:bottom w:val="none" w:sz="0" w:space="0" w:color="auto"/>
                    <w:right w:val="none" w:sz="0" w:space="0" w:color="auto"/>
                  </w:divBdr>
                  <w:divsChild>
                    <w:div w:id="1584337442">
                      <w:marLeft w:val="0"/>
                      <w:marRight w:val="0"/>
                      <w:marTop w:val="0"/>
                      <w:marBottom w:val="0"/>
                      <w:divBdr>
                        <w:top w:val="none" w:sz="0" w:space="0" w:color="auto"/>
                        <w:left w:val="none" w:sz="0" w:space="0" w:color="auto"/>
                        <w:bottom w:val="none" w:sz="0" w:space="0" w:color="auto"/>
                        <w:right w:val="none" w:sz="0" w:space="0" w:color="auto"/>
                      </w:divBdr>
                    </w:div>
                  </w:divsChild>
                </w:div>
                <w:div w:id="679546908">
                  <w:marLeft w:val="0"/>
                  <w:marRight w:val="0"/>
                  <w:marTop w:val="0"/>
                  <w:marBottom w:val="0"/>
                  <w:divBdr>
                    <w:top w:val="none" w:sz="0" w:space="0" w:color="auto"/>
                    <w:left w:val="none" w:sz="0" w:space="0" w:color="auto"/>
                    <w:bottom w:val="none" w:sz="0" w:space="0" w:color="auto"/>
                    <w:right w:val="none" w:sz="0" w:space="0" w:color="auto"/>
                  </w:divBdr>
                  <w:divsChild>
                    <w:div w:id="1977297864">
                      <w:marLeft w:val="0"/>
                      <w:marRight w:val="0"/>
                      <w:marTop w:val="0"/>
                      <w:marBottom w:val="0"/>
                      <w:divBdr>
                        <w:top w:val="none" w:sz="0" w:space="0" w:color="auto"/>
                        <w:left w:val="none" w:sz="0" w:space="0" w:color="auto"/>
                        <w:bottom w:val="none" w:sz="0" w:space="0" w:color="auto"/>
                        <w:right w:val="none" w:sz="0" w:space="0" w:color="auto"/>
                      </w:divBdr>
                    </w:div>
                  </w:divsChild>
                </w:div>
                <w:div w:id="690034452">
                  <w:marLeft w:val="0"/>
                  <w:marRight w:val="0"/>
                  <w:marTop w:val="0"/>
                  <w:marBottom w:val="0"/>
                  <w:divBdr>
                    <w:top w:val="none" w:sz="0" w:space="0" w:color="auto"/>
                    <w:left w:val="none" w:sz="0" w:space="0" w:color="auto"/>
                    <w:bottom w:val="none" w:sz="0" w:space="0" w:color="auto"/>
                    <w:right w:val="none" w:sz="0" w:space="0" w:color="auto"/>
                  </w:divBdr>
                  <w:divsChild>
                    <w:div w:id="2080861406">
                      <w:marLeft w:val="0"/>
                      <w:marRight w:val="0"/>
                      <w:marTop w:val="0"/>
                      <w:marBottom w:val="0"/>
                      <w:divBdr>
                        <w:top w:val="none" w:sz="0" w:space="0" w:color="auto"/>
                        <w:left w:val="none" w:sz="0" w:space="0" w:color="auto"/>
                        <w:bottom w:val="none" w:sz="0" w:space="0" w:color="auto"/>
                        <w:right w:val="none" w:sz="0" w:space="0" w:color="auto"/>
                      </w:divBdr>
                    </w:div>
                  </w:divsChild>
                </w:div>
                <w:div w:id="724331366">
                  <w:marLeft w:val="0"/>
                  <w:marRight w:val="0"/>
                  <w:marTop w:val="0"/>
                  <w:marBottom w:val="0"/>
                  <w:divBdr>
                    <w:top w:val="none" w:sz="0" w:space="0" w:color="auto"/>
                    <w:left w:val="none" w:sz="0" w:space="0" w:color="auto"/>
                    <w:bottom w:val="none" w:sz="0" w:space="0" w:color="auto"/>
                    <w:right w:val="none" w:sz="0" w:space="0" w:color="auto"/>
                  </w:divBdr>
                  <w:divsChild>
                    <w:div w:id="1365862065">
                      <w:marLeft w:val="0"/>
                      <w:marRight w:val="0"/>
                      <w:marTop w:val="0"/>
                      <w:marBottom w:val="0"/>
                      <w:divBdr>
                        <w:top w:val="none" w:sz="0" w:space="0" w:color="auto"/>
                        <w:left w:val="none" w:sz="0" w:space="0" w:color="auto"/>
                        <w:bottom w:val="none" w:sz="0" w:space="0" w:color="auto"/>
                        <w:right w:val="none" w:sz="0" w:space="0" w:color="auto"/>
                      </w:divBdr>
                    </w:div>
                  </w:divsChild>
                </w:div>
                <w:div w:id="746417197">
                  <w:marLeft w:val="0"/>
                  <w:marRight w:val="0"/>
                  <w:marTop w:val="0"/>
                  <w:marBottom w:val="0"/>
                  <w:divBdr>
                    <w:top w:val="none" w:sz="0" w:space="0" w:color="auto"/>
                    <w:left w:val="none" w:sz="0" w:space="0" w:color="auto"/>
                    <w:bottom w:val="none" w:sz="0" w:space="0" w:color="auto"/>
                    <w:right w:val="none" w:sz="0" w:space="0" w:color="auto"/>
                  </w:divBdr>
                  <w:divsChild>
                    <w:div w:id="991180892">
                      <w:marLeft w:val="0"/>
                      <w:marRight w:val="0"/>
                      <w:marTop w:val="0"/>
                      <w:marBottom w:val="0"/>
                      <w:divBdr>
                        <w:top w:val="none" w:sz="0" w:space="0" w:color="auto"/>
                        <w:left w:val="none" w:sz="0" w:space="0" w:color="auto"/>
                        <w:bottom w:val="none" w:sz="0" w:space="0" w:color="auto"/>
                        <w:right w:val="none" w:sz="0" w:space="0" w:color="auto"/>
                      </w:divBdr>
                    </w:div>
                  </w:divsChild>
                </w:div>
                <w:div w:id="809637003">
                  <w:marLeft w:val="0"/>
                  <w:marRight w:val="0"/>
                  <w:marTop w:val="0"/>
                  <w:marBottom w:val="0"/>
                  <w:divBdr>
                    <w:top w:val="none" w:sz="0" w:space="0" w:color="auto"/>
                    <w:left w:val="none" w:sz="0" w:space="0" w:color="auto"/>
                    <w:bottom w:val="none" w:sz="0" w:space="0" w:color="auto"/>
                    <w:right w:val="none" w:sz="0" w:space="0" w:color="auto"/>
                  </w:divBdr>
                  <w:divsChild>
                    <w:div w:id="2144732762">
                      <w:marLeft w:val="0"/>
                      <w:marRight w:val="0"/>
                      <w:marTop w:val="0"/>
                      <w:marBottom w:val="0"/>
                      <w:divBdr>
                        <w:top w:val="none" w:sz="0" w:space="0" w:color="auto"/>
                        <w:left w:val="none" w:sz="0" w:space="0" w:color="auto"/>
                        <w:bottom w:val="none" w:sz="0" w:space="0" w:color="auto"/>
                        <w:right w:val="none" w:sz="0" w:space="0" w:color="auto"/>
                      </w:divBdr>
                    </w:div>
                  </w:divsChild>
                </w:div>
                <w:div w:id="842429973">
                  <w:marLeft w:val="0"/>
                  <w:marRight w:val="0"/>
                  <w:marTop w:val="0"/>
                  <w:marBottom w:val="0"/>
                  <w:divBdr>
                    <w:top w:val="none" w:sz="0" w:space="0" w:color="auto"/>
                    <w:left w:val="none" w:sz="0" w:space="0" w:color="auto"/>
                    <w:bottom w:val="none" w:sz="0" w:space="0" w:color="auto"/>
                    <w:right w:val="none" w:sz="0" w:space="0" w:color="auto"/>
                  </w:divBdr>
                  <w:divsChild>
                    <w:div w:id="1584140864">
                      <w:marLeft w:val="0"/>
                      <w:marRight w:val="0"/>
                      <w:marTop w:val="0"/>
                      <w:marBottom w:val="0"/>
                      <w:divBdr>
                        <w:top w:val="none" w:sz="0" w:space="0" w:color="auto"/>
                        <w:left w:val="none" w:sz="0" w:space="0" w:color="auto"/>
                        <w:bottom w:val="none" w:sz="0" w:space="0" w:color="auto"/>
                        <w:right w:val="none" w:sz="0" w:space="0" w:color="auto"/>
                      </w:divBdr>
                    </w:div>
                  </w:divsChild>
                </w:div>
                <w:div w:id="857043244">
                  <w:marLeft w:val="0"/>
                  <w:marRight w:val="0"/>
                  <w:marTop w:val="0"/>
                  <w:marBottom w:val="0"/>
                  <w:divBdr>
                    <w:top w:val="none" w:sz="0" w:space="0" w:color="auto"/>
                    <w:left w:val="none" w:sz="0" w:space="0" w:color="auto"/>
                    <w:bottom w:val="none" w:sz="0" w:space="0" w:color="auto"/>
                    <w:right w:val="none" w:sz="0" w:space="0" w:color="auto"/>
                  </w:divBdr>
                  <w:divsChild>
                    <w:div w:id="373390686">
                      <w:marLeft w:val="0"/>
                      <w:marRight w:val="0"/>
                      <w:marTop w:val="0"/>
                      <w:marBottom w:val="0"/>
                      <w:divBdr>
                        <w:top w:val="none" w:sz="0" w:space="0" w:color="auto"/>
                        <w:left w:val="none" w:sz="0" w:space="0" w:color="auto"/>
                        <w:bottom w:val="none" w:sz="0" w:space="0" w:color="auto"/>
                        <w:right w:val="none" w:sz="0" w:space="0" w:color="auto"/>
                      </w:divBdr>
                    </w:div>
                  </w:divsChild>
                </w:div>
                <w:div w:id="861894029">
                  <w:marLeft w:val="0"/>
                  <w:marRight w:val="0"/>
                  <w:marTop w:val="0"/>
                  <w:marBottom w:val="0"/>
                  <w:divBdr>
                    <w:top w:val="none" w:sz="0" w:space="0" w:color="auto"/>
                    <w:left w:val="none" w:sz="0" w:space="0" w:color="auto"/>
                    <w:bottom w:val="none" w:sz="0" w:space="0" w:color="auto"/>
                    <w:right w:val="none" w:sz="0" w:space="0" w:color="auto"/>
                  </w:divBdr>
                  <w:divsChild>
                    <w:div w:id="492382532">
                      <w:marLeft w:val="0"/>
                      <w:marRight w:val="0"/>
                      <w:marTop w:val="0"/>
                      <w:marBottom w:val="0"/>
                      <w:divBdr>
                        <w:top w:val="none" w:sz="0" w:space="0" w:color="auto"/>
                        <w:left w:val="none" w:sz="0" w:space="0" w:color="auto"/>
                        <w:bottom w:val="none" w:sz="0" w:space="0" w:color="auto"/>
                        <w:right w:val="none" w:sz="0" w:space="0" w:color="auto"/>
                      </w:divBdr>
                    </w:div>
                  </w:divsChild>
                </w:div>
                <w:div w:id="862326692">
                  <w:marLeft w:val="0"/>
                  <w:marRight w:val="0"/>
                  <w:marTop w:val="0"/>
                  <w:marBottom w:val="0"/>
                  <w:divBdr>
                    <w:top w:val="none" w:sz="0" w:space="0" w:color="auto"/>
                    <w:left w:val="none" w:sz="0" w:space="0" w:color="auto"/>
                    <w:bottom w:val="none" w:sz="0" w:space="0" w:color="auto"/>
                    <w:right w:val="none" w:sz="0" w:space="0" w:color="auto"/>
                  </w:divBdr>
                  <w:divsChild>
                    <w:div w:id="796490779">
                      <w:marLeft w:val="0"/>
                      <w:marRight w:val="0"/>
                      <w:marTop w:val="0"/>
                      <w:marBottom w:val="0"/>
                      <w:divBdr>
                        <w:top w:val="none" w:sz="0" w:space="0" w:color="auto"/>
                        <w:left w:val="none" w:sz="0" w:space="0" w:color="auto"/>
                        <w:bottom w:val="none" w:sz="0" w:space="0" w:color="auto"/>
                        <w:right w:val="none" w:sz="0" w:space="0" w:color="auto"/>
                      </w:divBdr>
                    </w:div>
                  </w:divsChild>
                </w:div>
                <w:div w:id="885415742">
                  <w:marLeft w:val="0"/>
                  <w:marRight w:val="0"/>
                  <w:marTop w:val="0"/>
                  <w:marBottom w:val="0"/>
                  <w:divBdr>
                    <w:top w:val="none" w:sz="0" w:space="0" w:color="auto"/>
                    <w:left w:val="none" w:sz="0" w:space="0" w:color="auto"/>
                    <w:bottom w:val="none" w:sz="0" w:space="0" w:color="auto"/>
                    <w:right w:val="none" w:sz="0" w:space="0" w:color="auto"/>
                  </w:divBdr>
                  <w:divsChild>
                    <w:div w:id="1204633436">
                      <w:marLeft w:val="0"/>
                      <w:marRight w:val="0"/>
                      <w:marTop w:val="0"/>
                      <w:marBottom w:val="0"/>
                      <w:divBdr>
                        <w:top w:val="none" w:sz="0" w:space="0" w:color="auto"/>
                        <w:left w:val="none" w:sz="0" w:space="0" w:color="auto"/>
                        <w:bottom w:val="none" w:sz="0" w:space="0" w:color="auto"/>
                        <w:right w:val="none" w:sz="0" w:space="0" w:color="auto"/>
                      </w:divBdr>
                    </w:div>
                  </w:divsChild>
                </w:div>
                <w:div w:id="974288127">
                  <w:marLeft w:val="0"/>
                  <w:marRight w:val="0"/>
                  <w:marTop w:val="0"/>
                  <w:marBottom w:val="0"/>
                  <w:divBdr>
                    <w:top w:val="none" w:sz="0" w:space="0" w:color="auto"/>
                    <w:left w:val="none" w:sz="0" w:space="0" w:color="auto"/>
                    <w:bottom w:val="none" w:sz="0" w:space="0" w:color="auto"/>
                    <w:right w:val="none" w:sz="0" w:space="0" w:color="auto"/>
                  </w:divBdr>
                  <w:divsChild>
                    <w:div w:id="63531500">
                      <w:marLeft w:val="0"/>
                      <w:marRight w:val="0"/>
                      <w:marTop w:val="0"/>
                      <w:marBottom w:val="0"/>
                      <w:divBdr>
                        <w:top w:val="none" w:sz="0" w:space="0" w:color="auto"/>
                        <w:left w:val="none" w:sz="0" w:space="0" w:color="auto"/>
                        <w:bottom w:val="none" w:sz="0" w:space="0" w:color="auto"/>
                        <w:right w:val="none" w:sz="0" w:space="0" w:color="auto"/>
                      </w:divBdr>
                    </w:div>
                  </w:divsChild>
                </w:div>
                <w:div w:id="991299840">
                  <w:marLeft w:val="0"/>
                  <w:marRight w:val="0"/>
                  <w:marTop w:val="0"/>
                  <w:marBottom w:val="0"/>
                  <w:divBdr>
                    <w:top w:val="none" w:sz="0" w:space="0" w:color="auto"/>
                    <w:left w:val="none" w:sz="0" w:space="0" w:color="auto"/>
                    <w:bottom w:val="none" w:sz="0" w:space="0" w:color="auto"/>
                    <w:right w:val="none" w:sz="0" w:space="0" w:color="auto"/>
                  </w:divBdr>
                  <w:divsChild>
                    <w:div w:id="2143032646">
                      <w:marLeft w:val="0"/>
                      <w:marRight w:val="0"/>
                      <w:marTop w:val="0"/>
                      <w:marBottom w:val="0"/>
                      <w:divBdr>
                        <w:top w:val="none" w:sz="0" w:space="0" w:color="auto"/>
                        <w:left w:val="none" w:sz="0" w:space="0" w:color="auto"/>
                        <w:bottom w:val="none" w:sz="0" w:space="0" w:color="auto"/>
                        <w:right w:val="none" w:sz="0" w:space="0" w:color="auto"/>
                      </w:divBdr>
                    </w:div>
                  </w:divsChild>
                </w:div>
                <w:div w:id="1010716040">
                  <w:marLeft w:val="0"/>
                  <w:marRight w:val="0"/>
                  <w:marTop w:val="0"/>
                  <w:marBottom w:val="0"/>
                  <w:divBdr>
                    <w:top w:val="none" w:sz="0" w:space="0" w:color="auto"/>
                    <w:left w:val="none" w:sz="0" w:space="0" w:color="auto"/>
                    <w:bottom w:val="none" w:sz="0" w:space="0" w:color="auto"/>
                    <w:right w:val="none" w:sz="0" w:space="0" w:color="auto"/>
                  </w:divBdr>
                  <w:divsChild>
                    <w:div w:id="173495607">
                      <w:marLeft w:val="0"/>
                      <w:marRight w:val="0"/>
                      <w:marTop w:val="0"/>
                      <w:marBottom w:val="0"/>
                      <w:divBdr>
                        <w:top w:val="none" w:sz="0" w:space="0" w:color="auto"/>
                        <w:left w:val="none" w:sz="0" w:space="0" w:color="auto"/>
                        <w:bottom w:val="none" w:sz="0" w:space="0" w:color="auto"/>
                        <w:right w:val="none" w:sz="0" w:space="0" w:color="auto"/>
                      </w:divBdr>
                    </w:div>
                  </w:divsChild>
                </w:div>
                <w:div w:id="1029529773">
                  <w:marLeft w:val="0"/>
                  <w:marRight w:val="0"/>
                  <w:marTop w:val="0"/>
                  <w:marBottom w:val="0"/>
                  <w:divBdr>
                    <w:top w:val="none" w:sz="0" w:space="0" w:color="auto"/>
                    <w:left w:val="none" w:sz="0" w:space="0" w:color="auto"/>
                    <w:bottom w:val="none" w:sz="0" w:space="0" w:color="auto"/>
                    <w:right w:val="none" w:sz="0" w:space="0" w:color="auto"/>
                  </w:divBdr>
                  <w:divsChild>
                    <w:div w:id="974606143">
                      <w:marLeft w:val="0"/>
                      <w:marRight w:val="0"/>
                      <w:marTop w:val="0"/>
                      <w:marBottom w:val="0"/>
                      <w:divBdr>
                        <w:top w:val="none" w:sz="0" w:space="0" w:color="auto"/>
                        <w:left w:val="none" w:sz="0" w:space="0" w:color="auto"/>
                        <w:bottom w:val="none" w:sz="0" w:space="0" w:color="auto"/>
                        <w:right w:val="none" w:sz="0" w:space="0" w:color="auto"/>
                      </w:divBdr>
                    </w:div>
                  </w:divsChild>
                </w:div>
                <w:div w:id="1031614942">
                  <w:marLeft w:val="0"/>
                  <w:marRight w:val="0"/>
                  <w:marTop w:val="0"/>
                  <w:marBottom w:val="0"/>
                  <w:divBdr>
                    <w:top w:val="none" w:sz="0" w:space="0" w:color="auto"/>
                    <w:left w:val="none" w:sz="0" w:space="0" w:color="auto"/>
                    <w:bottom w:val="none" w:sz="0" w:space="0" w:color="auto"/>
                    <w:right w:val="none" w:sz="0" w:space="0" w:color="auto"/>
                  </w:divBdr>
                  <w:divsChild>
                    <w:div w:id="1153185197">
                      <w:marLeft w:val="0"/>
                      <w:marRight w:val="0"/>
                      <w:marTop w:val="0"/>
                      <w:marBottom w:val="0"/>
                      <w:divBdr>
                        <w:top w:val="none" w:sz="0" w:space="0" w:color="auto"/>
                        <w:left w:val="none" w:sz="0" w:space="0" w:color="auto"/>
                        <w:bottom w:val="none" w:sz="0" w:space="0" w:color="auto"/>
                        <w:right w:val="none" w:sz="0" w:space="0" w:color="auto"/>
                      </w:divBdr>
                    </w:div>
                  </w:divsChild>
                </w:div>
                <w:div w:id="1045955162">
                  <w:marLeft w:val="0"/>
                  <w:marRight w:val="0"/>
                  <w:marTop w:val="0"/>
                  <w:marBottom w:val="0"/>
                  <w:divBdr>
                    <w:top w:val="none" w:sz="0" w:space="0" w:color="auto"/>
                    <w:left w:val="none" w:sz="0" w:space="0" w:color="auto"/>
                    <w:bottom w:val="none" w:sz="0" w:space="0" w:color="auto"/>
                    <w:right w:val="none" w:sz="0" w:space="0" w:color="auto"/>
                  </w:divBdr>
                  <w:divsChild>
                    <w:div w:id="938290701">
                      <w:marLeft w:val="0"/>
                      <w:marRight w:val="0"/>
                      <w:marTop w:val="0"/>
                      <w:marBottom w:val="0"/>
                      <w:divBdr>
                        <w:top w:val="none" w:sz="0" w:space="0" w:color="auto"/>
                        <w:left w:val="none" w:sz="0" w:space="0" w:color="auto"/>
                        <w:bottom w:val="none" w:sz="0" w:space="0" w:color="auto"/>
                        <w:right w:val="none" w:sz="0" w:space="0" w:color="auto"/>
                      </w:divBdr>
                    </w:div>
                  </w:divsChild>
                </w:div>
                <w:div w:id="1050878965">
                  <w:marLeft w:val="0"/>
                  <w:marRight w:val="0"/>
                  <w:marTop w:val="0"/>
                  <w:marBottom w:val="0"/>
                  <w:divBdr>
                    <w:top w:val="none" w:sz="0" w:space="0" w:color="auto"/>
                    <w:left w:val="none" w:sz="0" w:space="0" w:color="auto"/>
                    <w:bottom w:val="none" w:sz="0" w:space="0" w:color="auto"/>
                    <w:right w:val="none" w:sz="0" w:space="0" w:color="auto"/>
                  </w:divBdr>
                  <w:divsChild>
                    <w:div w:id="1087731625">
                      <w:marLeft w:val="0"/>
                      <w:marRight w:val="0"/>
                      <w:marTop w:val="0"/>
                      <w:marBottom w:val="0"/>
                      <w:divBdr>
                        <w:top w:val="none" w:sz="0" w:space="0" w:color="auto"/>
                        <w:left w:val="none" w:sz="0" w:space="0" w:color="auto"/>
                        <w:bottom w:val="none" w:sz="0" w:space="0" w:color="auto"/>
                        <w:right w:val="none" w:sz="0" w:space="0" w:color="auto"/>
                      </w:divBdr>
                    </w:div>
                  </w:divsChild>
                </w:div>
                <w:div w:id="1053381677">
                  <w:marLeft w:val="0"/>
                  <w:marRight w:val="0"/>
                  <w:marTop w:val="0"/>
                  <w:marBottom w:val="0"/>
                  <w:divBdr>
                    <w:top w:val="none" w:sz="0" w:space="0" w:color="auto"/>
                    <w:left w:val="none" w:sz="0" w:space="0" w:color="auto"/>
                    <w:bottom w:val="none" w:sz="0" w:space="0" w:color="auto"/>
                    <w:right w:val="none" w:sz="0" w:space="0" w:color="auto"/>
                  </w:divBdr>
                  <w:divsChild>
                    <w:div w:id="900792388">
                      <w:marLeft w:val="0"/>
                      <w:marRight w:val="0"/>
                      <w:marTop w:val="0"/>
                      <w:marBottom w:val="0"/>
                      <w:divBdr>
                        <w:top w:val="none" w:sz="0" w:space="0" w:color="auto"/>
                        <w:left w:val="none" w:sz="0" w:space="0" w:color="auto"/>
                        <w:bottom w:val="none" w:sz="0" w:space="0" w:color="auto"/>
                        <w:right w:val="none" w:sz="0" w:space="0" w:color="auto"/>
                      </w:divBdr>
                    </w:div>
                  </w:divsChild>
                </w:div>
                <w:div w:id="1057970144">
                  <w:marLeft w:val="0"/>
                  <w:marRight w:val="0"/>
                  <w:marTop w:val="0"/>
                  <w:marBottom w:val="0"/>
                  <w:divBdr>
                    <w:top w:val="none" w:sz="0" w:space="0" w:color="auto"/>
                    <w:left w:val="none" w:sz="0" w:space="0" w:color="auto"/>
                    <w:bottom w:val="none" w:sz="0" w:space="0" w:color="auto"/>
                    <w:right w:val="none" w:sz="0" w:space="0" w:color="auto"/>
                  </w:divBdr>
                  <w:divsChild>
                    <w:div w:id="1475559070">
                      <w:marLeft w:val="0"/>
                      <w:marRight w:val="0"/>
                      <w:marTop w:val="0"/>
                      <w:marBottom w:val="0"/>
                      <w:divBdr>
                        <w:top w:val="none" w:sz="0" w:space="0" w:color="auto"/>
                        <w:left w:val="none" w:sz="0" w:space="0" w:color="auto"/>
                        <w:bottom w:val="none" w:sz="0" w:space="0" w:color="auto"/>
                        <w:right w:val="none" w:sz="0" w:space="0" w:color="auto"/>
                      </w:divBdr>
                    </w:div>
                  </w:divsChild>
                </w:div>
                <w:div w:id="1058479353">
                  <w:marLeft w:val="0"/>
                  <w:marRight w:val="0"/>
                  <w:marTop w:val="0"/>
                  <w:marBottom w:val="0"/>
                  <w:divBdr>
                    <w:top w:val="none" w:sz="0" w:space="0" w:color="auto"/>
                    <w:left w:val="none" w:sz="0" w:space="0" w:color="auto"/>
                    <w:bottom w:val="none" w:sz="0" w:space="0" w:color="auto"/>
                    <w:right w:val="none" w:sz="0" w:space="0" w:color="auto"/>
                  </w:divBdr>
                  <w:divsChild>
                    <w:div w:id="1902250877">
                      <w:marLeft w:val="0"/>
                      <w:marRight w:val="0"/>
                      <w:marTop w:val="0"/>
                      <w:marBottom w:val="0"/>
                      <w:divBdr>
                        <w:top w:val="none" w:sz="0" w:space="0" w:color="auto"/>
                        <w:left w:val="none" w:sz="0" w:space="0" w:color="auto"/>
                        <w:bottom w:val="none" w:sz="0" w:space="0" w:color="auto"/>
                        <w:right w:val="none" w:sz="0" w:space="0" w:color="auto"/>
                      </w:divBdr>
                    </w:div>
                  </w:divsChild>
                </w:div>
                <w:div w:id="1130974618">
                  <w:marLeft w:val="0"/>
                  <w:marRight w:val="0"/>
                  <w:marTop w:val="0"/>
                  <w:marBottom w:val="0"/>
                  <w:divBdr>
                    <w:top w:val="none" w:sz="0" w:space="0" w:color="auto"/>
                    <w:left w:val="none" w:sz="0" w:space="0" w:color="auto"/>
                    <w:bottom w:val="none" w:sz="0" w:space="0" w:color="auto"/>
                    <w:right w:val="none" w:sz="0" w:space="0" w:color="auto"/>
                  </w:divBdr>
                  <w:divsChild>
                    <w:div w:id="1980377650">
                      <w:marLeft w:val="0"/>
                      <w:marRight w:val="0"/>
                      <w:marTop w:val="0"/>
                      <w:marBottom w:val="0"/>
                      <w:divBdr>
                        <w:top w:val="none" w:sz="0" w:space="0" w:color="auto"/>
                        <w:left w:val="none" w:sz="0" w:space="0" w:color="auto"/>
                        <w:bottom w:val="none" w:sz="0" w:space="0" w:color="auto"/>
                        <w:right w:val="none" w:sz="0" w:space="0" w:color="auto"/>
                      </w:divBdr>
                    </w:div>
                  </w:divsChild>
                </w:div>
                <w:div w:id="1172447484">
                  <w:marLeft w:val="0"/>
                  <w:marRight w:val="0"/>
                  <w:marTop w:val="0"/>
                  <w:marBottom w:val="0"/>
                  <w:divBdr>
                    <w:top w:val="none" w:sz="0" w:space="0" w:color="auto"/>
                    <w:left w:val="none" w:sz="0" w:space="0" w:color="auto"/>
                    <w:bottom w:val="none" w:sz="0" w:space="0" w:color="auto"/>
                    <w:right w:val="none" w:sz="0" w:space="0" w:color="auto"/>
                  </w:divBdr>
                  <w:divsChild>
                    <w:div w:id="575627206">
                      <w:marLeft w:val="0"/>
                      <w:marRight w:val="0"/>
                      <w:marTop w:val="0"/>
                      <w:marBottom w:val="0"/>
                      <w:divBdr>
                        <w:top w:val="none" w:sz="0" w:space="0" w:color="auto"/>
                        <w:left w:val="none" w:sz="0" w:space="0" w:color="auto"/>
                        <w:bottom w:val="none" w:sz="0" w:space="0" w:color="auto"/>
                        <w:right w:val="none" w:sz="0" w:space="0" w:color="auto"/>
                      </w:divBdr>
                    </w:div>
                  </w:divsChild>
                </w:div>
                <w:div w:id="1187518408">
                  <w:marLeft w:val="0"/>
                  <w:marRight w:val="0"/>
                  <w:marTop w:val="0"/>
                  <w:marBottom w:val="0"/>
                  <w:divBdr>
                    <w:top w:val="none" w:sz="0" w:space="0" w:color="auto"/>
                    <w:left w:val="none" w:sz="0" w:space="0" w:color="auto"/>
                    <w:bottom w:val="none" w:sz="0" w:space="0" w:color="auto"/>
                    <w:right w:val="none" w:sz="0" w:space="0" w:color="auto"/>
                  </w:divBdr>
                  <w:divsChild>
                    <w:div w:id="346757040">
                      <w:marLeft w:val="0"/>
                      <w:marRight w:val="0"/>
                      <w:marTop w:val="0"/>
                      <w:marBottom w:val="0"/>
                      <w:divBdr>
                        <w:top w:val="none" w:sz="0" w:space="0" w:color="auto"/>
                        <w:left w:val="none" w:sz="0" w:space="0" w:color="auto"/>
                        <w:bottom w:val="none" w:sz="0" w:space="0" w:color="auto"/>
                        <w:right w:val="none" w:sz="0" w:space="0" w:color="auto"/>
                      </w:divBdr>
                    </w:div>
                  </w:divsChild>
                </w:div>
                <w:div w:id="1228296974">
                  <w:marLeft w:val="0"/>
                  <w:marRight w:val="0"/>
                  <w:marTop w:val="0"/>
                  <w:marBottom w:val="0"/>
                  <w:divBdr>
                    <w:top w:val="none" w:sz="0" w:space="0" w:color="auto"/>
                    <w:left w:val="none" w:sz="0" w:space="0" w:color="auto"/>
                    <w:bottom w:val="none" w:sz="0" w:space="0" w:color="auto"/>
                    <w:right w:val="none" w:sz="0" w:space="0" w:color="auto"/>
                  </w:divBdr>
                  <w:divsChild>
                    <w:div w:id="1169059362">
                      <w:marLeft w:val="0"/>
                      <w:marRight w:val="0"/>
                      <w:marTop w:val="0"/>
                      <w:marBottom w:val="0"/>
                      <w:divBdr>
                        <w:top w:val="none" w:sz="0" w:space="0" w:color="auto"/>
                        <w:left w:val="none" w:sz="0" w:space="0" w:color="auto"/>
                        <w:bottom w:val="none" w:sz="0" w:space="0" w:color="auto"/>
                        <w:right w:val="none" w:sz="0" w:space="0" w:color="auto"/>
                      </w:divBdr>
                    </w:div>
                  </w:divsChild>
                </w:div>
                <w:div w:id="1254364956">
                  <w:marLeft w:val="0"/>
                  <w:marRight w:val="0"/>
                  <w:marTop w:val="0"/>
                  <w:marBottom w:val="0"/>
                  <w:divBdr>
                    <w:top w:val="none" w:sz="0" w:space="0" w:color="auto"/>
                    <w:left w:val="none" w:sz="0" w:space="0" w:color="auto"/>
                    <w:bottom w:val="none" w:sz="0" w:space="0" w:color="auto"/>
                    <w:right w:val="none" w:sz="0" w:space="0" w:color="auto"/>
                  </w:divBdr>
                  <w:divsChild>
                    <w:div w:id="1237134594">
                      <w:marLeft w:val="0"/>
                      <w:marRight w:val="0"/>
                      <w:marTop w:val="0"/>
                      <w:marBottom w:val="0"/>
                      <w:divBdr>
                        <w:top w:val="none" w:sz="0" w:space="0" w:color="auto"/>
                        <w:left w:val="none" w:sz="0" w:space="0" w:color="auto"/>
                        <w:bottom w:val="none" w:sz="0" w:space="0" w:color="auto"/>
                        <w:right w:val="none" w:sz="0" w:space="0" w:color="auto"/>
                      </w:divBdr>
                    </w:div>
                  </w:divsChild>
                </w:div>
                <w:div w:id="1255162229">
                  <w:marLeft w:val="0"/>
                  <w:marRight w:val="0"/>
                  <w:marTop w:val="0"/>
                  <w:marBottom w:val="0"/>
                  <w:divBdr>
                    <w:top w:val="none" w:sz="0" w:space="0" w:color="auto"/>
                    <w:left w:val="none" w:sz="0" w:space="0" w:color="auto"/>
                    <w:bottom w:val="none" w:sz="0" w:space="0" w:color="auto"/>
                    <w:right w:val="none" w:sz="0" w:space="0" w:color="auto"/>
                  </w:divBdr>
                  <w:divsChild>
                    <w:div w:id="1339965800">
                      <w:marLeft w:val="0"/>
                      <w:marRight w:val="0"/>
                      <w:marTop w:val="0"/>
                      <w:marBottom w:val="0"/>
                      <w:divBdr>
                        <w:top w:val="none" w:sz="0" w:space="0" w:color="auto"/>
                        <w:left w:val="none" w:sz="0" w:space="0" w:color="auto"/>
                        <w:bottom w:val="none" w:sz="0" w:space="0" w:color="auto"/>
                        <w:right w:val="none" w:sz="0" w:space="0" w:color="auto"/>
                      </w:divBdr>
                    </w:div>
                  </w:divsChild>
                </w:div>
                <w:div w:id="1261064694">
                  <w:marLeft w:val="0"/>
                  <w:marRight w:val="0"/>
                  <w:marTop w:val="0"/>
                  <w:marBottom w:val="0"/>
                  <w:divBdr>
                    <w:top w:val="none" w:sz="0" w:space="0" w:color="auto"/>
                    <w:left w:val="none" w:sz="0" w:space="0" w:color="auto"/>
                    <w:bottom w:val="none" w:sz="0" w:space="0" w:color="auto"/>
                    <w:right w:val="none" w:sz="0" w:space="0" w:color="auto"/>
                  </w:divBdr>
                  <w:divsChild>
                    <w:div w:id="1718698871">
                      <w:marLeft w:val="0"/>
                      <w:marRight w:val="0"/>
                      <w:marTop w:val="0"/>
                      <w:marBottom w:val="0"/>
                      <w:divBdr>
                        <w:top w:val="none" w:sz="0" w:space="0" w:color="auto"/>
                        <w:left w:val="none" w:sz="0" w:space="0" w:color="auto"/>
                        <w:bottom w:val="none" w:sz="0" w:space="0" w:color="auto"/>
                        <w:right w:val="none" w:sz="0" w:space="0" w:color="auto"/>
                      </w:divBdr>
                    </w:div>
                  </w:divsChild>
                </w:div>
                <w:div w:id="1281961812">
                  <w:marLeft w:val="0"/>
                  <w:marRight w:val="0"/>
                  <w:marTop w:val="0"/>
                  <w:marBottom w:val="0"/>
                  <w:divBdr>
                    <w:top w:val="none" w:sz="0" w:space="0" w:color="auto"/>
                    <w:left w:val="none" w:sz="0" w:space="0" w:color="auto"/>
                    <w:bottom w:val="none" w:sz="0" w:space="0" w:color="auto"/>
                    <w:right w:val="none" w:sz="0" w:space="0" w:color="auto"/>
                  </w:divBdr>
                  <w:divsChild>
                    <w:div w:id="800002598">
                      <w:marLeft w:val="0"/>
                      <w:marRight w:val="0"/>
                      <w:marTop w:val="0"/>
                      <w:marBottom w:val="0"/>
                      <w:divBdr>
                        <w:top w:val="none" w:sz="0" w:space="0" w:color="auto"/>
                        <w:left w:val="none" w:sz="0" w:space="0" w:color="auto"/>
                        <w:bottom w:val="none" w:sz="0" w:space="0" w:color="auto"/>
                        <w:right w:val="none" w:sz="0" w:space="0" w:color="auto"/>
                      </w:divBdr>
                    </w:div>
                  </w:divsChild>
                </w:div>
                <w:div w:id="1301036196">
                  <w:marLeft w:val="0"/>
                  <w:marRight w:val="0"/>
                  <w:marTop w:val="0"/>
                  <w:marBottom w:val="0"/>
                  <w:divBdr>
                    <w:top w:val="none" w:sz="0" w:space="0" w:color="auto"/>
                    <w:left w:val="none" w:sz="0" w:space="0" w:color="auto"/>
                    <w:bottom w:val="none" w:sz="0" w:space="0" w:color="auto"/>
                    <w:right w:val="none" w:sz="0" w:space="0" w:color="auto"/>
                  </w:divBdr>
                  <w:divsChild>
                    <w:div w:id="1348869040">
                      <w:marLeft w:val="0"/>
                      <w:marRight w:val="0"/>
                      <w:marTop w:val="0"/>
                      <w:marBottom w:val="0"/>
                      <w:divBdr>
                        <w:top w:val="none" w:sz="0" w:space="0" w:color="auto"/>
                        <w:left w:val="none" w:sz="0" w:space="0" w:color="auto"/>
                        <w:bottom w:val="none" w:sz="0" w:space="0" w:color="auto"/>
                        <w:right w:val="none" w:sz="0" w:space="0" w:color="auto"/>
                      </w:divBdr>
                    </w:div>
                  </w:divsChild>
                </w:div>
                <w:div w:id="1380010005">
                  <w:marLeft w:val="0"/>
                  <w:marRight w:val="0"/>
                  <w:marTop w:val="0"/>
                  <w:marBottom w:val="0"/>
                  <w:divBdr>
                    <w:top w:val="none" w:sz="0" w:space="0" w:color="auto"/>
                    <w:left w:val="none" w:sz="0" w:space="0" w:color="auto"/>
                    <w:bottom w:val="none" w:sz="0" w:space="0" w:color="auto"/>
                    <w:right w:val="none" w:sz="0" w:space="0" w:color="auto"/>
                  </w:divBdr>
                  <w:divsChild>
                    <w:div w:id="1145273912">
                      <w:marLeft w:val="0"/>
                      <w:marRight w:val="0"/>
                      <w:marTop w:val="0"/>
                      <w:marBottom w:val="0"/>
                      <w:divBdr>
                        <w:top w:val="none" w:sz="0" w:space="0" w:color="auto"/>
                        <w:left w:val="none" w:sz="0" w:space="0" w:color="auto"/>
                        <w:bottom w:val="none" w:sz="0" w:space="0" w:color="auto"/>
                        <w:right w:val="none" w:sz="0" w:space="0" w:color="auto"/>
                      </w:divBdr>
                    </w:div>
                  </w:divsChild>
                </w:div>
                <w:div w:id="1396777216">
                  <w:marLeft w:val="0"/>
                  <w:marRight w:val="0"/>
                  <w:marTop w:val="0"/>
                  <w:marBottom w:val="0"/>
                  <w:divBdr>
                    <w:top w:val="none" w:sz="0" w:space="0" w:color="auto"/>
                    <w:left w:val="none" w:sz="0" w:space="0" w:color="auto"/>
                    <w:bottom w:val="none" w:sz="0" w:space="0" w:color="auto"/>
                    <w:right w:val="none" w:sz="0" w:space="0" w:color="auto"/>
                  </w:divBdr>
                  <w:divsChild>
                    <w:div w:id="2094815063">
                      <w:marLeft w:val="0"/>
                      <w:marRight w:val="0"/>
                      <w:marTop w:val="0"/>
                      <w:marBottom w:val="0"/>
                      <w:divBdr>
                        <w:top w:val="none" w:sz="0" w:space="0" w:color="auto"/>
                        <w:left w:val="none" w:sz="0" w:space="0" w:color="auto"/>
                        <w:bottom w:val="none" w:sz="0" w:space="0" w:color="auto"/>
                        <w:right w:val="none" w:sz="0" w:space="0" w:color="auto"/>
                      </w:divBdr>
                    </w:div>
                  </w:divsChild>
                </w:div>
                <w:div w:id="1422533601">
                  <w:marLeft w:val="0"/>
                  <w:marRight w:val="0"/>
                  <w:marTop w:val="0"/>
                  <w:marBottom w:val="0"/>
                  <w:divBdr>
                    <w:top w:val="none" w:sz="0" w:space="0" w:color="auto"/>
                    <w:left w:val="none" w:sz="0" w:space="0" w:color="auto"/>
                    <w:bottom w:val="none" w:sz="0" w:space="0" w:color="auto"/>
                    <w:right w:val="none" w:sz="0" w:space="0" w:color="auto"/>
                  </w:divBdr>
                  <w:divsChild>
                    <w:div w:id="945386022">
                      <w:marLeft w:val="0"/>
                      <w:marRight w:val="0"/>
                      <w:marTop w:val="0"/>
                      <w:marBottom w:val="0"/>
                      <w:divBdr>
                        <w:top w:val="none" w:sz="0" w:space="0" w:color="auto"/>
                        <w:left w:val="none" w:sz="0" w:space="0" w:color="auto"/>
                        <w:bottom w:val="none" w:sz="0" w:space="0" w:color="auto"/>
                        <w:right w:val="none" w:sz="0" w:space="0" w:color="auto"/>
                      </w:divBdr>
                    </w:div>
                  </w:divsChild>
                </w:div>
                <w:div w:id="1457941702">
                  <w:marLeft w:val="0"/>
                  <w:marRight w:val="0"/>
                  <w:marTop w:val="0"/>
                  <w:marBottom w:val="0"/>
                  <w:divBdr>
                    <w:top w:val="none" w:sz="0" w:space="0" w:color="auto"/>
                    <w:left w:val="none" w:sz="0" w:space="0" w:color="auto"/>
                    <w:bottom w:val="none" w:sz="0" w:space="0" w:color="auto"/>
                    <w:right w:val="none" w:sz="0" w:space="0" w:color="auto"/>
                  </w:divBdr>
                  <w:divsChild>
                    <w:div w:id="209538196">
                      <w:marLeft w:val="0"/>
                      <w:marRight w:val="0"/>
                      <w:marTop w:val="0"/>
                      <w:marBottom w:val="0"/>
                      <w:divBdr>
                        <w:top w:val="none" w:sz="0" w:space="0" w:color="auto"/>
                        <w:left w:val="none" w:sz="0" w:space="0" w:color="auto"/>
                        <w:bottom w:val="none" w:sz="0" w:space="0" w:color="auto"/>
                        <w:right w:val="none" w:sz="0" w:space="0" w:color="auto"/>
                      </w:divBdr>
                    </w:div>
                  </w:divsChild>
                </w:div>
                <w:div w:id="1459838566">
                  <w:marLeft w:val="0"/>
                  <w:marRight w:val="0"/>
                  <w:marTop w:val="0"/>
                  <w:marBottom w:val="0"/>
                  <w:divBdr>
                    <w:top w:val="none" w:sz="0" w:space="0" w:color="auto"/>
                    <w:left w:val="none" w:sz="0" w:space="0" w:color="auto"/>
                    <w:bottom w:val="none" w:sz="0" w:space="0" w:color="auto"/>
                    <w:right w:val="none" w:sz="0" w:space="0" w:color="auto"/>
                  </w:divBdr>
                  <w:divsChild>
                    <w:div w:id="1331375670">
                      <w:marLeft w:val="0"/>
                      <w:marRight w:val="0"/>
                      <w:marTop w:val="0"/>
                      <w:marBottom w:val="0"/>
                      <w:divBdr>
                        <w:top w:val="none" w:sz="0" w:space="0" w:color="auto"/>
                        <w:left w:val="none" w:sz="0" w:space="0" w:color="auto"/>
                        <w:bottom w:val="none" w:sz="0" w:space="0" w:color="auto"/>
                        <w:right w:val="none" w:sz="0" w:space="0" w:color="auto"/>
                      </w:divBdr>
                    </w:div>
                  </w:divsChild>
                </w:div>
                <w:div w:id="1510825312">
                  <w:marLeft w:val="0"/>
                  <w:marRight w:val="0"/>
                  <w:marTop w:val="0"/>
                  <w:marBottom w:val="0"/>
                  <w:divBdr>
                    <w:top w:val="none" w:sz="0" w:space="0" w:color="auto"/>
                    <w:left w:val="none" w:sz="0" w:space="0" w:color="auto"/>
                    <w:bottom w:val="none" w:sz="0" w:space="0" w:color="auto"/>
                    <w:right w:val="none" w:sz="0" w:space="0" w:color="auto"/>
                  </w:divBdr>
                  <w:divsChild>
                    <w:div w:id="2088647363">
                      <w:marLeft w:val="0"/>
                      <w:marRight w:val="0"/>
                      <w:marTop w:val="0"/>
                      <w:marBottom w:val="0"/>
                      <w:divBdr>
                        <w:top w:val="none" w:sz="0" w:space="0" w:color="auto"/>
                        <w:left w:val="none" w:sz="0" w:space="0" w:color="auto"/>
                        <w:bottom w:val="none" w:sz="0" w:space="0" w:color="auto"/>
                        <w:right w:val="none" w:sz="0" w:space="0" w:color="auto"/>
                      </w:divBdr>
                    </w:div>
                  </w:divsChild>
                </w:div>
                <w:div w:id="1539121599">
                  <w:marLeft w:val="0"/>
                  <w:marRight w:val="0"/>
                  <w:marTop w:val="0"/>
                  <w:marBottom w:val="0"/>
                  <w:divBdr>
                    <w:top w:val="none" w:sz="0" w:space="0" w:color="auto"/>
                    <w:left w:val="none" w:sz="0" w:space="0" w:color="auto"/>
                    <w:bottom w:val="none" w:sz="0" w:space="0" w:color="auto"/>
                    <w:right w:val="none" w:sz="0" w:space="0" w:color="auto"/>
                  </w:divBdr>
                  <w:divsChild>
                    <w:div w:id="1471174197">
                      <w:marLeft w:val="0"/>
                      <w:marRight w:val="0"/>
                      <w:marTop w:val="0"/>
                      <w:marBottom w:val="0"/>
                      <w:divBdr>
                        <w:top w:val="none" w:sz="0" w:space="0" w:color="auto"/>
                        <w:left w:val="none" w:sz="0" w:space="0" w:color="auto"/>
                        <w:bottom w:val="none" w:sz="0" w:space="0" w:color="auto"/>
                        <w:right w:val="none" w:sz="0" w:space="0" w:color="auto"/>
                      </w:divBdr>
                    </w:div>
                  </w:divsChild>
                </w:div>
                <w:div w:id="1602177975">
                  <w:marLeft w:val="0"/>
                  <w:marRight w:val="0"/>
                  <w:marTop w:val="0"/>
                  <w:marBottom w:val="0"/>
                  <w:divBdr>
                    <w:top w:val="none" w:sz="0" w:space="0" w:color="auto"/>
                    <w:left w:val="none" w:sz="0" w:space="0" w:color="auto"/>
                    <w:bottom w:val="none" w:sz="0" w:space="0" w:color="auto"/>
                    <w:right w:val="none" w:sz="0" w:space="0" w:color="auto"/>
                  </w:divBdr>
                  <w:divsChild>
                    <w:div w:id="151799015">
                      <w:marLeft w:val="0"/>
                      <w:marRight w:val="0"/>
                      <w:marTop w:val="0"/>
                      <w:marBottom w:val="0"/>
                      <w:divBdr>
                        <w:top w:val="none" w:sz="0" w:space="0" w:color="auto"/>
                        <w:left w:val="none" w:sz="0" w:space="0" w:color="auto"/>
                        <w:bottom w:val="none" w:sz="0" w:space="0" w:color="auto"/>
                        <w:right w:val="none" w:sz="0" w:space="0" w:color="auto"/>
                      </w:divBdr>
                    </w:div>
                  </w:divsChild>
                </w:div>
                <w:div w:id="1606157113">
                  <w:marLeft w:val="0"/>
                  <w:marRight w:val="0"/>
                  <w:marTop w:val="0"/>
                  <w:marBottom w:val="0"/>
                  <w:divBdr>
                    <w:top w:val="none" w:sz="0" w:space="0" w:color="auto"/>
                    <w:left w:val="none" w:sz="0" w:space="0" w:color="auto"/>
                    <w:bottom w:val="none" w:sz="0" w:space="0" w:color="auto"/>
                    <w:right w:val="none" w:sz="0" w:space="0" w:color="auto"/>
                  </w:divBdr>
                  <w:divsChild>
                    <w:div w:id="1668745039">
                      <w:marLeft w:val="0"/>
                      <w:marRight w:val="0"/>
                      <w:marTop w:val="0"/>
                      <w:marBottom w:val="0"/>
                      <w:divBdr>
                        <w:top w:val="none" w:sz="0" w:space="0" w:color="auto"/>
                        <w:left w:val="none" w:sz="0" w:space="0" w:color="auto"/>
                        <w:bottom w:val="none" w:sz="0" w:space="0" w:color="auto"/>
                        <w:right w:val="none" w:sz="0" w:space="0" w:color="auto"/>
                      </w:divBdr>
                    </w:div>
                  </w:divsChild>
                </w:div>
                <w:div w:id="1615598110">
                  <w:marLeft w:val="0"/>
                  <w:marRight w:val="0"/>
                  <w:marTop w:val="0"/>
                  <w:marBottom w:val="0"/>
                  <w:divBdr>
                    <w:top w:val="none" w:sz="0" w:space="0" w:color="auto"/>
                    <w:left w:val="none" w:sz="0" w:space="0" w:color="auto"/>
                    <w:bottom w:val="none" w:sz="0" w:space="0" w:color="auto"/>
                    <w:right w:val="none" w:sz="0" w:space="0" w:color="auto"/>
                  </w:divBdr>
                  <w:divsChild>
                    <w:div w:id="989864071">
                      <w:marLeft w:val="0"/>
                      <w:marRight w:val="0"/>
                      <w:marTop w:val="0"/>
                      <w:marBottom w:val="0"/>
                      <w:divBdr>
                        <w:top w:val="none" w:sz="0" w:space="0" w:color="auto"/>
                        <w:left w:val="none" w:sz="0" w:space="0" w:color="auto"/>
                        <w:bottom w:val="none" w:sz="0" w:space="0" w:color="auto"/>
                        <w:right w:val="none" w:sz="0" w:space="0" w:color="auto"/>
                      </w:divBdr>
                    </w:div>
                  </w:divsChild>
                </w:div>
                <w:div w:id="1669553373">
                  <w:marLeft w:val="0"/>
                  <w:marRight w:val="0"/>
                  <w:marTop w:val="0"/>
                  <w:marBottom w:val="0"/>
                  <w:divBdr>
                    <w:top w:val="none" w:sz="0" w:space="0" w:color="auto"/>
                    <w:left w:val="none" w:sz="0" w:space="0" w:color="auto"/>
                    <w:bottom w:val="none" w:sz="0" w:space="0" w:color="auto"/>
                    <w:right w:val="none" w:sz="0" w:space="0" w:color="auto"/>
                  </w:divBdr>
                  <w:divsChild>
                    <w:div w:id="1190996187">
                      <w:marLeft w:val="0"/>
                      <w:marRight w:val="0"/>
                      <w:marTop w:val="0"/>
                      <w:marBottom w:val="0"/>
                      <w:divBdr>
                        <w:top w:val="none" w:sz="0" w:space="0" w:color="auto"/>
                        <w:left w:val="none" w:sz="0" w:space="0" w:color="auto"/>
                        <w:bottom w:val="none" w:sz="0" w:space="0" w:color="auto"/>
                        <w:right w:val="none" w:sz="0" w:space="0" w:color="auto"/>
                      </w:divBdr>
                    </w:div>
                  </w:divsChild>
                </w:div>
                <w:div w:id="1677808945">
                  <w:marLeft w:val="0"/>
                  <w:marRight w:val="0"/>
                  <w:marTop w:val="0"/>
                  <w:marBottom w:val="0"/>
                  <w:divBdr>
                    <w:top w:val="none" w:sz="0" w:space="0" w:color="auto"/>
                    <w:left w:val="none" w:sz="0" w:space="0" w:color="auto"/>
                    <w:bottom w:val="none" w:sz="0" w:space="0" w:color="auto"/>
                    <w:right w:val="none" w:sz="0" w:space="0" w:color="auto"/>
                  </w:divBdr>
                  <w:divsChild>
                    <w:div w:id="574978443">
                      <w:marLeft w:val="0"/>
                      <w:marRight w:val="0"/>
                      <w:marTop w:val="0"/>
                      <w:marBottom w:val="0"/>
                      <w:divBdr>
                        <w:top w:val="none" w:sz="0" w:space="0" w:color="auto"/>
                        <w:left w:val="none" w:sz="0" w:space="0" w:color="auto"/>
                        <w:bottom w:val="none" w:sz="0" w:space="0" w:color="auto"/>
                        <w:right w:val="none" w:sz="0" w:space="0" w:color="auto"/>
                      </w:divBdr>
                    </w:div>
                  </w:divsChild>
                </w:div>
                <w:div w:id="1681810805">
                  <w:marLeft w:val="0"/>
                  <w:marRight w:val="0"/>
                  <w:marTop w:val="0"/>
                  <w:marBottom w:val="0"/>
                  <w:divBdr>
                    <w:top w:val="none" w:sz="0" w:space="0" w:color="auto"/>
                    <w:left w:val="none" w:sz="0" w:space="0" w:color="auto"/>
                    <w:bottom w:val="none" w:sz="0" w:space="0" w:color="auto"/>
                    <w:right w:val="none" w:sz="0" w:space="0" w:color="auto"/>
                  </w:divBdr>
                  <w:divsChild>
                    <w:div w:id="1212496919">
                      <w:marLeft w:val="0"/>
                      <w:marRight w:val="0"/>
                      <w:marTop w:val="0"/>
                      <w:marBottom w:val="0"/>
                      <w:divBdr>
                        <w:top w:val="none" w:sz="0" w:space="0" w:color="auto"/>
                        <w:left w:val="none" w:sz="0" w:space="0" w:color="auto"/>
                        <w:bottom w:val="none" w:sz="0" w:space="0" w:color="auto"/>
                        <w:right w:val="none" w:sz="0" w:space="0" w:color="auto"/>
                      </w:divBdr>
                    </w:div>
                  </w:divsChild>
                </w:div>
                <w:div w:id="1689283928">
                  <w:marLeft w:val="0"/>
                  <w:marRight w:val="0"/>
                  <w:marTop w:val="0"/>
                  <w:marBottom w:val="0"/>
                  <w:divBdr>
                    <w:top w:val="none" w:sz="0" w:space="0" w:color="auto"/>
                    <w:left w:val="none" w:sz="0" w:space="0" w:color="auto"/>
                    <w:bottom w:val="none" w:sz="0" w:space="0" w:color="auto"/>
                    <w:right w:val="none" w:sz="0" w:space="0" w:color="auto"/>
                  </w:divBdr>
                  <w:divsChild>
                    <w:div w:id="1513450596">
                      <w:marLeft w:val="0"/>
                      <w:marRight w:val="0"/>
                      <w:marTop w:val="0"/>
                      <w:marBottom w:val="0"/>
                      <w:divBdr>
                        <w:top w:val="none" w:sz="0" w:space="0" w:color="auto"/>
                        <w:left w:val="none" w:sz="0" w:space="0" w:color="auto"/>
                        <w:bottom w:val="none" w:sz="0" w:space="0" w:color="auto"/>
                        <w:right w:val="none" w:sz="0" w:space="0" w:color="auto"/>
                      </w:divBdr>
                    </w:div>
                  </w:divsChild>
                </w:div>
                <w:div w:id="1689673329">
                  <w:marLeft w:val="0"/>
                  <w:marRight w:val="0"/>
                  <w:marTop w:val="0"/>
                  <w:marBottom w:val="0"/>
                  <w:divBdr>
                    <w:top w:val="none" w:sz="0" w:space="0" w:color="auto"/>
                    <w:left w:val="none" w:sz="0" w:space="0" w:color="auto"/>
                    <w:bottom w:val="none" w:sz="0" w:space="0" w:color="auto"/>
                    <w:right w:val="none" w:sz="0" w:space="0" w:color="auto"/>
                  </w:divBdr>
                  <w:divsChild>
                    <w:div w:id="346449960">
                      <w:marLeft w:val="0"/>
                      <w:marRight w:val="0"/>
                      <w:marTop w:val="0"/>
                      <w:marBottom w:val="0"/>
                      <w:divBdr>
                        <w:top w:val="none" w:sz="0" w:space="0" w:color="auto"/>
                        <w:left w:val="none" w:sz="0" w:space="0" w:color="auto"/>
                        <w:bottom w:val="none" w:sz="0" w:space="0" w:color="auto"/>
                        <w:right w:val="none" w:sz="0" w:space="0" w:color="auto"/>
                      </w:divBdr>
                    </w:div>
                  </w:divsChild>
                </w:div>
                <w:div w:id="1710648440">
                  <w:marLeft w:val="0"/>
                  <w:marRight w:val="0"/>
                  <w:marTop w:val="0"/>
                  <w:marBottom w:val="0"/>
                  <w:divBdr>
                    <w:top w:val="none" w:sz="0" w:space="0" w:color="auto"/>
                    <w:left w:val="none" w:sz="0" w:space="0" w:color="auto"/>
                    <w:bottom w:val="none" w:sz="0" w:space="0" w:color="auto"/>
                    <w:right w:val="none" w:sz="0" w:space="0" w:color="auto"/>
                  </w:divBdr>
                  <w:divsChild>
                    <w:div w:id="1833838774">
                      <w:marLeft w:val="0"/>
                      <w:marRight w:val="0"/>
                      <w:marTop w:val="0"/>
                      <w:marBottom w:val="0"/>
                      <w:divBdr>
                        <w:top w:val="none" w:sz="0" w:space="0" w:color="auto"/>
                        <w:left w:val="none" w:sz="0" w:space="0" w:color="auto"/>
                        <w:bottom w:val="none" w:sz="0" w:space="0" w:color="auto"/>
                        <w:right w:val="none" w:sz="0" w:space="0" w:color="auto"/>
                      </w:divBdr>
                    </w:div>
                  </w:divsChild>
                </w:div>
                <w:div w:id="1728992714">
                  <w:marLeft w:val="0"/>
                  <w:marRight w:val="0"/>
                  <w:marTop w:val="0"/>
                  <w:marBottom w:val="0"/>
                  <w:divBdr>
                    <w:top w:val="none" w:sz="0" w:space="0" w:color="auto"/>
                    <w:left w:val="none" w:sz="0" w:space="0" w:color="auto"/>
                    <w:bottom w:val="none" w:sz="0" w:space="0" w:color="auto"/>
                    <w:right w:val="none" w:sz="0" w:space="0" w:color="auto"/>
                  </w:divBdr>
                  <w:divsChild>
                    <w:div w:id="1644652127">
                      <w:marLeft w:val="0"/>
                      <w:marRight w:val="0"/>
                      <w:marTop w:val="0"/>
                      <w:marBottom w:val="0"/>
                      <w:divBdr>
                        <w:top w:val="none" w:sz="0" w:space="0" w:color="auto"/>
                        <w:left w:val="none" w:sz="0" w:space="0" w:color="auto"/>
                        <w:bottom w:val="none" w:sz="0" w:space="0" w:color="auto"/>
                        <w:right w:val="none" w:sz="0" w:space="0" w:color="auto"/>
                      </w:divBdr>
                    </w:div>
                  </w:divsChild>
                </w:div>
                <w:div w:id="1742555206">
                  <w:marLeft w:val="0"/>
                  <w:marRight w:val="0"/>
                  <w:marTop w:val="0"/>
                  <w:marBottom w:val="0"/>
                  <w:divBdr>
                    <w:top w:val="none" w:sz="0" w:space="0" w:color="auto"/>
                    <w:left w:val="none" w:sz="0" w:space="0" w:color="auto"/>
                    <w:bottom w:val="none" w:sz="0" w:space="0" w:color="auto"/>
                    <w:right w:val="none" w:sz="0" w:space="0" w:color="auto"/>
                  </w:divBdr>
                  <w:divsChild>
                    <w:div w:id="269437516">
                      <w:marLeft w:val="0"/>
                      <w:marRight w:val="0"/>
                      <w:marTop w:val="0"/>
                      <w:marBottom w:val="0"/>
                      <w:divBdr>
                        <w:top w:val="none" w:sz="0" w:space="0" w:color="auto"/>
                        <w:left w:val="none" w:sz="0" w:space="0" w:color="auto"/>
                        <w:bottom w:val="none" w:sz="0" w:space="0" w:color="auto"/>
                        <w:right w:val="none" w:sz="0" w:space="0" w:color="auto"/>
                      </w:divBdr>
                    </w:div>
                  </w:divsChild>
                </w:div>
                <w:div w:id="1764493461">
                  <w:marLeft w:val="0"/>
                  <w:marRight w:val="0"/>
                  <w:marTop w:val="0"/>
                  <w:marBottom w:val="0"/>
                  <w:divBdr>
                    <w:top w:val="none" w:sz="0" w:space="0" w:color="auto"/>
                    <w:left w:val="none" w:sz="0" w:space="0" w:color="auto"/>
                    <w:bottom w:val="none" w:sz="0" w:space="0" w:color="auto"/>
                    <w:right w:val="none" w:sz="0" w:space="0" w:color="auto"/>
                  </w:divBdr>
                  <w:divsChild>
                    <w:div w:id="54666562">
                      <w:marLeft w:val="0"/>
                      <w:marRight w:val="0"/>
                      <w:marTop w:val="0"/>
                      <w:marBottom w:val="0"/>
                      <w:divBdr>
                        <w:top w:val="none" w:sz="0" w:space="0" w:color="auto"/>
                        <w:left w:val="none" w:sz="0" w:space="0" w:color="auto"/>
                        <w:bottom w:val="none" w:sz="0" w:space="0" w:color="auto"/>
                        <w:right w:val="none" w:sz="0" w:space="0" w:color="auto"/>
                      </w:divBdr>
                    </w:div>
                  </w:divsChild>
                </w:div>
                <w:div w:id="1834877036">
                  <w:marLeft w:val="0"/>
                  <w:marRight w:val="0"/>
                  <w:marTop w:val="0"/>
                  <w:marBottom w:val="0"/>
                  <w:divBdr>
                    <w:top w:val="none" w:sz="0" w:space="0" w:color="auto"/>
                    <w:left w:val="none" w:sz="0" w:space="0" w:color="auto"/>
                    <w:bottom w:val="none" w:sz="0" w:space="0" w:color="auto"/>
                    <w:right w:val="none" w:sz="0" w:space="0" w:color="auto"/>
                  </w:divBdr>
                  <w:divsChild>
                    <w:div w:id="1415971322">
                      <w:marLeft w:val="0"/>
                      <w:marRight w:val="0"/>
                      <w:marTop w:val="0"/>
                      <w:marBottom w:val="0"/>
                      <w:divBdr>
                        <w:top w:val="none" w:sz="0" w:space="0" w:color="auto"/>
                        <w:left w:val="none" w:sz="0" w:space="0" w:color="auto"/>
                        <w:bottom w:val="none" w:sz="0" w:space="0" w:color="auto"/>
                        <w:right w:val="none" w:sz="0" w:space="0" w:color="auto"/>
                      </w:divBdr>
                    </w:div>
                  </w:divsChild>
                </w:div>
                <w:div w:id="1886598445">
                  <w:marLeft w:val="0"/>
                  <w:marRight w:val="0"/>
                  <w:marTop w:val="0"/>
                  <w:marBottom w:val="0"/>
                  <w:divBdr>
                    <w:top w:val="none" w:sz="0" w:space="0" w:color="auto"/>
                    <w:left w:val="none" w:sz="0" w:space="0" w:color="auto"/>
                    <w:bottom w:val="none" w:sz="0" w:space="0" w:color="auto"/>
                    <w:right w:val="none" w:sz="0" w:space="0" w:color="auto"/>
                  </w:divBdr>
                  <w:divsChild>
                    <w:div w:id="1540776316">
                      <w:marLeft w:val="0"/>
                      <w:marRight w:val="0"/>
                      <w:marTop w:val="0"/>
                      <w:marBottom w:val="0"/>
                      <w:divBdr>
                        <w:top w:val="none" w:sz="0" w:space="0" w:color="auto"/>
                        <w:left w:val="none" w:sz="0" w:space="0" w:color="auto"/>
                        <w:bottom w:val="none" w:sz="0" w:space="0" w:color="auto"/>
                        <w:right w:val="none" w:sz="0" w:space="0" w:color="auto"/>
                      </w:divBdr>
                    </w:div>
                  </w:divsChild>
                </w:div>
                <w:div w:id="1909531390">
                  <w:marLeft w:val="0"/>
                  <w:marRight w:val="0"/>
                  <w:marTop w:val="0"/>
                  <w:marBottom w:val="0"/>
                  <w:divBdr>
                    <w:top w:val="none" w:sz="0" w:space="0" w:color="auto"/>
                    <w:left w:val="none" w:sz="0" w:space="0" w:color="auto"/>
                    <w:bottom w:val="none" w:sz="0" w:space="0" w:color="auto"/>
                    <w:right w:val="none" w:sz="0" w:space="0" w:color="auto"/>
                  </w:divBdr>
                  <w:divsChild>
                    <w:div w:id="1341658917">
                      <w:marLeft w:val="0"/>
                      <w:marRight w:val="0"/>
                      <w:marTop w:val="0"/>
                      <w:marBottom w:val="0"/>
                      <w:divBdr>
                        <w:top w:val="none" w:sz="0" w:space="0" w:color="auto"/>
                        <w:left w:val="none" w:sz="0" w:space="0" w:color="auto"/>
                        <w:bottom w:val="none" w:sz="0" w:space="0" w:color="auto"/>
                        <w:right w:val="none" w:sz="0" w:space="0" w:color="auto"/>
                      </w:divBdr>
                    </w:div>
                  </w:divsChild>
                </w:div>
                <w:div w:id="1940066568">
                  <w:marLeft w:val="0"/>
                  <w:marRight w:val="0"/>
                  <w:marTop w:val="0"/>
                  <w:marBottom w:val="0"/>
                  <w:divBdr>
                    <w:top w:val="none" w:sz="0" w:space="0" w:color="auto"/>
                    <w:left w:val="none" w:sz="0" w:space="0" w:color="auto"/>
                    <w:bottom w:val="none" w:sz="0" w:space="0" w:color="auto"/>
                    <w:right w:val="none" w:sz="0" w:space="0" w:color="auto"/>
                  </w:divBdr>
                  <w:divsChild>
                    <w:div w:id="1645424990">
                      <w:marLeft w:val="0"/>
                      <w:marRight w:val="0"/>
                      <w:marTop w:val="0"/>
                      <w:marBottom w:val="0"/>
                      <w:divBdr>
                        <w:top w:val="none" w:sz="0" w:space="0" w:color="auto"/>
                        <w:left w:val="none" w:sz="0" w:space="0" w:color="auto"/>
                        <w:bottom w:val="none" w:sz="0" w:space="0" w:color="auto"/>
                        <w:right w:val="none" w:sz="0" w:space="0" w:color="auto"/>
                      </w:divBdr>
                    </w:div>
                  </w:divsChild>
                </w:div>
                <w:div w:id="2004238029">
                  <w:marLeft w:val="0"/>
                  <w:marRight w:val="0"/>
                  <w:marTop w:val="0"/>
                  <w:marBottom w:val="0"/>
                  <w:divBdr>
                    <w:top w:val="none" w:sz="0" w:space="0" w:color="auto"/>
                    <w:left w:val="none" w:sz="0" w:space="0" w:color="auto"/>
                    <w:bottom w:val="none" w:sz="0" w:space="0" w:color="auto"/>
                    <w:right w:val="none" w:sz="0" w:space="0" w:color="auto"/>
                  </w:divBdr>
                  <w:divsChild>
                    <w:div w:id="2013485052">
                      <w:marLeft w:val="0"/>
                      <w:marRight w:val="0"/>
                      <w:marTop w:val="0"/>
                      <w:marBottom w:val="0"/>
                      <w:divBdr>
                        <w:top w:val="none" w:sz="0" w:space="0" w:color="auto"/>
                        <w:left w:val="none" w:sz="0" w:space="0" w:color="auto"/>
                        <w:bottom w:val="none" w:sz="0" w:space="0" w:color="auto"/>
                        <w:right w:val="none" w:sz="0" w:space="0" w:color="auto"/>
                      </w:divBdr>
                    </w:div>
                  </w:divsChild>
                </w:div>
                <w:div w:id="2049066762">
                  <w:marLeft w:val="0"/>
                  <w:marRight w:val="0"/>
                  <w:marTop w:val="0"/>
                  <w:marBottom w:val="0"/>
                  <w:divBdr>
                    <w:top w:val="none" w:sz="0" w:space="0" w:color="auto"/>
                    <w:left w:val="none" w:sz="0" w:space="0" w:color="auto"/>
                    <w:bottom w:val="none" w:sz="0" w:space="0" w:color="auto"/>
                    <w:right w:val="none" w:sz="0" w:space="0" w:color="auto"/>
                  </w:divBdr>
                  <w:divsChild>
                    <w:div w:id="586620957">
                      <w:marLeft w:val="0"/>
                      <w:marRight w:val="0"/>
                      <w:marTop w:val="0"/>
                      <w:marBottom w:val="0"/>
                      <w:divBdr>
                        <w:top w:val="none" w:sz="0" w:space="0" w:color="auto"/>
                        <w:left w:val="none" w:sz="0" w:space="0" w:color="auto"/>
                        <w:bottom w:val="none" w:sz="0" w:space="0" w:color="auto"/>
                        <w:right w:val="none" w:sz="0" w:space="0" w:color="auto"/>
                      </w:divBdr>
                    </w:div>
                  </w:divsChild>
                </w:div>
                <w:div w:id="2051955027">
                  <w:marLeft w:val="0"/>
                  <w:marRight w:val="0"/>
                  <w:marTop w:val="0"/>
                  <w:marBottom w:val="0"/>
                  <w:divBdr>
                    <w:top w:val="none" w:sz="0" w:space="0" w:color="auto"/>
                    <w:left w:val="none" w:sz="0" w:space="0" w:color="auto"/>
                    <w:bottom w:val="none" w:sz="0" w:space="0" w:color="auto"/>
                    <w:right w:val="none" w:sz="0" w:space="0" w:color="auto"/>
                  </w:divBdr>
                  <w:divsChild>
                    <w:div w:id="868369432">
                      <w:marLeft w:val="0"/>
                      <w:marRight w:val="0"/>
                      <w:marTop w:val="0"/>
                      <w:marBottom w:val="0"/>
                      <w:divBdr>
                        <w:top w:val="none" w:sz="0" w:space="0" w:color="auto"/>
                        <w:left w:val="none" w:sz="0" w:space="0" w:color="auto"/>
                        <w:bottom w:val="none" w:sz="0" w:space="0" w:color="auto"/>
                        <w:right w:val="none" w:sz="0" w:space="0" w:color="auto"/>
                      </w:divBdr>
                    </w:div>
                  </w:divsChild>
                </w:div>
                <w:div w:id="2069985618">
                  <w:marLeft w:val="0"/>
                  <w:marRight w:val="0"/>
                  <w:marTop w:val="0"/>
                  <w:marBottom w:val="0"/>
                  <w:divBdr>
                    <w:top w:val="none" w:sz="0" w:space="0" w:color="auto"/>
                    <w:left w:val="none" w:sz="0" w:space="0" w:color="auto"/>
                    <w:bottom w:val="none" w:sz="0" w:space="0" w:color="auto"/>
                    <w:right w:val="none" w:sz="0" w:space="0" w:color="auto"/>
                  </w:divBdr>
                  <w:divsChild>
                    <w:div w:id="1206530281">
                      <w:marLeft w:val="0"/>
                      <w:marRight w:val="0"/>
                      <w:marTop w:val="0"/>
                      <w:marBottom w:val="0"/>
                      <w:divBdr>
                        <w:top w:val="none" w:sz="0" w:space="0" w:color="auto"/>
                        <w:left w:val="none" w:sz="0" w:space="0" w:color="auto"/>
                        <w:bottom w:val="none" w:sz="0" w:space="0" w:color="auto"/>
                        <w:right w:val="none" w:sz="0" w:space="0" w:color="auto"/>
                      </w:divBdr>
                    </w:div>
                  </w:divsChild>
                </w:div>
                <w:div w:id="2076079788">
                  <w:marLeft w:val="0"/>
                  <w:marRight w:val="0"/>
                  <w:marTop w:val="0"/>
                  <w:marBottom w:val="0"/>
                  <w:divBdr>
                    <w:top w:val="none" w:sz="0" w:space="0" w:color="auto"/>
                    <w:left w:val="none" w:sz="0" w:space="0" w:color="auto"/>
                    <w:bottom w:val="none" w:sz="0" w:space="0" w:color="auto"/>
                    <w:right w:val="none" w:sz="0" w:space="0" w:color="auto"/>
                  </w:divBdr>
                  <w:divsChild>
                    <w:div w:id="745226104">
                      <w:marLeft w:val="0"/>
                      <w:marRight w:val="0"/>
                      <w:marTop w:val="0"/>
                      <w:marBottom w:val="0"/>
                      <w:divBdr>
                        <w:top w:val="none" w:sz="0" w:space="0" w:color="auto"/>
                        <w:left w:val="none" w:sz="0" w:space="0" w:color="auto"/>
                        <w:bottom w:val="none" w:sz="0" w:space="0" w:color="auto"/>
                        <w:right w:val="none" w:sz="0" w:space="0" w:color="auto"/>
                      </w:divBdr>
                    </w:div>
                  </w:divsChild>
                </w:div>
                <w:div w:id="2086490500">
                  <w:marLeft w:val="0"/>
                  <w:marRight w:val="0"/>
                  <w:marTop w:val="0"/>
                  <w:marBottom w:val="0"/>
                  <w:divBdr>
                    <w:top w:val="none" w:sz="0" w:space="0" w:color="auto"/>
                    <w:left w:val="none" w:sz="0" w:space="0" w:color="auto"/>
                    <w:bottom w:val="none" w:sz="0" w:space="0" w:color="auto"/>
                    <w:right w:val="none" w:sz="0" w:space="0" w:color="auto"/>
                  </w:divBdr>
                  <w:divsChild>
                    <w:div w:id="1271358087">
                      <w:marLeft w:val="0"/>
                      <w:marRight w:val="0"/>
                      <w:marTop w:val="0"/>
                      <w:marBottom w:val="0"/>
                      <w:divBdr>
                        <w:top w:val="none" w:sz="0" w:space="0" w:color="auto"/>
                        <w:left w:val="none" w:sz="0" w:space="0" w:color="auto"/>
                        <w:bottom w:val="none" w:sz="0" w:space="0" w:color="auto"/>
                        <w:right w:val="none" w:sz="0" w:space="0" w:color="auto"/>
                      </w:divBdr>
                    </w:div>
                  </w:divsChild>
                </w:div>
                <w:div w:id="2112359939">
                  <w:marLeft w:val="0"/>
                  <w:marRight w:val="0"/>
                  <w:marTop w:val="0"/>
                  <w:marBottom w:val="0"/>
                  <w:divBdr>
                    <w:top w:val="none" w:sz="0" w:space="0" w:color="auto"/>
                    <w:left w:val="none" w:sz="0" w:space="0" w:color="auto"/>
                    <w:bottom w:val="none" w:sz="0" w:space="0" w:color="auto"/>
                    <w:right w:val="none" w:sz="0" w:space="0" w:color="auto"/>
                  </w:divBdr>
                  <w:divsChild>
                    <w:div w:id="16224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5307">
          <w:marLeft w:val="0"/>
          <w:marRight w:val="0"/>
          <w:marTop w:val="0"/>
          <w:marBottom w:val="0"/>
          <w:divBdr>
            <w:top w:val="none" w:sz="0" w:space="0" w:color="auto"/>
            <w:left w:val="none" w:sz="0" w:space="0" w:color="auto"/>
            <w:bottom w:val="none" w:sz="0" w:space="0" w:color="auto"/>
            <w:right w:val="none" w:sz="0" w:space="0" w:color="auto"/>
          </w:divBdr>
        </w:div>
        <w:div w:id="1960456799">
          <w:marLeft w:val="0"/>
          <w:marRight w:val="0"/>
          <w:marTop w:val="0"/>
          <w:marBottom w:val="0"/>
          <w:divBdr>
            <w:top w:val="none" w:sz="0" w:space="0" w:color="auto"/>
            <w:left w:val="none" w:sz="0" w:space="0" w:color="auto"/>
            <w:bottom w:val="none" w:sz="0" w:space="0" w:color="auto"/>
            <w:right w:val="none" w:sz="0" w:space="0" w:color="auto"/>
          </w:divBdr>
          <w:divsChild>
            <w:div w:id="464543140">
              <w:marLeft w:val="-75"/>
              <w:marRight w:val="0"/>
              <w:marTop w:val="30"/>
              <w:marBottom w:val="30"/>
              <w:divBdr>
                <w:top w:val="none" w:sz="0" w:space="0" w:color="auto"/>
                <w:left w:val="none" w:sz="0" w:space="0" w:color="auto"/>
                <w:bottom w:val="none" w:sz="0" w:space="0" w:color="auto"/>
                <w:right w:val="none" w:sz="0" w:space="0" w:color="auto"/>
              </w:divBdr>
              <w:divsChild>
                <w:div w:id="6685788">
                  <w:marLeft w:val="0"/>
                  <w:marRight w:val="0"/>
                  <w:marTop w:val="0"/>
                  <w:marBottom w:val="0"/>
                  <w:divBdr>
                    <w:top w:val="none" w:sz="0" w:space="0" w:color="auto"/>
                    <w:left w:val="none" w:sz="0" w:space="0" w:color="auto"/>
                    <w:bottom w:val="none" w:sz="0" w:space="0" w:color="auto"/>
                    <w:right w:val="none" w:sz="0" w:space="0" w:color="auto"/>
                  </w:divBdr>
                  <w:divsChild>
                    <w:div w:id="1551722123">
                      <w:marLeft w:val="0"/>
                      <w:marRight w:val="0"/>
                      <w:marTop w:val="0"/>
                      <w:marBottom w:val="0"/>
                      <w:divBdr>
                        <w:top w:val="none" w:sz="0" w:space="0" w:color="auto"/>
                        <w:left w:val="none" w:sz="0" w:space="0" w:color="auto"/>
                        <w:bottom w:val="none" w:sz="0" w:space="0" w:color="auto"/>
                        <w:right w:val="none" w:sz="0" w:space="0" w:color="auto"/>
                      </w:divBdr>
                    </w:div>
                  </w:divsChild>
                </w:div>
                <w:div w:id="15236887">
                  <w:marLeft w:val="0"/>
                  <w:marRight w:val="0"/>
                  <w:marTop w:val="0"/>
                  <w:marBottom w:val="0"/>
                  <w:divBdr>
                    <w:top w:val="none" w:sz="0" w:space="0" w:color="auto"/>
                    <w:left w:val="none" w:sz="0" w:space="0" w:color="auto"/>
                    <w:bottom w:val="none" w:sz="0" w:space="0" w:color="auto"/>
                    <w:right w:val="none" w:sz="0" w:space="0" w:color="auto"/>
                  </w:divBdr>
                  <w:divsChild>
                    <w:div w:id="1385758957">
                      <w:marLeft w:val="0"/>
                      <w:marRight w:val="0"/>
                      <w:marTop w:val="0"/>
                      <w:marBottom w:val="0"/>
                      <w:divBdr>
                        <w:top w:val="none" w:sz="0" w:space="0" w:color="auto"/>
                        <w:left w:val="none" w:sz="0" w:space="0" w:color="auto"/>
                        <w:bottom w:val="none" w:sz="0" w:space="0" w:color="auto"/>
                        <w:right w:val="none" w:sz="0" w:space="0" w:color="auto"/>
                      </w:divBdr>
                    </w:div>
                  </w:divsChild>
                </w:div>
                <w:div w:id="53235043">
                  <w:marLeft w:val="0"/>
                  <w:marRight w:val="0"/>
                  <w:marTop w:val="0"/>
                  <w:marBottom w:val="0"/>
                  <w:divBdr>
                    <w:top w:val="none" w:sz="0" w:space="0" w:color="auto"/>
                    <w:left w:val="none" w:sz="0" w:space="0" w:color="auto"/>
                    <w:bottom w:val="none" w:sz="0" w:space="0" w:color="auto"/>
                    <w:right w:val="none" w:sz="0" w:space="0" w:color="auto"/>
                  </w:divBdr>
                  <w:divsChild>
                    <w:div w:id="852459152">
                      <w:marLeft w:val="0"/>
                      <w:marRight w:val="0"/>
                      <w:marTop w:val="0"/>
                      <w:marBottom w:val="0"/>
                      <w:divBdr>
                        <w:top w:val="none" w:sz="0" w:space="0" w:color="auto"/>
                        <w:left w:val="none" w:sz="0" w:space="0" w:color="auto"/>
                        <w:bottom w:val="none" w:sz="0" w:space="0" w:color="auto"/>
                        <w:right w:val="none" w:sz="0" w:space="0" w:color="auto"/>
                      </w:divBdr>
                    </w:div>
                  </w:divsChild>
                </w:div>
                <w:div w:id="77755500">
                  <w:marLeft w:val="0"/>
                  <w:marRight w:val="0"/>
                  <w:marTop w:val="0"/>
                  <w:marBottom w:val="0"/>
                  <w:divBdr>
                    <w:top w:val="none" w:sz="0" w:space="0" w:color="auto"/>
                    <w:left w:val="none" w:sz="0" w:space="0" w:color="auto"/>
                    <w:bottom w:val="none" w:sz="0" w:space="0" w:color="auto"/>
                    <w:right w:val="none" w:sz="0" w:space="0" w:color="auto"/>
                  </w:divBdr>
                  <w:divsChild>
                    <w:div w:id="1374160393">
                      <w:marLeft w:val="0"/>
                      <w:marRight w:val="0"/>
                      <w:marTop w:val="0"/>
                      <w:marBottom w:val="0"/>
                      <w:divBdr>
                        <w:top w:val="none" w:sz="0" w:space="0" w:color="auto"/>
                        <w:left w:val="none" w:sz="0" w:space="0" w:color="auto"/>
                        <w:bottom w:val="none" w:sz="0" w:space="0" w:color="auto"/>
                        <w:right w:val="none" w:sz="0" w:space="0" w:color="auto"/>
                      </w:divBdr>
                    </w:div>
                  </w:divsChild>
                </w:div>
                <w:div w:id="136998974">
                  <w:marLeft w:val="0"/>
                  <w:marRight w:val="0"/>
                  <w:marTop w:val="0"/>
                  <w:marBottom w:val="0"/>
                  <w:divBdr>
                    <w:top w:val="none" w:sz="0" w:space="0" w:color="auto"/>
                    <w:left w:val="none" w:sz="0" w:space="0" w:color="auto"/>
                    <w:bottom w:val="none" w:sz="0" w:space="0" w:color="auto"/>
                    <w:right w:val="none" w:sz="0" w:space="0" w:color="auto"/>
                  </w:divBdr>
                  <w:divsChild>
                    <w:div w:id="1270309535">
                      <w:marLeft w:val="0"/>
                      <w:marRight w:val="0"/>
                      <w:marTop w:val="0"/>
                      <w:marBottom w:val="0"/>
                      <w:divBdr>
                        <w:top w:val="none" w:sz="0" w:space="0" w:color="auto"/>
                        <w:left w:val="none" w:sz="0" w:space="0" w:color="auto"/>
                        <w:bottom w:val="none" w:sz="0" w:space="0" w:color="auto"/>
                        <w:right w:val="none" w:sz="0" w:space="0" w:color="auto"/>
                      </w:divBdr>
                    </w:div>
                  </w:divsChild>
                </w:div>
                <w:div w:id="179244183">
                  <w:marLeft w:val="0"/>
                  <w:marRight w:val="0"/>
                  <w:marTop w:val="0"/>
                  <w:marBottom w:val="0"/>
                  <w:divBdr>
                    <w:top w:val="none" w:sz="0" w:space="0" w:color="auto"/>
                    <w:left w:val="none" w:sz="0" w:space="0" w:color="auto"/>
                    <w:bottom w:val="none" w:sz="0" w:space="0" w:color="auto"/>
                    <w:right w:val="none" w:sz="0" w:space="0" w:color="auto"/>
                  </w:divBdr>
                  <w:divsChild>
                    <w:div w:id="595753155">
                      <w:marLeft w:val="0"/>
                      <w:marRight w:val="0"/>
                      <w:marTop w:val="0"/>
                      <w:marBottom w:val="0"/>
                      <w:divBdr>
                        <w:top w:val="none" w:sz="0" w:space="0" w:color="auto"/>
                        <w:left w:val="none" w:sz="0" w:space="0" w:color="auto"/>
                        <w:bottom w:val="none" w:sz="0" w:space="0" w:color="auto"/>
                        <w:right w:val="none" w:sz="0" w:space="0" w:color="auto"/>
                      </w:divBdr>
                    </w:div>
                  </w:divsChild>
                </w:div>
                <w:div w:id="198444754">
                  <w:marLeft w:val="0"/>
                  <w:marRight w:val="0"/>
                  <w:marTop w:val="0"/>
                  <w:marBottom w:val="0"/>
                  <w:divBdr>
                    <w:top w:val="none" w:sz="0" w:space="0" w:color="auto"/>
                    <w:left w:val="none" w:sz="0" w:space="0" w:color="auto"/>
                    <w:bottom w:val="none" w:sz="0" w:space="0" w:color="auto"/>
                    <w:right w:val="none" w:sz="0" w:space="0" w:color="auto"/>
                  </w:divBdr>
                  <w:divsChild>
                    <w:div w:id="748961023">
                      <w:marLeft w:val="0"/>
                      <w:marRight w:val="0"/>
                      <w:marTop w:val="0"/>
                      <w:marBottom w:val="0"/>
                      <w:divBdr>
                        <w:top w:val="none" w:sz="0" w:space="0" w:color="auto"/>
                        <w:left w:val="none" w:sz="0" w:space="0" w:color="auto"/>
                        <w:bottom w:val="none" w:sz="0" w:space="0" w:color="auto"/>
                        <w:right w:val="none" w:sz="0" w:space="0" w:color="auto"/>
                      </w:divBdr>
                    </w:div>
                  </w:divsChild>
                </w:div>
                <w:div w:id="218635628">
                  <w:marLeft w:val="0"/>
                  <w:marRight w:val="0"/>
                  <w:marTop w:val="0"/>
                  <w:marBottom w:val="0"/>
                  <w:divBdr>
                    <w:top w:val="none" w:sz="0" w:space="0" w:color="auto"/>
                    <w:left w:val="none" w:sz="0" w:space="0" w:color="auto"/>
                    <w:bottom w:val="none" w:sz="0" w:space="0" w:color="auto"/>
                    <w:right w:val="none" w:sz="0" w:space="0" w:color="auto"/>
                  </w:divBdr>
                  <w:divsChild>
                    <w:div w:id="762382177">
                      <w:marLeft w:val="0"/>
                      <w:marRight w:val="0"/>
                      <w:marTop w:val="0"/>
                      <w:marBottom w:val="0"/>
                      <w:divBdr>
                        <w:top w:val="none" w:sz="0" w:space="0" w:color="auto"/>
                        <w:left w:val="none" w:sz="0" w:space="0" w:color="auto"/>
                        <w:bottom w:val="none" w:sz="0" w:space="0" w:color="auto"/>
                        <w:right w:val="none" w:sz="0" w:space="0" w:color="auto"/>
                      </w:divBdr>
                    </w:div>
                  </w:divsChild>
                </w:div>
                <w:div w:id="227495238">
                  <w:marLeft w:val="0"/>
                  <w:marRight w:val="0"/>
                  <w:marTop w:val="0"/>
                  <w:marBottom w:val="0"/>
                  <w:divBdr>
                    <w:top w:val="none" w:sz="0" w:space="0" w:color="auto"/>
                    <w:left w:val="none" w:sz="0" w:space="0" w:color="auto"/>
                    <w:bottom w:val="none" w:sz="0" w:space="0" w:color="auto"/>
                    <w:right w:val="none" w:sz="0" w:space="0" w:color="auto"/>
                  </w:divBdr>
                  <w:divsChild>
                    <w:div w:id="2084796571">
                      <w:marLeft w:val="0"/>
                      <w:marRight w:val="0"/>
                      <w:marTop w:val="0"/>
                      <w:marBottom w:val="0"/>
                      <w:divBdr>
                        <w:top w:val="none" w:sz="0" w:space="0" w:color="auto"/>
                        <w:left w:val="none" w:sz="0" w:space="0" w:color="auto"/>
                        <w:bottom w:val="none" w:sz="0" w:space="0" w:color="auto"/>
                        <w:right w:val="none" w:sz="0" w:space="0" w:color="auto"/>
                      </w:divBdr>
                    </w:div>
                  </w:divsChild>
                </w:div>
                <w:div w:id="229771370">
                  <w:marLeft w:val="0"/>
                  <w:marRight w:val="0"/>
                  <w:marTop w:val="0"/>
                  <w:marBottom w:val="0"/>
                  <w:divBdr>
                    <w:top w:val="none" w:sz="0" w:space="0" w:color="auto"/>
                    <w:left w:val="none" w:sz="0" w:space="0" w:color="auto"/>
                    <w:bottom w:val="none" w:sz="0" w:space="0" w:color="auto"/>
                    <w:right w:val="none" w:sz="0" w:space="0" w:color="auto"/>
                  </w:divBdr>
                  <w:divsChild>
                    <w:div w:id="734427258">
                      <w:marLeft w:val="0"/>
                      <w:marRight w:val="0"/>
                      <w:marTop w:val="0"/>
                      <w:marBottom w:val="0"/>
                      <w:divBdr>
                        <w:top w:val="none" w:sz="0" w:space="0" w:color="auto"/>
                        <w:left w:val="none" w:sz="0" w:space="0" w:color="auto"/>
                        <w:bottom w:val="none" w:sz="0" w:space="0" w:color="auto"/>
                        <w:right w:val="none" w:sz="0" w:space="0" w:color="auto"/>
                      </w:divBdr>
                    </w:div>
                  </w:divsChild>
                </w:div>
                <w:div w:id="244190629">
                  <w:marLeft w:val="0"/>
                  <w:marRight w:val="0"/>
                  <w:marTop w:val="0"/>
                  <w:marBottom w:val="0"/>
                  <w:divBdr>
                    <w:top w:val="none" w:sz="0" w:space="0" w:color="auto"/>
                    <w:left w:val="none" w:sz="0" w:space="0" w:color="auto"/>
                    <w:bottom w:val="none" w:sz="0" w:space="0" w:color="auto"/>
                    <w:right w:val="none" w:sz="0" w:space="0" w:color="auto"/>
                  </w:divBdr>
                  <w:divsChild>
                    <w:div w:id="106891842">
                      <w:marLeft w:val="0"/>
                      <w:marRight w:val="0"/>
                      <w:marTop w:val="0"/>
                      <w:marBottom w:val="0"/>
                      <w:divBdr>
                        <w:top w:val="none" w:sz="0" w:space="0" w:color="auto"/>
                        <w:left w:val="none" w:sz="0" w:space="0" w:color="auto"/>
                        <w:bottom w:val="none" w:sz="0" w:space="0" w:color="auto"/>
                        <w:right w:val="none" w:sz="0" w:space="0" w:color="auto"/>
                      </w:divBdr>
                    </w:div>
                  </w:divsChild>
                </w:div>
                <w:div w:id="258753723">
                  <w:marLeft w:val="0"/>
                  <w:marRight w:val="0"/>
                  <w:marTop w:val="0"/>
                  <w:marBottom w:val="0"/>
                  <w:divBdr>
                    <w:top w:val="none" w:sz="0" w:space="0" w:color="auto"/>
                    <w:left w:val="none" w:sz="0" w:space="0" w:color="auto"/>
                    <w:bottom w:val="none" w:sz="0" w:space="0" w:color="auto"/>
                    <w:right w:val="none" w:sz="0" w:space="0" w:color="auto"/>
                  </w:divBdr>
                  <w:divsChild>
                    <w:div w:id="141965319">
                      <w:marLeft w:val="0"/>
                      <w:marRight w:val="0"/>
                      <w:marTop w:val="0"/>
                      <w:marBottom w:val="0"/>
                      <w:divBdr>
                        <w:top w:val="none" w:sz="0" w:space="0" w:color="auto"/>
                        <w:left w:val="none" w:sz="0" w:space="0" w:color="auto"/>
                        <w:bottom w:val="none" w:sz="0" w:space="0" w:color="auto"/>
                        <w:right w:val="none" w:sz="0" w:space="0" w:color="auto"/>
                      </w:divBdr>
                    </w:div>
                  </w:divsChild>
                </w:div>
                <w:div w:id="294528757">
                  <w:marLeft w:val="0"/>
                  <w:marRight w:val="0"/>
                  <w:marTop w:val="0"/>
                  <w:marBottom w:val="0"/>
                  <w:divBdr>
                    <w:top w:val="none" w:sz="0" w:space="0" w:color="auto"/>
                    <w:left w:val="none" w:sz="0" w:space="0" w:color="auto"/>
                    <w:bottom w:val="none" w:sz="0" w:space="0" w:color="auto"/>
                    <w:right w:val="none" w:sz="0" w:space="0" w:color="auto"/>
                  </w:divBdr>
                  <w:divsChild>
                    <w:div w:id="1715958045">
                      <w:marLeft w:val="0"/>
                      <w:marRight w:val="0"/>
                      <w:marTop w:val="0"/>
                      <w:marBottom w:val="0"/>
                      <w:divBdr>
                        <w:top w:val="none" w:sz="0" w:space="0" w:color="auto"/>
                        <w:left w:val="none" w:sz="0" w:space="0" w:color="auto"/>
                        <w:bottom w:val="none" w:sz="0" w:space="0" w:color="auto"/>
                        <w:right w:val="none" w:sz="0" w:space="0" w:color="auto"/>
                      </w:divBdr>
                    </w:div>
                  </w:divsChild>
                </w:div>
                <w:div w:id="321933590">
                  <w:marLeft w:val="0"/>
                  <w:marRight w:val="0"/>
                  <w:marTop w:val="0"/>
                  <w:marBottom w:val="0"/>
                  <w:divBdr>
                    <w:top w:val="none" w:sz="0" w:space="0" w:color="auto"/>
                    <w:left w:val="none" w:sz="0" w:space="0" w:color="auto"/>
                    <w:bottom w:val="none" w:sz="0" w:space="0" w:color="auto"/>
                    <w:right w:val="none" w:sz="0" w:space="0" w:color="auto"/>
                  </w:divBdr>
                  <w:divsChild>
                    <w:div w:id="1590501359">
                      <w:marLeft w:val="0"/>
                      <w:marRight w:val="0"/>
                      <w:marTop w:val="0"/>
                      <w:marBottom w:val="0"/>
                      <w:divBdr>
                        <w:top w:val="none" w:sz="0" w:space="0" w:color="auto"/>
                        <w:left w:val="none" w:sz="0" w:space="0" w:color="auto"/>
                        <w:bottom w:val="none" w:sz="0" w:space="0" w:color="auto"/>
                        <w:right w:val="none" w:sz="0" w:space="0" w:color="auto"/>
                      </w:divBdr>
                    </w:div>
                  </w:divsChild>
                </w:div>
                <w:div w:id="356390598">
                  <w:marLeft w:val="0"/>
                  <w:marRight w:val="0"/>
                  <w:marTop w:val="0"/>
                  <w:marBottom w:val="0"/>
                  <w:divBdr>
                    <w:top w:val="none" w:sz="0" w:space="0" w:color="auto"/>
                    <w:left w:val="none" w:sz="0" w:space="0" w:color="auto"/>
                    <w:bottom w:val="none" w:sz="0" w:space="0" w:color="auto"/>
                    <w:right w:val="none" w:sz="0" w:space="0" w:color="auto"/>
                  </w:divBdr>
                  <w:divsChild>
                    <w:div w:id="2088570131">
                      <w:marLeft w:val="0"/>
                      <w:marRight w:val="0"/>
                      <w:marTop w:val="0"/>
                      <w:marBottom w:val="0"/>
                      <w:divBdr>
                        <w:top w:val="none" w:sz="0" w:space="0" w:color="auto"/>
                        <w:left w:val="none" w:sz="0" w:space="0" w:color="auto"/>
                        <w:bottom w:val="none" w:sz="0" w:space="0" w:color="auto"/>
                        <w:right w:val="none" w:sz="0" w:space="0" w:color="auto"/>
                      </w:divBdr>
                    </w:div>
                  </w:divsChild>
                </w:div>
                <w:div w:id="359670175">
                  <w:marLeft w:val="0"/>
                  <w:marRight w:val="0"/>
                  <w:marTop w:val="0"/>
                  <w:marBottom w:val="0"/>
                  <w:divBdr>
                    <w:top w:val="none" w:sz="0" w:space="0" w:color="auto"/>
                    <w:left w:val="none" w:sz="0" w:space="0" w:color="auto"/>
                    <w:bottom w:val="none" w:sz="0" w:space="0" w:color="auto"/>
                    <w:right w:val="none" w:sz="0" w:space="0" w:color="auto"/>
                  </w:divBdr>
                  <w:divsChild>
                    <w:div w:id="1970238139">
                      <w:marLeft w:val="0"/>
                      <w:marRight w:val="0"/>
                      <w:marTop w:val="0"/>
                      <w:marBottom w:val="0"/>
                      <w:divBdr>
                        <w:top w:val="none" w:sz="0" w:space="0" w:color="auto"/>
                        <w:left w:val="none" w:sz="0" w:space="0" w:color="auto"/>
                        <w:bottom w:val="none" w:sz="0" w:space="0" w:color="auto"/>
                        <w:right w:val="none" w:sz="0" w:space="0" w:color="auto"/>
                      </w:divBdr>
                    </w:div>
                  </w:divsChild>
                </w:div>
                <w:div w:id="389038369">
                  <w:marLeft w:val="0"/>
                  <w:marRight w:val="0"/>
                  <w:marTop w:val="0"/>
                  <w:marBottom w:val="0"/>
                  <w:divBdr>
                    <w:top w:val="none" w:sz="0" w:space="0" w:color="auto"/>
                    <w:left w:val="none" w:sz="0" w:space="0" w:color="auto"/>
                    <w:bottom w:val="none" w:sz="0" w:space="0" w:color="auto"/>
                    <w:right w:val="none" w:sz="0" w:space="0" w:color="auto"/>
                  </w:divBdr>
                  <w:divsChild>
                    <w:div w:id="1383478843">
                      <w:marLeft w:val="0"/>
                      <w:marRight w:val="0"/>
                      <w:marTop w:val="0"/>
                      <w:marBottom w:val="0"/>
                      <w:divBdr>
                        <w:top w:val="none" w:sz="0" w:space="0" w:color="auto"/>
                        <w:left w:val="none" w:sz="0" w:space="0" w:color="auto"/>
                        <w:bottom w:val="none" w:sz="0" w:space="0" w:color="auto"/>
                        <w:right w:val="none" w:sz="0" w:space="0" w:color="auto"/>
                      </w:divBdr>
                    </w:div>
                  </w:divsChild>
                </w:div>
                <w:div w:id="414976547">
                  <w:marLeft w:val="0"/>
                  <w:marRight w:val="0"/>
                  <w:marTop w:val="0"/>
                  <w:marBottom w:val="0"/>
                  <w:divBdr>
                    <w:top w:val="none" w:sz="0" w:space="0" w:color="auto"/>
                    <w:left w:val="none" w:sz="0" w:space="0" w:color="auto"/>
                    <w:bottom w:val="none" w:sz="0" w:space="0" w:color="auto"/>
                    <w:right w:val="none" w:sz="0" w:space="0" w:color="auto"/>
                  </w:divBdr>
                  <w:divsChild>
                    <w:div w:id="1180659760">
                      <w:marLeft w:val="0"/>
                      <w:marRight w:val="0"/>
                      <w:marTop w:val="0"/>
                      <w:marBottom w:val="0"/>
                      <w:divBdr>
                        <w:top w:val="none" w:sz="0" w:space="0" w:color="auto"/>
                        <w:left w:val="none" w:sz="0" w:space="0" w:color="auto"/>
                        <w:bottom w:val="none" w:sz="0" w:space="0" w:color="auto"/>
                        <w:right w:val="none" w:sz="0" w:space="0" w:color="auto"/>
                      </w:divBdr>
                    </w:div>
                  </w:divsChild>
                </w:div>
                <w:div w:id="444619699">
                  <w:marLeft w:val="0"/>
                  <w:marRight w:val="0"/>
                  <w:marTop w:val="0"/>
                  <w:marBottom w:val="0"/>
                  <w:divBdr>
                    <w:top w:val="none" w:sz="0" w:space="0" w:color="auto"/>
                    <w:left w:val="none" w:sz="0" w:space="0" w:color="auto"/>
                    <w:bottom w:val="none" w:sz="0" w:space="0" w:color="auto"/>
                    <w:right w:val="none" w:sz="0" w:space="0" w:color="auto"/>
                  </w:divBdr>
                  <w:divsChild>
                    <w:div w:id="490171677">
                      <w:marLeft w:val="0"/>
                      <w:marRight w:val="0"/>
                      <w:marTop w:val="0"/>
                      <w:marBottom w:val="0"/>
                      <w:divBdr>
                        <w:top w:val="none" w:sz="0" w:space="0" w:color="auto"/>
                        <w:left w:val="none" w:sz="0" w:space="0" w:color="auto"/>
                        <w:bottom w:val="none" w:sz="0" w:space="0" w:color="auto"/>
                        <w:right w:val="none" w:sz="0" w:space="0" w:color="auto"/>
                      </w:divBdr>
                    </w:div>
                  </w:divsChild>
                </w:div>
                <w:div w:id="471216393">
                  <w:marLeft w:val="0"/>
                  <w:marRight w:val="0"/>
                  <w:marTop w:val="0"/>
                  <w:marBottom w:val="0"/>
                  <w:divBdr>
                    <w:top w:val="none" w:sz="0" w:space="0" w:color="auto"/>
                    <w:left w:val="none" w:sz="0" w:space="0" w:color="auto"/>
                    <w:bottom w:val="none" w:sz="0" w:space="0" w:color="auto"/>
                    <w:right w:val="none" w:sz="0" w:space="0" w:color="auto"/>
                  </w:divBdr>
                  <w:divsChild>
                    <w:div w:id="52657288">
                      <w:marLeft w:val="0"/>
                      <w:marRight w:val="0"/>
                      <w:marTop w:val="0"/>
                      <w:marBottom w:val="0"/>
                      <w:divBdr>
                        <w:top w:val="none" w:sz="0" w:space="0" w:color="auto"/>
                        <w:left w:val="none" w:sz="0" w:space="0" w:color="auto"/>
                        <w:bottom w:val="none" w:sz="0" w:space="0" w:color="auto"/>
                        <w:right w:val="none" w:sz="0" w:space="0" w:color="auto"/>
                      </w:divBdr>
                    </w:div>
                  </w:divsChild>
                </w:div>
                <w:div w:id="502358762">
                  <w:marLeft w:val="0"/>
                  <w:marRight w:val="0"/>
                  <w:marTop w:val="0"/>
                  <w:marBottom w:val="0"/>
                  <w:divBdr>
                    <w:top w:val="none" w:sz="0" w:space="0" w:color="auto"/>
                    <w:left w:val="none" w:sz="0" w:space="0" w:color="auto"/>
                    <w:bottom w:val="none" w:sz="0" w:space="0" w:color="auto"/>
                    <w:right w:val="none" w:sz="0" w:space="0" w:color="auto"/>
                  </w:divBdr>
                  <w:divsChild>
                    <w:div w:id="2029523833">
                      <w:marLeft w:val="0"/>
                      <w:marRight w:val="0"/>
                      <w:marTop w:val="0"/>
                      <w:marBottom w:val="0"/>
                      <w:divBdr>
                        <w:top w:val="none" w:sz="0" w:space="0" w:color="auto"/>
                        <w:left w:val="none" w:sz="0" w:space="0" w:color="auto"/>
                        <w:bottom w:val="none" w:sz="0" w:space="0" w:color="auto"/>
                        <w:right w:val="none" w:sz="0" w:space="0" w:color="auto"/>
                      </w:divBdr>
                    </w:div>
                  </w:divsChild>
                </w:div>
                <w:div w:id="545147188">
                  <w:marLeft w:val="0"/>
                  <w:marRight w:val="0"/>
                  <w:marTop w:val="0"/>
                  <w:marBottom w:val="0"/>
                  <w:divBdr>
                    <w:top w:val="none" w:sz="0" w:space="0" w:color="auto"/>
                    <w:left w:val="none" w:sz="0" w:space="0" w:color="auto"/>
                    <w:bottom w:val="none" w:sz="0" w:space="0" w:color="auto"/>
                    <w:right w:val="none" w:sz="0" w:space="0" w:color="auto"/>
                  </w:divBdr>
                  <w:divsChild>
                    <w:div w:id="1874613315">
                      <w:marLeft w:val="0"/>
                      <w:marRight w:val="0"/>
                      <w:marTop w:val="0"/>
                      <w:marBottom w:val="0"/>
                      <w:divBdr>
                        <w:top w:val="none" w:sz="0" w:space="0" w:color="auto"/>
                        <w:left w:val="none" w:sz="0" w:space="0" w:color="auto"/>
                        <w:bottom w:val="none" w:sz="0" w:space="0" w:color="auto"/>
                        <w:right w:val="none" w:sz="0" w:space="0" w:color="auto"/>
                      </w:divBdr>
                    </w:div>
                  </w:divsChild>
                </w:div>
                <w:div w:id="555968566">
                  <w:marLeft w:val="0"/>
                  <w:marRight w:val="0"/>
                  <w:marTop w:val="0"/>
                  <w:marBottom w:val="0"/>
                  <w:divBdr>
                    <w:top w:val="none" w:sz="0" w:space="0" w:color="auto"/>
                    <w:left w:val="none" w:sz="0" w:space="0" w:color="auto"/>
                    <w:bottom w:val="none" w:sz="0" w:space="0" w:color="auto"/>
                    <w:right w:val="none" w:sz="0" w:space="0" w:color="auto"/>
                  </w:divBdr>
                  <w:divsChild>
                    <w:div w:id="2086416121">
                      <w:marLeft w:val="0"/>
                      <w:marRight w:val="0"/>
                      <w:marTop w:val="0"/>
                      <w:marBottom w:val="0"/>
                      <w:divBdr>
                        <w:top w:val="none" w:sz="0" w:space="0" w:color="auto"/>
                        <w:left w:val="none" w:sz="0" w:space="0" w:color="auto"/>
                        <w:bottom w:val="none" w:sz="0" w:space="0" w:color="auto"/>
                        <w:right w:val="none" w:sz="0" w:space="0" w:color="auto"/>
                      </w:divBdr>
                    </w:div>
                  </w:divsChild>
                </w:div>
                <w:div w:id="606816905">
                  <w:marLeft w:val="0"/>
                  <w:marRight w:val="0"/>
                  <w:marTop w:val="0"/>
                  <w:marBottom w:val="0"/>
                  <w:divBdr>
                    <w:top w:val="none" w:sz="0" w:space="0" w:color="auto"/>
                    <w:left w:val="none" w:sz="0" w:space="0" w:color="auto"/>
                    <w:bottom w:val="none" w:sz="0" w:space="0" w:color="auto"/>
                    <w:right w:val="none" w:sz="0" w:space="0" w:color="auto"/>
                  </w:divBdr>
                  <w:divsChild>
                    <w:div w:id="1519344831">
                      <w:marLeft w:val="0"/>
                      <w:marRight w:val="0"/>
                      <w:marTop w:val="0"/>
                      <w:marBottom w:val="0"/>
                      <w:divBdr>
                        <w:top w:val="none" w:sz="0" w:space="0" w:color="auto"/>
                        <w:left w:val="none" w:sz="0" w:space="0" w:color="auto"/>
                        <w:bottom w:val="none" w:sz="0" w:space="0" w:color="auto"/>
                        <w:right w:val="none" w:sz="0" w:space="0" w:color="auto"/>
                      </w:divBdr>
                    </w:div>
                  </w:divsChild>
                </w:div>
                <w:div w:id="619074974">
                  <w:marLeft w:val="0"/>
                  <w:marRight w:val="0"/>
                  <w:marTop w:val="0"/>
                  <w:marBottom w:val="0"/>
                  <w:divBdr>
                    <w:top w:val="none" w:sz="0" w:space="0" w:color="auto"/>
                    <w:left w:val="none" w:sz="0" w:space="0" w:color="auto"/>
                    <w:bottom w:val="none" w:sz="0" w:space="0" w:color="auto"/>
                    <w:right w:val="none" w:sz="0" w:space="0" w:color="auto"/>
                  </w:divBdr>
                  <w:divsChild>
                    <w:div w:id="851139531">
                      <w:marLeft w:val="0"/>
                      <w:marRight w:val="0"/>
                      <w:marTop w:val="0"/>
                      <w:marBottom w:val="0"/>
                      <w:divBdr>
                        <w:top w:val="none" w:sz="0" w:space="0" w:color="auto"/>
                        <w:left w:val="none" w:sz="0" w:space="0" w:color="auto"/>
                        <w:bottom w:val="none" w:sz="0" w:space="0" w:color="auto"/>
                        <w:right w:val="none" w:sz="0" w:space="0" w:color="auto"/>
                      </w:divBdr>
                    </w:div>
                  </w:divsChild>
                </w:div>
                <w:div w:id="662247642">
                  <w:marLeft w:val="0"/>
                  <w:marRight w:val="0"/>
                  <w:marTop w:val="0"/>
                  <w:marBottom w:val="0"/>
                  <w:divBdr>
                    <w:top w:val="none" w:sz="0" w:space="0" w:color="auto"/>
                    <w:left w:val="none" w:sz="0" w:space="0" w:color="auto"/>
                    <w:bottom w:val="none" w:sz="0" w:space="0" w:color="auto"/>
                    <w:right w:val="none" w:sz="0" w:space="0" w:color="auto"/>
                  </w:divBdr>
                  <w:divsChild>
                    <w:div w:id="69889853">
                      <w:marLeft w:val="0"/>
                      <w:marRight w:val="0"/>
                      <w:marTop w:val="0"/>
                      <w:marBottom w:val="0"/>
                      <w:divBdr>
                        <w:top w:val="none" w:sz="0" w:space="0" w:color="auto"/>
                        <w:left w:val="none" w:sz="0" w:space="0" w:color="auto"/>
                        <w:bottom w:val="none" w:sz="0" w:space="0" w:color="auto"/>
                        <w:right w:val="none" w:sz="0" w:space="0" w:color="auto"/>
                      </w:divBdr>
                    </w:div>
                  </w:divsChild>
                </w:div>
                <w:div w:id="722558167">
                  <w:marLeft w:val="0"/>
                  <w:marRight w:val="0"/>
                  <w:marTop w:val="0"/>
                  <w:marBottom w:val="0"/>
                  <w:divBdr>
                    <w:top w:val="none" w:sz="0" w:space="0" w:color="auto"/>
                    <w:left w:val="none" w:sz="0" w:space="0" w:color="auto"/>
                    <w:bottom w:val="none" w:sz="0" w:space="0" w:color="auto"/>
                    <w:right w:val="none" w:sz="0" w:space="0" w:color="auto"/>
                  </w:divBdr>
                  <w:divsChild>
                    <w:div w:id="487598027">
                      <w:marLeft w:val="0"/>
                      <w:marRight w:val="0"/>
                      <w:marTop w:val="0"/>
                      <w:marBottom w:val="0"/>
                      <w:divBdr>
                        <w:top w:val="none" w:sz="0" w:space="0" w:color="auto"/>
                        <w:left w:val="none" w:sz="0" w:space="0" w:color="auto"/>
                        <w:bottom w:val="none" w:sz="0" w:space="0" w:color="auto"/>
                        <w:right w:val="none" w:sz="0" w:space="0" w:color="auto"/>
                      </w:divBdr>
                    </w:div>
                  </w:divsChild>
                </w:div>
                <w:div w:id="727535355">
                  <w:marLeft w:val="0"/>
                  <w:marRight w:val="0"/>
                  <w:marTop w:val="0"/>
                  <w:marBottom w:val="0"/>
                  <w:divBdr>
                    <w:top w:val="none" w:sz="0" w:space="0" w:color="auto"/>
                    <w:left w:val="none" w:sz="0" w:space="0" w:color="auto"/>
                    <w:bottom w:val="none" w:sz="0" w:space="0" w:color="auto"/>
                    <w:right w:val="none" w:sz="0" w:space="0" w:color="auto"/>
                  </w:divBdr>
                  <w:divsChild>
                    <w:div w:id="204567765">
                      <w:marLeft w:val="0"/>
                      <w:marRight w:val="0"/>
                      <w:marTop w:val="0"/>
                      <w:marBottom w:val="0"/>
                      <w:divBdr>
                        <w:top w:val="none" w:sz="0" w:space="0" w:color="auto"/>
                        <w:left w:val="none" w:sz="0" w:space="0" w:color="auto"/>
                        <w:bottom w:val="none" w:sz="0" w:space="0" w:color="auto"/>
                        <w:right w:val="none" w:sz="0" w:space="0" w:color="auto"/>
                      </w:divBdr>
                    </w:div>
                  </w:divsChild>
                </w:div>
                <w:div w:id="734208352">
                  <w:marLeft w:val="0"/>
                  <w:marRight w:val="0"/>
                  <w:marTop w:val="0"/>
                  <w:marBottom w:val="0"/>
                  <w:divBdr>
                    <w:top w:val="none" w:sz="0" w:space="0" w:color="auto"/>
                    <w:left w:val="none" w:sz="0" w:space="0" w:color="auto"/>
                    <w:bottom w:val="none" w:sz="0" w:space="0" w:color="auto"/>
                    <w:right w:val="none" w:sz="0" w:space="0" w:color="auto"/>
                  </w:divBdr>
                  <w:divsChild>
                    <w:div w:id="683676171">
                      <w:marLeft w:val="0"/>
                      <w:marRight w:val="0"/>
                      <w:marTop w:val="0"/>
                      <w:marBottom w:val="0"/>
                      <w:divBdr>
                        <w:top w:val="none" w:sz="0" w:space="0" w:color="auto"/>
                        <w:left w:val="none" w:sz="0" w:space="0" w:color="auto"/>
                        <w:bottom w:val="none" w:sz="0" w:space="0" w:color="auto"/>
                        <w:right w:val="none" w:sz="0" w:space="0" w:color="auto"/>
                      </w:divBdr>
                    </w:div>
                  </w:divsChild>
                </w:div>
                <w:div w:id="743376692">
                  <w:marLeft w:val="0"/>
                  <w:marRight w:val="0"/>
                  <w:marTop w:val="0"/>
                  <w:marBottom w:val="0"/>
                  <w:divBdr>
                    <w:top w:val="none" w:sz="0" w:space="0" w:color="auto"/>
                    <w:left w:val="none" w:sz="0" w:space="0" w:color="auto"/>
                    <w:bottom w:val="none" w:sz="0" w:space="0" w:color="auto"/>
                    <w:right w:val="none" w:sz="0" w:space="0" w:color="auto"/>
                  </w:divBdr>
                  <w:divsChild>
                    <w:div w:id="39520444">
                      <w:marLeft w:val="0"/>
                      <w:marRight w:val="0"/>
                      <w:marTop w:val="0"/>
                      <w:marBottom w:val="0"/>
                      <w:divBdr>
                        <w:top w:val="none" w:sz="0" w:space="0" w:color="auto"/>
                        <w:left w:val="none" w:sz="0" w:space="0" w:color="auto"/>
                        <w:bottom w:val="none" w:sz="0" w:space="0" w:color="auto"/>
                        <w:right w:val="none" w:sz="0" w:space="0" w:color="auto"/>
                      </w:divBdr>
                    </w:div>
                  </w:divsChild>
                </w:div>
                <w:div w:id="750586548">
                  <w:marLeft w:val="0"/>
                  <w:marRight w:val="0"/>
                  <w:marTop w:val="0"/>
                  <w:marBottom w:val="0"/>
                  <w:divBdr>
                    <w:top w:val="none" w:sz="0" w:space="0" w:color="auto"/>
                    <w:left w:val="none" w:sz="0" w:space="0" w:color="auto"/>
                    <w:bottom w:val="none" w:sz="0" w:space="0" w:color="auto"/>
                    <w:right w:val="none" w:sz="0" w:space="0" w:color="auto"/>
                  </w:divBdr>
                  <w:divsChild>
                    <w:div w:id="1738357658">
                      <w:marLeft w:val="0"/>
                      <w:marRight w:val="0"/>
                      <w:marTop w:val="0"/>
                      <w:marBottom w:val="0"/>
                      <w:divBdr>
                        <w:top w:val="none" w:sz="0" w:space="0" w:color="auto"/>
                        <w:left w:val="none" w:sz="0" w:space="0" w:color="auto"/>
                        <w:bottom w:val="none" w:sz="0" w:space="0" w:color="auto"/>
                        <w:right w:val="none" w:sz="0" w:space="0" w:color="auto"/>
                      </w:divBdr>
                    </w:div>
                  </w:divsChild>
                </w:div>
                <w:div w:id="821624973">
                  <w:marLeft w:val="0"/>
                  <w:marRight w:val="0"/>
                  <w:marTop w:val="0"/>
                  <w:marBottom w:val="0"/>
                  <w:divBdr>
                    <w:top w:val="none" w:sz="0" w:space="0" w:color="auto"/>
                    <w:left w:val="none" w:sz="0" w:space="0" w:color="auto"/>
                    <w:bottom w:val="none" w:sz="0" w:space="0" w:color="auto"/>
                    <w:right w:val="none" w:sz="0" w:space="0" w:color="auto"/>
                  </w:divBdr>
                  <w:divsChild>
                    <w:div w:id="1201358067">
                      <w:marLeft w:val="0"/>
                      <w:marRight w:val="0"/>
                      <w:marTop w:val="0"/>
                      <w:marBottom w:val="0"/>
                      <w:divBdr>
                        <w:top w:val="none" w:sz="0" w:space="0" w:color="auto"/>
                        <w:left w:val="none" w:sz="0" w:space="0" w:color="auto"/>
                        <w:bottom w:val="none" w:sz="0" w:space="0" w:color="auto"/>
                        <w:right w:val="none" w:sz="0" w:space="0" w:color="auto"/>
                      </w:divBdr>
                    </w:div>
                  </w:divsChild>
                </w:div>
                <w:div w:id="860514540">
                  <w:marLeft w:val="0"/>
                  <w:marRight w:val="0"/>
                  <w:marTop w:val="0"/>
                  <w:marBottom w:val="0"/>
                  <w:divBdr>
                    <w:top w:val="none" w:sz="0" w:space="0" w:color="auto"/>
                    <w:left w:val="none" w:sz="0" w:space="0" w:color="auto"/>
                    <w:bottom w:val="none" w:sz="0" w:space="0" w:color="auto"/>
                    <w:right w:val="none" w:sz="0" w:space="0" w:color="auto"/>
                  </w:divBdr>
                  <w:divsChild>
                    <w:div w:id="307051570">
                      <w:marLeft w:val="0"/>
                      <w:marRight w:val="0"/>
                      <w:marTop w:val="0"/>
                      <w:marBottom w:val="0"/>
                      <w:divBdr>
                        <w:top w:val="none" w:sz="0" w:space="0" w:color="auto"/>
                        <w:left w:val="none" w:sz="0" w:space="0" w:color="auto"/>
                        <w:bottom w:val="none" w:sz="0" w:space="0" w:color="auto"/>
                        <w:right w:val="none" w:sz="0" w:space="0" w:color="auto"/>
                      </w:divBdr>
                    </w:div>
                    <w:div w:id="1825781622">
                      <w:marLeft w:val="0"/>
                      <w:marRight w:val="0"/>
                      <w:marTop w:val="0"/>
                      <w:marBottom w:val="0"/>
                      <w:divBdr>
                        <w:top w:val="none" w:sz="0" w:space="0" w:color="auto"/>
                        <w:left w:val="none" w:sz="0" w:space="0" w:color="auto"/>
                        <w:bottom w:val="none" w:sz="0" w:space="0" w:color="auto"/>
                        <w:right w:val="none" w:sz="0" w:space="0" w:color="auto"/>
                      </w:divBdr>
                    </w:div>
                  </w:divsChild>
                </w:div>
                <w:div w:id="889533253">
                  <w:marLeft w:val="0"/>
                  <w:marRight w:val="0"/>
                  <w:marTop w:val="0"/>
                  <w:marBottom w:val="0"/>
                  <w:divBdr>
                    <w:top w:val="none" w:sz="0" w:space="0" w:color="auto"/>
                    <w:left w:val="none" w:sz="0" w:space="0" w:color="auto"/>
                    <w:bottom w:val="none" w:sz="0" w:space="0" w:color="auto"/>
                    <w:right w:val="none" w:sz="0" w:space="0" w:color="auto"/>
                  </w:divBdr>
                  <w:divsChild>
                    <w:div w:id="1063915602">
                      <w:marLeft w:val="0"/>
                      <w:marRight w:val="0"/>
                      <w:marTop w:val="0"/>
                      <w:marBottom w:val="0"/>
                      <w:divBdr>
                        <w:top w:val="none" w:sz="0" w:space="0" w:color="auto"/>
                        <w:left w:val="none" w:sz="0" w:space="0" w:color="auto"/>
                        <w:bottom w:val="none" w:sz="0" w:space="0" w:color="auto"/>
                        <w:right w:val="none" w:sz="0" w:space="0" w:color="auto"/>
                      </w:divBdr>
                    </w:div>
                  </w:divsChild>
                </w:div>
                <w:div w:id="900403333">
                  <w:marLeft w:val="0"/>
                  <w:marRight w:val="0"/>
                  <w:marTop w:val="0"/>
                  <w:marBottom w:val="0"/>
                  <w:divBdr>
                    <w:top w:val="none" w:sz="0" w:space="0" w:color="auto"/>
                    <w:left w:val="none" w:sz="0" w:space="0" w:color="auto"/>
                    <w:bottom w:val="none" w:sz="0" w:space="0" w:color="auto"/>
                    <w:right w:val="none" w:sz="0" w:space="0" w:color="auto"/>
                  </w:divBdr>
                  <w:divsChild>
                    <w:div w:id="1486314684">
                      <w:marLeft w:val="0"/>
                      <w:marRight w:val="0"/>
                      <w:marTop w:val="0"/>
                      <w:marBottom w:val="0"/>
                      <w:divBdr>
                        <w:top w:val="none" w:sz="0" w:space="0" w:color="auto"/>
                        <w:left w:val="none" w:sz="0" w:space="0" w:color="auto"/>
                        <w:bottom w:val="none" w:sz="0" w:space="0" w:color="auto"/>
                        <w:right w:val="none" w:sz="0" w:space="0" w:color="auto"/>
                      </w:divBdr>
                    </w:div>
                  </w:divsChild>
                </w:div>
                <w:div w:id="910701527">
                  <w:marLeft w:val="0"/>
                  <w:marRight w:val="0"/>
                  <w:marTop w:val="0"/>
                  <w:marBottom w:val="0"/>
                  <w:divBdr>
                    <w:top w:val="none" w:sz="0" w:space="0" w:color="auto"/>
                    <w:left w:val="none" w:sz="0" w:space="0" w:color="auto"/>
                    <w:bottom w:val="none" w:sz="0" w:space="0" w:color="auto"/>
                    <w:right w:val="none" w:sz="0" w:space="0" w:color="auto"/>
                  </w:divBdr>
                  <w:divsChild>
                    <w:div w:id="1915385142">
                      <w:marLeft w:val="0"/>
                      <w:marRight w:val="0"/>
                      <w:marTop w:val="0"/>
                      <w:marBottom w:val="0"/>
                      <w:divBdr>
                        <w:top w:val="none" w:sz="0" w:space="0" w:color="auto"/>
                        <w:left w:val="none" w:sz="0" w:space="0" w:color="auto"/>
                        <w:bottom w:val="none" w:sz="0" w:space="0" w:color="auto"/>
                        <w:right w:val="none" w:sz="0" w:space="0" w:color="auto"/>
                      </w:divBdr>
                    </w:div>
                  </w:divsChild>
                </w:div>
                <w:div w:id="928079648">
                  <w:marLeft w:val="0"/>
                  <w:marRight w:val="0"/>
                  <w:marTop w:val="0"/>
                  <w:marBottom w:val="0"/>
                  <w:divBdr>
                    <w:top w:val="none" w:sz="0" w:space="0" w:color="auto"/>
                    <w:left w:val="none" w:sz="0" w:space="0" w:color="auto"/>
                    <w:bottom w:val="none" w:sz="0" w:space="0" w:color="auto"/>
                    <w:right w:val="none" w:sz="0" w:space="0" w:color="auto"/>
                  </w:divBdr>
                  <w:divsChild>
                    <w:div w:id="1484933073">
                      <w:marLeft w:val="0"/>
                      <w:marRight w:val="0"/>
                      <w:marTop w:val="0"/>
                      <w:marBottom w:val="0"/>
                      <w:divBdr>
                        <w:top w:val="none" w:sz="0" w:space="0" w:color="auto"/>
                        <w:left w:val="none" w:sz="0" w:space="0" w:color="auto"/>
                        <w:bottom w:val="none" w:sz="0" w:space="0" w:color="auto"/>
                        <w:right w:val="none" w:sz="0" w:space="0" w:color="auto"/>
                      </w:divBdr>
                    </w:div>
                  </w:divsChild>
                </w:div>
                <w:div w:id="948509791">
                  <w:marLeft w:val="0"/>
                  <w:marRight w:val="0"/>
                  <w:marTop w:val="0"/>
                  <w:marBottom w:val="0"/>
                  <w:divBdr>
                    <w:top w:val="none" w:sz="0" w:space="0" w:color="auto"/>
                    <w:left w:val="none" w:sz="0" w:space="0" w:color="auto"/>
                    <w:bottom w:val="none" w:sz="0" w:space="0" w:color="auto"/>
                    <w:right w:val="none" w:sz="0" w:space="0" w:color="auto"/>
                  </w:divBdr>
                  <w:divsChild>
                    <w:div w:id="1626765952">
                      <w:marLeft w:val="0"/>
                      <w:marRight w:val="0"/>
                      <w:marTop w:val="0"/>
                      <w:marBottom w:val="0"/>
                      <w:divBdr>
                        <w:top w:val="none" w:sz="0" w:space="0" w:color="auto"/>
                        <w:left w:val="none" w:sz="0" w:space="0" w:color="auto"/>
                        <w:bottom w:val="none" w:sz="0" w:space="0" w:color="auto"/>
                        <w:right w:val="none" w:sz="0" w:space="0" w:color="auto"/>
                      </w:divBdr>
                    </w:div>
                  </w:divsChild>
                </w:div>
                <w:div w:id="997921468">
                  <w:marLeft w:val="0"/>
                  <w:marRight w:val="0"/>
                  <w:marTop w:val="0"/>
                  <w:marBottom w:val="0"/>
                  <w:divBdr>
                    <w:top w:val="none" w:sz="0" w:space="0" w:color="auto"/>
                    <w:left w:val="none" w:sz="0" w:space="0" w:color="auto"/>
                    <w:bottom w:val="none" w:sz="0" w:space="0" w:color="auto"/>
                    <w:right w:val="none" w:sz="0" w:space="0" w:color="auto"/>
                  </w:divBdr>
                  <w:divsChild>
                    <w:div w:id="892539530">
                      <w:marLeft w:val="0"/>
                      <w:marRight w:val="0"/>
                      <w:marTop w:val="0"/>
                      <w:marBottom w:val="0"/>
                      <w:divBdr>
                        <w:top w:val="none" w:sz="0" w:space="0" w:color="auto"/>
                        <w:left w:val="none" w:sz="0" w:space="0" w:color="auto"/>
                        <w:bottom w:val="none" w:sz="0" w:space="0" w:color="auto"/>
                        <w:right w:val="none" w:sz="0" w:space="0" w:color="auto"/>
                      </w:divBdr>
                    </w:div>
                  </w:divsChild>
                </w:div>
                <w:div w:id="1016734215">
                  <w:marLeft w:val="0"/>
                  <w:marRight w:val="0"/>
                  <w:marTop w:val="0"/>
                  <w:marBottom w:val="0"/>
                  <w:divBdr>
                    <w:top w:val="none" w:sz="0" w:space="0" w:color="auto"/>
                    <w:left w:val="none" w:sz="0" w:space="0" w:color="auto"/>
                    <w:bottom w:val="none" w:sz="0" w:space="0" w:color="auto"/>
                    <w:right w:val="none" w:sz="0" w:space="0" w:color="auto"/>
                  </w:divBdr>
                  <w:divsChild>
                    <w:div w:id="139882362">
                      <w:marLeft w:val="0"/>
                      <w:marRight w:val="0"/>
                      <w:marTop w:val="0"/>
                      <w:marBottom w:val="0"/>
                      <w:divBdr>
                        <w:top w:val="none" w:sz="0" w:space="0" w:color="auto"/>
                        <w:left w:val="none" w:sz="0" w:space="0" w:color="auto"/>
                        <w:bottom w:val="none" w:sz="0" w:space="0" w:color="auto"/>
                        <w:right w:val="none" w:sz="0" w:space="0" w:color="auto"/>
                      </w:divBdr>
                    </w:div>
                  </w:divsChild>
                </w:div>
                <w:div w:id="1051614858">
                  <w:marLeft w:val="0"/>
                  <w:marRight w:val="0"/>
                  <w:marTop w:val="0"/>
                  <w:marBottom w:val="0"/>
                  <w:divBdr>
                    <w:top w:val="none" w:sz="0" w:space="0" w:color="auto"/>
                    <w:left w:val="none" w:sz="0" w:space="0" w:color="auto"/>
                    <w:bottom w:val="none" w:sz="0" w:space="0" w:color="auto"/>
                    <w:right w:val="none" w:sz="0" w:space="0" w:color="auto"/>
                  </w:divBdr>
                  <w:divsChild>
                    <w:div w:id="1335457492">
                      <w:marLeft w:val="0"/>
                      <w:marRight w:val="0"/>
                      <w:marTop w:val="0"/>
                      <w:marBottom w:val="0"/>
                      <w:divBdr>
                        <w:top w:val="none" w:sz="0" w:space="0" w:color="auto"/>
                        <w:left w:val="none" w:sz="0" w:space="0" w:color="auto"/>
                        <w:bottom w:val="none" w:sz="0" w:space="0" w:color="auto"/>
                        <w:right w:val="none" w:sz="0" w:space="0" w:color="auto"/>
                      </w:divBdr>
                    </w:div>
                  </w:divsChild>
                </w:div>
                <w:div w:id="1069572244">
                  <w:marLeft w:val="0"/>
                  <w:marRight w:val="0"/>
                  <w:marTop w:val="0"/>
                  <w:marBottom w:val="0"/>
                  <w:divBdr>
                    <w:top w:val="none" w:sz="0" w:space="0" w:color="auto"/>
                    <w:left w:val="none" w:sz="0" w:space="0" w:color="auto"/>
                    <w:bottom w:val="none" w:sz="0" w:space="0" w:color="auto"/>
                    <w:right w:val="none" w:sz="0" w:space="0" w:color="auto"/>
                  </w:divBdr>
                  <w:divsChild>
                    <w:div w:id="1566642739">
                      <w:marLeft w:val="0"/>
                      <w:marRight w:val="0"/>
                      <w:marTop w:val="0"/>
                      <w:marBottom w:val="0"/>
                      <w:divBdr>
                        <w:top w:val="none" w:sz="0" w:space="0" w:color="auto"/>
                        <w:left w:val="none" w:sz="0" w:space="0" w:color="auto"/>
                        <w:bottom w:val="none" w:sz="0" w:space="0" w:color="auto"/>
                        <w:right w:val="none" w:sz="0" w:space="0" w:color="auto"/>
                      </w:divBdr>
                    </w:div>
                  </w:divsChild>
                </w:div>
                <w:div w:id="1104109541">
                  <w:marLeft w:val="0"/>
                  <w:marRight w:val="0"/>
                  <w:marTop w:val="0"/>
                  <w:marBottom w:val="0"/>
                  <w:divBdr>
                    <w:top w:val="none" w:sz="0" w:space="0" w:color="auto"/>
                    <w:left w:val="none" w:sz="0" w:space="0" w:color="auto"/>
                    <w:bottom w:val="none" w:sz="0" w:space="0" w:color="auto"/>
                    <w:right w:val="none" w:sz="0" w:space="0" w:color="auto"/>
                  </w:divBdr>
                  <w:divsChild>
                    <w:div w:id="828522369">
                      <w:marLeft w:val="0"/>
                      <w:marRight w:val="0"/>
                      <w:marTop w:val="0"/>
                      <w:marBottom w:val="0"/>
                      <w:divBdr>
                        <w:top w:val="none" w:sz="0" w:space="0" w:color="auto"/>
                        <w:left w:val="none" w:sz="0" w:space="0" w:color="auto"/>
                        <w:bottom w:val="none" w:sz="0" w:space="0" w:color="auto"/>
                        <w:right w:val="none" w:sz="0" w:space="0" w:color="auto"/>
                      </w:divBdr>
                    </w:div>
                  </w:divsChild>
                </w:div>
                <w:div w:id="1139803518">
                  <w:marLeft w:val="0"/>
                  <w:marRight w:val="0"/>
                  <w:marTop w:val="0"/>
                  <w:marBottom w:val="0"/>
                  <w:divBdr>
                    <w:top w:val="none" w:sz="0" w:space="0" w:color="auto"/>
                    <w:left w:val="none" w:sz="0" w:space="0" w:color="auto"/>
                    <w:bottom w:val="none" w:sz="0" w:space="0" w:color="auto"/>
                    <w:right w:val="none" w:sz="0" w:space="0" w:color="auto"/>
                  </w:divBdr>
                  <w:divsChild>
                    <w:div w:id="200359378">
                      <w:marLeft w:val="0"/>
                      <w:marRight w:val="0"/>
                      <w:marTop w:val="0"/>
                      <w:marBottom w:val="0"/>
                      <w:divBdr>
                        <w:top w:val="none" w:sz="0" w:space="0" w:color="auto"/>
                        <w:left w:val="none" w:sz="0" w:space="0" w:color="auto"/>
                        <w:bottom w:val="none" w:sz="0" w:space="0" w:color="auto"/>
                        <w:right w:val="none" w:sz="0" w:space="0" w:color="auto"/>
                      </w:divBdr>
                    </w:div>
                  </w:divsChild>
                </w:div>
                <w:div w:id="1154642944">
                  <w:marLeft w:val="0"/>
                  <w:marRight w:val="0"/>
                  <w:marTop w:val="0"/>
                  <w:marBottom w:val="0"/>
                  <w:divBdr>
                    <w:top w:val="none" w:sz="0" w:space="0" w:color="auto"/>
                    <w:left w:val="none" w:sz="0" w:space="0" w:color="auto"/>
                    <w:bottom w:val="none" w:sz="0" w:space="0" w:color="auto"/>
                    <w:right w:val="none" w:sz="0" w:space="0" w:color="auto"/>
                  </w:divBdr>
                  <w:divsChild>
                    <w:div w:id="343242642">
                      <w:marLeft w:val="0"/>
                      <w:marRight w:val="0"/>
                      <w:marTop w:val="0"/>
                      <w:marBottom w:val="0"/>
                      <w:divBdr>
                        <w:top w:val="none" w:sz="0" w:space="0" w:color="auto"/>
                        <w:left w:val="none" w:sz="0" w:space="0" w:color="auto"/>
                        <w:bottom w:val="none" w:sz="0" w:space="0" w:color="auto"/>
                        <w:right w:val="none" w:sz="0" w:space="0" w:color="auto"/>
                      </w:divBdr>
                    </w:div>
                  </w:divsChild>
                </w:div>
                <w:div w:id="1189565062">
                  <w:marLeft w:val="0"/>
                  <w:marRight w:val="0"/>
                  <w:marTop w:val="0"/>
                  <w:marBottom w:val="0"/>
                  <w:divBdr>
                    <w:top w:val="none" w:sz="0" w:space="0" w:color="auto"/>
                    <w:left w:val="none" w:sz="0" w:space="0" w:color="auto"/>
                    <w:bottom w:val="none" w:sz="0" w:space="0" w:color="auto"/>
                    <w:right w:val="none" w:sz="0" w:space="0" w:color="auto"/>
                  </w:divBdr>
                  <w:divsChild>
                    <w:div w:id="1993409211">
                      <w:marLeft w:val="0"/>
                      <w:marRight w:val="0"/>
                      <w:marTop w:val="0"/>
                      <w:marBottom w:val="0"/>
                      <w:divBdr>
                        <w:top w:val="none" w:sz="0" w:space="0" w:color="auto"/>
                        <w:left w:val="none" w:sz="0" w:space="0" w:color="auto"/>
                        <w:bottom w:val="none" w:sz="0" w:space="0" w:color="auto"/>
                        <w:right w:val="none" w:sz="0" w:space="0" w:color="auto"/>
                      </w:divBdr>
                    </w:div>
                  </w:divsChild>
                </w:div>
                <w:div w:id="1222444395">
                  <w:marLeft w:val="0"/>
                  <w:marRight w:val="0"/>
                  <w:marTop w:val="0"/>
                  <w:marBottom w:val="0"/>
                  <w:divBdr>
                    <w:top w:val="none" w:sz="0" w:space="0" w:color="auto"/>
                    <w:left w:val="none" w:sz="0" w:space="0" w:color="auto"/>
                    <w:bottom w:val="none" w:sz="0" w:space="0" w:color="auto"/>
                    <w:right w:val="none" w:sz="0" w:space="0" w:color="auto"/>
                  </w:divBdr>
                  <w:divsChild>
                    <w:div w:id="1125386593">
                      <w:marLeft w:val="0"/>
                      <w:marRight w:val="0"/>
                      <w:marTop w:val="0"/>
                      <w:marBottom w:val="0"/>
                      <w:divBdr>
                        <w:top w:val="none" w:sz="0" w:space="0" w:color="auto"/>
                        <w:left w:val="none" w:sz="0" w:space="0" w:color="auto"/>
                        <w:bottom w:val="none" w:sz="0" w:space="0" w:color="auto"/>
                        <w:right w:val="none" w:sz="0" w:space="0" w:color="auto"/>
                      </w:divBdr>
                    </w:div>
                  </w:divsChild>
                </w:div>
                <w:div w:id="1251239019">
                  <w:marLeft w:val="0"/>
                  <w:marRight w:val="0"/>
                  <w:marTop w:val="0"/>
                  <w:marBottom w:val="0"/>
                  <w:divBdr>
                    <w:top w:val="none" w:sz="0" w:space="0" w:color="auto"/>
                    <w:left w:val="none" w:sz="0" w:space="0" w:color="auto"/>
                    <w:bottom w:val="none" w:sz="0" w:space="0" w:color="auto"/>
                    <w:right w:val="none" w:sz="0" w:space="0" w:color="auto"/>
                  </w:divBdr>
                  <w:divsChild>
                    <w:div w:id="1368988569">
                      <w:marLeft w:val="0"/>
                      <w:marRight w:val="0"/>
                      <w:marTop w:val="0"/>
                      <w:marBottom w:val="0"/>
                      <w:divBdr>
                        <w:top w:val="none" w:sz="0" w:space="0" w:color="auto"/>
                        <w:left w:val="none" w:sz="0" w:space="0" w:color="auto"/>
                        <w:bottom w:val="none" w:sz="0" w:space="0" w:color="auto"/>
                        <w:right w:val="none" w:sz="0" w:space="0" w:color="auto"/>
                      </w:divBdr>
                    </w:div>
                  </w:divsChild>
                </w:div>
                <w:div w:id="1260411519">
                  <w:marLeft w:val="0"/>
                  <w:marRight w:val="0"/>
                  <w:marTop w:val="0"/>
                  <w:marBottom w:val="0"/>
                  <w:divBdr>
                    <w:top w:val="none" w:sz="0" w:space="0" w:color="auto"/>
                    <w:left w:val="none" w:sz="0" w:space="0" w:color="auto"/>
                    <w:bottom w:val="none" w:sz="0" w:space="0" w:color="auto"/>
                    <w:right w:val="none" w:sz="0" w:space="0" w:color="auto"/>
                  </w:divBdr>
                  <w:divsChild>
                    <w:div w:id="1219903925">
                      <w:marLeft w:val="0"/>
                      <w:marRight w:val="0"/>
                      <w:marTop w:val="0"/>
                      <w:marBottom w:val="0"/>
                      <w:divBdr>
                        <w:top w:val="none" w:sz="0" w:space="0" w:color="auto"/>
                        <w:left w:val="none" w:sz="0" w:space="0" w:color="auto"/>
                        <w:bottom w:val="none" w:sz="0" w:space="0" w:color="auto"/>
                        <w:right w:val="none" w:sz="0" w:space="0" w:color="auto"/>
                      </w:divBdr>
                    </w:div>
                  </w:divsChild>
                </w:div>
                <w:div w:id="1263732461">
                  <w:marLeft w:val="0"/>
                  <w:marRight w:val="0"/>
                  <w:marTop w:val="0"/>
                  <w:marBottom w:val="0"/>
                  <w:divBdr>
                    <w:top w:val="none" w:sz="0" w:space="0" w:color="auto"/>
                    <w:left w:val="none" w:sz="0" w:space="0" w:color="auto"/>
                    <w:bottom w:val="none" w:sz="0" w:space="0" w:color="auto"/>
                    <w:right w:val="none" w:sz="0" w:space="0" w:color="auto"/>
                  </w:divBdr>
                  <w:divsChild>
                    <w:div w:id="1662078720">
                      <w:marLeft w:val="0"/>
                      <w:marRight w:val="0"/>
                      <w:marTop w:val="0"/>
                      <w:marBottom w:val="0"/>
                      <w:divBdr>
                        <w:top w:val="none" w:sz="0" w:space="0" w:color="auto"/>
                        <w:left w:val="none" w:sz="0" w:space="0" w:color="auto"/>
                        <w:bottom w:val="none" w:sz="0" w:space="0" w:color="auto"/>
                        <w:right w:val="none" w:sz="0" w:space="0" w:color="auto"/>
                      </w:divBdr>
                    </w:div>
                  </w:divsChild>
                </w:div>
                <w:div w:id="1283338401">
                  <w:marLeft w:val="0"/>
                  <w:marRight w:val="0"/>
                  <w:marTop w:val="0"/>
                  <w:marBottom w:val="0"/>
                  <w:divBdr>
                    <w:top w:val="none" w:sz="0" w:space="0" w:color="auto"/>
                    <w:left w:val="none" w:sz="0" w:space="0" w:color="auto"/>
                    <w:bottom w:val="none" w:sz="0" w:space="0" w:color="auto"/>
                    <w:right w:val="none" w:sz="0" w:space="0" w:color="auto"/>
                  </w:divBdr>
                  <w:divsChild>
                    <w:div w:id="1534419503">
                      <w:marLeft w:val="0"/>
                      <w:marRight w:val="0"/>
                      <w:marTop w:val="0"/>
                      <w:marBottom w:val="0"/>
                      <w:divBdr>
                        <w:top w:val="none" w:sz="0" w:space="0" w:color="auto"/>
                        <w:left w:val="none" w:sz="0" w:space="0" w:color="auto"/>
                        <w:bottom w:val="none" w:sz="0" w:space="0" w:color="auto"/>
                        <w:right w:val="none" w:sz="0" w:space="0" w:color="auto"/>
                      </w:divBdr>
                    </w:div>
                  </w:divsChild>
                </w:div>
                <w:div w:id="1293559568">
                  <w:marLeft w:val="0"/>
                  <w:marRight w:val="0"/>
                  <w:marTop w:val="0"/>
                  <w:marBottom w:val="0"/>
                  <w:divBdr>
                    <w:top w:val="none" w:sz="0" w:space="0" w:color="auto"/>
                    <w:left w:val="none" w:sz="0" w:space="0" w:color="auto"/>
                    <w:bottom w:val="none" w:sz="0" w:space="0" w:color="auto"/>
                    <w:right w:val="none" w:sz="0" w:space="0" w:color="auto"/>
                  </w:divBdr>
                  <w:divsChild>
                    <w:div w:id="1711683883">
                      <w:marLeft w:val="0"/>
                      <w:marRight w:val="0"/>
                      <w:marTop w:val="0"/>
                      <w:marBottom w:val="0"/>
                      <w:divBdr>
                        <w:top w:val="none" w:sz="0" w:space="0" w:color="auto"/>
                        <w:left w:val="none" w:sz="0" w:space="0" w:color="auto"/>
                        <w:bottom w:val="none" w:sz="0" w:space="0" w:color="auto"/>
                        <w:right w:val="none" w:sz="0" w:space="0" w:color="auto"/>
                      </w:divBdr>
                    </w:div>
                  </w:divsChild>
                </w:div>
                <w:div w:id="1309900459">
                  <w:marLeft w:val="0"/>
                  <w:marRight w:val="0"/>
                  <w:marTop w:val="0"/>
                  <w:marBottom w:val="0"/>
                  <w:divBdr>
                    <w:top w:val="none" w:sz="0" w:space="0" w:color="auto"/>
                    <w:left w:val="none" w:sz="0" w:space="0" w:color="auto"/>
                    <w:bottom w:val="none" w:sz="0" w:space="0" w:color="auto"/>
                    <w:right w:val="none" w:sz="0" w:space="0" w:color="auto"/>
                  </w:divBdr>
                  <w:divsChild>
                    <w:div w:id="1117413241">
                      <w:marLeft w:val="0"/>
                      <w:marRight w:val="0"/>
                      <w:marTop w:val="0"/>
                      <w:marBottom w:val="0"/>
                      <w:divBdr>
                        <w:top w:val="none" w:sz="0" w:space="0" w:color="auto"/>
                        <w:left w:val="none" w:sz="0" w:space="0" w:color="auto"/>
                        <w:bottom w:val="none" w:sz="0" w:space="0" w:color="auto"/>
                        <w:right w:val="none" w:sz="0" w:space="0" w:color="auto"/>
                      </w:divBdr>
                    </w:div>
                  </w:divsChild>
                </w:div>
                <w:div w:id="1364554611">
                  <w:marLeft w:val="0"/>
                  <w:marRight w:val="0"/>
                  <w:marTop w:val="0"/>
                  <w:marBottom w:val="0"/>
                  <w:divBdr>
                    <w:top w:val="none" w:sz="0" w:space="0" w:color="auto"/>
                    <w:left w:val="none" w:sz="0" w:space="0" w:color="auto"/>
                    <w:bottom w:val="none" w:sz="0" w:space="0" w:color="auto"/>
                    <w:right w:val="none" w:sz="0" w:space="0" w:color="auto"/>
                  </w:divBdr>
                  <w:divsChild>
                    <w:div w:id="2122257638">
                      <w:marLeft w:val="0"/>
                      <w:marRight w:val="0"/>
                      <w:marTop w:val="0"/>
                      <w:marBottom w:val="0"/>
                      <w:divBdr>
                        <w:top w:val="none" w:sz="0" w:space="0" w:color="auto"/>
                        <w:left w:val="none" w:sz="0" w:space="0" w:color="auto"/>
                        <w:bottom w:val="none" w:sz="0" w:space="0" w:color="auto"/>
                        <w:right w:val="none" w:sz="0" w:space="0" w:color="auto"/>
                      </w:divBdr>
                    </w:div>
                  </w:divsChild>
                </w:div>
                <w:div w:id="1364793077">
                  <w:marLeft w:val="0"/>
                  <w:marRight w:val="0"/>
                  <w:marTop w:val="0"/>
                  <w:marBottom w:val="0"/>
                  <w:divBdr>
                    <w:top w:val="none" w:sz="0" w:space="0" w:color="auto"/>
                    <w:left w:val="none" w:sz="0" w:space="0" w:color="auto"/>
                    <w:bottom w:val="none" w:sz="0" w:space="0" w:color="auto"/>
                    <w:right w:val="none" w:sz="0" w:space="0" w:color="auto"/>
                  </w:divBdr>
                  <w:divsChild>
                    <w:div w:id="332414338">
                      <w:marLeft w:val="0"/>
                      <w:marRight w:val="0"/>
                      <w:marTop w:val="0"/>
                      <w:marBottom w:val="0"/>
                      <w:divBdr>
                        <w:top w:val="none" w:sz="0" w:space="0" w:color="auto"/>
                        <w:left w:val="none" w:sz="0" w:space="0" w:color="auto"/>
                        <w:bottom w:val="none" w:sz="0" w:space="0" w:color="auto"/>
                        <w:right w:val="none" w:sz="0" w:space="0" w:color="auto"/>
                      </w:divBdr>
                    </w:div>
                  </w:divsChild>
                </w:div>
                <w:div w:id="1436680822">
                  <w:marLeft w:val="0"/>
                  <w:marRight w:val="0"/>
                  <w:marTop w:val="0"/>
                  <w:marBottom w:val="0"/>
                  <w:divBdr>
                    <w:top w:val="none" w:sz="0" w:space="0" w:color="auto"/>
                    <w:left w:val="none" w:sz="0" w:space="0" w:color="auto"/>
                    <w:bottom w:val="none" w:sz="0" w:space="0" w:color="auto"/>
                    <w:right w:val="none" w:sz="0" w:space="0" w:color="auto"/>
                  </w:divBdr>
                  <w:divsChild>
                    <w:div w:id="1281717772">
                      <w:marLeft w:val="0"/>
                      <w:marRight w:val="0"/>
                      <w:marTop w:val="0"/>
                      <w:marBottom w:val="0"/>
                      <w:divBdr>
                        <w:top w:val="none" w:sz="0" w:space="0" w:color="auto"/>
                        <w:left w:val="none" w:sz="0" w:space="0" w:color="auto"/>
                        <w:bottom w:val="none" w:sz="0" w:space="0" w:color="auto"/>
                        <w:right w:val="none" w:sz="0" w:space="0" w:color="auto"/>
                      </w:divBdr>
                    </w:div>
                  </w:divsChild>
                </w:div>
                <w:div w:id="1442459823">
                  <w:marLeft w:val="0"/>
                  <w:marRight w:val="0"/>
                  <w:marTop w:val="0"/>
                  <w:marBottom w:val="0"/>
                  <w:divBdr>
                    <w:top w:val="none" w:sz="0" w:space="0" w:color="auto"/>
                    <w:left w:val="none" w:sz="0" w:space="0" w:color="auto"/>
                    <w:bottom w:val="none" w:sz="0" w:space="0" w:color="auto"/>
                    <w:right w:val="none" w:sz="0" w:space="0" w:color="auto"/>
                  </w:divBdr>
                  <w:divsChild>
                    <w:div w:id="477531">
                      <w:marLeft w:val="0"/>
                      <w:marRight w:val="0"/>
                      <w:marTop w:val="0"/>
                      <w:marBottom w:val="0"/>
                      <w:divBdr>
                        <w:top w:val="none" w:sz="0" w:space="0" w:color="auto"/>
                        <w:left w:val="none" w:sz="0" w:space="0" w:color="auto"/>
                        <w:bottom w:val="none" w:sz="0" w:space="0" w:color="auto"/>
                        <w:right w:val="none" w:sz="0" w:space="0" w:color="auto"/>
                      </w:divBdr>
                    </w:div>
                  </w:divsChild>
                </w:div>
                <w:div w:id="1444374038">
                  <w:marLeft w:val="0"/>
                  <w:marRight w:val="0"/>
                  <w:marTop w:val="0"/>
                  <w:marBottom w:val="0"/>
                  <w:divBdr>
                    <w:top w:val="none" w:sz="0" w:space="0" w:color="auto"/>
                    <w:left w:val="none" w:sz="0" w:space="0" w:color="auto"/>
                    <w:bottom w:val="none" w:sz="0" w:space="0" w:color="auto"/>
                    <w:right w:val="none" w:sz="0" w:space="0" w:color="auto"/>
                  </w:divBdr>
                  <w:divsChild>
                    <w:div w:id="202717981">
                      <w:marLeft w:val="0"/>
                      <w:marRight w:val="0"/>
                      <w:marTop w:val="0"/>
                      <w:marBottom w:val="0"/>
                      <w:divBdr>
                        <w:top w:val="none" w:sz="0" w:space="0" w:color="auto"/>
                        <w:left w:val="none" w:sz="0" w:space="0" w:color="auto"/>
                        <w:bottom w:val="none" w:sz="0" w:space="0" w:color="auto"/>
                        <w:right w:val="none" w:sz="0" w:space="0" w:color="auto"/>
                      </w:divBdr>
                    </w:div>
                  </w:divsChild>
                </w:div>
                <w:div w:id="1460757656">
                  <w:marLeft w:val="0"/>
                  <w:marRight w:val="0"/>
                  <w:marTop w:val="0"/>
                  <w:marBottom w:val="0"/>
                  <w:divBdr>
                    <w:top w:val="none" w:sz="0" w:space="0" w:color="auto"/>
                    <w:left w:val="none" w:sz="0" w:space="0" w:color="auto"/>
                    <w:bottom w:val="none" w:sz="0" w:space="0" w:color="auto"/>
                    <w:right w:val="none" w:sz="0" w:space="0" w:color="auto"/>
                  </w:divBdr>
                  <w:divsChild>
                    <w:div w:id="1191644266">
                      <w:marLeft w:val="0"/>
                      <w:marRight w:val="0"/>
                      <w:marTop w:val="0"/>
                      <w:marBottom w:val="0"/>
                      <w:divBdr>
                        <w:top w:val="none" w:sz="0" w:space="0" w:color="auto"/>
                        <w:left w:val="none" w:sz="0" w:space="0" w:color="auto"/>
                        <w:bottom w:val="none" w:sz="0" w:space="0" w:color="auto"/>
                        <w:right w:val="none" w:sz="0" w:space="0" w:color="auto"/>
                      </w:divBdr>
                    </w:div>
                  </w:divsChild>
                </w:div>
                <w:div w:id="1507788089">
                  <w:marLeft w:val="0"/>
                  <w:marRight w:val="0"/>
                  <w:marTop w:val="0"/>
                  <w:marBottom w:val="0"/>
                  <w:divBdr>
                    <w:top w:val="none" w:sz="0" w:space="0" w:color="auto"/>
                    <w:left w:val="none" w:sz="0" w:space="0" w:color="auto"/>
                    <w:bottom w:val="none" w:sz="0" w:space="0" w:color="auto"/>
                    <w:right w:val="none" w:sz="0" w:space="0" w:color="auto"/>
                  </w:divBdr>
                  <w:divsChild>
                    <w:div w:id="1756903330">
                      <w:marLeft w:val="0"/>
                      <w:marRight w:val="0"/>
                      <w:marTop w:val="0"/>
                      <w:marBottom w:val="0"/>
                      <w:divBdr>
                        <w:top w:val="none" w:sz="0" w:space="0" w:color="auto"/>
                        <w:left w:val="none" w:sz="0" w:space="0" w:color="auto"/>
                        <w:bottom w:val="none" w:sz="0" w:space="0" w:color="auto"/>
                        <w:right w:val="none" w:sz="0" w:space="0" w:color="auto"/>
                      </w:divBdr>
                    </w:div>
                  </w:divsChild>
                </w:div>
                <w:div w:id="1518613494">
                  <w:marLeft w:val="0"/>
                  <w:marRight w:val="0"/>
                  <w:marTop w:val="0"/>
                  <w:marBottom w:val="0"/>
                  <w:divBdr>
                    <w:top w:val="none" w:sz="0" w:space="0" w:color="auto"/>
                    <w:left w:val="none" w:sz="0" w:space="0" w:color="auto"/>
                    <w:bottom w:val="none" w:sz="0" w:space="0" w:color="auto"/>
                    <w:right w:val="none" w:sz="0" w:space="0" w:color="auto"/>
                  </w:divBdr>
                  <w:divsChild>
                    <w:div w:id="897057457">
                      <w:marLeft w:val="0"/>
                      <w:marRight w:val="0"/>
                      <w:marTop w:val="0"/>
                      <w:marBottom w:val="0"/>
                      <w:divBdr>
                        <w:top w:val="none" w:sz="0" w:space="0" w:color="auto"/>
                        <w:left w:val="none" w:sz="0" w:space="0" w:color="auto"/>
                        <w:bottom w:val="none" w:sz="0" w:space="0" w:color="auto"/>
                        <w:right w:val="none" w:sz="0" w:space="0" w:color="auto"/>
                      </w:divBdr>
                    </w:div>
                  </w:divsChild>
                </w:div>
                <w:div w:id="1546407797">
                  <w:marLeft w:val="0"/>
                  <w:marRight w:val="0"/>
                  <w:marTop w:val="0"/>
                  <w:marBottom w:val="0"/>
                  <w:divBdr>
                    <w:top w:val="none" w:sz="0" w:space="0" w:color="auto"/>
                    <w:left w:val="none" w:sz="0" w:space="0" w:color="auto"/>
                    <w:bottom w:val="none" w:sz="0" w:space="0" w:color="auto"/>
                    <w:right w:val="none" w:sz="0" w:space="0" w:color="auto"/>
                  </w:divBdr>
                  <w:divsChild>
                    <w:div w:id="1529372971">
                      <w:marLeft w:val="0"/>
                      <w:marRight w:val="0"/>
                      <w:marTop w:val="0"/>
                      <w:marBottom w:val="0"/>
                      <w:divBdr>
                        <w:top w:val="none" w:sz="0" w:space="0" w:color="auto"/>
                        <w:left w:val="none" w:sz="0" w:space="0" w:color="auto"/>
                        <w:bottom w:val="none" w:sz="0" w:space="0" w:color="auto"/>
                        <w:right w:val="none" w:sz="0" w:space="0" w:color="auto"/>
                      </w:divBdr>
                    </w:div>
                  </w:divsChild>
                </w:div>
                <w:div w:id="1548834533">
                  <w:marLeft w:val="0"/>
                  <w:marRight w:val="0"/>
                  <w:marTop w:val="0"/>
                  <w:marBottom w:val="0"/>
                  <w:divBdr>
                    <w:top w:val="none" w:sz="0" w:space="0" w:color="auto"/>
                    <w:left w:val="none" w:sz="0" w:space="0" w:color="auto"/>
                    <w:bottom w:val="none" w:sz="0" w:space="0" w:color="auto"/>
                    <w:right w:val="none" w:sz="0" w:space="0" w:color="auto"/>
                  </w:divBdr>
                  <w:divsChild>
                    <w:div w:id="1449201577">
                      <w:marLeft w:val="0"/>
                      <w:marRight w:val="0"/>
                      <w:marTop w:val="0"/>
                      <w:marBottom w:val="0"/>
                      <w:divBdr>
                        <w:top w:val="none" w:sz="0" w:space="0" w:color="auto"/>
                        <w:left w:val="none" w:sz="0" w:space="0" w:color="auto"/>
                        <w:bottom w:val="none" w:sz="0" w:space="0" w:color="auto"/>
                        <w:right w:val="none" w:sz="0" w:space="0" w:color="auto"/>
                      </w:divBdr>
                    </w:div>
                  </w:divsChild>
                </w:div>
                <w:div w:id="1561402739">
                  <w:marLeft w:val="0"/>
                  <w:marRight w:val="0"/>
                  <w:marTop w:val="0"/>
                  <w:marBottom w:val="0"/>
                  <w:divBdr>
                    <w:top w:val="none" w:sz="0" w:space="0" w:color="auto"/>
                    <w:left w:val="none" w:sz="0" w:space="0" w:color="auto"/>
                    <w:bottom w:val="none" w:sz="0" w:space="0" w:color="auto"/>
                    <w:right w:val="none" w:sz="0" w:space="0" w:color="auto"/>
                  </w:divBdr>
                  <w:divsChild>
                    <w:div w:id="1291475983">
                      <w:marLeft w:val="0"/>
                      <w:marRight w:val="0"/>
                      <w:marTop w:val="0"/>
                      <w:marBottom w:val="0"/>
                      <w:divBdr>
                        <w:top w:val="none" w:sz="0" w:space="0" w:color="auto"/>
                        <w:left w:val="none" w:sz="0" w:space="0" w:color="auto"/>
                        <w:bottom w:val="none" w:sz="0" w:space="0" w:color="auto"/>
                        <w:right w:val="none" w:sz="0" w:space="0" w:color="auto"/>
                      </w:divBdr>
                    </w:div>
                  </w:divsChild>
                </w:div>
                <w:div w:id="1611278833">
                  <w:marLeft w:val="0"/>
                  <w:marRight w:val="0"/>
                  <w:marTop w:val="0"/>
                  <w:marBottom w:val="0"/>
                  <w:divBdr>
                    <w:top w:val="none" w:sz="0" w:space="0" w:color="auto"/>
                    <w:left w:val="none" w:sz="0" w:space="0" w:color="auto"/>
                    <w:bottom w:val="none" w:sz="0" w:space="0" w:color="auto"/>
                    <w:right w:val="none" w:sz="0" w:space="0" w:color="auto"/>
                  </w:divBdr>
                  <w:divsChild>
                    <w:div w:id="561332184">
                      <w:marLeft w:val="0"/>
                      <w:marRight w:val="0"/>
                      <w:marTop w:val="0"/>
                      <w:marBottom w:val="0"/>
                      <w:divBdr>
                        <w:top w:val="none" w:sz="0" w:space="0" w:color="auto"/>
                        <w:left w:val="none" w:sz="0" w:space="0" w:color="auto"/>
                        <w:bottom w:val="none" w:sz="0" w:space="0" w:color="auto"/>
                        <w:right w:val="none" w:sz="0" w:space="0" w:color="auto"/>
                      </w:divBdr>
                    </w:div>
                  </w:divsChild>
                </w:div>
                <w:div w:id="1653489005">
                  <w:marLeft w:val="0"/>
                  <w:marRight w:val="0"/>
                  <w:marTop w:val="0"/>
                  <w:marBottom w:val="0"/>
                  <w:divBdr>
                    <w:top w:val="none" w:sz="0" w:space="0" w:color="auto"/>
                    <w:left w:val="none" w:sz="0" w:space="0" w:color="auto"/>
                    <w:bottom w:val="none" w:sz="0" w:space="0" w:color="auto"/>
                    <w:right w:val="none" w:sz="0" w:space="0" w:color="auto"/>
                  </w:divBdr>
                  <w:divsChild>
                    <w:div w:id="988634261">
                      <w:marLeft w:val="0"/>
                      <w:marRight w:val="0"/>
                      <w:marTop w:val="0"/>
                      <w:marBottom w:val="0"/>
                      <w:divBdr>
                        <w:top w:val="none" w:sz="0" w:space="0" w:color="auto"/>
                        <w:left w:val="none" w:sz="0" w:space="0" w:color="auto"/>
                        <w:bottom w:val="none" w:sz="0" w:space="0" w:color="auto"/>
                        <w:right w:val="none" w:sz="0" w:space="0" w:color="auto"/>
                      </w:divBdr>
                    </w:div>
                  </w:divsChild>
                </w:div>
                <w:div w:id="1703438433">
                  <w:marLeft w:val="0"/>
                  <w:marRight w:val="0"/>
                  <w:marTop w:val="0"/>
                  <w:marBottom w:val="0"/>
                  <w:divBdr>
                    <w:top w:val="none" w:sz="0" w:space="0" w:color="auto"/>
                    <w:left w:val="none" w:sz="0" w:space="0" w:color="auto"/>
                    <w:bottom w:val="none" w:sz="0" w:space="0" w:color="auto"/>
                    <w:right w:val="none" w:sz="0" w:space="0" w:color="auto"/>
                  </w:divBdr>
                  <w:divsChild>
                    <w:div w:id="1336615100">
                      <w:marLeft w:val="0"/>
                      <w:marRight w:val="0"/>
                      <w:marTop w:val="0"/>
                      <w:marBottom w:val="0"/>
                      <w:divBdr>
                        <w:top w:val="none" w:sz="0" w:space="0" w:color="auto"/>
                        <w:left w:val="none" w:sz="0" w:space="0" w:color="auto"/>
                        <w:bottom w:val="none" w:sz="0" w:space="0" w:color="auto"/>
                        <w:right w:val="none" w:sz="0" w:space="0" w:color="auto"/>
                      </w:divBdr>
                    </w:div>
                  </w:divsChild>
                </w:div>
                <w:div w:id="1714427140">
                  <w:marLeft w:val="0"/>
                  <w:marRight w:val="0"/>
                  <w:marTop w:val="0"/>
                  <w:marBottom w:val="0"/>
                  <w:divBdr>
                    <w:top w:val="none" w:sz="0" w:space="0" w:color="auto"/>
                    <w:left w:val="none" w:sz="0" w:space="0" w:color="auto"/>
                    <w:bottom w:val="none" w:sz="0" w:space="0" w:color="auto"/>
                    <w:right w:val="none" w:sz="0" w:space="0" w:color="auto"/>
                  </w:divBdr>
                  <w:divsChild>
                    <w:div w:id="839855867">
                      <w:marLeft w:val="0"/>
                      <w:marRight w:val="0"/>
                      <w:marTop w:val="0"/>
                      <w:marBottom w:val="0"/>
                      <w:divBdr>
                        <w:top w:val="none" w:sz="0" w:space="0" w:color="auto"/>
                        <w:left w:val="none" w:sz="0" w:space="0" w:color="auto"/>
                        <w:bottom w:val="none" w:sz="0" w:space="0" w:color="auto"/>
                        <w:right w:val="none" w:sz="0" w:space="0" w:color="auto"/>
                      </w:divBdr>
                    </w:div>
                  </w:divsChild>
                </w:div>
                <w:div w:id="1716080429">
                  <w:marLeft w:val="0"/>
                  <w:marRight w:val="0"/>
                  <w:marTop w:val="0"/>
                  <w:marBottom w:val="0"/>
                  <w:divBdr>
                    <w:top w:val="none" w:sz="0" w:space="0" w:color="auto"/>
                    <w:left w:val="none" w:sz="0" w:space="0" w:color="auto"/>
                    <w:bottom w:val="none" w:sz="0" w:space="0" w:color="auto"/>
                    <w:right w:val="none" w:sz="0" w:space="0" w:color="auto"/>
                  </w:divBdr>
                  <w:divsChild>
                    <w:div w:id="136805497">
                      <w:marLeft w:val="0"/>
                      <w:marRight w:val="0"/>
                      <w:marTop w:val="0"/>
                      <w:marBottom w:val="0"/>
                      <w:divBdr>
                        <w:top w:val="none" w:sz="0" w:space="0" w:color="auto"/>
                        <w:left w:val="none" w:sz="0" w:space="0" w:color="auto"/>
                        <w:bottom w:val="none" w:sz="0" w:space="0" w:color="auto"/>
                        <w:right w:val="none" w:sz="0" w:space="0" w:color="auto"/>
                      </w:divBdr>
                    </w:div>
                  </w:divsChild>
                </w:div>
                <w:div w:id="1726097319">
                  <w:marLeft w:val="0"/>
                  <w:marRight w:val="0"/>
                  <w:marTop w:val="0"/>
                  <w:marBottom w:val="0"/>
                  <w:divBdr>
                    <w:top w:val="none" w:sz="0" w:space="0" w:color="auto"/>
                    <w:left w:val="none" w:sz="0" w:space="0" w:color="auto"/>
                    <w:bottom w:val="none" w:sz="0" w:space="0" w:color="auto"/>
                    <w:right w:val="none" w:sz="0" w:space="0" w:color="auto"/>
                  </w:divBdr>
                  <w:divsChild>
                    <w:div w:id="1735395107">
                      <w:marLeft w:val="0"/>
                      <w:marRight w:val="0"/>
                      <w:marTop w:val="0"/>
                      <w:marBottom w:val="0"/>
                      <w:divBdr>
                        <w:top w:val="none" w:sz="0" w:space="0" w:color="auto"/>
                        <w:left w:val="none" w:sz="0" w:space="0" w:color="auto"/>
                        <w:bottom w:val="none" w:sz="0" w:space="0" w:color="auto"/>
                        <w:right w:val="none" w:sz="0" w:space="0" w:color="auto"/>
                      </w:divBdr>
                    </w:div>
                  </w:divsChild>
                </w:div>
                <w:div w:id="1754815037">
                  <w:marLeft w:val="0"/>
                  <w:marRight w:val="0"/>
                  <w:marTop w:val="0"/>
                  <w:marBottom w:val="0"/>
                  <w:divBdr>
                    <w:top w:val="none" w:sz="0" w:space="0" w:color="auto"/>
                    <w:left w:val="none" w:sz="0" w:space="0" w:color="auto"/>
                    <w:bottom w:val="none" w:sz="0" w:space="0" w:color="auto"/>
                    <w:right w:val="none" w:sz="0" w:space="0" w:color="auto"/>
                  </w:divBdr>
                  <w:divsChild>
                    <w:div w:id="183978045">
                      <w:marLeft w:val="0"/>
                      <w:marRight w:val="0"/>
                      <w:marTop w:val="0"/>
                      <w:marBottom w:val="0"/>
                      <w:divBdr>
                        <w:top w:val="none" w:sz="0" w:space="0" w:color="auto"/>
                        <w:left w:val="none" w:sz="0" w:space="0" w:color="auto"/>
                        <w:bottom w:val="none" w:sz="0" w:space="0" w:color="auto"/>
                        <w:right w:val="none" w:sz="0" w:space="0" w:color="auto"/>
                      </w:divBdr>
                    </w:div>
                  </w:divsChild>
                </w:div>
                <w:div w:id="1768310975">
                  <w:marLeft w:val="0"/>
                  <w:marRight w:val="0"/>
                  <w:marTop w:val="0"/>
                  <w:marBottom w:val="0"/>
                  <w:divBdr>
                    <w:top w:val="none" w:sz="0" w:space="0" w:color="auto"/>
                    <w:left w:val="none" w:sz="0" w:space="0" w:color="auto"/>
                    <w:bottom w:val="none" w:sz="0" w:space="0" w:color="auto"/>
                    <w:right w:val="none" w:sz="0" w:space="0" w:color="auto"/>
                  </w:divBdr>
                  <w:divsChild>
                    <w:div w:id="593057834">
                      <w:marLeft w:val="0"/>
                      <w:marRight w:val="0"/>
                      <w:marTop w:val="0"/>
                      <w:marBottom w:val="0"/>
                      <w:divBdr>
                        <w:top w:val="none" w:sz="0" w:space="0" w:color="auto"/>
                        <w:left w:val="none" w:sz="0" w:space="0" w:color="auto"/>
                        <w:bottom w:val="none" w:sz="0" w:space="0" w:color="auto"/>
                        <w:right w:val="none" w:sz="0" w:space="0" w:color="auto"/>
                      </w:divBdr>
                    </w:div>
                  </w:divsChild>
                </w:div>
                <w:div w:id="1791506235">
                  <w:marLeft w:val="0"/>
                  <w:marRight w:val="0"/>
                  <w:marTop w:val="0"/>
                  <w:marBottom w:val="0"/>
                  <w:divBdr>
                    <w:top w:val="none" w:sz="0" w:space="0" w:color="auto"/>
                    <w:left w:val="none" w:sz="0" w:space="0" w:color="auto"/>
                    <w:bottom w:val="none" w:sz="0" w:space="0" w:color="auto"/>
                    <w:right w:val="none" w:sz="0" w:space="0" w:color="auto"/>
                  </w:divBdr>
                  <w:divsChild>
                    <w:div w:id="486169943">
                      <w:marLeft w:val="0"/>
                      <w:marRight w:val="0"/>
                      <w:marTop w:val="0"/>
                      <w:marBottom w:val="0"/>
                      <w:divBdr>
                        <w:top w:val="none" w:sz="0" w:space="0" w:color="auto"/>
                        <w:left w:val="none" w:sz="0" w:space="0" w:color="auto"/>
                        <w:bottom w:val="none" w:sz="0" w:space="0" w:color="auto"/>
                        <w:right w:val="none" w:sz="0" w:space="0" w:color="auto"/>
                      </w:divBdr>
                    </w:div>
                  </w:divsChild>
                </w:div>
                <w:div w:id="1861356840">
                  <w:marLeft w:val="0"/>
                  <w:marRight w:val="0"/>
                  <w:marTop w:val="0"/>
                  <w:marBottom w:val="0"/>
                  <w:divBdr>
                    <w:top w:val="none" w:sz="0" w:space="0" w:color="auto"/>
                    <w:left w:val="none" w:sz="0" w:space="0" w:color="auto"/>
                    <w:bottom w:val="none" w:sz="0" w:space="0" w:color="auto"/>
                    <w:right w:val="none" w:sz="0" w:space="0" w:color="auto"/>
                  </w:divBdr>
                  <w:divsChild>
                    <w:div w:id="680276895">
                      <w:marLeft w:val="0"/>
                      <w:marRight w:val="0"/>
                      <w:marTop w:val="0"/>
                      <w:marBottom w:val="0"/>
                      <w:divBdr>
                        <w:top w:val="none" w:sz="0" w:space="0" w:color="auto"/>
                        <w:left w:val="none" w:sz="0" w:space="0" w:color="auto"/>
                        <w:bottom w:val="none" w:sz="0" w:space="0" w:color="auto"/>
                        <w:right w:val="none" w:sz="0" w:space="0" w:color="auto"/>
                      </w:divBdr>
                    </w:div>
                    <w:div w:id="2097551950">
                      <w:marLeft w:val="0"/>
                      <w:marRight w:val="0"/>
                      <w:marTop w:val="0"/>
                      <w:marBottom w:val="0"/>
                      <w:divBdr>
                        <w:top w:val="none" w:sz="0" w:space="0" w:color="auto"/>
                        <w:left w:val="none" w:sz="0" w:space="0" w:color="auto"/>
                        <w:bottom w:val="none" w:sz="0" w:space="0" w:color="auto"/>
                        <w:right w:val="none" w:sz="0" w:space="0" w:color="auto"/>
                      </w:divBdr>
                    </w:div>
                  </w:divsChild>
                </w:div>
                <w:div w:id="2006663557">
                  <w:marLeft w:val="0"/>
                  <w:marRight w:val="0"/>
                  <w:marTop w:val="0"/>
                  <w:marBottom w:val="0"/>
                  <w:divBdr>
                    <w:top w:val="none" w:sz="0" w:space="0" w:color="auto"/>
                    <w:left w:val="none" w:sz="0" w:space="0" w:color="auto"/>
                    <w:bottom w:val="none" w:sz="0" w:space="0" w:color="auto"/>
                    <w:right w:val="none" w:sz="0" w:space="0" w:color="auto"/>
                  </w:divBdr>
                  <w:divsChild>
                    <w:div w:id="274137895">
                      <w:marLeft w:val="0"/>
                      <w:marRight w:val="0"/>
                      <w:marTop w:val="0"/>
                      <w:marBottom w:val="0"/>
                      <w:divBdr>
                        <w:top w:val="none" w:sz="0" w:space="0" w:color="auto"/>
                        <w:left w:val="none" w:sz="0" w:space="0" w:color="auto"/>
                        <w:bottom w:val="none" w:sz="0" w:space="0" w:color="auto"/>
                        <w:right w:val="none" w:sz="0" w:space="0" w:color="auto"/>
                      </w:divBdr>
                    </w:div>
                  </w:divsChild>
                </w:div>
                <w:div w:id="2007588315">
                  <w:marLeft w:val="0"/>
                  <w:marRight w:val="0"/>
                  <w:marTop w:val="0"/>
                  <w:marBottom w:val="0"/>
                  <w:divBdr>
                    <w:top w:val="none" w:sz="0" w:space="0" w:color="auto"/>
                    <w:left w:val="none" w:sz="0" w:space="0" w:color="auto"/>
                    <w:bottom w:val="none" w:sz="0" w:space="0" w:color="auto"/>
                    <w:right w:val="none" w:sz="0" w:space="0" w:color="auto"/>
                  </w:divBdr>
                  <w:divsChild>
                    <w:div w:id="434326399">
                      <w:marLeft w:val="0"/>
                      <w:marRight w:val="0"/>
                      <w:marTop w:val="0"/>
                      <w:marBottom w:val="0"/>
                      <w:divBdr>
                        <w:top w:val="none" w:sz="0" w:space="0" w:color="auto"/>
                        <w:left w:val="none" w:sz="0" w:space="0" w:color="auto"/>
                        <w:bottom w:val="none" w:sz="0" w:space="0" w:color="auto"/>
                        <w:right w:val="none" w:sz="0" w:space="0" w:color="auto"/>
                      </w:divBdr>
                    </w:div>
                  </w:divsChild>
                </w:div>
                <w:div w:id="2025394326">
                  <w:marLeft w:val="0"/>
                  <w:marRight w:val="0"/>
                  <w:marTop w:val="0"/>
                  <w:marBottom w:val="0"/>
                  <w:divBdr>
                    <w:top w:val="none" w:sz="0" w:space="0" w:color="auto"/>
                    <w:left w:val="none" w:sz="0" w:space="0" w:color="auto"/>
                    <w:bottom w:val="none" w:sz="0" w:space="0" w:color="auto"/>
                    <w:right w:val="none" w:sz="0" w:space="0" w:color="auto"/>
                  </w:divBdr>
                  <w:divsChild>
                    <w:div w:id="1373379175">
                      <w:marLeft w:val="0"/>
                      <w:marRight w:val="0"/>
                      <w:marTop w:val="0"/>
                      <w:marBottom w:val="0"/>
                      <w:divBdr>
                        <w:top w:val="none" w:sz="0" w:space="0" w:color="auto"/>
                        <w:left w:val="none" w:sz="0" w:space="0" w:color="auto"/>
                        <w:bottom w:val="none" w:sz="0" w:space="0" w:color="auto"/>
                        <w:right w:val="none" w:sz="0" w:space="0" w:color="auto"/>
                      </w:divBdr>
                    </w:div>
                  </w:divsChild>
                </w:div>
                <w:div w:id="2037072296">
                  <w:marLeft w:val="0"/>
                  <w:marRight w:val="0"/>
                  <w:marTop w:val="0"/>
                  <w:marBottom w:val="0"/>
                  <w:divBdr>
                    <w:top w:val="none" w:sz="0" w:space="0" w:color="auto"/>
                    <w:left w:val="none" w:sz="0" w:space="0" w:color="auto"/>
                    <w:bottom w:val="none" w:sz="0" w:space="0" w:color="auto"/>
                    <w:right w:val="none" w:sz="0" w:space="0" w:color="auto"/>
                  </w:divBdr>
                  <w:divsChild>
                    <w:div w:id="1787891086">
                      <w:marLeft w:val="0"/>
                      <w:marRight w:val="0"/>
                      <w:marTop w:val="0"/>
                      <w:marBottom w:val="0"/>
                      <w:divBdr>
                        <w:top w:val="none" w:sz="0" w:space="0" w:color="auto"/>
                        <w:left w:val="none" w:sz="0" w:space="0" w:color="auto"/>
                        <w:bottom w:val="none" w:sz="0" w:space="0" w:color="auto"/>
                        <w:right w:val="none" w:sz="0" w:space="0" w:color="auto"/>
                      </w:divBdr>
                    </w:div>
                  </w:divsChild>
                </w:div>
                <w:div w:id="2048405165">
                  <w:marLeft w:val="0"/>
                  <w:marRight w:val="0"/>
                  <w:marTop w:val="0"/>
                  <w:marBottom w:val="0"/>
                  <w:divBdr>
                    <w:top w:val="none" w:sz="0" w:space="0" w:color="auto"/>
                    <w:left w:val="none" w:sz="0" w:space="0" w:color="auto"/>
                    <w:bottom w:val="none" w:sz="0" w:space="0" w:color="auto"/>
                    <w:right w:val="none" w:sz="0" w:space="0" w:color="auto"/>
                  </w:divBdr>
                  <w:divsChild>
                    <w:div w:id="2122994630">
                      <w:marLeft w:val="0"/>
                      <w:marRight w:val="0"/>
                      <w:marTop w:val="0"/>
                      <w:marBottom w:val="0"/>
                      <w:divBdr>
                        <w:top w:val="none" w:sz="0" w:space="0" w:color="auto"/>
                        <w:left w:val="none" w:sz="0" w:space="0" w:color="auto"/>
                        <w:bottom w:val="none" w:sz="0" w:space="0" w:color="auto"/>
                        <w:right w:val="none" w:sz="0" w:space="0" w:color="auto"/>
                      </w:divBdr>
                    </w:div>
                  </w:divsChild>
                </w:div>
                <w:div w:id="2057198114">
                  <w:marLeft w:val="0"/>
                  <w:marRight w:val="0"/>
                  <w:marTop w:val="0"/>
                  <w:marBottom w:val="0"/>
                  <w:divBdr>
                    <w:top w:val="none" w:sz="0" w:space="0" w:color="auto"/>
                    <w:left w:val="none" w:sz="0" w:space="0" w:color="auto"/>
                    <w:bottom w:val="none" w:sz="0" w:space="0" w:color="auto"/>
                    <w:right w:val="none" w:sz="0" w:space="0" w:color="auto"/>
                  </w:divBdr>
                  <w:divsChild>
                    <w:div w:id="1310210836">
                      <w:marLeft w:val="0"/>
                      <w:marRight w:val="0"/>
                      <w:marTop w:val="0"/>
                      <w:marBottom w:val="0"/>
                      <w:divBdr>
                        <w:top w:val="none" w:sz="0" w:space="0" w:color="auto"/>
                        <w:left w:val="none" w:sz="0" w:space="0" w:color="auto"/>
                        <w:bottom w:val="none" w:sz="0" w:space="0" w:color="auto"/>
                        <w:right w:val="none" w:sz="0" w:space="0" w:color="auto"/>
                      </w:divBdr>
                    </w:div>
                  </w:divsChild>
                </w:div>
                <w:div w:id="2058580871">
                  <w:marLeft w:val="0"/>
                  <w:marRight w:val="0"/>
                  <w:marTop w:val="0"/>
                  <w:marBottom w:val="0"/>
                  <w:divBdr>
                    <w:top w:val="none" w:sz="0" w:space="0" w:color="auto"/>
                    <w:left w:val="none" w:sz="0" w:space="0" w:color="auto"/>
                    <w:bottom w:val="none" w:sz="0" w:space="0" w:color="auto"/>
                    <w:right w:val="none" w:sz="0" w:space="0" w:color="auto"/>
                  </w:divBdr>
                  <w:divsChild>
                    <w:div w:id="278218270">
                      <w:marLeft w:val="0"/>
                      <w:marRight w:val="0"/>
                      <w:marTop w:val="0"/>
                      <w:marBottom w:val="0"/>
                      <w:divBdr>
                        <w:top w:val="none" w:sz="0" w:space="0" w:color="auto"/>
                        <w:left w:val="none" w:sz="0" w:space="0" w:color="auto"/>
                        <w:bottom w:val="none" w:sz="0" w:space="0" w:color="auto"/>
                        <w:right w:val="none" w:sz="0" w:space="0" w:color="auto"/>
                      </w:divBdr>
                    </w:div>
                  </w:divsChild>
                </w:div>
                <w:div w:id="2121217858">
                  <w:marLeft w:val="0"/>
                  <w:marRight w:val="0"/>
                  <w:marTop w:val="0"/>
                  <w:marBottom w:val="0"/>
                  <w:divBdr>
                    <w:top w:val="none" w:sz="0" w:space="0" w:color="auto"/>
                    <w:left w:val="none" w:sz="0" w:space="0" w:color="auto"/>
                    <w:bottom w:val="none" w:sz="0" w:space="0" w:color="auto"/>
                    <w:right w:val="none" w:sz="0" w:space="0" w:color="auto"/>
                  </w:divBdr>
                  <w:divsChild>
                    <w:div w:id="792361672">
                      <w:marLeft w:val="0"/>
                      <w:marRight w:val="0"/>
                      <w:marTop w:val="0"/>
                      <w:marBottom w:val="0"/>
                      <w:divBdr>
                        <w:top w:val="none" w:sz="0" w:space="0" w:color="auto"/>
                        <w:left w:val="none" w:sz="0" w:space="0" w:color="auto"/>
                        <w:bottom w:val="none" w:sz="0" w:space="0" w:color="auto"/>
                        <w:right w:val="none" w:sz="0" w:space="0" w:color="auto"/>
                      </w:divBdr>
                    </w:div>
                  </w:divsChild>
                </w:div>
                <w:div w:id="2129159128">
                  <w:marLeft w:val="0"/>
                  <w:marRight w:val="0"/>
                  <w:marTop w:val="0"/>
                  <w:marBottom w:val="0"/>
                  <w:divBdr>
                    <w:top w:val="none" w:sz="0" w:space="0" w:color="auto"/>
                    <w:left w:val="none" w:sz="0" w:space="0" w:color="auto"/>
                    <w:bottom w:val="none" w:sz="0" w:space="0" w:color="auto"/>
                    <w:right w:val="none" w:sz="0" w:space="0" w:color="auto"/>
                  </w:divBdr>
                  <w:divsChild>
                    <w:div w:id="60754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65440076">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02519135">
      <w:bodyDiv w:val="1"/>
      <w:marLeft w:val="0"/>
      <w:marRight w:val="0"/>
      <w:marTop w:val="0"/>
      <w:marBottom w:val="0"/>
      <w:divBdr>
        <w:top w:val="none" w:sz="0" w:space="0" w:color="auto"/>
        <w:left w:val="none" w:sz="0" w:space="0" w:color="auto"/>
        <w:bottom w:val="none" w:sz="0" w:space="0" w:color="auto"/>
        <w:right w:val="none" w:sz="0" w:space="0" w:color="auto"/>
      </w:divBdr>
    </w:div>
    <w:div w:id="214977566">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40677820">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4022128">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15765374">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77780110">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6679826">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34386092">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51616581">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14038800">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0681026">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7356946">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45171631">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4501012">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11576074">
      <w:bodyDiv w:val="1"/>
      <w:marLeft w:val="0"/>
      <w:marRight w:val="0"/>
      <w:marTop w:val="0"/>
      <w:marBottom w:val="0"/>
      <w:divBdr>
        <w:top w:val="none" w:sz="0" w:space="0" w:color="auto"/>
        <w:left w:val="none" w:sz="0" w:space="0" w:color="auto"/>
        <w:bottom w:val="none" w:sz="0" w:space="0" w:color="auto"/>
        <w:right w:val="none" w:sz="0" w:space="0" w:color="auto"/>
      </w:divBdr>
    </w:div>
    <w:div w:id="1219242385">
      <w:bodyDiv w:val="1"/>
      <w:marLeft w:val="0"/>
      <w:marRight w:val="0"/>
      <w:marTop w:val="0"/>
      <w:marBottom w:val="0"/>
      <w:divBdr>
        <w:top w:val="none" w:sz="0" w:space="0" w:color="auto"/>
        <w:left w:val="none" w:sz="0" w:space="0" w:color="auto"/>
        <w:bottom w:val="none" w:sz="0" w:space="0" w:color="auto"/>
        <w:right w:val="none" w:sz="0" w:space="0" w:color="auto"/>
      </w:divBdr>
    </w:div>
    <w:div w:id="1225024473">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55092702">
      <w:bodyDiv w:val="1"/>
      <w:marLeft w:val="0"/>
      <w:marRight w:val="0"/>
      <w:marTop w:val="0"/>
      <w:marBottom w:val="0"/>
      <w:divBdr>
        <w:top w:val="none" w:sz="0" w:space="0" w:color="auto"/>
        <w:left w:val="none" w:sz="0" w:space="0" w:color="auto"/>
        <w:bottom w:val="none" w:sz="0" w:space="0" w:color="auto"/>
        <w:right w:val="none" w:sz="0" w:space="0" w:color="auto"/>
      </w:divBdr>
    </w:div>
    <w:div w:id="1258295850">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396050994">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492680016">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48025991">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21953006">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1870023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67574266">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02908376">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0092673">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5353201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62511311">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 w:id="213910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CC310B84-C6F8-45D3-9079-AB331715D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Props/app.xml><?xml version="1.0" encoding="utf-8"?>
<Properties xmlns="http://schemas.openxmlformats.org/officeDocument/2006/extended-properties" xmlns:vt="http://schemas.openxmlformats.org/officeDocument/2006/docPropsVTypes">
  <Template>Thai Report.dot</Template>
  <TotalTime>598</TotalTime>
  <Pages>96</Pages>
  <Words>23849</Words>
  <Characters>135941</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514</cp:revision>
  <cp:lastPrinted>2025-02-28T06:14:00Z</cp:lastPrinted>
  <dcterms:created xsi:type="dcterms:W3CDTF">2025-02-26T23:59:00Z</dcterms:created>
  <dcterms:modified xsi:type="dcterms:W3CDTF">2025-02-28T11:54:00Z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