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0AAB" w14:textId="0DD1E36F" w:rsidR="00C07B53" w:rsidRPr="00E52331" w:rsidRDefault="00FB5CEE" w:rsidP="00BC7AB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72F0363" w14:textId="77777777" w:rsidR="00C07B53" w:rsidRPr="00E52331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43ED5F" w14:textId="266C6C6C" w:rsidR="00FB5CEE" w:rsidRPr="00902A7B" w:rsidRDefault="00FB5CEE" w:rsidP="00FB5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02A7B">
        <w:rPr>
          <w:rFonts w:ascii="Angsana New" w:hAnsi="Angsana New"/>
          <w:sz w:val="30"/>
          <w:szCs w:val="30"/>
          <w:cs/>
        </w:rPr>
        <w:t xml:space="preserve">บริษัท </w:t>
      </w:r>
      <w:r w:rsidRPr="00902A7B">
        <w:rPr>
          <w:rFonts w:ascii="Angsana New" w:hAnsi="Angsana New" w:hint="cs"/>
          <w:sz w:val="30"/>
          <w:szCs w:val="30"/>
          <w:cs/>
        </w:rPr>
        <w:t>ฐิติกร</w:t>
      </w:r>
      <w:r w:rsidRPr="00902A7B">
        <w:rPr>
          <w:rFonts w:ascii="Angsana New" w:hAnsi="Angsana New"/>
          <w:sz w:val="30"/>
          <w:szCs w:val="30"/>
          <w:cs/>
        </w:rPr>
        <w:t xml:space="preserve"> จำกัด </w:t>
      </w:r>
      <w:r w:rsidRPr="00902A7B">
        <w:rPr>
          <w:rFonts w:ascii="Angsana New" w:hAnsi="Angsana New"/>
          <w:sz w:val="30"/>
          <w:szCs w:val="30"/>
        </w:rPr>
        <w:t>(</w:t>
      </w:r>
      <w:r w:rsidRPr="00902A7B">
        <w:rPr>
          <w:rFonts w:ascii="Angsana New" w:hAnsi="Angsana New"/>
          <w:sz w:val="30"/>
          <w:szCs w:val="30"/>
          <w:cs/>
        </w:rPr>
        <w:t>มหาชน</w:t>
      </w:r>
      <w:r w:rsidRPr="00902A7B">
        <w:rPr>
          <w:rFonts w:ascii="Angsana New" w:hAnsi="Angsana New"/>
          <w:sz w:val="30"/>
          <w:szCs w:val="30"/>
        </w:rPr>
        <w:t xml:space="preserve">) </w:t>
      </w:r>
      <w:r w:rsidRPr="00902A7B">
        <w:rPr>
          <w:rFonts w:ascii="Angsana New" w:hAnsi="Angsana New" w:hint="cs"/>
          <w:sz w:val="30"/>
          <w:szCs w:val="30"/>
        </w:rPr>
        <w:t>(</w:t>
      </w:r>
      <w:r w:rsidRPr="00902A7B">
        <w:rPr>
          <w:rFonts w:ascii="Angsana New" w:hAnsi="Angsana New"/>
          <w:sz w:val="30"/>
          <w:szCs w:val="30"/>
        </w:rPr>
        <w:t>“</w:t>
      </w:r>
      <w:r w:rsidRPr="00902A7B">
        <w:rPr>
          <w:rFonts w:ascii="Angsana New" w:hAnsi="Angsana New" w:hint="cs"/>
          <w:sz w:val="30"/>
          <w:szCs w:val="30"/>
          <w:cs/>
        </w:rPr>
        <w:t>บริษัท</w:t>
      </w:r>
      <w:r w:rsidRPr="00902A7B">
        <w:rPr>
          <w:rFonts w:ascii="Angsana New" w:hAnsi="Angsana New"/>
          <w:sz w:val="30"/>
          <w:szCs w:val="30"/>
        </w:rPr>
        <w:t xml:space="preserve">”) </w:t>
      </w:r>
      <w:r w:rsidR="00F533E4" w:rsidRPr="00F533E4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="00F533E4" w:rsidRPr="00F533E4">
        <w:rPr>
          <w:rFonts w:ascii="Angsana New" w:hAnsi="Angsana New"/>
          <w:sz w:val="30"/>
          <w:szCs w:val="30"/>
        </w:rPr>
        <w:t>0107546000130</w:t>
      </w:r>
      <w:r w:rsidR="00F533E4" w:rsidRPr="00F533E4">
        <w:rPr>
          <w:rFonts w:ascii="Angsana New" w:hAnsi="Angsana New" w:hint="cs"/>
          <w:sz w:val="30"/>
          <w:szCs w:val="30"/>
          <w:cs/>
        </w:rPr>
        <w:t>)</w:t>
      </w:r>
      <w:r w:rsidR="00F533E4">
        <w:rPr>
          <w:rFonts w:ascii="Angsana New" w:hAnsi="Angsana New"/>
          <w:sz w:val="30"/>
          <w:szCs w:val="30"/>
        </w:rPr>
        <w:t xml:space="preserve"> </w:t>
      </w:r>
      <w:r w:rsidRPr="00902A7B">
        <w:rPr>
          <w:rFonts w:ascii="Angsana New" w:hAnsi="Angsana New"/>
          <w:sz w:val="30"/>
          <w:szCs w:val="30"/>
          <w:cs/>
        </w:rPr>
        <w:t>เป็น</w:t>
      </w:r>
      <w:r w:rsidRPr="00902A7B">
        <w:rPr>
          <w:rFonts w:ascii="Angsana New" w:hAnsi="Angsana New" w:hint="cs"/>
          <w:sz w:val="30"/>
          <w:szCs w:val="30"/>
          <w:cs/>
        </w:rPr>
        <w:t xml:space="preserve">นิติบุคคลที่จัดตั้งขึ้นในประเทศไทยเมื่อวันที่ </w:t>
      </w:r>
      <w:r w:rsidR="00F533E4">
        <w:rPr>
          <w:rFonts w:ascii="Angsana New" w:hAnsi="Angsana New"/>
          <w:sz w:val="30"/>
          <w:szCs w:val="30"/>
        </w:rPr>
        <w:t>4</w:t>
      </w:r>
      <w:r w:rsidRPr="00902A7B">
        <w:rPr>
          <w:rFonts w:ascii="Angsana New" w:hAnsi="Angsana New"/>
          <w:sz w:val="30"/>
          <w:szCs w:val="30"/>
        </w:rPr>
        <w:t xml:space="preserve"> </w:t>
      </w:r>
      <w:r w:rsidRPr="00902A7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902A7B">
        <w:rPr>
          <w:rFonts w:ascii="Angsana New" w:hAnsi="Angsana New"/>
          <w:sz w:val="30"/>
          <w:szCs w:val="30"/>
        </w:rPr>
        <w:t xml:space="preserve">2515 </w:t>
      </w:r>
      <w:r w:rsidRPr="00902A7B">
        <w:rPr>
          <w:rFonts w:ascii="Angsana New" w:hAnsi="Angsana New"/>
          <w:sz w:val="30"/>
          <w:szCs w:val="30"/>
          <w:cs/>
        </w:rPr>
        <w:t>และ</w:t>
      </w:r>
      <w:r w:rsidRPr="00902A7B">
        <w:rPr>
          <w:rFonts w:ascii="Angsana New" w:hAnsi="Angsana New" w:hint="cs"/>
          <w:sz w:val="30"/>
          <w:szCs w:val="30"/>
          <w:cs/>
        </w:rPr>
        <w:t>ที่อยู่จดทะเบียนตั้งอยู่</w:t>
      </w:r>
      <w:r w:rsidRPr="00902A7B">
        <w:rPr>
          <w:rFonts w:ascii="Angsana New" w:hAnsi="Angsana New"/>
          <w:sz w:val="30"/>
          <w:szCs w:val="30"/>
          <w:cs/>
        </w:rPr>
        <w:t xml:space="preserve">ที่เลขที่ </w:t>
      </w:r>
      <w:r w:rsidRPr="00902A7B">
        <w:rPr>
          <w:rFonts w:ascii="Angsana New" w:hAnsi="Angsana New"/>
          <w:sz w:val="30"/>
          <w:szCs w:val="30"/>
        </w:rPr>
        <w:t xml:space="preserve">69 </w:t>
      </w:r>
      <w:r w:rsidRPr="00902A7B">
        <w:rPr>
          <w:rFonts w:ascii="Angsana New" w:hAnsi="Angsana New" w:hint="cs"/>
          <w:sz w:val="30"/>
          <w:szCs w:val="30"/>
          <w:cs/>
        </w:rPr>
        <w:t xml:space="preserve">ถนนรามคำแหง แขวงหัวหมาก เขตบางกะปิ กรุงเทพมหานคร </w:t>
      </w:r>
      <w:r w:rsidRPr="00902A7B">
        <w:rPr>
          <w:rFonts w:ascii="Angsana New" w:hAnsi="Angsana New"/>
          <w:sz w:val="30"/>
          <w:szCs w:val="30"/>
        </w:rPr>
        <w:t>10240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02A7B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902A7B">
        <w:rPr>
          <w:rFonts w:ascii="Angsana New" w:hAnsi="Angsana New"/>
          <w:sz w:val="30"/>
          <w:szCs w:val="30"/>
          <w:cs/>
        </w:rPr>
        <w:t>บริษัท</w:t>
      </w:r>
      <w:r w:rsidRPr="00902A7B">
        <w:rPr>
          <w:rFonts w:ascii="Angsana New" w:hAnsi="Angsana New" w:hint="cs"/>
          <w:sz w:val="30"/>
          <w:szCs w:val="30"/>
          <w:cs/>
        </w:rPr>
        <w:t>ได้</w:t>
      </w:r>
      <w:r w:rsidRPr="00902A7B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902A7B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902A7B">
        <w:rPr>
          <w:rFonts w:ascii="Angsana New" w:hAnsi="Angsana New"/>
          <w:sz w:val="30"/>
          <w:szCs w:val="30"/>
        </w:rPr>
        <w:t>2546</w:t>
      </w:r>
    </w:p>
    <w:p w14:paraId="42F6223D" w14:textId="77777777" w:rsidR="00FB5CEE" w:rsidRPr="00F533E4" w:rsidRDefault="00FB5CEE" w:rsidP="00FB5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78C57FF" w14:textId="77777777" w:rsidR="00FB5CEE" w:rsidRPr="00902A7B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02A7B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902A7B">
        <w:rPr>
          <w:rFonts w:ascii="Angsana New" w:hAnsi="Angsana New"/>
          <w:sz w:val="30"/>
          <w:szCs w:val="30"/>
        </w:rPr>
        <w:t>42.36</w:t>
      </w:r>
      <w:r w:rsidRPr="00902A7B">
        <w:rPr>
          <w:rFonts w:ascii="Angsana New" w:hAnsi="Angsana New" w:hint="cs"/>
          <w:sz w:val="30"/>
          <w:szCs w:val="30"/>
          <w:cs/>
        </w:rPr>
        <w:t>)</w:t>
      </w:r>
    </w:p>
    <w:p w14:paraId="5E18C9AC" w14:textId="77777777" w:rsidR="00FB5CEE" w:rsidRPr="00902A7B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F5E938D" w14:textId="1ABC4D07" w:rsidR="00C07B53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02A7B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902A7B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902A7B">
        <w:rPr>
          <w:rFonts w:ascii="Angsana New" w:hAnsi="Angsana New"/>
          <w:sz w:val="30"/>
          <w:szCs w:val="30"/>
          <w:cs/>
        </w:rPr>
        <w:t>ธุรกิจ</w:t>
      </w:r>
      <w:r w:rsidRPr="00902A7B">
        <w:rPr>
          <w:rFonts w:ascii="Angsana New" w:hAnsi="Angsana New" w:hint="cs"/>
          <w:sz w:val="30"/>
          <w:szCs w:val="30"/>
          <w:cs/>
        </w:rPr>
        <w:t>การให้เช่าซื้อยานพาหนะ</w:t>
      </w:r>
      <w:r w:rsidR="00ED07B5" w:rsidRPr="00902A7B">
        <w:rPr>
          <w:rFonts w:ascii="Angsana New" w:hAnsi="Angsana New" w:hint="cs"/>
          <w:sz w:val="30"/>
          <w:szCs w:val="30"/>
          <w:cs/>
        </w:rPr>
        <w:t>และบริการอื่นที่เกี่ยวข้อง</w:t>
      </w:r>
      <w:r w:rsidR="0066277C">
        <w:rPr>
          <w:rFonts w:ascii="Angsana New" w:hAnsi="Angsana New"/>
          <w:sz w:val="30"/>
          <w:szCs w:val="30"/>
        </w:rPr>
        <w:t xml:space="preserve"> </w:t>
      </w:r>
      <w:r w:rsidR="00ED07B5">
        <w:rPr>
          <w:rFonts w:ascii="Angsana New" w:hAnsi="Angsana New" w:hint="cs"/>
          <w:sz w:val="30"/>
          <w:szCs w:val="30"/>
          <w:cs/>
        </w:rPr>
        <w:t>และ</w:t>
      </w:r>
      <w:r w:rsidR="00552AC6">
        <w:rPr>
          <w:rFonts w:ascii="Angsana New" w:hAnsi="Angsana New" w:hint="cs"/>
          <w:sz w:val="30"/>
          <w:szCs w:val="30"/>
          <w:cs/>
        </w:rPr>
        <w:t>การ</w:t>
      </w:r>
      <w:r w:rsidR="0066277C">
        <w:rPr>
          <w:rFonts w:ascii="Angsana New" w:hAnsi="Angsana New" w:hint="cs"/>
          <w:sz w:val="30"/>
          <w:szCs w:val="30"/>
          <w:cs/>
        </w:rPr>
        <w:t>ให้เช่ารถจักรยานยนต์ภายใต้สัญญาเช่าดำเนินงาน</w:t>
      </w:r>
      <w:r w:rsidR="00ED07B5">
        <w:rPr>
          <w:rFonts w:ascii="Angsana New" w:hAnsi="Angsana New" w:hint="cs"/>
          <w:sz w:val="30"/>
          <w:szCs w:val="30"/>
          <w:cs/>
        </w:rPr>
        <w:t xml:space="preserve"> </w:t>
      </w:r>
      <w:r w:rsidRPr="00902A7B">
        <w:rPr>
          <w:rFonts w:ascii="Angsana New" w:hAnsi="Angsana New" w:hint="cs"/>
          <w:sz w:val="30"/>
          <w:szCs w:val="30"/>
          <w:cs/>
        </w:rPr>
        <w:t>โดยรายละเอียดของบริษัทย่อยมีดังต่อไปนี้</w:t>
      </w:r>
    </w:p>
    <w:p w14:paraId="6A91DAFA" w14:textId="77777777" w:rsidR="00FB5CEE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68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FB5CEE" w:rsidRPr="00A65910" w14:paraId="46C4AB22" w14:textId="77777777" w:rsidTr="00FB5CEE">
        <w:tc>
          <w:tcPr>
            <w:tcW w:w="2268" w:type="dxa"/>
          </w:tcPr>
          <w:p w14:paraId="4F787C8D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F027D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E1F6A5F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0AD1A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A3DC28C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D3154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83A2D64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C5946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0829CDB1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FB5CEE" w:rsidRPr="00A65910" w14:paraId="533A1056" w14:textId="77777777" w:rsidTr="00FB5CEE">
        <w:tc>
          <w:tcPr>
            <w:tcW w:w="2268" w:type="dxa"/>
          </w:tcPr>
          <w:p w14:paraId="01E61B29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CA545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14D3CCF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229B9A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9B84AF3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0043F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D4FD907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5A9FF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6A978E46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FB5CEE" w:rsidRPr="00A65910" w14:paraId="4FE2911C" w14:textId="77777777" w:rsidTr="00FB5CEE">
        <w:tc>
          <w:tcPr>
            <w:tcW w:w="2268" w:type="dxa"/>
          </w:tcPr>
          <w:p w14:paraId="75918536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B05DE1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B0E64EC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25F97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075A03FE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2357DC79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7CB1E672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FB5CEE" w:rsidRPr="00A65910" w14:paraId="0A50E519" w14:textId="77777777" w:rsidTr="00FB5CEE">
        <w:tc>
          <w:tcPr>
            <w:tcW w:w="2268" w:type="dxa"/>
          </w:tcPr>
          <w:p w14:paraId="41E5B604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47EF0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A067B9B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0A88D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B0EE863" w14:textId="6C57EAD6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F5FC86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8E5835D" w14:textId="77777777" w:rsidR="00FB5CEE" w:rsidRPr="00F24A7A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ED42BA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425BF67" w14:textId="39CADD7E" w:rsidR="00FB5CEE" w:rsidRPr="00F24A7A" w:rsidRDefault="00FB5CEE" w:rsidP="006356C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72C8021" w14:textId="77777777" w:rsidR="00FB5CEE" w:rsidRPr="00F24A7A" w:rsidRDefault="00FB5CEE" w:rsidP="006356C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13C1DD2" w14:textId="77777777" w:rsidR="00FB5CEE" w:rsidRPr="00F24A7A" w:rsidRDefault="00FB5CEE" w:rsidP="006356C1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B5CEE" w:rsidRPr="00A65910" w14:paraId="343AB078" w14:textId="77777777" w:rsidTr="00FB5CEE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C71A175" w14:textId="77777777" w:rsidR="00FB5CEE" w:rsidRPr="00F24A7A" w:rsidRDefault="00FB5CEE" w:rsidP="006356C1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0E4BFA3F" w14:textId="77777777" w:rsidR="00FB5CEE" w:rsidRPr="00F24A7A" w:rsidRDefault="00FB5CEE" w:rsidP="006356C1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13CBF637" w14:textId="77777777" w:rsidR="00FB5CEE" w:rsidRPr="00F24A7A" w:rsidRDefault="00FB5CEE" w:rsidP="006356C1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12B15FB8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9B1D11D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5B01302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ED62CE2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984CF5C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71406F6" w14:textId="77777777" w:rsidR="00FB5CEE" w:rsidRPr="00F24A7A" w:rsidRDefault="00FB5CEE" w:rsidP="006356C1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65C0606" w14:textId="77777777" w:rsidR="00FB5CEE" w:rsidRPr="00F24A7A" w:rsidRDefault="00FB5CEE" w:rsidP="006356C1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35FFB5C" w14:textId="77777777" w:rsidR="00FB5CEE" w:rsidRPr="00F24A7A" w:rsidRDefault="00FB5CEE" w:rsidP="006356C1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B5CEE" w:rsidRPr="00A65910" w14:paraId="4A1FCFF9" w14:textId="77777777" w:rsidTr="00FB5CEE">
        <w:tc>
          <w:tcPr>
            <w:tcW w:w="2268" w:type="dxa"/>
            <w:tcBorders>
              <w:top w:val="single" w:sz="4" w:space="0" w:color="auto"/>
            </w:tcBorders>
          </w:tcPr>
          <w:p w14:paraId="4A90C056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2F8DCB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715F6375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7780FA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A9BF23A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BA87B34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98B5573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215A1BA2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8E2DD30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24C2AEA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F1740DA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B5CEE" w:rsidRPr="00306EC5" w14:paraId="755909E5" w14:textId="77777777" w:rsidTr="00FB5CEE">
        <w:tc>
          <w:tcPr>
            <w:tcW w:w="2268" w:type="dxa"/>
          </w:tcPr>
          <w:p w14:paraId="417A690F" w14:textId="77777777" w:rsidR="00FB5CEE" w:rsidRPr="00F24A7A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101D49FB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EABDA61" w14:textId="46CC72D3" w:rsidR="00FB5CEE" w:rsidRPr="00F24A7A" w:rsidRDefault="0077016D" w:rsidP="006356C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r w:rsidR="00FB5CEE" w:rsidRPr="00F24A7A">
              <w:rPr>
                <w:rFonts w:ascii="Angsana New" w:hAnsi="Angsana New"/>
                <w:sz w:val="28"/>
                <w:szCs w:val="28"/>
                <w:cs/>
              </w:rPr>
              <w:t>ที่เกี่ยวข้อง</w:t>
            </w:r>
            <w:r w:rsidR="00FD65CF">
              <w:rPr>
                <w:rFonts w:ascii="Angsana New" w:hAnsi="Angsana New" w:hint="cs"/>
                <w:sz w:val="28"/>
                <w:szCs w:val="28"/>
                <w:cs/>
              </w:rPr>
              <w:t>กับ</w:t>
            </w:r>
            <w:r w:rsidR="00DB678A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  <w:r w:rsidR="00FD65CF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8E499D">
              <w:rPr>
                <w:rFonts w:ascii="Angsana New" w:hAnsi="Angsana New" w:hint="cs"/>
                <w:sz w:val="28"/>
                <w:szCs w:val="28"/>
                <w:cs/>
              </w:rPr>
              <w:t>รถจักรยานยนต์</w:t>
            </w:r>
            <w:r w:rsidR="00FB5CEE" w:rsidRPr="00F24A7A">
              <w:rPr>
                <w:rFonts w:ascii="Angsana New" w:hAnsi="Angsana New"/>
                <w:sz w:val="28"/>
                <w:szCs w:val="28"/>
                <w:cs/>
              </w:rPr>
              <w:t>รวมถึงการปรับสภาพรถ</w:t>
            </w:r>
          </w:p>
        </w:tc>
        <w:tc>
          <w:tcPr>
            <w:tcW w:w="236" w:type="dxa"/>
          </w:tcPr>
          <w:p w14:paraId="31E59DEC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0E822AD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74872CAC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0C9BCEC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66155B7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F223F38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FE048AC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A50B5BE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FB5CEE" w:rsidRPr="00306EC5" w14:paraId="0621C9E5" w14:textId="77777777" w:rsidTr="00FB5CEE">
        <w:tc>
          <w:tcPr>
            <w:tcW w:w="2268" w:type="dxa"/>
          </w:tcPr>
          <w:p w14:paraId="73DD8828" w14:textId="77777777" w:rsidR="00FB5CEE" w:rsidRPr="00F24A7A" w:rsidRDefault="00FB5CEE" w:rsidP="006356C1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บริษัท ชยภาค จำกัด</w:t>
            </w:r>
          </w:p>
        </w:tc>
        <w:tc>
          <w:tcPr>
            <w:tcW w:w="236" w:type="dxa"/>
          </w:tcPr>
          <w:p w14:paraId="14BD4B03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CF37BE5" w14:textId="77777777" w:rsidR="00FB5CEE" w:rsidRPr="00F24A7A" w:rsidRDefault="00FB5CEE" w:rsidP="006356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63E4D6CF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D119C23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079FDBDC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AC2450A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9DF5A5D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9A716E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57FE8C62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B5C7C84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FB5CEE" w:rsidRPr="00306EC5" w14:paraId="06B0AF93" w14:textId="77777777" w:rsidTr="00FB5CEE">
        <w:tc>
          <w:tcPr>
            <w:tcW w:w="2268" w:type="dxa"/>
          </w:tcPr>
          <w:p w14:paraId="594B05EB" w14:textId="77777777" w:rsidR="00FB5CEE" w:rsidRPr="00F24A7A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 เงินทันใจ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36" w:type="dxa"/>
          </w:tcPr>
          <w:p w14:paraId="2E2EFD43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BB6B49A" w14:textId="77777777" w:rsidR="00FB5CEE" w:rsidRPr="00F24A7A" w:rsidRDefault="00FB5CEE" w:rsidP="006356C1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ให้สินเชื่อรายย่อยเพื่อการประกอบอาชีพ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Nano Finance)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และสินเชื่อส่วนบุคคล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B3B59CE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EF0EFDA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7C2E6AFD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CB6239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483F75A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5B51EF3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0710F4C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C6480DF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FB5CEE" w:rsidRPr="00306EC5" w14:paraId="5594A10F" w14:textId="77777777" w:rsidTr="00FB5CEE">
        <w:tc>
          <w:tcPr>
            <w:tcW w:w="2268" w:type="dxa"/>
          </w:tcPr>
          <w:p w14:paraId="434C6119" w14:textId="77777777" w:rsidR="00FB5CEE" w:rsidRPr="00F24A7A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โบรคเกอร์ จำกัด</w:t>
            </w:r>
          </w:p>
        </w:tc>
        <w:tc>
          <w:tcPr>
            <w:tcW w:w="236" w:type="dxa"/>
          </w:tcPr>
          <w:p w14:paraId="6435D13C" w14:textId="77777777" w:rsidR="00FB5CEE" w:rsidRPr="00F24A7A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7FA8E886" w14:textId="77777777" w:rsidR="00FB5CEE" w:rsidRPr="00F24A7A" w:rsidRDefault="00FB5CEE" w:rsidP="006356C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0DED54F1" w14:textId="77777777" w:rsidR="00FB5CEE" w:rsidRPr="00A65910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4E0698E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103E5BC8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353D069" w14:textId="77777777" w:rsidR="00FB5CEE" w:rsidRPr="00306EC5" w:rsidRDefault="00FB5CEE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016F344D" w14:textId="77777777" w:rsidR="00FB5CEE" w:rsidRPr="00306EC5" w:rsidRDefault="00FB5CEE" w:rsidP="006356C1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2360D85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EB16CDB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7A9BBC0" w14:textId="77777777" w:rsidR="00FB5CEE" w:rsidRPr="00306EC5" w:rsidRDefault="00FB5CEE" w:rsidP="006356C1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</w:tbl>
    <w:p w14:paraId="324D02FD" w14:textId="77777777" w:rsidR="00FB5CEE" w:rsidRPr="00E52331" w:rsidRDefault="00FB5CEE" w:rsidP="00FB5CE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77777777" w:rsidR="00F42B72" w:rsidRDefault="00F42B72" w:rsidP="00F42B72">
      <w:pPr>
        <w:pStyle w:val="Footer"/>
        <w:tabs>
          <w:tab w:val="clear" w:pos="9072"/>
        </w:tabs>
        <w:ind w:right="-23"/>
        <w:jc w:val="right"/>
        <w:rPr>
          <w:rFonts w:ascii="Angsana New" w:hAnsi="Angsana New"/>
          <w:sz w:val="30"/>
          <w:szCs w:val="30"/>
          <w:highlight w:val="yellow"/>
        </w:rPr>
        <w:sectPr w:rsidR="00F42B72" w:rsidSect="000E68B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1" w:right="1111" w:bottom="709" w:left="1440" w:header="992" w:footer="113" w:gutter="0"/>
          <w:pgNumType w:start="19"/>
          <w:cols w:space="720"/>
          <w:titlePg/>
          <w:docGrid w:linePitch="245"/>
        </w:sect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68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7A087F" w:rsidRPr="00A65910" w14:paraId="043CFDEE" w14:textId="77777777" w:rsidTr="00FB5CEE">
        <w:tc>
          <w:tcPr>
            <w:tcW w:w="2268" w:type="dxa"/>
          </w:tcPr>
          <w:p w14:paraId="5F05121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3C230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F8D905E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83354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B05D471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3AC00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DA314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129E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36D0D30A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7A087F" w:rsidRPr="00A65910" w14:paraId="6FAE5909" w14:textId="77777777" w:rsidTr="00FB5CEE">
        <w:tc>
          <w:tcPr>
            <w:tcW w:w="2268" w:type="dxa"/>
          </w:tcPr>
          <w:p w14:paraId="32E6380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03098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3551F12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5C5E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3D75E3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5DECF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B8196F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8A38C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05F6FF57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7A087F" w:rsidRPr="00A65910" w14:paraId="4BF788A3" w14:textId="77777777" w:rsidTr="00FB5CEE">
        <w:tc>
          <w:tcPr>
            <w:tcW w:w="2268" w:type="dxa"/>
          </w:tcPr>
          <w:p w14:paraId="0E9AA376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7D9CA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6EF10F3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A1E29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5E13C33D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3735EBC7" w14:textId="77777777" w:rsidR="007A087F" w:rsidRPr="00F24A7A" w:rsidRDefault="007A087F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2AA30B5C" w14:textId="77777777" w:rsidR="007A087F" w:rsidRPr="00F24A7A" w:rsidRDefault="008657D0" w:rsidP="00E56DE1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FB5CEE" w:rsidRPr="00A65910" w14:paraId="2F9E0599" w14:textId="77777777" w:rsidTr="00FB5CEE">
        <w:tc>
          <w:tcPr>
            <w:tcW w:w="2268" w:type="dxa"/>
          </w:tcPr>
          <w:p w14:paraId="7241A23D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9F3DF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20D99A3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BE413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EF968EC" w14:textId="310E4191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3AEC2C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82FD92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8469C9C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7F2ECF4" w14:textId="62251D26" w:rsidR="00FB5CEE" w:rsidRPr="00F24A7A" w:rsidRDefault="00FB5CEE" w:rsidP="00FB5CEE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3D793624" w14:textId="77777777" w:rsidR="00FB5CEE" w:rsidRPr="00F24A7A" w:rsidRDefault="00FB5CEE" w:rsidP="00FB5CEE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E1ED353" w14:textId="77777777" w:rsidR="00FB5CEE" w:rsidRPr="00F24A7A" w:rsidRDefault="00FB5CEE" w:rsidP="00FB5CEE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B5CEE" w:rsidRPr="00A65910" w14:paraId="42069AF9" w14:textId="77777777" w:rsidTr="00FB5CEE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C498E87" w14:textId="77777777" w:rsidR="00FB5CEE" w:rsidRPr="00F24A7A" w:rsidRDefault="00FB5CEE" w:rsidP="00FB5CEE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0CEDC9FB" w14:textId="77777777" w:rsidR="00FB5CEE" w:rsidRPr="00F24A7A" w:rsidRDefault="00FB5CEE" w:rsidP="00FB5CEE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196A5C1B" w14:textId="77777777" w:rsidR="00FB5CEE" w:rsidRPr="00F24A7A" w:rsidRDefault="00FB5CEE" w:rsidP="00FB5CEE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205C3AF2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D4E262A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1AE158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4439667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FEDD86A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2944309" w14:textId="77777777" w:rsidR="00FB5CEE" w:rsidRPr="00F24A7A" w:rsidRDefault="00FB5CEE" w:rsidP="00FB5CEE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CDC72BB" w14:textId="77777777" w:rsidR="00FB5CEE" w:rsidRPr="00F24A7A" w:rsidRDefault="00FB5CEE" w:rsidP="00FB5CEE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02A4E32" w14:textId="77777777" w:rsidR="00FB5CEE" w:rsidRPr="00F24A7A" w:rsidRDefault="00FB5CEE" w:rsidP="00FB5CEE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B5CEE" w:rsidRPr="00A65910" w14:paraId="0C8349A0" w14:textId="77777777" w:rsidTr="00FB5CEE">
        <w:tc>
          <w:tcPr>
            <w:tcW w:w="2268" w:type="dxa"/>
            <w:tcBorders>
              <w:top w:val="single" w:sz="4" w:space="0" w:color="auto"/>
            </w:tcBorders>
          </w:tcPr>
          <w:p w14:paraId="12740EE3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6BD86F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95AD61F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D514C9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58B65B3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FC92F1D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213006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083C0A69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268026A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6B314CAF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D57CDE9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B5CEE" w:rsidRPr="00306EC5" w14:paraId="1CB7E1A0" w14:textId="77777777" w:rsidTr="00FB5CEE">
        <w:tc>
          <w:tcPr>
            <w:tcW w:w="2268" w:type="dxa"/>
          </w:tcPr>
          <w:p w14:paraId="3BEB6995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Sabaidee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Leasing Co., Ltd.</w:t>
            </w:r>
          </w:p>
        </w:tc>
        <w:tc>
          <w:tcPr>
            <w:tcW w:w="236" w:type="dxa"/>
          </w:tcPr>
          <w:p w14:paraId="513E4794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D4CD96C" w14:textId="77777777" w:rsidR="00FB5CEE" w:rsidRPr="00F24A7A" w:rsidRDefault="00FB5CEE" w:rsidP="00FB5C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683DEA36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2A4EFBA0" w14:textId="77777777" w:rsidR="00FB5CEE" w:rsidRPr="000038A6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3317F315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D52AD2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64D88AFC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58D770" w14:textId="608D782F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  <w:tc>
          <w:tcPr>
            <w:tcW w:w="236" w:type="dxa"/>
          </w:tcPr>
          <w:p w14:paraId="054DC121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2F6AF83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86.89</w:t>
            </w:r>
          </w:p>
        </w:tc>
      </w:tr>
      <w:tr w:rsidR="00FB5CEE" w:rsidRPr="00306EC5" w14:paraId="2F4E99DB" w14:textId="77777777" w:rsidTr="00FB5CEE">
        <w:tc>
          <w:tcPr>
            <w:tcW w:w="2268" w:type="dxa"/>
          </w:tcPr>
          <w:p w14:paraId="555770F8" w14:textId="23906062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(ประเทศลาว</w:t>
            </w:r>
            <w:r w:rsidRPr="00F2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95BCA1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9721A7F" w14:textId="77777777" w:rsidR="00FB5CEE" w:rsidRPr="00F24A7A" w:rsidRDefault="00FB5CEE" w:rsidP="00FB5CE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6F41D7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C3DCECA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2F4A0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DF5E69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5DC81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8590C2B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349626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B71296A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CEE" w:rsidRPr="00306EC5" w14:paraId="536C527D" w14:textId="77777777" w:rsidTr="00FB5CEE">
        <w:tc>
          <w:tcPr>
            <w:tcW w:w="2268" w:type="dxa"/>
          </w:tcPr>
          <w:p w14:paraId="757131EF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Suosdey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Finance PLC. </w:t>
            </w:r>
          </w:p>
        </w:tc>
        <w:tc>
          <w:tcPr>
            <w:tcW w:w="236" w:type="dxa"/>
          </w:tcPr>
          <w:p w14:paraId="129593B1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F4F9624" w14:textId="77777777" w:rsidR="00FB5CEE" w:rsidRPr="00F24A7A" w:rsidRDefault="00FB5CEE" w:rsidP="00FB5C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7B3F9653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76F7A5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5C075AC4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1320BA3" w14:textId="77777777" w:rsidR="00FB5CEE" w:rsidRPr="00306EC5" w:rsidRDefault="00FB5CEE" w:rsidP="005939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17F53E6A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6825F3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</w:tcPr>
          <w:p w14:paraId="5484B304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D49532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</w:tr>
      <w:tr w:rsidR="00FB5CEE" w:rsidRPr="00306EC5" w14:paraId="5F0DC299" w14:textId="77777777" w:rsidTr="00FB5CEE">
        <w:tc>
          <w:tcPr>
            <w:tcW w:w="2268" w:type="dxa"/>
          </w:tcPr>
          <w:p w14:paraId="7DA56F82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4EB3C6DC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1E0D0D8" w14:textId="77777777" w:rsidR="00FB5CEE" w:rsidRPr="00F24A7A" w:rsidRDefault="00FB5CEE" w:rsidP="00FB5CE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B8D007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511630D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1C0A3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182206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E4746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9613572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4C61A2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A4A4A36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CEE" w:rsidRPr="00306EC5" w14:paraId="3991B4A3" w14:textId="77777777" w:rsidTr="00FB5CEE">
        <w:tc>
          <w:tcPr>
            <w:tcW w:w="2268" w:type="dxa"/>
          </w:tcPr>
          <w:p w14:paraId="2DEF3E47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Mingalaba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Thitikorn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E34E356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E024743" w14:textId="77777777" w:rsidR="00FB5CEE" w:rsidRPr="00F24A7A" w:rsidRDefault="00FB5CEE" w:rsidP="00FB5CE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1874BA32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17D65F" w14:textId="0C9567DE" w:rsidR="00FB5CEE" w:rsidRPr="00306EC5" w:rsidRDefault="002D1FDE" w:rsidP="002D1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1A87DBEC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90CA54E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252E807F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0455D7" w14:textId="4CC3BF79" w:rsidR="00FB5CEE" w:rsidRPr="00306EC5" w:rsidRDefault="002D1FDE" w:rsidP="002D1FDE">
            <w:pPr>
              <w:ind w:right="2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355DDA72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C9209E0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FB5CEE" w:rsidRPr="00306EC5" w14:paraId="792D81F0" w14:textId="77777777" w:rsidTr="00FB5CEE">
        <w:tc>
          <w:tcPr>
            <w:tcW w:w="2268" w:type="dxa"/>
          </w:tcPr>
          <w:p w14:paraId="25CB982D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Microfinance Co., Ltd.</w:t>
            </w:r>
          </w:p>
        </w:tc>
        <w:tc>
          <w:tcPr>
            <w:tcW w:w="236" w:type="dxa"/>
          </w:tcPr>
          <w:p w14:paraId="0E99AA5A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828F46B" w14:textId="77777777" w:rsidR="00FB5CEE" w:rsidRPr="00F24A7A" w:rsidRDefault="00FB5CEE" w:rsidP="00FB5CE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358FC8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FD99625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61BC8A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8AF5B1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04F02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9E3D30C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44C99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F9B703C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CEE" w:rsidRPr="00306EC5" w14:paraId="515147F6" w14:textId="77777777" w:rsidTr="00FB5CEE">
        <w:tc>
          <w:tcPr>
            <w:tcW w:w="2268" w:type="dxa"/>
          </w:tcPr>
          <w:p w14:paraId="61DED3B7" w14:textId="77777777" w:rsidR="00FB5CEE" w:rsidRPr="00F24A7A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3C6CF350" w14:textId="77777777" w:rsidR="00FB5CEE" w:rsidRPr="00F24A7A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ABF2A1E" w14:textId="77777777" w:rsidR="00FB5CEE" w:rsidRPr="00F24A7A" w:rsidRDefault="00FB5CEE" w:rsidP="00FB5CE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BF8382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824FE6D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15A29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C2CCA70" w14:textId="77777777" w:rsidR="00FB5CEE" w:rsidRPr="00306EC5" w:rsidRDefault="00FB5CEE" w:rsidP="00FB5C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EE19D" w14:textId="77777777" w:rsidR="00FB5CEE" w:rsidRPr="00306EC5" w:rsidRDefault="00FB5CEE" w:rsidP="00FB5CEE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01FCFB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304D2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2ECCBC0" w14:textId="77777777" w:rsidR="00FB5CEE" w:rsidRPr="00306EC5" w:rsidRDefault="00FB5CEE" w:rsidP="00FB5CEE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CEE" w:rsidRPr="00A65910" w14:paraId="30257875" w14:textId="77777777" w:rsidTr="00FB5CEE">
        <w:tc>
          <w:tcPr>
            <w:tcW w:w="10064" w:type="dxa"/>
            <w:gridSpan w:val="11"/>
          </w:tcPr>
          <w:p w14:paraId="36427F96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spacing w:line="160" w:lineRule="atLeast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FB5CEE" w:rsidRPr="00A65910" w14:paraId="73E433F8" w14:textId="77777777" w:rsidTr="00FB5CEE">
        <w:tc>
          <w:tcPr>
            <w:tcW w:w="10064" w:type="dxa"/>
            <w:gridSpan w:val="11"/>
          </w:tcPr>
          <w:p w14:paraId="288AE79D" w14:textId="77777777" w:rsidR="00FB5CEE" w:rsidRPr="00A65910" w:rsidRDefault="00FB5CEE" w:rsidP="00FB5CEE">
            <w:pPr>
              <w:tabs>
                <w:tab w:val="clear" w:pos="2580"/>
                <w:tab w:val="left" w:pos="2410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*15,250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ล้านกีบ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**4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***200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ล้านจ๊าด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</w:tbl>
    <w:p w14:paraId="14AAAB4E" w14:textId="77777777" w:rsidR="00C07B53" w:rsidRPr="001F0BCC" w:rsidRDefault="00C07B53" w:rsidP="00C07B53">
      <w:pPr>
        <w:tabs>
          <w:tab w:val="clear" w:pos="2580"/>
          <w:tab w:val="left" w:pos="2410"/>
        </w:tabs>
        <w:jc w:val="thaiDistribute"/>
        <w:rPr>
          <w:rFonts w:ascii="Angsana New" w:hAnsi="Angsana New"/>
          <w:sz w:val="24"/>
          <w:szCs w:val="24"/>
        </w:rPr>
      </w:pPr>
    </w:p>
    <w:p w14:paraId="0FC05AD9" w14:textId="6EDFAD5F" w:rsidR="00A6039C" w:rsidRPr="00383BBB" w:rsidRDefault="00A6039C" w:rsidP="00C07B53">
      <w:pPr>
        <w:jc w:val="thaiDistribute"/>
        <w:rPr>
          <w:rFonts w:ascii="Angsana New" w:hAnsi="Angsana New"/>
          <w:sz w:val="30"/>
          <w:szCs w:val="30"/>
        </w:rPr>
      </w:pPr>
      <w:proofErr w:type="spellStart"/>
      <w:r w:rsidRPr="00383BBB">
        <w:rPr>
          <w:rFonts w:ascii="Angsana New" w:hAnsi="Angsana New"/>
          <w:color w:val="000000"/>
          <w:sz w:val="30"/>
          <w:szCs w:val="30"/>
        </w:rPr>
        <w:t>Mingalaba</w:t>
      </w:r>
      <w:proofErr w:type="spellEnd"/>
      <w:r w:rsidRPr="00383BB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383BBB">
        <w:rPr>
          <w:rFonts w:ascii="Angsana New" w:hAnsi="Angsana New"/>
          <w:color w:val="000000"/>
          <w:sz w:val="30"/>
          <w:szCs w:val="30"/>
        </w:rPr>
        <w:t>Thitikorn</w:t>
      </w:r>
      <w:proofErr w:type="spellEnd"/>
      <w:r w:rsidRPr="00383BB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83BBB">
        <w:rPr>
          <w:rFonts w:ascii="Angsana New" w:hAnsi="Angsana New"/>
          <w:color w:val="000000"/>
          <w:sz w:val="30"/>
          <w:szCs w:val="30"/>
        </w:rPr>
        <w:t>Microfinance Co., Ltd.</w:t>
      </w:r>
      <w:r w:rsidRPr="00383BB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83BBB">
        <w:rPr>
          <w:rFonts w:ascii="Angsana New" w:hAnsi="Angsana New"/>
          <w:color w:val="000000"/>
          <w:sz w:val="30"/>
          <w:szCs w:val="30"/>
        </w:rPr>
        <w:t>(</w:t>
      </w:r>
      <w:r w:rsidRPr="00383BBB">
        <w:rPr>
          <w:rFonts w:ascii="Angsana New" w:hAnsi="Angsana New"/>
          <w:color w:val="000000"/>
          <w:sz w:val="30"/>
          <w:szCs w:val="30"/>
          <w:cs/>
        </w:rPr>
        <w:t>ประเทศพม่า)</w:t>
      </w:r>
      <w:r w:rsidRPr="00383BBB">
        <w:rPr>
          <w:rFonts w:ascii="Angsana New" w:hAnsi="Angsana New" w:hint="cs"/>
          <w:color w:val="000000"/>
          <w:sz w:val="30"/>
          <w:szCs w:val="30"/>
          <w:cs/>
        </w:rPr>
        <w:t xml:space="preserve"> ได้เลิก</w:t>
      </w:r>
      <w:r w:rsidR="004966D9" w:rsidRPr="00383BBB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383BBB">
        <w:rPr>
          <w:rFonts w:ascii="Angsana New" w:hAnsi="Angsana New" w:hint="cs"/>
          <w:color w:val="000000"/>
          <w:sz w:val="30"/>
          <w:szCs w:val="30"/>
          <w:cs/>
        </w:rPr>
        <w:t>แล้ว</w:t>
      </w:r>
      <w:r w:rsidR="0081357F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81357F">
        <w:rPr>
          <w:rFonts w:ascii="Angsana New" w:hAnsi="Angsana New"/>
          <w:color w:val="000000"/>
          <w:sz w:val="30"/>
          <w:szCs w:val="30"/>
        </w:rPr>
        <w:t>2567</w:t>
      </w:r>
    </w:p>
    <w:p w14:paraId="6274A629" w14:textId="77777777" w:rsidR="00413B29" w:rsidRPr="001F0BCC" w:rsidRDefault="00413B29" w:rsidP="00C07B53">
      <w:pPr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2857206" w14:textId="7C08132A" w:rsidR="000E68B5" w:rsidRPr="00F24A7A" w:rsidRDefault="000E68B5" w:rsidP="000E68B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</w:t>
      </w:r>
    </w:p>
    <w:p w14:paraId="64743BC6" w14:textId="77777777" w:rsidR="000E68B5" w:rsidRPr="001F0BC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24"/>
          <w:szCs w:val="24"/>
        </w:rPr>
      </w:pPr>
    </w:p>
    <w:p w14:paraId="53CEA88B" w14:textId="17BCD1F2" w:rsidR="000E68B5" w:rsidRPr="003502FA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/>
          <w:sz w:val="30"/>
          <w:szCs w:val="30"/>
          <w:cs/>
        </w:rPr>
        <w:t>งบการเงินนี้ได้จัดทำขึ้นเป็นเงินบาทซึ่งเป็นสกุลเงินหลักที่ใช้ในการดำเนินงานของกลุ่มบริษัทและเป็นภาษาไทยตามมาตรฐานการรายงานทางการเงินของประเทศไทย</w:t>
      </w:r>
      <w:r w:rsidRPr="000C6BB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502FA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="008140E5">
        <w:rPr>
          <w:rFonts w:ascii="Angsana New" w:hAnsi="Angsana New"/>
          <w:sz w:val="30"/>
          <w:szCs w:val="30"/>
        </w:rPr>
        <w:t xml:space="preserve">  </w:t>
      </w:r>
      <w:r w:rsidRPr="003502FA">
        <w:rPr>
          <w:rFonts w:ascii="Angsana New" w:hAnsi="Angsana New"/>
          <w:sz w:val="30"/>
          <w:szCs w:val="30"/>
          <w:cs/>
        </w:rPr>
        <w:t>สภา</w:t>
      </w:r>
      <w:r w:rsidRPr="00A71132">
        <w:rPr>
          <w:rFonts w:ascii="Angsana New" w:hAnsi="Angsana New"/>
          <w:spacing w:val="6"/>
          <w:sz w:val="30"/>
          <w:szCs w:val="30"/>
          <w:cs/>
        </w:rPr>
        <w:t>วิชาชีพบัญชี</w:t>
      </w:r>
      <w:r w:rsidRPr="00A71132">
        <w:rPr>
          <w:rFonts w:ascii="Angsana New" w:hAnsi="Angsana New" w:hint="cs"/>
          <w:color w:val="FFFFFF"/>
          <w:spacing w:val="6"/>
          <w:sz w:val="30"/>
          <w:szCs w:val="30"/>
          <w:cs/>
        </w:rPr>
        <w:t>-</w:t>
      </w:r>
      <w:r w:rsidRPr="00A71132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A71132">
        <w:rPr>
          <w:rFonts w:ascii="Angsana New" w:hAnsi="Angsana New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hint="cs"/>
          <w:color w:val="FFFFFF"/>
          <w:spacing w:val="6"/>
          <w:sz w:val="30"/>
          <w:szCs w:val="30"/>
          <w:cs/>
        </w:rPr>
        <w:t>-</w:t>
      </w:r>
      <w:r w:rsidRPr="00A71132">
        <w:rPr>
          <w:rFonts w:ascii="Angsana New" w:hAnsi="Angsana New"/>
          <w:spacing w:val="6"/>
          <w:sz w:val="30"/>
          <w:szCs w:val="30"/>
          <w:cs/>
        </w:rPr>
        <w:t>ทั้งนี้งบการเงิน</w:t>
      </w:r>
      <w:r w:rsidRPr="00A3347F">
        <w:rPr>
          <w:rFonts w:ascii="Angsana New" w:hAnsi="Angsana New"/>
          <w:sz w:val="30"/>
          <w:szCs w:val="30"/>
          <w:cs/>
        </w:rPr>
        <w:t>นี้มีวัตถุประสงค์ท</w:t>
      </w:r>
      <w:r>
        <w:rPr>
          <w:rFonts w:ascii="Angsana New" w:hAnsi="Angsana New"/>
          <w:sz w:val="30"/>
          <w:szCs w:val="30"/>
          <w:cs/>
        </w:rPr>
        <w:t>ี่จัดทำขึ้นเพื่อแสดงฐานะการเงิน</w:t>
      </w:r>
      <w:r w:rsidRPr="0011464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3347F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A24C7A5" w14:textId="77777777" w:rsidR="000E68B5" w:rsidRPr="00A7113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00BD50B" w14:textId="0126D18A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/>
          <w:sz w:val="30"/>
          <w:szCs w:val="30"/>
          <w:cs/>
        </w:rPr>
        <w:t>ยกเว้นตามที่ได้เปิดเผยไว้ในสรุปนโยบายการบัญชีที่</w:t>
      </w:r>
      <w:r w:rsidR="00A04D5F">
        <w:rPr>
          <w:rFonts w:ascii="Angsana New" w:hAnsi="Angsana New" w:hint="cs"/>
          <w:sz w:val="30"/>
          <w:szCs w:val="30"/>
          <w:cs/>
        </w:rPr>
        <w:t>มีสาระสำคัญ</w:t>
      </w:r>
      <w:r w:rsidRPr="003502FA">
        <w:rPr>
          <w:rFonts w:ascii="Angsana New" w:hAnsi="Angsana New"/>
          <w:sz w:val="30"/>
          <w:szCs w:val="30"/>
          <w:cs/>
        </w:rPr>
        <w:t xml:space="preserve"> งบการเงินนี้จัดทำขึ้นโดยถือเกณฑ์การบันทึกตามราคาทุนเดิม</w:t>
      </w:r>
    </w:p>
    <w:p w14:paraId="50F8C124" w14:textId="77777777" w:rsidR="000E68B5" w:rsidRPr="00A7113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2165A1E" w14:textId="555AB4AD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th-TH"/>
        </w:rPr>
      </w:pPr>
      <w:r w:rsidRPr="00A3347F">
        <w:rPr>
          <w:rFonts w:ascii="Angsana New" w:hAnsi="Angsana New"/>
          <w:sz w:val="30"/>
          <w:szCs w:val="30"/>
          <w:cs/>
          <w:lang w:val="th-TH"/>
        </w:rPr>
        <w:t>กลุ่มบริษัทเปิดเผยข้อมูลสำหรับปีสิ้นสุดวันที่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530336">
        <w:rPr>
          <w:rFonts w:ascii="Angsana New" w:hAnsi="Angsana New"/>
          <w:sz w:val="30"/>
          <w:szCs w:val="30"/>
        </w:rPr>
        <w:t>31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A3347F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B23D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A3347F">
        <w:rPr>
          <w:rFonts w:ascii="Angsana New" w:hAnsi="Angsana New"/>
          <w:sz w:val="30"/>
          <w:szCs w:val="30"/>
          <w:cs/>
          <w:lang w:val="th-TH"/>
        </w:rPr>
        <w:t>เพื่อเป็นข้อมูลเปรียบเทียบในงบการเงินสำหรับปี</w:t>
      </w:r>
      <w:r w:rsidRPr="00A3347F">
        <w:rPr>
          <w:rFonts w:ascii="Angsana New" w:hAnsi="Angsana New"/>
          <w:sz w:val="30"/>
          <w:szCs w:val="30"/>
          <w:cs/>
        </w:rPr>
        <w:t>สิ้นสุด</w:t>
      </w:r>
      <w:r w:rsidRPr="00A3347F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530336">
        <w:rPr>
          <w:rFonts w:ascii="Angsana New" w:hAnsi="Angsana New"/>
          <w:sz w:val="30"/>
          <w:szCs w:val="30"/>
        </w:rPr>
        <w:t>31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A3347F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530336">
        <w:rPr>
          <w:rFonts w:ascii="Angsana New" w:hAnsi="Angsana New"/>
          <w:sz w:val="30"/>
          <w:szCs w:val="30"/>
        </w:rPr>
        <w:t>25</w:t>
      </w:r>
      <w:r w:rsidRPr="00B23D5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7</w:t>
      </w:r>
      <w:r w:rsidRPr="00A3347F">
        <w:rPr>
          <w:rFonts w:ascii="Angsana New" w:hAnsi="Angsana New"/>
          <w:color w:val="FFFFFF"/>
          <w:sz w:val="30"/>
          <w:szCs w:val="30"/>
        </w:rPr>
        <w:t>-</w:t>
      </w:r>
      <w:r w:rsidRPr="00A3347F">
        <w:rPr>
          <w:rFonts w:ascii="Angsana New" w:hAnsi="Angsana New"/>
          <w:sz w:val="30"/>
          <w:szCs w:val="30"/>
          <w:cs/>
          <w:lang w:val="th-TH"/>
        </w:rPr>
        <w:t>ในลักษณะของตัวเลข</w:t>
      </w:r>
      <w:r>
        <w:rPr>
          <w:rFonts w:ascii="Angsana New" w:hAnsi="Angsana New" w:hint="cs"/>
          <w:sz w:val="30"/>
          <w:szCs w:val="30"/>
          <w:cs/>
          <w:lang w:val="th-TH"/>
        </w:rPr>
        <w:t>เปรียบเทียบ</w:t>
      </w:r>
    </w:p>
    <w:p w14:paraId="5E8C1B25" w14:textId="77777777" w:rsidR="000E68B5" w:rsidRPr="00A71132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5A2614D6" w14:textId="3FFA4A29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50B9">
        <w:rPr>
          <w:rFonts w:ascii="Angsana New" w:hAnsi="Angsana New"/>
          <w:spacing w:val="-2"/>
          <w:sz w:val="30"/>
          <w:szCs w:val="30"/>
          <w:cs/>
        </w:rPr>
        <w:t>เพ</w:t>
      </w:r>
      <w:r>
        <w:rPr>
          <w:rFonts w:ascii="Angsana New" w:hAnsi="Angsana New"/>
          <w:spacing w:val="-2"/>
          <w:sz w:val="30"/>
          <w:szCs w:val="30"/>
          <w:cs/>
        </w:rPr>
        <w:t>ื่อความสะดวกของผู้อ่านงบการเงิน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E50B9">
        <w:rPr>
          <w:rFonts w:ascii="Angsana New" w:hAnsi="Angsana New"/>
          <w:spacing w:val="-2"/>
          <w:sz w:val="30"/>
          <w:szCs w:val="30"/>
          <w:cs/>
        </w:rPr>
        <w:t>กลุ่มบริษัทได้จัดทำงบการเงินฉบับภาษาอังกฤษขึ้นจากงบการเงินฉบับภาษาไทยนี้</w:t>
      </w:r>
      <w:r w:rsidRPr="00A3347F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23D78B74" w14:textId="70350166" w:rsidR="00A50534" w:rsidRPr="00F84A3C" w:rsidRDefault="00A50534" w:rsidP="00A5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A14AC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Pr="003A14AC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A14AC">
        <w:rPr>
          <w:rFonts w:ascii="Angsana New" w:hAnsi="Angsana New"/>
          <w:sz w:val="30"/>
          <w:szCs w:val="30"/>
          <w:cs/>
        </w:rPr>
        <w:t>บริษัทได้นำมาตรฐานการ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 w:hint="cs"/>
          <w:sz w:val="30"/>
          <w:szCs w:val="30"/>
          <w:cs/>
        </w:rPr>
        <w:t>มาตรฐานการ</w:t>
      </w:r>
      <w:r w:rsidRPr="003A14AC">
        <w:rPr>
          <w:rFonts w:ascii="Angsana New" w:hAnsi="Angsana New"/>
          <w:sz w:val="30"/>
          <w:szCs w:val="30"/>
          <w:cs/>
        </w:rPr>
        <w:t>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และแนวปฏิบัติทางการบัญชีหลายฉบับที่</w:t>
      </w:r>
      <w:r w:rsidRPr="003A14AC">
        <w:rPr>
          <w:rFonts w:ascii="Angsana New" w:hAnsi="Angsana New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Pr="003A14AC">
        <w:rPr>
          <w:rFonts w:ascii="Angsana New" w:hAnsi="Angsana New"/>
          <w:sz w:val="30"/>
          <w:szCs w:val="30"/>
          <w:cs/>
        </w:rPr>
        <w:t xml:space="preserve">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A14AC">
        <w:rPr>
          <w:rFonts w:ascii="Angsana New" w:hAnsi="Angsana New"/>
          <w:sz w:val="30"/>
          <w:szCs w:val="30"/>
        </w:rPr>
        <w:t>1</w:t>
      </w:r>
      <w:r w:rsidRPr="003A14AC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65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A14AC">
        <w:rPr>
          <w:rFonts w:ascii="Angsana New" w:hAnsi="Angsana New"/>
          <w:sz w:val="30"/>
          <w:szCs w:val="30"/>
          <w:cs/>
        </w:rPr>
        <w:t xml:space="preserve"> มาถือปฏิบัติ การนำ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TAS / TFRS 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3A14AC">
        <w:rPr>
          <w:rFonts w:ascii="Angsana New" w:hAnsi="Angsana New"/>
          <w:sz w:val="30"/>
          <w:szCs w:val="30"/>
          <w:cs/>
        </w:rPr>
        <w:t>ดังกล่าวมาถือปฏิบัติ</w:t>
      </w:r>
      <w:r>
        <w:rPr>
          <w:rFonts w:ascii="Angsana New" w:hAnsi="Angsana New" w:hint="cs"/>
          <w:sz w:val="30"/>
          <w:szCs w:val="30"/>
          <w:cs/>
        </w:rPr>
        <w:t>นี้ไ</w:t>
      </w:r>
      <w:r w:rsidRPr="003A14AC">
        <w:rPr>
          <w:rFonts w:ascii="Angsana New" w:hAnsi="Angsana New"/>
          <w:sz w:val="30"/>
          <w:szCs w:val="30"/>
          <w:cs/>
        </w:rPr>
        <w:t>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A14AC">
        <w:rPr>
          <w:rFonts w:ascii="Angsana New" w:hAnsi="Angsana New"/>
          <w:sz w:val="30"/>
          <w:szCs w:val="30"/>
          <w:cs/>
        </w:rPr>
        <w:t>บริษัท</w:t>
      </w:r>
    </w:p>
    <w:p w14:paraId="1F0DA211" w14:textId="77777777" w:rsidR="00A50534" w:rsidRPr="00A21FBD" w:rsidRDefault="00A50534" w:rsidP="00A5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90F3BDB" w14:textId="77777777" w:rsidR="00A50534" w:rsidRPr="00B83C1E" w:rsidRDefault="00A50534" w:rsidP="00A5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1E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บัญชีและมาตรฐานการ</w:t>
      </w:r>
      <w:r w:rsidRPr="00B83C1E">
        <w:rPr>
          <w:rFonts w:ascii="Angsana New" w:hAnsi="Angsana New" w:hint="cs"/>
          <w:sz w:val="30"/>
          <w:szCs w:val="30"/>
          <w:cs/>
        </w:rPr>
        <w:t>รายงานทางการเงินที่ยังไม่มีผลบังคับใช้</w:t>
      </w:r>
    </w:p>
    <w:p w14:paraId="0878224E" w14:textId="77777777" w:rsidR="00A50534" w:rsidRPr="00A21FBD" w:rsidRDefault="00A50534" w:rsidP="00A5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19A37BD2" w14:textId="77777777" w:rsidR="00AC5B63" w:rsidRDefault="00A50534" w:rsidP="00300F7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B83C1E">
        <w:rPr>
          <w:rFonts w:ascii="Angsana New" w:hAnsi="Angsana New"/>
          <w:spacing w:val="-2"/>
          <w:sz w:val="30"/>
          <w:szCs w:val="30"/>
          <w:cs/>
        </w:rPr>
        <w:t>สภาวิชาชีพบัญชีได้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ปรับปรุง </w:t>
      </w:r>
      <w:r w:rsidRPr="00B83C1E">
        <w:rPr>
          <w:rFonts w:ascii="Angsana New" w:hAnsi="Angsana New"/>
          <w:spacing w:val="-2"/>
          <w:sz w:val="30"/>
          <w:szCs w:val="30"/>
        </w:rPr>
        <w:t>TAS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pacing w:val="-2"/>
          <w:sz w:val="30"/>
          <w:szCs w:val="30"/>
        </w:rPr>
        <w:t>/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>บางฉบับ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และได้ออก </w:t>
      </w:r>
      <w:r w:rsidRPr="00B83C1E">
        <w:rPr>
          <w:rFonts w:ascii="Angsana New" w:hAnsi="Angsana New"/>
          <w:spacing w:val="-2"/>
          <w:sz w:val="30"/>
          <w:szCs w:val="30"/>
        </w:rPr>
        <w:t xml:space="preserve">TFRS 17 </w:t>
      </w:r>
      <w:r w:rsidRPr="00B83C1E">
        <w:rPr>
          <w:rFonts w:ascii="Angsana New" w:hAnsi="Angsana New" w:hint="cs"/>
          <w:spacing w:val="-2"/>
          <w:sz w:val="30"/>
          <w:szCs w:val="30"/>
          <w:cs/>
        </w:rPr>
        <w:t xml:space="preserve">“สัญญาประกันภัย” ฉบับใหม่มาแทน </w:t>
      </w:r>
      <w:r w:rsidRPr="00B83C1E">
        <w:rPr>
          <w:rFonts w:ascii="Angsana New" w:hAnsi="Angsana New"/>
          <w:spacing w:val="-2"/>
          <w:sz w:val="30"/>
          <w:szCs w:val="30"/>
        </w:rPr>
        <w:t>TFRS 4</w:t>
      </w:r>
      <w:r w:rsidRPr="00B83C1E">
        <w:rPr>
          <w:rFonts w:ascii="Angsana New" w:hAnsi="Angsana New"/>
          <w:sz w:val="30"/>
          <w:szCs w:val="30"/>
        </w:rPr>
        <w:t xml:space="preserve"> </w:t>
      </w:r>
      <w:r w:rsidRPr="00B83C1E">
        <w:rPr>
          <w:rFonts w:ascii="Angsana New" w:hAnsi="Angsana New" w:hint="cs"/>
          <w:szCs w:val="30"/>
          <w:cs/>
        </w:rPr>
        <w:t xml:space="preserve"> </w:t>
      </w:r>
      <w:r w:rsidRPr="00B83C1E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B83C1E">
        <w:rPr>
          <w:rFonts w:ascii="Angsana New" w:hAnsi="Angsana New"/>
          <w:sz w:val="30"/>
          <w:szCs w:val="30"/>
        </w:rPr>
        <w:t>1</w:t>
      </w:r>
      <w:r w:rsidRPr="00B83C1E">
        <w:rPr>
          <w:rFonts w:ascii="Angsana New" w:hAnsi="Angsana New"/>
          <w:sz w:val="30"/>
          <w:szCs w:val="30"/>
          <w:cs/>
        </w:rPr>
        <w:t xml:space="preserve"> มกราคม </w:t>
      </w:r>
      <w:r w:rsidRPr="00B83C1E">
        <w:rPr>
          <w:rFonts w:ascii="Angsana New" w:hAnsi="Angsana New"/>
          <w:sz w:val="30"/>
          <w:szCs w:val="30"/>
        </w:rPr>
        <w:t xml:space="preserve">2568 </w:t>
      </w:r>
      <w:r w:rsidRPr="00B83C1E">
        <w:rPr>
          <w:rFonts w:ascii="Angsana New" w:hAnsi="Angsana New" w:hint="cs"/>
          <w:sz w:val="30"/>
          <w:szCs w:val="30"/>
          <w:cs/>
        </w:rPr>
        <w:t>ในส่วนของการปรับปรุงเป็นการปรับปรุงเพื่อให้</w:t>
      </w:r>
      <w:r w:rsidRPr="00B83C1E">
        <w:rPr>
          <w:rFonts w:ascii="Angsana New" w:hAnsi="Angsana New"/>
          <w:sz w:val="30"/>
          <w:szCs w:val="30"/>
        </w:rPr>
        <w:t xml:space="preserve"> TAS</w:t>
      </w:r>
      <w:r>
        <w:rPr>
          <w:rFonts w:ascii="Angsana New" w:hAnsi="Angsana New"/>
          <w:sz w:val="30"/>
          <w:szCs w:val="30"/>
        </w:rPr>
        <w:t xml:space="preserve"> /</w:t>
      </w:r>
      <w:r w:rsidRPr="00B83C1E">
        <w:rPr>
          <w:rFonts w:ascii="Angsana New" w:hAnsi="Angsana New" w:hint="cs"/>
          <w:sz w:val="30"/>
          <w:szCs w:val="30"/>
          <w:cs/>
        </w:rPr>
        <w:t xml:space="preserve"> </w:t>
      </w:r>
      <w:r w:rsidRPr="00B83C1E">
        <w:rPr>
          <w:rFonts w:ascii="Angsana New" w:hAnsi="Angsana New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z w:val="30"/>
          <w:szCs w:val="30"/>
          <w:cs/>
        </w:rPr>
        <w:t xml:space="preserve">มีความชัดเจนและเหมาะสมมากยิ่งขึ้น ทั้งนี้ </w:t>
      </w:r>
      <w:r w:rsidRPr="00B83C1E">
        <w:rPr>
          <w:rFonts w:ascii="Angsana New" w:hAnsi="Angsana New"/>
          <w:sz w:val="30"/>
          <w:szCs w:val="30"/>
        </w:rPr>
        <w:t xml:space="preserve">TAS </w:t>
      </w:r>
      <w:r w:rsidRPr="00B83C1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83C1E">
        <w:rPr>
          <w:rFonts w:ascii="Angsana New" w:hAnsi="Angsana New"/>
          <w:sz w:val="30"/>
          <w:szCs w:val="30"/>
        </w:rPr>
        <w:t xml:space="preserve">TFRS </w:t>
      </w:r>
      <w:r w:rsidRPr="00B83C1E">
        <w:rPr>
          <w:rFonts w:ascii="Angsana New" w:hAnsi="Angsana New" w:hint="cs"/>
          <w:sz w:val="30"/>
          <w:szCs w:val="30"/>
          <w:cs/>
        </w:rPr>
        <w:t>ที่มีการปรับปรุงหรือออกใหม่ข้างต้น</w:t>
      </w:r>
      <w:r w:rsidRPr="00B83C1E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83C1E">
        <w:rPr>
          <w:rFonts w:ascii="Angsana New" w:hAnsi="Angsana New"/>
          <w:sz w:val="30"/>
          <w:szCs w:val="30"/>
          <w:cs/>
        </w:rPr>
        <w:t>บริษัท</w:t>
      </w:r>
    </w:p>
    <w:p w14:paraId="209A24B0" w14:textId="77777777" w:rsidR="00AC5B63" w:rsidRPr="00A21FBD" w:rsidRDefault="00AC5B63" w:rsidP="00300F7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0176BE8" w14:textId="449F5E8F" w:rsidR="008F747F" w:rsidRPr="00F24A7A" w:rsidRDefault="008F747F" w:rsidP="00AC5B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F24A7A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AC5B63">
        <w:rPr>
          <w:rFonts w:ascii="Angsana New" w:hAnsi="Angsana New" w:hint="cs"/>
          <w:b/>
          <w:bCs/>
          <w:sz w:val="30"/>
          <w:szCs w:val="30"/>
          <w:cs/>
        </w:rPr>
        <w:t>มีสาระสำคัญ</w:t>
      </w:r>
    </w:p>
    <w:p w14:paraId="0D93642C" w14:textId="77777777" w:rsidR="00EF7741" w:rsidRPr="00A21FBD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26"/>
          <w:szCs w:val="26"/>
        </w:rPr>
      </w:pPr>
    </w:p>
    <w:p w14:paraId="7D2A5F7D" w14:textId="77777777" w:rsidR="000E68B5" w:rsidRPr="00634FCE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r w:rsidRPr="00634FC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D9E303A" w14:textId="77777777" w:rsidR="000E68B5" w:rsidRPr="00A21FBD" w:rsidRDefault="000E68B5" w:rsidP="000E68B5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26"/>
          <w:szCs w:val="26"/>
        </w:rPr>
      </w:pPr>
    </w:p>
    <w:p w14:paraId="18ACF79D" w14:textId="77777777" w:rsidR="000E68B5" w:rsidRPr="002502F1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2502F1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2502F1">
        <w:rPr>
          <w:rFonts w:ascii="Angsana New" w:hAnsi="Angsana New"/>
          <w:sz w:val="30"/>
          <w:szCs w:val="30"/>
        </w:rPr>
        <w:t>“</w:t>
      </w:r>
      <w:proofErr w:type="spellStart"/>
      <w:r w:rsidRPr="002502F1">
        <w:rPr>
          <w:rFonts w:ascii="Angsana New" w:hAnsi="Angsana New"/>
          <w:sz w:val="30"/>
          <w:szCs w:val="30"/>
          <w:cs/>
        </w:rPr>
        <w:t>กลุ่มบริษัท</w:t>
      </w:r>
      <w:proofErr w:type="spellEnd"/>
      <w:r w:rsidRPr="002502F1">
        <w:rPr>
          <w:rFonts w:ascii="Angsana New" w:hAnsi="Angsana New"/>
          <w:sz w:val="30"/>
          <w:szCs w:val="30"/>
        </w:rPr>
        <w:t>”</w:t>
      </w:r>
      <w:r w:rsidRPr="002502F1">
        <w:rPr>
          <w:rFonts w:ascii="Angsana New" w:hAnsi="Angsana New"/>
          <w:sz w:val="30"/>
          <w:szCs w:val="30"/>
          <w:cs/>
        </w:rPr>
        <w:t xml:space="preserve">) </w:t>
      </w:r>
    </w:p>
    <w:p w14:paraId="3EA41402" w14:textId="77777777" w:rsidR="000E68B5" w:rsidRPr="00A21FBD" w:rsidRDefault="000E68B5" w:rsidP="000E68B5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26"/>
          <w:szCs w:val="26"/>
        </w:rPr>
      </w:pPr>
    </w:p>
    <w:p w14:paraId="37A05FA0" w14:textId="5FBC3454" w:rsidR="000E68B5" w:rsidRPr="002502F1" w:rsidRDefault="000E68B5" w:rsidP="000E68B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2502F1">
        <w:rPr>
          <w:rFonts w:ascii="Angsana New" w:hAnsi="Angsana New"/>
          <w:sz w:val="30"/>
          <w:szCs w:val="30"/>
          <w:cs/>
        </w:rPr>
        <w:t>รายการที่มี</w:t>
      </w:r>
      <w:r w:rsidR="0026692D">
        <w:rPr>
          <w:rFonts w:ascii="Angsana New" w:hAnsi="Angsana New" w:hint="cs"/>
          <w:sz w:val="30"/>
          <w:szCs w:val="30"/>
          <w:cs/>
        </w:rPr>
        <w:t>สาระ</w:t>
      </w:r>
      <w:r w:rsidRPr="002502F1">
        <w:rPr>
          <w:rFonts w:ascii="Angsana New" w:hAnsi="Angsana New"/>
          <w:sz w:val="30"/>
          <w:szCs w:val="30"/>
          <w:cs/>
        </w:rPr>
        <w:t>สำคัญ</w:t>
      </w:r>
      <w:r w:rsidR="00DF46CE">
        <w:rPr>
          <w:rFonts w:ascii="Angsana New" w:hAnsi="Angsana New" w:hint="cs"/>
          <w:sz w:val="30"/>
          <w:szCs w:val="30"/>
          <w:cs/>
        </w:rPr>
        <w:t>ซึ่งเกิดขึ้น</w:t>
      </w:r>
      <w:r w:rsidRPr="002502F1">
        <w:rPr>
          <w:rFonts w:ascii="Angsana New" w:hAnsi="Angsana New"/>
          <w:sz w:val="30"/>
          <w:szCs w:val="30"/>
          <w:cs/>
        </w:rPr>
        <w:t>ระหว่างบริษัทกับบริษัทย่อยได้ถูกตัดรายการในการทำงบการเงินรวม</w:t>
      </w:r>
    </w:p>
    <w:p w14:paraId="1E81613B" w14:textId="77777777" w:rsidR="000E68B5" w:rsidRPr="00A21FBD" w:rsidRDefault="000E68B5" w:rsidP="000E68B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6"/>
          <w:szCs w:val="26"/>
        </w:rPr>
      </w:pPr>
    </w:p>
    <w:p w14:paraId="34DD8A48" w14:textId="1C173354" w:rsidR="000E68B5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bookmarkStart w:id="0" w:name="OLE_LINK7"/>
      <w:bookmarkStart w:id="1" w:name="OLE_LINK8"/>
      <w:r w:rsidRPr="00FA682C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14:paraId="0B6D6C78" w14:textId="77777777" w:rsidR="00A21FBD" w:rsidRPr="00A21FBD" w:rsidRDefault="00A21FBD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77DAC6D4" w14:textId="77777777" w:rsidR="000E68B5" w:rsidRPr="00A21FBD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sz w:val="30"/>
          <w:szCs w:val="30"/>
        </w:rPr>
      </w:pPr>
      <w:r w:rsidRPr="00A21FB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1F0AAB94" w14:textId="77777777" w:rsidR="000E68B5" w:rsidRPr="00A21FBD" w:rsidRDefault="000E68B5" w:rsidP="00A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rPr>
          <w:rFonts w:ascii="Angsana New" w:hAnsi="Angsana New"/>
          <w:b/>
          <w:bCs/>
          <w:sz w:val="26"/>
          <w:szCs w:val="26"/>
        </w:rPr>
      </w:pPr>
    </w:p>
    <w:p w14:paraId="77650A47" w14:textId="77777777" w:rsidR="000E68B5" w:rsidRPr="001544D7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544D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7A484ADD" w14:textId="77777777" w:rsidR="000E68B5" w:rsidRPr="00A21FBD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26CF0E7" w14:textId="7FBA4A99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544D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วันที่ในงบฐานะการเงินแปลงค่าเป็นเงินบาทโดยใช้อัตราแลกเปลี่ยน ณ วันนั้น</w:t>
      </w:r>
      <w:r w:rsidR="00F7029C">
        <w:rPr>
          <w:rFonts w:ascii="Angsana New" w:hAnsi="Angsana New" w:hint="cs"/>
          <w:sz w:val="30"/>
          <w:szCs w:val="30"/>
          <w:cs/>
        </w:rPr>
        <w:t xml:space="preserve"> </w:t>
      </w:r>
      <w:r w:rsidRPr="001544D7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</w:t>
      </w:r>
      <w:bookmarkEnd w:id="0"/>
      <w:bookmarkEnd w:id="1"/>
      <w:r w:rsidR="0081357F">
        <w:rPr>
          <w:rFonts w:ascii="Angsana New" w:hAnsi="Angsana New" w:hint="cs"/>
          <w:sz w:val="30"/>
          <w:szCs w:val="30"/>
          <w:cs/>
        </w:rPr>
        <w:t>เป็นกำไรหรือขาดทุน</w:t>
      </w:r>
    </w:p>
    <w:p w14:paraId="6862A80E" w14:textId="77777777" w:rsidR="000E68B5" w:rsidRPr="00A21FBD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D60EA2" w14:textId="77777777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14:paraId="4DFC25C2" w14:textId="77777777" w:rsidR="000E68B5" w:rsidRPr="00902A7B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0666079" w14:textId="77777777" w:rsidR="00A21FBD" w:rsidRDefault="00A21FBD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415333" w14:textId="428FB97B" w:rsidR="000E68B5" w:rsidRPr="00D225FB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lastRenderedPageBreak/>
        <w:t>กิจการในต่างประเทศ</w:t>
      </w:r>
    </w:p>
    <w:p w14:paraId="2E21AF8F" w14:textId="77777777" w:rsidR="000E68B5" w:rsidRPr="00C011D9" w:rsidRDefault="000E68B5" w:rsidP="000E68B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D58C73B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31E00ACF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B0B8202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03878CA1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22AA062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เงินสกุลต่างประเทศนั้นจะถูกจำหน่ายออกไป</w:t>
      </w:r>
    </w:p>
    <w:p w14:paraId="4536912F" w14:textId="5A57CE96" w:rsidR="00F7029C" w:rsidRPr="00C011D9" w:rsidRDefault="00F70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</w:p>
    <w:p w14:paraId="1055078E" w14:textId="22AC4096" w:rsidR="000E68B5" w:rsidRPr="00FA682C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0F9041" w14:textId="77777777" w:rsidR="000E68B5" w:rsidRPr="00C011D9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24"/>
          <w:szCs w:val="24"/>
        </w:rPr>
      </w:pPr>
    </w:p>
    <w:p w14:paraId="551DD3E5" w14:textId="7251DB27" w:rsidR="000E68B5" w:rsidRPr="002D706B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502F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ซึ่งแสดงในงบฐานะการเงินด้วยราคาทุนประกอบด้วยเงินสดในมือและเงินฝาก</w:t>
      </w:r>
      <w:r w:rsidRPr="002D706B">
        <w:rPr>
          <w:rFonts w:ascii="Angsana New" w:hAnsi="Angsana New"/>
          <w:sz w:val="30"/>
          <w:szCs w:val="30"/>
          <w:cs/>
        </w:rPr>
        <w:t>สถาบันการเงิน</w:t>
      </w:r>
      <w:r w:rsidRPr="002502F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502F1">
        <w:rPr>
          <w:rFonts w:ascii="Angsana New" w:hAnsi="Angsana New"/>
          <w:spacing w:val="-2"/>
          <w:sz w:val="30"/>
          <w:szCs w:val="30"/>
          <w:cs/>
        </w:rPr>
        <w:t>และไม่มีข้อจำกัดในการเบิกใช้หรือติดภาระค้ำประกัน</w:t>
      </w:r>
      <w:r w:rsidRPr="002D706B">
        <w:rPr>
          <w:rFonts w:ascii="Angsana New" w:hAnsi="Angsana New"/>
          <w:sz w:val="30"/>
          <w:szCs w:val="30"/>
          <w:cs/>
        </w:rPr>
        <w:t>และมีความเสี่ยงต่อการเปลี่ยนแปลงมูลค่าน้อยหรือไม่มีนัยสำคัญ</w:t>
      </w:r>
    </w:p>
    <w:p w14:paraId="7456E090" w14:textId="77777777" w:rsidR="000E68B5" w:rsidRPr="00C011D9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24"/>
          <w:szCs w:val="24"/>
        </w:rPr>
      </w:pPr>
    </w:p>
    <w:p w14:paraId="43F1F57D" w14:textId="1422647A" w:rsidR="000E68B5" w:rsidRPr="00FA682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lang w:val="en-US"/>
        </w:rPr>
      </w:pPr>
      <w:r w:rsidRPr="00FA682C">
        <w:rPr>
          <w:rFonts w:ascii="Angsana New" w:hAnsi="Angsana New"/>
          <w:color w:val="000000"/>
          <w:cs/>
          <w:lang w:val="en-US"/>
        </w:rPr>
        <w:t>เงินฝาก</w:t>
      </w:r>
      <w:r w:rsidR="00C335FD">
        <w:rPr>
          <w:rFonts w:ascii="Angsana New" w:hAnsi="Angsana New" w:hint="cs"/>
          <w:color w:val="000000"/>
          <w:cs/>
          <w:lang w:val="en-US"/>
        </w:rPr>
        <w:t>สถาบันการเงิน</w:t>
      </w:r>
      <w:r w:rsidRPr="00FA682C">
        <w:rPr>
          <w:rFonts w:ascii="Angsana New" w:hAnsi="Angsana New"/>
          <w:color w:val="000000"/>
          <w:cs/>
          <w:lang w:val="en-US"/>
        </w:rPr>
        <w:t>ที่มีภาระค้ำประกันแสดงเป็นรายการแยกต่างหากภายใต้สินทรัพย์ไม่หมุนเวียนในงบฐานะการเงิน</w:t>
      </w:r>
    </w:p>
    <w:p w14:paraId="360F6535" w14:textId="77777777" w:rsidR="00F7029C" w:rsidRPr="00C011D9" w:rsidRDefault="00F7029C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pacing w:val="4"/>
          <w:sz w:val="24"/>
          <w:szCs w:val="24"/>
        </w:rPr>
      </w:pPr>
    </w:p>
    <w:p w14:paraId="6C625D17" w14:textId="596C97FB" w:rsidR="000E68B5" w:rsidRPr="002B1F1B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77C2">
        <w:rPr>
          <w:rFonts w:ascii="Angsana New" w:hAnsi="Angsana New"/>
          <w:b/>
          <w:bCs/>
          <w:spacing w:val="4"/>
          <w:sz w:val="30"/>
          <w:szCs w:val="30"/>
          <w:cs/>
        </w:rPr>
        <w:t>ลูกหนี้การค้าตามสัญญาเช่าซื้อ ลูกหนี้เงินให้กู้ยืม</w:t>
      </w:r>
      <w:r w:rsidRPr="003D77C2">
        <w:rPr>
          <w:rFonts w:ascii="Angsana New" w:hAnsi="Angsana New"/>
          <w:b/>
          <w:bCs/>
          <w:spacing w:val="4"/>
          <w:sz w:val="30"/>
          <w:szCs w:val="30"/>
        </w:rPr>
        <w:t xml:space="preserve"> </w:t>
      </w:r>
      <w:r w:rsidRPr="003D77C2">
        <w:rPr>
          <w:rFonts w:ascii="Angsana New" w:hAnsi="Angsana New" w:hint="cs"/>
          <w:b/>
          <w:bCs/>
          <w:spacing w:val="4"/>
          <w:sz w:val="30"/>
          <w:szCs w:val="30"/>
          <w:cs/>
        </w:rPr>
        <w:t>และ</w:t>
      </w:r>
      <w:r w:rsidRPr="003D77C2">
        <w:rPr>
          <w:rFonts w:ascii="Angsana New" w:hAnsi="Angsana New"/>
          <w:b/>
          <w:bCs/>
          <w:spacing w:val="4"/>
          <w:sz w:val="30"/>
          <w:szCs w:val="30"/>
          <w:cs/>
        </w:rPr>
        <w:t>ลูกหนี้สินเชื่อรายย่อยเพื่อการประกอบอาชีพ</w:t>
      </w:r>
      <w:r w:rsidRPr="003D77C2">
        <w:rPr>
          <w:rFonts w:ascii="Angsana New" w:hAnsi="Angsana New"/>
          <w:b/>
          <w:bCs/>
          <w:spacing w:val="4"/>
          <w:sz w:val="30"/>
          <w:szCs w:val="30"/>
        </w:rPr>
        <w:t xml:space="preserve"> </w:t>
      </w:r>
      <w:r w:rsidRPr="003D77C2">
        <w:rPr>
          <w:rFonts w:ascii="Angsana New" w:hAnsi="Angsana New"/>
          <w:b/>
          <w:bCs/>
          <w:spacing w:val="4"/>
          <w:sz w:val="30"/>
          <w:szCs w:val="30"/>
          <w:cs/>
        </w:rPr>
        <w:t>และค่าเผื่อการด้อยค่า</w:t>
      </w:r>
      <w:r w:rsidRPr="00FA7B7A">
        <w:rPr>
          <w:rFonts w:ascii="Angsana New" w:hAnsi="Angsana New"/>
          <w:b/>
          <w:bCs/>
          <w:sz w:val="30"/>
          <w:szCs w:val="30"/>
          <w:cs/>
        </w:rPr>
        <w:t>สำหรับผลขาดทุนด้านเครดิตที่คาดว่าจะเกิดขึ้น</w:t>
      </w:r>
    </w:p>
    <w:p w14:paraId="149A34D1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AE8FA55" w14:textId="4402402D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ลูกหนี้การค้าตามสัญญาเช่าซื้อ ลูกหนี้เงินให้กู้ยืม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A682C">
        <w:rPr>
          <w:rFonts w:ascii="Angsana New" w:hAnsi="Angsana New"/>
          <w:sz w:val="30"/>
          <w:szCs w:val="30"/>
          <w:cs/>
        </w:rPr>
        <w:t>ลูกหนี้สินเชื่อรายย่อยเพื่อการประกอบอาชีพแสดงตามมูลค่าสุทธิที่คาดว่าจะได้รับคืน</w:t>
      </w:r>
      <w:r w:rsidRPr="002502F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A682C">
        <w:rPr>
          <w:rFonts w:ascii="Angsana New" w:hAnsi="Angsana New"/>
          <w:sz w:val="30"/>
          <w:szCs w:val="30"/>
          <w:cs/>
        </w:rPr>
        <w:t>ซึ่งถือตามราคาตามบัญชีหักดอกผลรอการตัดบัญชีและ</w:t>
      </w:r>
      <w:r w:rsidRPr="00A213FA">
        <w:rPr>
          <w:rFonts w:ascii="Angsana New" w:hAnsi="Angsana New"/>
          <w:sz w:val="30"/>
          <w:szCs w:val="30"/>
          <w:cs/>
        </w:rPr>
        <w:t>ค่าเผื่อการด้อยค่าสำหรับผลขาดทุนด้านเครดิตที่คาดว่าจะเกิดขึ้น</w:t>
      </w:r>
      <w:r w:rsidRPr="007E10C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631310">
        <w:rPr>
          <w:rFonts w:ascii="Angsana New" w:hAnsi="Angsana New" w:hint="cs"/>
          <w:sz w:val="30"/>
          <w:szCs w:val="30"/>
          <w:cs/>
        </w:rPr>
        <w:t>กลุ่ม</w:t>
      </w:r>
      <w:r w:rsidRPr="00631310">
        <w:rPr>
          <w:rFonts w:ascii="Angsana New" w:hAnsi="Angsana New"/>
          <w:sz w:val="30"/>
          <w:szCs w:val="30"/>
          <w:cs/>
        </w:rPr>
        <w:t>บริษัทตั้งค่าเผื่อการด้อยค่าสำหรับผลขาดทุนด้านเครดิตที่</w:t>
      </w:r>
      <w:r w:rsidRPr="00925850">
        <w:rPr>
          <w:rFonts w:ascii="Angsana New" w:hAnsi="Angsana New"/>
          <w:spacing w:val="-4"/>
          <w:sz w:val="30"/>
          <w:szCs w:val="30"/>
          <w:cs/>
        </w:rPr>
        <w:t>คาดว่าจะเกิดขึ้นตาม</w:t>
      </w:r>
      <w:r w:rsidRPr="00925850">
        <w:rPr>
          <w:rFonts w:ascii="Angsana New" w:hAnsi="Angsana New" w:hint="cs"/>
          <w:spacing w:val="-4"/>
          <w:sz w:val="30"/>
          <w:szCs w:val="30"/>
          <w:cs/>
        </w:rPr>
        <w:t>นโยบายที่กล่าวในส่วนของเครื่องมือทางการเงิน</w:t>
      </w:r>
      <w:r w:rsidRPr="00925850">
        <w:rPr>
          <w:rFonts w:ascii="Angsana New" w:hAnsi="Angsana New"/>
          <w:spacing w:val="-4"/>
          <w:sz w:val="30"/>
          <w:szCs w:val="30"/>
        </w:rPr>
        <w:t xml:space="preserve"> </w:t>
      </w:r>
      <w:r w:rsidRPr="00925850">
        <w:rPr>
          <w:rFonts w:ascii="Angsana New" w:hAnsi="Angsana New"/>
          <w:spacing w:val="-4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14:paraId="30CC74AD" w14:textId="77777777" w:rsidR="00C011D9" w:rsidRPr="00C011D9" w:rsidRDefault="00C011D9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C075509" w14:textId="2A98E29A" w:rsidR="000E68B5" w:rsidRPr="00FA7B7A" w:rsidRDefault="000E68B5" w:rsidP="000E68B5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B846C2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50561070" w14:textId="77777777" w:rsidR="000E68B5" w:rsidRPr="00CE5604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24"/>
          <w:szCs w:val="24"/>
        </w:rPr>
      </w:pPr>
    </w:p>
    <w:p w14:paraId="10C16E2F" w14:textId="16137110" w:rsidR="000E68B5" w:rsidRDefault="000E68B5" w:rsidP="000E68B5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spacing w:val="-4"/>
          <w:lang w:val="en-US"/>
        </w:rPr>
      </w:pPr>
      <w:r w:rsidRPr="00C011D9">
        <w:rPr>
          <w:rFonts w:ascii="Angsana New" w:hAnsi="Angsana New" w:cs="Angsana New"/>
          <w:spacing w:val="-2"/>
          <w:cs/>
        </w:rPr>
        <w:t>ลูกหนี้อื่นแสดงในราคาที่ระบุไว้ในใบแจ้งหนี้หักค่าเผื่อ</w:t>
      </w:r>
      <w:r w:rsidR="00C011D9" w:rsidRPr="00C011D9">
        <w:rPr>
          <w:rFonts w:ascii="Angsana New" w:hAnsi="Angsana New" w:cs="Angsana New" w:hint="cs"/>
          <w:spacing w:val="-2"/>
          <w:cs/>
        </w:rPr>
        <w:t>การด้อยค่าสำหรับ</w:t>
      </w:r>
      <w:r w:rsidR="00B846C2" w:rsidRPr="00C011D9">
        <w:rPr>
          <w:rFonts w:ascii="Angsana New" w:hAnsi="Angsana New" w:cs="Angsana New" w:hint="cs"/>
          <w:spacing w:val="-2"/>
          <w:cs/>
        </w:rPr>
        <w:t>ผลขาดทุน</w:t>
      </w:r>
      <w:r w:rsidR="00C011D9" w:rsidRPr="00C011D9">
        <w:rPr>
          <w:rFonts w:ascii="Angsana New" w:hAnsi="Angsana New" w:cs="Angsana New" w:hint="cs"/>
          <w:spacing w:val="-2"/>
          <w:cs/>
        </w:rPr>
        <w:t>ด้านเครดิตที่คาดว่าจะเกิดขึ้น</w:t>
      </w:r>
      <w:r w:rsidRPr="00C011D9">
        <w:rPr>
          <w:rFonts w:ascii="Angsana New" w:hAnsi="Angsana New" w:cs="Angsana New"/>
          <w:spacing w:val="-2"/>
          <w:cs/>
        </w:rPr>
        <w:t xml:space="preserve"> (ถ้ามี)</w:t>
      </w:r>
      <w:r w:rsidR="00C011D9" w:rsidRPr="00C011D9">
        <w:rPr>
          <w:rFonts w:ascii="Angsana New" w:hAnsi="Angsana New" w:cs="Angsana New"/>
          <w:lang w:val="en-US"/>
        </w:rPr>
        <w:t xml:space="preserve"> </w:t>
      </w:r>
      <w:r w:rsidR="00C011D9" w:rsidRPr="00C011D9">
        <w:rPr>
          <w:rFonts w:ascii="Angsana New" w:hAnsi="Angsana New" w:cs="Angsana New"/>
          <w:cs/>
        </w:rPr>
        <w:t>กลุ่มบริษัทตั้งค่าเผื่อการด้อยค่าสำหรับผลขาดทุนด้านเครดิตที่</w:t>
      </w:r>
      <w:r w:rsidR="00C011D9" w:rsidRPr="00C011D9">
        <w:rPr>
          <w:rFonts w:ascii="Angsana New" w:hAnsi="Angsana New" w:cs="Angsana New"/>
          <w:spacing w:val="-4"/>
          <w:cs/>
        </w:rPr>
        <w:t>คาดว่าจะเกิดขึ้นตามนโยบายที่กล่าวในส่วนของเครื่องมือทางการเงิน</w:t>
      </w:r>
    </w:p>
    <w:p w14:paraId="49DD9F66" w14:textId="77777777" w:rsidR="00C011D9" w:rsidRPr="00C011D9" w:rsidRDefault="00C011D9" w:rsidP="000E68B5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41D8EF5" w14:textId="77777777" w:rsidR="0070179D" w:rsidRPr="00C011D9" w:rsidRDefault="0070179D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B373ED9" w14:textId="06D6164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สินทรัพย์รอการขาย</w:t>
      </w:r>
    </w:p>
    <w:p w14:paraId="1173098A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41AC9B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สินทรัพย์รอการขายแสดงมูลค่าตามยอดลูกหนี้คงเหลือตามบัญชีสุทธิจากค่าเผื่อการลดลงของมูลค่า</w:t>
      </w:r>
    </w:p>
    <w:p w14:paraId="438775FF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C6A09D" w14:textId="4AD9252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กลุ่มบริษัทตั้งค่าเผื่อการลดลงของมูลค่าสินทรัพย์รอการขาย</w:t>
      </w:r>
      <w:r w:rsidR="00B846C2"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ดังนี้</w:t>
      </w:r>
    </w:p>
    <w:p w14:paraId="650C6CDE" w14:textId="77777777" w:rsidR="000E68B5" w:rsidRPr="00FA682C" w:rsidRDefault="000E68B5" w:rsidP="00205D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ยอดค้างไม่เกินหนึ่งปี</w:t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FA682C">
        <w:rPr>
          <w:rFonts w:ascii="Angsana New" w:hAnsi="Angsana New"/>
          <w:sz w:val="30"/>
          <w:szCs w:val="30"/>
        </w:rPr>
        <w:t>30</w:t>
      </w:r>
    </w:p>
    <w:p w14:paraId="28B96594" w14:textId="77777777" w:rsidR="000E68B5" w:rsidRDefault="000E68B5" w:rsidP="00205D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ยอดค้างเกินหนึ่งปี</w:t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FA682C">
        <w:rPr>
          <w:rFonts w:ascii="Angsana New" w:hAnsi="Angsana New"/>
          <w:sz w:val="30"/>
          <w:szCs w:val="30"/>
        </w:rPr>
        <w:t>100</w:t>
      </w:r>
    </w:p>
    <w:p w14:paraId="5FAE701E" w14:textId="07AA60BF" w:rsidR="004242D7" w:rsidRPr="00C011D9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C2319D6" w14:textId="41150D5D" w:rsidR="000E68B5" w:rsidRPr="002502F1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502F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9A30620" w14:textId="77777777" w:rsidR="000E68B5" w:rsidRPr="00C011D9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0E2EDC3C" w14:textId="60C93126" w:rsidR="000E68B5" w:rsidRPr="002502F1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2502F1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วิธีราคาทุนและแสดงในราคาทุนสุทธิจากค่าเผื่อ</w:t>
      </w:r>
      <w:r w:rsidR="00B846C2">
        <w:rPr>
          <w:rFonts w:ascii="Angsana New" w:hAnsi="Angsana New" w:hint="cs"/>
          <w:sz w:val="30"/>
          <w:szCs w:val="30"/>
          <w:cs/>
        </w:rPr>
        <w:t>ผลขาดทุน</w:t>
      </w:r>
      <w:r w:rsidR="00E44843">
        <w:rPr>
          <w:rFonts w:ascii="Angsana New" w:hAnsi="Angsana New" w:hint="cs"/>
          <w:sz w:val="30"/>
          <w:szCs w:val="30"/>
          <w:cs/>
        </w:rPr>
        <w:t>จาก</w:t>
      </w:r>
      <w:r w:rsidRPr="002502F1">
        <w:rPr>
          <w:rFonts w:ascii="Angsana New" w:hAnsi="Angsana New"/>
          <w:sz w:val="30"/>
          <w:szCs w:val="30"/>
          <w:cs/>
        </w:rPr>
        <w:t>การด้อยค่า</w:t>
      </w:r>
    </w:p>
    <w:p w14:paraId="09138F6A" w14:textId="0773245C" w:rsidR="009A52F9" w:rsidRPr="00C011D9" w:rsidRDefault="009A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9AED585" w14:textId="67D247A6" w:rsidR="000E68B5" w:rsidRPr="002502F1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502F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 และอุปกรณ์ 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2502F1">
        <w:rPr>
          <w:rFonts w:ascii="Angsana New" w:hAnsi="Angsana New"/>
          <w:b/>
          <w:bCs/>
          <w:sz w:val="30"/>
          <w:szCs w:val="30"/>
          <w:cs/>
        </w:rPr>
        <w:t>สินทรัพย์ที่มีไว้เพื่อให้เช่า</w:t>
      </w:r>
    </w:p>
    <w:p w14:paraId="1341FCA7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65864205" w14:textId="77777777" w:rsidR="000E68B5" w:rsidRPr="00D225FB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>สินทรัพย์ที่เป็นกรรมสิทธิ์ของกิจการ</w:t>
      </w:r>
    </w:p>
    <w:p w14:paraId="6A9FB239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0B8530F1" w14:textId="1BFFF5F6" w:rsidR="000E68B5" w:rsidRPr="002502F1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  <w:cs/>
        </w:rPr>
      </w:pPr>
      <w:r w:rsidRPr="002502F1">
        <w:rPr>
          <w:rFonts w:ascii="Angsana New" w:hAnsi="Angsana New"/>
          <w:sz w:val="30"/>
          <w:szCs w:val="30"/>
          <w:cs/>
        </w:rPr>
        <w:t>ที่ดินแสดงในราคาทุนสุทธิจากค่าเผื่อ</w:t>
      </w:r>
      <w:r w:rsidR="00B846C2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2502F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2502F1">
        <w:rPr>
          <w:rFonts w:ascii="Angsana New" w:hAnsi="Angsana New"/>
          <w:sz w:val="30"/>
          <w:szCs w:val="30"/>
        </w:rPr>
        <w:t>(</w:t>
      </w:r>
      <w:r w:rsidRPr="002502F1">
        <w:rPr>
          <w:rFonts w:ascii="Angsana New" w:hAnsi="Angsana New"/>
          <w:sz w:val="30"/>
          <w:szCs w:val="30"/>
          <w:cs/>
        </w:rPr>
        <w:t>ถ้ามี</w:t>
      </w:r>
      <w:r w:rsidRPr="002502F1">
        <w:rPr>
          <w:rFonts w:ascii="Angsana New" w:hAnsi="Angsana New"/>
          <w:sz w:val="30"/>
          <w:szCs w:val="30"/>
        </w:rPr>
        <w:t>)</w:t>
      </w:r>
      <w:r w:rsidRPr="002502F1">
        <w:rPr>
          <w:rFonts w:ascii="Angsana New" w:hAnsi="Angsana New"/>
          <w:sz w:val="30"/>
          <w:szCs w:val="30"/>
          <w:cs/>
        </w:rPr>
        <w:t xml:space="preserve"> อาคารและอุปกรณ์แสดงในราคาทุนสุทธิจาก</w:t>
      </w:r>
      <w:r w:rsidR="009D640A">
        <w:rPr>
          <w:rFonts w:ascii="Angsana New" w:hAnsi="Angsana New"/>
          <w:sz w:val="30"/>
          <w:szCs w:val="30"/>
        </w:rPr>
        <w:t xml:space="preserve">    </w:t>
      </w:r>
      <w:r w:rsidRPr="002502F1">
        <w:rPr>
          <w:rFonts w:ascii="Angsana New" w:hAnsi="Angsana New"/>
          <w:sz w:val="30"/>
          <w:szCs w:val="30"/>
          <w:cs/>
        </w:rPr>
        <w:t>ค่าเสื่อมราคาสะสมและค่าเผื่อ</w:t>
      </w:r>
      <w:r w:rsidR="00B846C2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2502F1">
        <w:rPr>
          <w:rFonts w:ascii="Angsana New" w:hAnsi="Angsana New"/>
          <w:sz w:val="30"/>
          <w:szCs w:val="30"/>
          <w:cs/>
        </w:rPr>
        <w:t>การด้อยค่า (ถ้ามี)</w:t>
      </w:r>
    </w:p>
    <w:p w14:paraId="44E20733" w14:textId="3BD0DAF1" w:rsidR="00FC7E63" w:rsidRPr="00C011D9" w:rsidRDefault="00FC7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BE309C" w14:textId="7DE13CAF" w:rsidR="000E68B5" w:rsidRPr="00D225FB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7A5BB167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B1A971" w14:textId="5FFC85B2" w:rsidR="000E68B5" w:rsidRPr="002502F1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502F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ช้</w:t>
      </w:r>
      <w:r w:rsidRPr="002502F1">
        <w:rPr>
          <w:rFonts w:ascii="Angsana New" w:hAnsi="Angsana New"/>
          <w:sz w:val="30"/>
          <w:szCs w:val="30"/>
          <w:cs/>
        </w:rPr>
        <w:t>ประโยชน์ของสินทรัพย์แต่ละรายการ อายุการใ</w:t>
      </w:r>
      <w:r>
        <w:rPr>
          <w:rFonts w:ascii="Angsana New" w:hAnsi="Angsana New" w:hint="cs"/>
          <w:sz w:val="30"/>
          <w:szCs w:val="30"/>
          <w:cs/>
        </w:rPr>
        <w:t>ช้</w:t>
      </w:r>
      <w:r w:rsidRPr="002502F1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7CBE129D" w14:textId="77777777" w:rsidR="000E68B5" w:rsidRPr="00C011D9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6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450"/>
      </w:tblGrid>
      <w:tr w:rsidR="000E68B5" w:rsidRPr="002502F1" w14:paraId="2C2DF6FD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22DD0494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2F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 (เพื่อใช้งานและเพื่อให้เช่า)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140558D7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2F1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E68B5" w:rsidRPr="002502F1" w14:paraId="72E33A06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7A691B4D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2F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D495F8C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2F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2502F1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>ปี และตามอายุสัญญาเช่า</w:t>
            </w:r>
          </w:p>
        </w:tc>
      </w:tr>
      <w:tr w:rsidR="000E68B5" w:rsidRPr="002502F1" w14:paraId="43A4798B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235F2EA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2F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AB4C2DD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2F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>ปี และ</w:t>
            </w:r>
            <w:r w:rsidRPr="002502F1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E68B5" w:rsidRPr="002502F1" w14:paraId="786F7A4C" w14:textId="77777777" w:rsidTr="006356C1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17D79A7F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</w:tabs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2F1">
              <w:rPr>
                <w:rFonts w:ascii="Angsana New" w:hAnsi="Angsana New"/>
                <w:sz w:val="30"/>
                <w:szCs w:val="30"/>
                <w:cs/>
              </w:rPr>
              <w:t>ยานพาหนะใช้งานและยานพาหนะให้เช่า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54EBB2D" w14:textId="77777777" w:rsidR="000E68B5" w:rsidRPr="002502F1" w:rsidRDefault="000E68B5" w:rsidP="006356C1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2F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502F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86CC8AF" w14:textId="734D3738" w:rsidR="000E68B5" w:rsidRDefault="0070179D" w:rsidP="00CE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  <w:r>
        <w:rPr>
          <w:rFonts w:ascii="Angsana New" w:hAnsi="Angsana New"/>
          <w:b/>
          <w:bCs/>
          <w:szCs w:val="30"/>
          <w:cs/>
        </w:rPr>
        <w:br w:type="page"/>
      </w:r>
      <w:r w:rsidR="000E68B5">
        <w:rPr>
          <w:rFonts w:ascii="Angsana New" w:hAnsi="Angsana New" w:hint="cs"/>
          <w:b/>
          <w:bCs/>
          <w:szCs w:val="30"/>
          <w:cs/>
        </w:rPr>
        <w:lastRenderedPageBreak/>
        <w:t>สินทรัพย์สิทธิการใช้</w:t>
      </w:r>
    </w:p>
    <w:p w14:paraId="405BA3E3" w14:textId="77777777" w:rsidR="000E68B5" w:rsidRPr="00432D06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6AB0BCA" w14:textId="70AF39B6" w:rsidR="000E68B5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</w:t>
      </w:r>
      <w:r w:rsidR="00432D06">
        <w:rPr>
          <w:rFonts w:ascii="Angsana New" w:hAnsi="Angsana New" w:hint="cs"/>
          <w:szCs w:val="30"/>
          <w:cs/>
        </w:rPr>
        <w:t>ผลขาดทุนจาก</w:t>
      </w:r>
      <w:r>
        <w:rPr>
          <w:rFonts w:ascii="Angsana New" w:hAnsi="Angsana New" w:hint="cs"/>
          <w:szCs w:val="30"/>
          <w:cs/>
        </w:rPr>
        <w:t>การด้อยค่า (ถ้ามี) และ</w:t>
      </w:r>
      <w:r w:rsidRPr="0041575B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>
        <w:rPr>
          <w:rFonts w:ascii="Angsana New" w:hAnsi="Angsana New" w:hint="cs"/>
          <w:szCs w:val="30"/>
          <w:cs/>
        </w:rPr>
        <w:t xml:space="preserve"> (ถ้ามี)</w:t>
      </w:r>
    </w:p>
    <w:p w14:paraId="3AF0136F" w14:textId="77777777" w:rsidR="000E68B5" w:rsidRPr="00432D06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E883D84" w14:textId="701C2255" w:rsidR="000E68B5" w:rsidRDefault="002F41F4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2502F1">
        <w:rPr>
          <w:rFonts w:ascii="Angsana New" w:hAnsi="Angsana New"/>
          <w:szCs w:val="30"/>
          <w:cs/>
        </w:rPr>
        <w:t>ค่าเสื่อมราคาบันทึกเป็นค่าใช้จ่ายในงบกำไรขาดทุนเบ็ดเสร็จ</w:t>
      </w:r>
      <w:r w:rsidR="000E68B5">
        <w:rPr>
          <w:rFonts w:ascii="Angsana New" w:hAnsi="Angsana New"/>
          <w:szCs w:val="30"/>
          <w:cs/>
        </w:rPr>
        <w:t>และคำนวณโดยวิธีเส้นตรงตาม</w:t>
      </w:r>
      <w:r w:rsidR="000E68B5"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  <w:r w:rsidR="000E68B5" w:rsidRPr="00C801FB">
        <w:rPr>
          <w:rFonts w:ascii="Angsana New" w:hAnsi="Angsana New" w:hint="cs"/>
          <w:szCs w:val="30"/>
          <w:cs/>
        </w:rPr>
        <w:t>ซึ่งได้แก่ พื้นที่อาคารเช่ามีระยะเวลา</w:t>
      </w:r>
      <w:r w:rsidR="000E68B5">
        <w:rPr>
          <w:rFonts w:ascii="Angsana New" w:hAnsi="Angsana New" w:hint="cs"/>
          <w:szCs w:val="30"/>
          <w:cs/>
        </w:rPr>
        <w:t>ระหว่าง</w:t>
      </w:r>
      <w:r w:rsidR="000E68B5">
        <w:rPr>
          <w:rFonts w:ascii="Angsana New" w:hAnsi="Angsana New"/>
          <w:szCs w:val="30"/>
        </w:rPr>
        <w:t xml:space="preserve"> 1 </w:t>
      </w:r>
      <w:r w:rsidR="000E68B5">
        <w:rPr>
          <w:rFonts w:ascii="Angsana New" w:hAnsi="Angsana New" w:hint="cs"/>
          <w:szCs w:val="30"/>
          <w:cs/>
        </w:rPr>
        <w:t xml:space="preserve">ปี ถึง </w:t>
      </w:r>
      <w:r w:rsidR="000E68B5" w:rsidRPr="006E5D99">
        <w:rPr>
          <w:rFonts w:ascii="Angsana New" w:hAnsi="Angsana New" w:hint="cs"/>
          <w:szCs w:val="30"/>
        </w:rPr>
        <w:t>10</w:t>
      </w:r>
      <w:r w:rsidR="000E68B5">
        <w:rPr>
          <w:rFonts w:ascii="Angsana New" w:hAnsi="Angsana New" w:hint="cs"/>
          <w:szCs w:val="30"/>
          <w:cs/>
        </w:rPr>
        <w:t xml:space="preserve"> ปี และยานพาหนะมีระยะเวลา </w:t>
      </w:r>
      <w:r w:rsidR="000E68B5" w:rsidRPr="006E5D99">
        <w:rPr>
          <w:rFonts w:ascii="Angsana New" w:hAnsi="Angsana New" w:hint="cs"/>
          <w:szCs w:val="30"/>
        </w:rPr>
        <w:t>3</w:t>
      </w:r>
      <w:r w:rsidR="000E68B5">
        <w:rPr>
          <w:rFonts w:ascii="Angsana New" w:hAnsi="Angsana New" w:hint="cs"/>
          <w:szCs w:val="30"/>
          <w:cs/>
        </w:rPr>
        <w:t xml:space="preserve"> ปี</w:t>
      </w:r>
    </w:p>
    <w:p w14:paraId="429B96E0" w14:textId="64041A58" w:rsidR="00E20C53" w:rsidRPr="00432D06" w:rsidRDefault="00E2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0E122940" w14:textId="02E5BD4B" w:rsidR="000E68B5" w:rsidRPr="00FA682C" w:rsidRDefault="000E68B5" w:rsidP="000E68B5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9C53591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4DA4FA27" w14:textId="77777777" w:rsidR="000E68B5" w:rsidRPr="00D225FB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both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>สิทธิการเช่า</w:t>
      </w:r>
    </w:p>
    <w:p w14:paraId="4D1D9B62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03DEEA0D" w14:textId="4C2F9F81" w:rsidR="000E68B5" w:rsidRPr="00215747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สิทธิการเช่าแสดงในราคาทุนสุทธิจากค่าตัดจำหน่ายสะสมและค่าเผื่อ</w:t>
      </w:r>
      <w:r w:rsidR="00B846C2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FA682C">
        <w:rPr>
          <w:rFonts w:ascii="Angsana New" w:hAnsi="Angsana New"/>
          <w:sz w:val="30"/>
          <w:szCs w:val="30"/>
          <w:cs/>
        </w:rPr>
        <w:t>การด้อยค่า</w:t>
      </w:r>
      <w:r w:rsidR="00432D06"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ช้</w:t>
      </w:r>
      <w:r w:rsidRPr="00FA682C">
        <w:rPr>
          <w:rFonts w:ascii="Angsana New" w:hAnsi="Angsana New"/>
          <w:sz w:val="30"/>
          <w:szCs w:val="30"/>
          <w:cs/>
        </w:rPr>
        <w:t>ประโยชน์ซึ่งได้แก่ อายุสัญญาเช่า</w:t>
      </w:r>
    </w:p>
    <w:p w14:paraId="19C5BA55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518A1EE7" w14:textId="77777777" w:rsidR="000E68B5" w:rsidRPr="00D225FB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>ค่าลิขสิทธิ์ซอฟท์แวร์</w:t>
      </w:r>
    </w:p>
    <w:p w14:paraId="3AD05D75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669E2DAA" w14:textId="7BD469B2" w:rsidR="000E68B5" w:rsidRPr="00FA682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ค่าลิขสิทธิ์ซอฟท์แวร์แสดงในราคาทุนสุทธิจากค่าตัดจำหน่ายสะสมและค่าเผื่อ</w:t>
      </w:r>
      <w:r w:rsidR="00B846C2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FA682C">
        <w:rPr>
          <w:rFonts w:ascii="Angsana New" w:hAnsi="Angsana New"/>
          <w:sz w:val="30"/>
          <w:szCs w:val="30"/>
          <w:cs/>
        </w:rPr>
        <w:t>การด้อยค่า (ถ้ามี) ค่าตัดจำหน่ายคำนวณโดยวิธีเส้นตรงตามอายุการใ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ช้</w:t>
      </w:r>
      <w:r w:rsidRPr="00FA682C">
        <w:rPr>
          <w:rFonts w:ascii="Angsana New" w:hAnsi="Angsana New"/>
          <w:sz w:val="30"/>
          <w:szCs w:val="30"/>
          <w:cs/>
        </w:rPr>
        <w:t xml:space="preserve">ประโยชน์เป็นระยะเวลา </w:t>
      </w:r>
      <w:r w:rsidRPr="00FA682C">
        <w:rPr>
          <w:rFonts w:ascii="Angsana New" w:hAnsi="Angsana New"/>
          <w:sz w:val="30"/>
          <w:szCs w:val="30"/>
        </w:rPr>
        <w:t xml:space="preserve">5 </w:t>
      </w:r>
      <w:r w:rsidRPr="00FA682C">
        <w:rPr>
          <w:rFonts w:ascii="Angsana New" w:hAnsi="Angsana New"/>
          <w:sz w:val="30"/>
          <w:szCs w:val="30"/>
          <w:cs/>
        </w:rPr>
        <w:t>ปี</w:t>
      </w:r>
    </w:p>
    <w:p w14:paraId="5D4ABCA1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17D0CF93" w14:textId="2E3B12A9" w:rsidR="000E68B5" w:rsidRPr="00FA682C" w:rsidRDefault="000E68B5" w:rsidP="00E2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Pr="006C5291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40B808A1" w14:textId="77777777" w:rsidR="000E68B5" w:rsidRPr="00432D06" w:rsidRDefault="000E68B5" w:rsidP="000E68B5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F2FD43D" w14:textId="77777777" w:rsidR="000E68B5" w:rsidRPr="00FA682C" w:rsidRDefault="000E68B5" w:rsidP="000E68B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FA682C">
        <w:rPr>
          <w:rFonts w:ascii="Angsana New" w:hAnsi="Angsana New"/>
          <w:sz w:val="30"/>
          <w:szCs w:val="30"/>
        </w:rPr>
        <w:t>(</w:t>
      </w:r>
      <w:r w:rsidRPr="00FA682C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8EE1A81" w14:textId="77777777" w:rsidR="000E68B5" w:rsidRPr="00432D06" w:rsidRDefault="000E68B5" w:rsidP="000E68B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17B8189" w14:textId="77777777" w:rsidR="000E68B5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กลับรายการผล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ๆ</w:t>
      </w:r>
    </w:p>
    <w:p w14:paraId="287D7E56" w14:textId="77777777" w:rsidR="002B6676" w:rsidRPr="002B6676" w:rsidRDefault="002B6676" w:rsidP="000E68B5">
      <w:pPr>
        <w:jc w:val="thaiDistribute"/>
        <w:rPr>
          <w:rFonts w:ascii="Angsana New" w:hAnsi="Angsana New"/>
          <w:sz w:val="28"/>
          <w:szCs w:val="28"/>
        </w:rPr>
      </w:pPr>
    </w:p>
    <w:p w14:paraId="7D6A8BAF" w14:textId="77777777" w:rsidR="000E68B5" w:rsidRPr="00FA682C" w:rsidRDefault="000E68B5" w:rsidP="000E68B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7B7DB660" w14:textId="77777777" w:rsidR="000E68B5" w:rsidRPr="0070179D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0CA802E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664C10E" w14:textId="1EE7C92D" w:rsidR="002B6676" w:rsidRPr="0070179D" w:rsidRDefault="002B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CC192C3" w14:textId="71647837" w:rsidR="000E68B5" w:rsidRDefault="000E68B5" w:rsidP="0075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3362B3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หนี้สินตามสัญญาเช่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า</w:t>
      </w:r>
    </w:p>
    <w:p w14:paraId="4498F893" w14:textId="77777777" w:rsidR="00757467" w:rsidRPr="0070179D" w:rsidRDefault="00757467" w:rsidP="0075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BE598B" w14:textId="77777777" w:rsidR="00A946F5" w:rsidRDefault="000E68B5" w:rsidP="00A946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ของกลุ่ม</w:t>
      </w:r>
      <w:r w:rsidRPr="00D225FB">
        <w:rPr>
          <w:rFonts w:ascii="Angsana New" w:hAnsi="Angsana New" w:hint="cs"/>
          <w:sz w:val="30"/>
          <w:szCs w:val="30"/>
          <w:cs/>
        </w:rPr>
        <w:t>บริษัท</w:t>
      </w:r>
    </w:p>
    <w:p w14:paraId="1FD8F3CE" w14:textId="028830A2" w:rsidR="000E68B5" w:rsidRPr="0070179D" w:rsidRDefault="000E68B5" w:rsidP="00A946F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25FB">
        <w:rPr>
          <w:rFonts w:ascii="Angsana New" w:hAnsi="Angsana New"/>
          <w:sz w:val="30"/>
          <w:szCs w:val="30"/>
          <w:cs/>
        </w:rPr>
        <w:t xml:space="preserve"> </w:t>
      </w:r>
    </w:p>
    <w:p w14:paraId="3CBA9520" w14:textId="77777777" w:rsidR="000E68B5" w:rsidRPr="003362B3" w:rsidRDefault="000E68B5" w:rsidP="00A946F5">
      <w:pPr>
        <w:tabs>
          <w:tab w:val="left" w:pos="540"/>
        </w:tabs>
        <w:jc w:val="thaiDistribute"/>
        <w:rPr>
          <w:rFonts w:ascii="Angsana New" w:hAnsi="Angsana New"/>
          <w:szCs w:val="30"/>
        </w:rPr>
      </w:pPr>
      <w:r w:rsidRPr="00A946F5">
        <w:rPr>
          <w:rFonts w:ascii="Angsana New" w:hAnsi="Angsana New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A946F5">
        <w:rPr>
          <w:rFonts w:ascii="Angsana New" w:hAnsi="Angsana New"/>
          <w:sz w:val="30"/>
          <w:szCs w:val="30"/>
        </w:rPr>
        <w:t>12</w:t>
      </w:r>
      <w:r w:rsidRPr="00A946F5">
        <w:rPr>
          <w:rFonts w:ascii="Angsana New" w:hAnsi="Angsana New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3362B3">
        <w:rPr>
          <w:rFonts w:ascii="Angsana New" w:hAnsi="Angsana New"/>
          <w:szCs w:val="30"/>
          <w:cs/>
        </w:rPr>
        <w:t xml:space="preserve"> (พิจารณาตามลักษณะทางกายภาพของสินทรัพย์) 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5CF7B96D" w14:textId="77777777" w:rsidR="000E68B5" w:rsidRPr="0070179D" w:rsidRDefault="000E68B5" w:rsidP="000E68B5">
      <w:pPr>
        <w:pStyle w:val="NoSpacing"/>
        <w:spacing w:line="240" w:lineRule="atLeast"/>
        <w:jc w:val="thaiDistribute"/>
        <w:rPr>
          <w:rFonts w:ascii="Angsana New" w:hAnsi="Angsana New"/>
          <w:szCs w:val="30"/>
        </w:rPr>
      </w:pPr>
    </w:p>
    <w:p w14:paraId="26916B68" w14:textId="013E8127" w:rsidR="000E68B5" w:rsidRPr="003362B3" w:rsidRDefault="000E68B5" w:rsidP="009D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2B3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33D24255" w14:textId="77777777" w:rsidR="000E68B5" w:rsidRPr="0070179D" w:rsidRDefault="000E68B5" w:rsidP="000E68B5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244790A5" w14:textId="77777777" w:rsidR="000E68B5" w:rsidRPr="00D22FF7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22FF7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14:paraId="6884D4A5" w14:textId="77777777" w:rsidR="000E68B5" w:rsidRPr="0070179D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ADE9B74" w14:textId="77777777" w:rsidR="000E68B5" w:rsidRPr="00D22FF7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D22FF7">
        <w:rPr>
          <w:rFonts w:ascii="Angsana New" w:hAnsi="Angsana New"/>
          <w:color w:val="000000"/>
          <w:sz w:val="30"/>
          <w:szCs w:val="30"/>
          <w:cs/>
        </w:rPr>
        <w:t>ผลประโยชน์ระยะสั้น</w:t>
      </w:r>
    </w:p>
    <w:p w14:paraId="58FE7EFD" w14:textId="77777777" w:rsidR="000E68B5" w:rsidRPr="0070179D" w:rsidRDefault="000E68B5" w:rsidP="00D22FF7">
      <w:pPr>
        <w:jc w:val="thaiDistribute"/>
        <w:rPr>
          <w:rFonts w:ascii="Angsana New" w:hAnsi="Angsana New"/>
          <w:sz w:val="30"/>
          <w:szCs w:val="30"/>
        </w:rPr>
      </w:pPr>
    </w:p>
    <w:p w14:paraId="365AA58C" w14:textId="77777777" w:rsidR="000E68B5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2D706B">
        <w:rPr>
          <w:rFonts w:ascii="Angsana New" w:hAnsi="Angsana New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4E8DCC71" w14:textId="77777777" w:rsidR="000E68B5" w:rsidRPr="0070179D" w:rsidRDefault="000E68B5" w:rsidP="000E68B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0E8EA10" w14:textId="77777777" w:rsidR="000E68B5" w:rsidRPr="007D52EE" w:rsidRDefault="000E68B5" w:rsidP="000E68B5">
      <w:pPr>
        <w:pStyle w:val="NoSpacing"/>
        <w:rPr>
          <w:rFonts w:ascii="Angsana New" w:hAnsi="Angsana New"/>
          <w:szCs w:val="30"/>
        </w:rPr>
      </w:pPr>
      <w:r w:rsidRPr="007D52EE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72682793" w14:textId="77777777" w:rsidR="000E68B5" w:rsidRPr="0070179D" w:rsidRDefault="000E68B5" w:rsidP="000E68B5">
      <w:pPr>
        <w:pStyle w:val="NoSpacing"/>
        <w:rPr>
          <w:rFonts w:ascii="Angsana New" w:hAnsi="Angsana New"/>
          <w:szCs w:val="30"/>
        </w:rPr>
      </w:pPr>
    </w:p>
    <w:p w14:paraId="20C32259" w14:textId="77777777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ภาระผูกพันสำหรับผลประโยชน์พนักงานหลังออกจากงานประเภทโครงการสมทบเงินซึ่งได้แก่ กองทุนสำรองเลี้ยงชีพบันทึกเป็นค่าใช้จ่ายในกำไรหรือขาดทุนเมื่อมีการจ่ายเงินสมทบไปยังกองทุนตามเกณฑ์คงค้าง</w:t>
      </w:r>
    </w:p>
    <w:p w14:paraId="79097231" w14:textId="77777777" w:rsidR="000E68B5" w:rsidRPr="00432D06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26EC0043" w14:textId="77777777" w:rsidR="007F2A1F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9732CA" w14:textId="22836CA7" w:rsidR="00D22FF7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lastRenderedPageBreak/>
        <w:t xml:space="preserve">ภาระผูกพันของกลุ่ม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A0204C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</w:t>
      </w:r>
      <w:r w:rsidRPr="00A0204C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ที่ถูกรับรู้ในกำไรหรือขาดทุนประกอบด้วยต้นทุนบริการปัจจุบันและต้นทุนดอกเบี้ย 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A0204C">
        <w:rPr>
          <w:rFonts w:ascii="Angsana New" w:hAnsi="Angsana New"/>
          <w:color w:val="FFFFFF"/>
          <w:sz w:val="30"/>
          <w:szCs w:val="30"/>
          <w:cs/>
        </w:rPr>
        <w:t>-</w:t>
      </w:r>
      <w:r w:rsidRPr="00A0204C">
        <w:rPr>
          <w:rFonts w:ascii="Angsana New" w:hAnsi="Angsana New"/>
          <w:sz w:val="30"/>
          <w:szCs w:val="30"/>
          <w:cs/>
        </w:rPr>
        <w:t>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1F8EF82B" w14:textId="77777777" w:rsidR="007F2A1F" w:rsidRDefault="007F2A1F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242890" w14:textId="14A861ED" w:rsidR="000E68B5" w:rsidRPr="00FA682C" w:rsidRDefault="000E68B5" w:rsidP="00D2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7A34CD63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56B84E31" w14:textId="77777777" w:rsidR="000E68B5" w:rsidRPr="00A0204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  ถ้าผลกระทบดังกล่าวมีจำนวนที่เป็น   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779C981F" w14:textId="77777777" w:rsidR="000E68B5" w:rsidRPr="007F2A1F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D84D3CC" w14:textId="258A0F4B" w:rsidR="000E68B5" w:rsidRPr="00103413" w:rsidRDefault="000E68B5" w:rsidP="00432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3413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7BBE20BB" w14:textId="77777777" w:rsidR="000E68B5" w:rsidRPr="007F2A1F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D9D766" w14:textId="62F9E45D" w:rsidR="000E68B5" w:rsidRPr="00A63528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03413">
        <w:rPr>
          <w:rFonts w:ascii="Angsana New" w:hAnsi="Angsana New"/>
          <w:sz w:val="30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</w:t>
      </w:r>
      <w:r w:rsidRPr="002D706B">
        <w:rPr>
          <w:rFonts w:ascii="Angsana New" w:hAnsi="Angsana New"/>
          <w:sz w:val="30"/>
          <w:szCs w:val="30"/>
          <w:cs/>
        </w:rPr>
        <w:t>ปกติระหว่างผู้ร่วมตลาด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ณ</w:t>
      </w:r>
      <w:r w:rsidR="00A63528">
        <w:rPr>
          <w:rFonts w:ascii="Angsana New" w:hAnsi="Angsana New"/>
          <w:sz w:val="30"/>
          <w:szCs w:val="30"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วันที่วัดมูลค่า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Cs w:val="30"/>
          <w:cs/>
        </w:rPr>
        <w:t>ทั้งนี้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</w:t>
      </w:r>
      <w:r w:rsidRPr="001C4B12">
        <w:rPr>
          <w:rFonts w:ascii="Angsana New" w:hAnsi="Angsana New"/>
          <w:sz w:val="30"/>
          <w:szCs w:val="30"/>
          <w:cs/>
        </w:rPr>
        <w:t xml:space="preserve">เดียวกัน </w:t>
      </w:r>
      <w:r w:rsidRPr="001C4B12">
        <w:rPr>
          <w:rFonts w:ascii="Angsana New" w:hAnsi="Angsana New"/>
          <w:sz w:val="30"/>
          <w:szCs w:val="30"/>
        </w:rPr>
        <w:t>(“</w:t>
      </w:r>
      <w:r w:rsidRPr="001C4B12">
        <w:rPr>
          <w:rFonts w:ascii="Angsana New" w:hAnsi="Angsana New"/>
          <w:sz w:val="30"/>
          <w:szCs w:val="30"/>
          <w:cs/>
        </w:rPr>
        <w:t>ข้อมูลระดับ</w:t>
      </w:r>
      <w:r w:rsidRPr="001C4B12">
        <w:rPr>
          <w:rFonts w:ascii="Angsana New" w:hAnsi="Angsana New"/>
          <w:sz w:val="30"/>
          <w:szCs w:val="30"/>
        </w:rPr>
        <w:t xml:space="preserve"> 1”) </w:t>
      </w:r>
      <w:r w:rsidRPr="00A63528">
        <w:rPr>
          <w:rFonts w:ascii="Angsana New" w:hAnsi="Angsana New"/>
          <w:spacing w:val="-2"/>
          <w:sz w:val="30"/>
          <w:szCs w:val="30"/>
          <w:cs/>
        </w:rPr>
        <w:t>รองลงมาคือข้อมูลอื่นที่สามารถสังเกตได้ (</w:t>
      </w:r>
      <w:r w:rsidRPr="00A63528">
        <w:rPr>
          <w:rFonts w:ascii="Angsana New" w:hAnsi="Angsana New"/>
          <w:spacing w:val="-2"/>
          <w:sz w:val="30"/>
          <w:szCs w:val="30"/>
        </w:rPr>
        <w:t>“</w:t>
      </w:r>
      <w:r w:rsidRPr="00A63528">
        <w:rPr>
          <w:rFonts w:ascii="Angsana New" w:hAnsi="Angsana New"/>
          <w:spacing w:val="-2"/>
          <w:sz w:val="30"/>
          <w:szCs w:val="30"/>
          <w:cs/>
        </w:rPr>
        <w:t xml:space="preserve">ข้อมูลระดับ </w:t>
      </w:r>
      <w:r w:rsidRPr="00A63528">
        <w:rPr>
          <w:rFonts w:ascii="Angsana New" w:hAnsi="Angsana New"/>
          <w:spacing w:val="-2"/>
          <w:sz w:val="30"/>
          <w:szCs w:val="30"/>
        </w:rPr>
        <w:t>2”</w:t>
      </w:r>
      <w:r w:rsidRPr="00A63528">
        <w:rPr>
          <w:rFonts w:ascii="Angsana New" w:hAnsi="Angsana New"/>
          <w:spacing w:val="-2"/>
          <w:sz w:val="30"/>
          <w:szCs w:val="30"/>
          <w:cs/>
        </w:rPr>
        <w:t>) และต่ำสุดคือข้อมูลที่ไม่สามารถสังเกตได้</w:t>
      </w:r>
      <w:r w:rsidRPr="00A63528">
        <w:rPr>
          <w:rFonts w:ascii="Angsana New" w:hAnsi="Angsana New"/>
          <w:spacing w:val="-2"/>
          <w:sz w:val="30"/>
          <w:szCs w:val="30"/>
        </w:rPr>
        <w:t xml:space="preserve"> (“</w:t>
      </w:r>
      <w:r w:rsidRPr="00A63528">
        <w:rPr>
          <w:rFonts w:ascii="Angsana New" w:hAnsi="Angsana New"/>
          <w:spacing w:val="-2"/>
          <w:sz w:val="30"/>
          <w:szCs w:val="30"/>
          <w:cs/>
        </w:rPr>
        <w:t>ข้อมูลระดับ</w:t>
      </w:r>
      <w:r w:rsidRPr="00A63528">
        <w:rPr>
          <w:rFonts w:ascii="Angsana New" w:hAnsi="Angsana New"/>
          <w:spacing w:val="-2"/>
          <w:sz w:val="30"/>
          <w:szCs w:val="30"/>
        </w:rPr>
        <w:t xml:space="preserve"> 3”)</w:t>
      </w:r>
    </w:p>
    <w:p w14:paraId="60292BE9" w14:textId="77777777" w:rsidR="000E68B5" w:rsidRPr="00103413" w:rsidRDefault="000E68B5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684BB68" w14:textId="77777777" w:rsidR="007F2A1F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2A8FE8A" w14:textId="317FFFCA" w:rsidR="000E68B5" w:rsidRPr="00103413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0341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839CEA6" w14:textId="77777777" w:rsidR="000E68B5" w:rsidRPr="00103413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CB979F8" w14:textId="77777777" w:rsidR="000E68B5" w:rsidRPr="00103413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03413">
        <w:rPr>
          <w:rFonts w:ascii="Angsana New" w:hAnsi="Angsana New" w:hint="cs"/>
          <w:sz w:val="30"/>
          <w:szCs w:val="30"/>
          <w:cs/>
        </w:rPr>
        <w:t>การรับรู้รายการและการวัดมูลค่า</w:t>
      </w:r>
    </w:p>
    <w:p w14:paraId="1288D366" w14:textId="77777777" w:rsidR="000E68B5" w:rsidRPr="00103413" w:rsidRDefault="000E68B5" w:rsidP="00103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6229B4A" w14:textId="77777777" w:rsidR="000E68B5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สินทรัพย์ทางการเงิน</w:t>
      </w:r>
      <w:r w:rsidRPr="00BB0C72">
        <w:rPr>
          <w:rFonts w:ascii="Angsana New" w:hAnsi="Angsana New" w:hint="cs"/>
          <w:szCs w:val="30"/>
          <w:cs/>
        </w:rPr>
        <w:t>ถูกรับรู้เริ่มแรกด้วย</w:t>
      </w:r>
      <w:r w:rsidRPr="00BB0C72">
        <w:rPr>
          <w:rFonts w:ascii="Angsana New" w:hAnsi="Angsana New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BB0C72"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B0C72">
        <w:rPr>
          <w:rFonts w:ascii="Angsana New" w:hAnsi="Angsana New"/>
          <w:szCs w:val="30"/>
          <w:cs/>
        </w:rPr>
        <w:t>ประเภท</w:t>
      </w:r>
      <w:r w:rsidRPr="00BB0C72">
        <w:rPr>
          <w:rFonts w:ascii="Angsana New" w:hAnsi="Angsana New" w:hint="cs"/>
          <w:szCs w:val="30"/>
          <w:cs/>
        </w:rPr>
        <w:t>และวัดมูลค่า</w:t>
      </w:r>
      <w:r w:rsidRPr="00BB0C72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B0C72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B0C72">
        <w:rPr>
          <w:rFonts w:ascii="Angsana New" w:hAnsi="Angsana New"/>
          <w:szCs w:val="30"/>
          <w:cs/>
        </w:rPr>
        <w:t>ราคาทุนตัดจำหน่าย</w:t>
      </w:r>
      <w:r>
        <w:rPr>
          <w:rFonts w:ascii="Angsana New" w:hAnsi="Angsana New" w:hint="cs"/>
          <w:szCs w:val="30"/>
          <w:cs/>
        </w:rPr>
        <w:t xml:space="preserve"> </w:t>
      </w:r>
      <w:r w:rsidRPr="00BB0C72">
        <w:rPr>
          <w:rFonts w:ascii="Angsana New" w:hAnsi="Angsana New"/>
          <w:szCs w:val="30"/>
          <w:cs/>
        </w:rPr>
        <w:t>มูลค่</w:t>
      </w:r>
      <w:r w:rsidRPr="00BB0C72">
        <w:rPr>
          <w:rFonts w:ascii="Angsana New" w:hAnsi="Angsana New" w:hint="cs"/>
          <w:szCs w:val="30"/>
          <w:cs/>
        </w:rPr>
        <w:t>า</w:t>
      </w:r>
      <w:r w:rsidRPr="00BB0C72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B0C72">
        <w:rPr>
          <w:rFonts w:ascii="Angsana New" w:hAnsi="Angsana New" w:hint="cs"/>
          <w:szCs w:val="30"/>
          <w:cs/>
        </w:rPr>
        <w:t>และ</w:t>
      </w:r>
      <w:r w:rsidRPr="00BB0C72">
        <w:rPr>
          <w:rFonts w:ascii="Angsana New" w:hAnsi="Angsana New"/>
          <w:szCs w:val="30"/>
          <w:cs/>
        </w:rPr>
        <w:t>มูลค่ายุติธรรมผ่านกำไรหรือขาดทุนเมื่อ</w:t>
      </w:r>
      <w:r w:rsidRPr="00BB0C72">
        <w:rPr>
          <w:rFonts w:ascii="Angsana New" w:hAnsi="Angsana New" w:hint="cs"/>
          <w:szCs w:val="30"/>
          <w:cs/>
        </w:rPr>
        <w:t>มีการ</w:t>
      </w:r>
      <w:r w:rsidRPr="00BB0C72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เปลี่ยนแปลงโมเดลธุรกิจในการบริหารสินทรัพย์ทางการเงินต้อง</w:t>
      </w:r>
      <w:r w:rsidRPr="00BB0C72">
        <w:rPr>
          <w:rFonts w:ascii="Angsana New" w:hAnsi="Angsana New" w:hint="cs"/>
          <w:szCs w:val="30"/>
          <w:cs/>
        </w:rPr>
        <w:t>มีการ</w:t>
      </w:r>
      <w:r w:rsidRPr="00BB0C72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B0C72">
        <w:rPr>
          <w:rFonts w:ascii="Angsana New" w:hAnsi="Angsana New" w:hint="cs"/>
          <w:szCs w:val="30"/>
          <w:cs/>
        </w:rPr>
        <w:t>ใหม่ในส่วน</w:t>
      </w:r>
      <w:r w:rsidRPr="00BB0C72">
        <w:rPr>
          <w:rFonts w:ascii="Angsana New" w:hAnsi="Angsana New"/>
          <w:szCs w:val="30"/>
          <w:cs/>
        </w:rPr>
        <w:t>ที่ได้รับผลกระทบ</w:t>
      </w:r>
    </w:p>
    <w:p w14:paraId="74C9919A" w14:textId="77777777" w:rsidR="00435918" w:rsidRPr="0007642B" w:rsidRDefault="00435918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21F8DAAF" w14:textId="77777777" w:rsidR="000E68B5" w:rsidRPr="00BB0C72" w:rsidRDefault="000E68B5" w:rsidP="000E68B5">
      <w:pPr>
        <w:jc w:val="thaiDistribute"/>
        <w:rPr>
          <w:rFonts w:ascii="Angsana New" w:hAnsi="Angsana New"/>
          <w:sz w:val="30"/>
          <w:szCs w:val="30"/>
        </w:rPr>
      </w:pP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ถูก</w:t>
      </w:r>
      <w:r w:rsidRPr="00BB0C72">
        <w:rPr>
          <w:rFonts w:ascii="Angsana New" w:hAnsi="Angsana New"/>
          <w:sz w:val="30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BB0C72">
        <w:rPr>
          <w:rFonts w:ascii="Angsana New" w:hAnsi="Angsana New" w:hint="cs"/>
          <w:sz w:val="30"/>
          <w:szCs w:val="30"/>
          <w:cs/>
        </w:rPr>
        <w:t xml:space="preserve">ร </w:t>
      </w: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BB0C72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B0C72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BB0C72">
        <w:rPr>
          <w:rFonts w:ascii="Angsana New" w:hAnsi="Angsana New"/>
          <w:sz w:val="30"/>
          <w:szCs w:val="30"/>
          <w:cs/>
        </w:rPr>
        <w:t>หนี้สินดังกล่าวรวมถึงหนี้สิน</w:t>
      </w:r>
      <w:r w:rsidRPr="00BB0C72">
        <w:rPr>
          <w:rFonts w:ascii="Angsana New" w:hAnsi="Angsana New" w:hint="cs"/>
          <w:sz w:val="30"/>
          <w:szCs w:val="30"/>
          <w:cs/>
        </w:rPr>
        <w:t>ตราสาร</w:t>
      </w:r>
      <w:r w:rsidRPr="00BB0C72">
        <w:rPr>
          <w:rFonts w:ascii="Angsana New" w:hAnsi="Angsana New"/>
          <w:sz w:val="30"/>
          <w:szCs w:val="30"/>
          <w:cs/>
        </w:rPr>
        <w:t>อนุพันธ์</w:t>
      </w:r>
      <w:r w:rsidRPr="00BB0C72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0C72">
        <w:rPr>
          <w:rFonts w:ascii="Angsana New" w:hAnsi="Angsana New" w:hint="cs"/>
          <w:sz w:val="30"/>
          <w:szCs w:val="30"/>
          <w:cs/>
        </w:rPr>
        <w:t>และ</w:t>
      </w:r>
      <w:r w:rsidRPr="00BB0C72">
        <w:rPr>
          <w:rFonts w:ascii="Angsana New" w:hAnsi="Angsana New"/>
          <w:sz w:val="30"/>
          <w:szCs w:val="30"/>
          <w:cs/>
        </w:rPr>
        <w:t>ไม่สามารถจัดประเภท</w:t>
      </w:r>
      <w:r w:rsidRPr="00BB0C72">
        <w:rPr>
          <w:rFonts w:ascii="Angsana New" w:hAnsi="Angsana New" w:hint="cs"/>
          <w:sz w:val="30"/>
          <w:szCs w:val="30"/>
          <w:cs/>
        </w:rPr>
        <w:t>รายการ</w:t>
      </w: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ใหม่</w:t>
      </w:r>
      <w:r w:rsidRPr="00BB0C72">
        <w:rPr>
          <w:rFonts w:ascii="Angsana New" w:hAnsi="Angsana New"/>
          <w:sz w:val="30"/>
          <w:szCs w:val="30"/>
          <w:cs/>
        </w:rPr>
        <w:t>ได้</w:t>
      </w:r>
    </w:p>
    <w:p w14:paraId="022B38D9" w14:textId="77777777" w:rsidR="00432D06" w:rsidRPr="007F2A1F" w:rsidRDefault="00432D06" w:rsidP="000E68B5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E4AFE24" w14:textId="41D4220E" w:rsidR="000E68B5" w:rsidRPr="00E5282E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E5282E">
        <w:rPr>
          <w:rFonts w:ascii="Angsana New" w:hAnsi="Angsana New"/>
          <w:szCs w:val="30"/>
          <w:cs/>
        </w:rPr>
        <w:t>การจัดประเภทรายการและการวัดมูลค่า</w:t>
      </w:r>
    </w:p>
    <w:p w14:paraId="2E047A34" w14:textId="77777777" w:rsidR="000E68B5" w:rsidRPr="00E5282E" w:rsidRDefault="000E68B5" w:rsidP="000E68B5">
      <w:pPr>
        <w:pStyle w:val="NoSpacing"/>
        <w:spacing w:line="200" w:lineRule="atLeast"/>
        <w:jc w:val="thaiDistribute"/>
        <w:rPr>
          <w:rFonts w:ascii="Angsana New" w:eastAsia="SimSun" w:hAnsi="Angsana New"/>
          <w:sz w:val="24"/>
          <w:szCs w:val="24"/>
        </w:rPr>
      </w:pPr>
    </w:p>
    <w:p w14:paraId="7CD0EF88" w14:textId="77777777" w:rsidR="000E68B5" w:rsidRPr="00BB0C72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76824205" w14:textId="303BFA3F" w:rsidR="000E68B5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F816CC">
        <w:rPr>
          <w:rFonts w:ascii="Angsana New" w:hAnsi="Angsana New"/>
          <w:szCs w:val="30"/>
        </w:rPr>
        <w:t xml:space="preserve"> </w:t>
      </w:r>
      <w:r w:rsidR="00F816CC">
        <w:rPr>
          <w:rFonts w:ascii="Angsana New" w:hAnsi="Angsana New" w:hint="cs"/>
          <w:szCs w:val="30"/>
          <w:cs/>
        </w:rPr>
        <w:t>และเงินฝากประจำกับธนาคาร</w:t>
      </w:r>
    </w:p>
    <w:p w14:paraId="6A8CD19A" w14:textId="7CB1BA1B" w:rsidR="000E68B5" w:rsidRPr="00BB0C72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ลูกหนี้</w:t>
      </w:r>
      <w:r w:rsidRPr="00BB0C72">
        <w:rPr>
          <w:rFonts w:ascii="Angsana New" w:hAnsi="Angsana New" w:hint="cs"/>
          <w:szCs w:val="30"/>
          <w:cs/>
        </w:rPr>
        <w:t>การค้าและลูกหนี้</w:t>
      </w:r>
      <w:r w:rsidR="00F816CC">
        <w:rPr>
          <w:rFonts w:ascii="Angsana New" w:hAnsi="Angsana New" w:hint="cs"/>
          <w:szCs w:val="30"/>
          <w:cs/>
        </w:rPr>
        <w:t>หมุนเวียน</w:t>
      </w:r>
      <w:r w:rsidRPr="00BB0C72">
        <w:rPr>
          <w:rFonts w:ascii="Angsana New" w:hAnsi="Angsana New" w:hint="cs"/>
          <w:szCs w:val="30"/>
          <w:cs/>
        </w:rPr>
        <w:t>อื่น</w:t>
      </w:r>
      <w:r>
        <w:rPr>
          <w:rFonts w:ascii="Angsana New" w:hAnsi="Angsana New" w:hint="cs"/>
          <w:szCs w:val="30"/>
          <w:cs/>
        </w:rPr>
        <w:t xml:space="preserve"> </w:t>
      </w:r>
      <w:r w:rsidR="00F816CC">
        <w:rPr>
          <w:rFonts w:ascii="Angsana New" w:hAnsi="Angsana New" w:hint="cs"/>
          <w:szCs w:val="30"/>
          <w:cs/>
        </w:rPr>
        <w:t>(ไม่รวมค่าใช้จ่ายล่วงหน้า)</w:t>
      </w:r>
    </w:p>
    <w:p w14:paraId="3751EAAC" w14:textId="77777777" w:rsidR="000E68B5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เงินให้กู้ยืม</w:t>
      </w:r>
    </w:p>
    <w:p w14:paraId="384D66D8" w14:textId="693C89A8" w:rsidR="002B6097" w:rsidRPr="00BB0C72" w:rsidRDefault="005F0793" w:rsidP="002B6097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เงินลงทุนใน</w:t>
      </w:r>
      <w:r w:rsidR="00D44855">
        <w:rPr>
          <w:rFonts w:ascii="Angsana New" w:hAnsi="Angsana New" w:hint="cs"/>
          <w:szCs w:val="30"/>
          <w:cs/>
        </w:rPr>
        <w:t xml:space="preserve">ตราสารหนี้ </w:t>
      </w:r>
      <w:r w:rsidR="00D44855">
        <w:rPr>
          <w:rFonts w:ascii="Angsana New" w:hAnsi="Angsana New"/>
          <w:szCs w:val="30"/>
        </w:rPr>
        <w:t xml:space="preserve">- </w:t>
      </w:r>
      <w:r w:rsidR="00D44855">
        <w:rPr>
          <w:rFonts w:ascii="Angsana New" w:hAnsi="Angsana New" w:hint="cs"/>
          <w:szCs w:val="30"/>
          <w:cs/>
        </w:rPr>
        <w:t>หุ้นกู้</w:t>
      </w:r>
    </w:p>
    <w:p w14:paraId="7F8C585E" w14:textId="4C29B671" w:rsidR="00F816CC" w:rsidRDefault="007B6092" w:rsidP="007B6092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 w:rsidRPr="00BB0C72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14:paraId="2EE66A83" w14:textId="77777777" w:rsidR="000E68B5" w:rsidRPr="00BB0C72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5890F483" w14:textId="77777777" w:rsidR="000E68B5" w:rsidRPr="00BB0C72" w:rsidRDefault="000E68B5" w:rsidP="000E68B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BB0C72">
        <w:rPr>
          <w:rFonts w:ascii="Angsana New" w:hAnsi="Angsana New"/>
          <w:szCs w:val="30"/>
          <w:cs/>
        </w:rPr>
        <w:t xml:space="preserve">สินทรัพย์ที่จัดประเภทรายการและวัดมูลค่ายุติธรรมผ่านกำไรหรือขาดทุน </w:t>
      </w:r>
      <w:r w:rsidRPr="00BB0C72">
        <w:rPr>
          <w:rFonts w:ascii="Angsana New" w:hAnsi="Angsana New"/>
          <w:szCs w:val="30"/>
        </w:rPr>
        <w:t>-</w:t>
      </w:r>
      <w:r w:rsidRPr="00BB0C72">
        <w:rPr>
          <w:rFonts w:ascii="Angsana New" w:hAnsi="Angsana New"/>
          <w:szCs w:val="30"/>
          <w:cs/>
        </w:rPr>
        <w:t xml:space="preserve"> ไม่มี</w:t>
      </w:r>
    </w:p>
    <w:p w14:paraId="4C012606" w14:textId="77777777" w:rsidR="000E68B5" w:rsidRPr="00BB0C72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631C8540" w14:textId="77777777" w:rsidR="000E68B5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FBFD368" w14:textId="531B5A02" w:rsidR="00F816CC" w:rsidRPr="00BB0C72" w:rsidRDefault="00F816CC" w:rsidP="00F816CC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 w:hint="cs"/>
          <w:szCs w:val="30"/>
          <w:cs/>
        </w:rPr>
        <w:t>เจ้าหนี้การค้าและเจ้าหนี้</w:t>
      </w:r>
      <w:r w:rsidR="009511BD">
        <w:rPr>
          <w:rFonts w:ascii="Angsana New" w:hAnsi="Angsana New" w:hint="cs"/>
          <w:szCs w:val="30"/>
          <w:cs/>
        </w:rPr>
        <w:t>หมุนเวียน</w:t>
      </w:r>
      <w:r w:rsidRPr="00BB0C72">
        <w:rPr>
          <w:rFonts w:ascii="Angsana New" w:hAnsi="Angsana New" w:hint="cs"/>
          <w:szCs w:val="30"/>
          <w:cs/>
        </w:rPr>
        <w:t>อื่น</w:t>
      </w:r>
    </w:p>
    <w:p w14:paraId="2DB41B00" w14:textId="02A4351E" w:rsidR="00F816CC" w:rsidRPr="00BB0C72" w:rsidRDefault="00F816CC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เงินกู้ยืมระยะยาว</w:t>
      </w:r>
    </w:p>
    <w:p w14:paraId="5830D69E" w14:textId="4481603A" w:rsidR="000E68B5" w:rsidRPr="00BB0C72" w:rsidRDefault="000E68B5" w:rsidP="00205DA0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หนี้สินตามสัญญาเช่า</w:t>
      </w:r>
    </w:p>
    <w:p w14:paraId="3B65D59C" w14:textId="77777777" w:rsidR="000E68B5" w:rsidRPr="00BB0C72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 xml:space="preserve">หนี้สินที่จัดประเภทรายการและวัดมูลค่ายุติธรรมผ่านกำไรหรือขาดทุน </w:t>
      </w:r>
      <w:r w:rsidRPr="00BB0C72">
        <w:rPr>
          <w:rFonts w:ascii="Angsana New" w:hAnsi="Angsana New"/>
          <w:szCs w:val="30"/>
        </w:rPr>
        <w:t>-</w:t>
      </w:r>
      <w:r w:rsidRPr="00BB0C72">
        <w:rPr>
          <w:rFonts w:ascii="Angsana New" w:hAnsi="Angsana New"/>
          <w:szCs w:val="30"/>
          <w:cs/>
        </w:rPr>
        <w:t xml:space="preserve"> ไม่มี</w:t>
      </w:r>
    </w:p>
    <w:p w14:paraId="32658A11" w14:textId="77777777" w:rsidR="00103413" w:rsidRPr="00103413" w:rsidRDefault="00103413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4CC08794" w14:textId="067B293B" w:rsidR="000E68B5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E5282E">
        <w:rPr>
          <w:rFonts w:ascii="Angsana New" w:hAnsi="Angsana New" w:hint="cs"/>
          <w:szCs w:val="30"/>
          <w:cs/>
        </w:rPr>
        <w:lastRenderedPageBreak/>
        <w:t>การด้อยค่า</w:t>
      </w:r>
    </w:p>
    <w:p w14:paraId="111E24AA" w14:textId="77777777" w:rsidR="000E68B5" w:rsidRPr="007F2A1F" w:rsidRDefault="000E68B5" w:rsidP="000E68B5">
      <w:pPr>
        <w:pStyle w:val="NoSpacing"/>
        <w:jc w:val="thaiDistribute"/>
        <w:rPr>
          <w:rFonts w:ascii="Angsana New" w:hAnsi="Angsana New"/>
          <w:szCs w:val="30"/>
        </w:rPr>
      </w:pPr>
    </w:p>
    <w:p w14:paraId="4C7156D0" w14:textId="77777777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170A5">
        <w:rPr>
          <w:rFonts w:ascii="Angsana New" w:hAnsi="Angsana New" w:hint="cs"/>
          <w:sz w:val="30"/>
          <w:szCs w:val="30"/>
          <w:cs/>
        </w:rPr>
        <w:t>ขาดทุนจา</w:t>
      </w:r>
      <w:r w:rsidRPr="00F170A5">
        <w:rPr>
          <w:rFonts w:ascii="Angsana New" w:hAnsi="Angsana New"/>
          <w:sz w:val="30"/>
          <w:szCs w:val="30"/>
          <w:cs/>
        </w:rPr>
        <w:t>ก</w:t>
      </w:r>
      <w:r w:rsidRPr="00F170A5">
        <w:rPr>
          <w:rFonts w:ascii="Angsana New" w:hAnsi="Angsana New" w:hint="cs"/>
          <w:sz w:val="30"/>
          <w:szCs w:val="30"/>
          <w:cs/>
        </w:rPr>
        <w:t>ก</w:t>
      </w:r>
      <w:r w:rsidRPr="00F170A5">
        <w:rPr>
          <w:rFonts w:ascii="Angsana New" w:hAnsi="Angsana New"/>
          <w:sz w:val="30"/>
          <w:szCs w:val="30"/>
          <w:cs/>
        </w:rPr>
        <w:t>ารด้อยค่า</w:t>
      </w:r>
      <w:r w:rsidRPr="00F170A5">
        <w:rPr>
          <w:rFonts w:ascii="Angsana New" w:hAnsi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F170A5">
        <w:rPr>
          <w:rFonts w:ascii="Angsana New" w:hAnsi="Angsana New"/>
          <w:sz w:val="30"/>
          <w:szCs w:val="30"/>
        </w:rPr>
        <w:t xml:space="preserve">(Expected credit loss) </w:t>
      </w:r>
      <w:r w:rsidRPr="00F170A5">
        <w:rPr>
          <w:rFonts w:ascii="Angsana New" w:hAnsi="Angsana New"/>
          <w:sz w:val="30"/>
          <w:szCs w:val="30"/>
          <w:cs/>
        </w:rPr>
        <w:t>ของสินทรัพย์ทางการเงินรับรู้เป็นขั้น</w:t>
      </w:r>
      <w:r w:rsidRPr="00F170A5">
        <w:rPr>
          <w:rFonts w:ascii="Angsana New" w:hAnsi="Angsana New" w:hint="cs"/>
          <w:sz w:val="30"/>
          <w:szCs w:val="30"/>
          <w:cs/>
        </w:rPr>
        <w:t xml:space="preserve">ตามวิธีการทั่วไป </w:t>
      </w:r>
      <w:r w:rsidRPr="00F170A5">
        <w:rPr>
          <w:rFonts w:ascii="Angsana New" w:hAnsi="Angsana New"/>
          <w:sz w:val="30"/>
          <w:szCs w:val="30"/>
        </w:rPr>
        <w:t xml:space="preserve">(General approach) </w:t>
      </w:r>
      <w:r w:rsidRPr="00F170A5">
        <w:rPr>
          <w:rFonts w:ascii="Angsana New" w:hAnsi="Angsana New" w:hint="cs"/>
          <w:sz w:val="30"/>
          <w:szCs w:val="30"/>
          <w:cs/>
        </w:rPr>
        <w:t>ดังนี้</w:t>
      </w:r>
    </w:p>
    <w:p w14:paraId="0E5B42F9" w14:textId="77777777" w:rsidR="00CC27DC" w:rsidRPr="00E5282E" w:rsidRDefault="00CC27DC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Cs w:val="30"/>
        </w:rPr>
      </w:pPr>
    </w:p>
    <w:p w14:paraId="331C4739" w14:textId="77777777" w:rsidR="000E68B5" w:rsidRPr="007F69B8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1 </w:t>
      </w:r>
      <w:r w:rsidRPr="007F69B8">
        <w:rPr>
          <w:rFonts w:ascii="Angsana New" w:hAnsi="Angsana New" w:hint="cs"/>
          <w:szCs w:val="30"/>
          <w:cs/>
        </w:rPr>
        <w:t>(</w:t>
      </w:r>
      <w:r w:rsidRPr="007F69B8">
        <w:rPr>
          <w:rFonts w:ascii="Angsana New" w:hAnsi="Angsana New"/>
          <w:szCs w:val="30"/>
        </w:rPr>
        <w:t xml:space="preserve">performing) </w:t>
      </w:r>
      <w:r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7F69B8">
        <w:rPr>
          <w:rFonts w:ascii="Angsana New" w:hAnsi="Angsana New"/>
          <w:szCs w:val="30"/>
        </w:rPr>
        <w:t xml:space="preserve">12 </w:t>
      </w:r>
      <w:r w:rsidRPr="007F69B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EE5317E" w14:textId="77777777" w:rsidR="000E68B5" w:rsidRPr="007F69B8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2 (under-performing) </w:t>
      </w:r>
      <w:r w:rsidRPr="007F69B8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7F69B8">
        <w:rPr>
          <w:rFonts w:ascii="Angsana New" w:hAnsi="Angsana New"/>
          <w:szCs w:val="30"/>
        </w:rPr>
        <w:t>1</w:t>
      </w:r>
    </w:p>
    <w:p w14:paraId="19A89C2C" w14:textId="77777777" w:rsidR="000E68B5" w:rsidRPr="007F69B8" w:rsidRDefault="000E68B5" w:rsidP="00205DA0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3 (credit-impaired) </w:t>
      </w:r>
      <w:r w:rsidRPr="007F69B8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7F69B8">
        <w:rPr>
          <w:rFonts w:ascii="Angsana New" w:hAnsi="Angsana New" w:hint="cs"/>
          <w:szCs w:val="30"/>
          <w:cs/>
        </w:rPr>
        <w:t>จากการด้อยค่า</w:t>
      </w:r>
    </w:p>
    <w:p w14:paraId="462F7601" w14:textId="77777777" w:rsidR="00C539DF" w:rsidRPr="00CC27DC" w:rsidRDefault="00C539DF" w:rsidP="000E68B5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536753BD" w14:textId="7DD096A0" w:rsidR="000E68B5" w:rsidRPr="00CC27DC" w:rsidRDefault="000E68B5" w:rsidP="000E68B5">
      <w:pPr>
        <w:pStyle w:val="NoSpacing"/>
        <w:jc w:val="thaiDistribute"/>
        <w:rPr>
          <w:rFonts w:ascii="Angsana New" w:hAnsi="Angsana New"/>
          <w:spacing w:val="-3"/>
          <w:szCs w:val="30"/>
        </w:rPr>
      </w:pPr>
      <w:r w:rsidRPr="007F69B8">
        <w:rPr>
          <w:rFonts w:ascii="Angsana New" w:hAnsi="Angsana New"/>
          <w:szCs w:val="30"/>
          <w:cs/>
        </w:rPr>
        <w:t>สำหรับลูกหนี้การค้า สินทรัพย์ที่เกิดจากสัญญา และลูกหนี้ตามสัญญาเช่า</w:t>
      </w:r>
      <w:r w:rsidRPr="007F69B8">
        <w:rPr>
          <w:rFonts w:ascii="Angsana New" w:hAnsi="Angsana New" w:hint="cs"/>
          <w:szCs w:val="30"/>
          <w:cs/>
        </w:rPr>
        <w:t>หรือลูกหนี้อื่น</w:t>
      </w:r>
      <w:r>
        <w:rPr>
          <w:rFonts w:ascii="Angsana New" w:hAnsi="Angsana New" w:hint="cs"/>
          <w:szCs w:val="30"/>
          <w:cs/>
        </w:rPr>
        <w:t xml:space="preserve"> </w:t>
      </w:r>
      <w:r w:rsidRPr="007F69B8">
        <w:rPr>
          <w:rFonts w:ascii="Angsana New" w:hAnsi="Angsana New" w:hint="cs"/>
          <w:szCs w:val="30"/>
          <w:cs/>
        </w:rPr>
        <w:t>ๆ ที่มีลักษณะคล้ายคลึงกันกลุ่มบริษัทสามารถใช้วิธีการอย่างง่าย</w:t>
      </w:r>
      <w:r w:rsidRPr="007F69B8">
        <w:rPr>
          <w:rFonts w:ascii="Angsana New" w:hAnsi="Angsana New"/>
          <w:szCs w:val="30"/>
        </w:rPr>
        <w:t xml:space="preserve"> (Simplified approach) </w:t>
      </w:r>
      <w:r w:rsidRPr="007F69B8">
        <w:rPr>
          <w:rFonts w:ascii="Angsana New" w:hAnsi="Angsana New" w:hint="cs"/>
          <w:szCs w:val="30"/>
          <w:cs/>
        </w:rPr>
        <w:t>โดย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7F69B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ทั้งนี้ในการพิจารณาและวัดมูลค่า</w:t>
      </w:r>
      <w:r w:rsidRPr="007F69B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7F69B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ต้องนำข้อมูล</w:t>
      </w:r>
      <w:r w:rsidRPr="007F69B8">
        <w:rPr>
          <w:rFonts w:ascii="Angsana New" w:hAnsi="Angsana New"/>
          <w:szCs w:val="30"/>
          <w:cs/>
        </w:rPr>
        <w:t>ผลขาดทุนด้านเครดิต</w:t>
      </w:r>
      <w:r w:rsidRPr="007F69B8">
        <w:rPr>
          <w:rFonts w:ascii="Angsana New" w:hAnsi="Angsana New" w:hint="cs"/>
          <w:szCs w:val="30"/>
          <w:cs/>
        </w:rPr>
        <w:t>ในอดีต (</w:t>
      </w:r>
      <w:r w:rsidRPr="007F69B8">
        <w:rPr>
          <w:rFonts w:ascii="Angsana New" w:hAnsi="Angsana New"/>
          <w:szCs w:val="30"/>
        </w:rPr>
        <w:t>Historical credit loss</w:t>
      </w:r>
      <w:r w:rsidRPr="007F69B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7F69B8">
        <w:rPr>
          <w:rFonts w:ascii="Angsana New" w:hAnsi="Angsana New"/>
          <w:szCs w:val="30"/>
        </w:rPr>
        <w:t xml:space="preserve"> (Forward-looking information)</w:t>
      </w:r>
      <w:r w:rsidRPr="007F69B8">
        <w:rPr>
          <w:rFonts w:ascii="Angsana New" w:hAnsi="Angsana New" w:hint="cs"/>
          <w:szCs w:val="30"/>
          <w:cs/>
        </w:rPr>
        <w:t xml:space="preserve"> ในส่วนของ</w:t>
      </w:r>
      <w:r w:rsidRPr="00CC27DC">
        <w:rPr>
          <w:rFonts w:ascii="Angsana New" w:hAnsi="Angsana New" w:hint="cs"/>
          <w:spacing w:val="-4"/>
          <w:szCs w:val="30"/>
          <w:cs/>
        </w:rPr>
        <w:t>สินทรัพย์นั้นและปัจจัยสำคัญ</w:t>
      </w:r>
      <w:r w:rsidR="00432D06" w:rsidRPr="00CC27DC">
        <w:rPr>
          <w:rFonts w:ascii="Angsana New" w:hAnsi="Angsana New"/>
          <w:spacing w:val="-4"/>
          <w:szCs w:val="30"/>
        </w:rPr>
        <w:t xml:space="preserve"> </w:t>
      </w:r>
      <w:r w:rsidRPr="00CC27DC">
        <w:rPr>
          <w:rFonts w:ascii="Angsana New" w:hAnsi="Angsana New" w:hint="cs"/>
          <w:spacing w:val="-4"/>
          <w:szCs w:val="30"/>
          <w:cs/>
        </w:rPr>
        <w:t>ๆ ของสภาพแวดล้อมเชิงเศรษฐกิจ กลุ่มบริษัทใช้วิธีการทั่วไปสำหรับสินทรัพย์กลุ่มดังกล่าว</w:t>
      </w:r>
    </w:p>
    <w:p w14:paraId="449204E4" w14:textId="77777777" w:rsidR="00432D06" w:rsidRPr="007F2A1F" w:rsidRDefault="00432D06" w:rsidP="000E68B5">
      <w:pPr>
        <w:pStyle w:val="NoSpacing"/>
        <w:jc w:val="thaiDistribute"/>
        <w:rPr>
          <w:rFonts w:ascii="Angsana New" w:hAnsi="Angsana New"/>
          <w:szCs w:val="30"/>
        </w:rPr>
      </w:pPr>
    </w:p>
    <w:p w14:paraId="3E0454EC" w14:textId="77777777" w:rsidR="000E68B5" w:rsidRPr="007F69B8" w:rsidRDefault="000E68B5" w:rsidP="000E68B5">
      <w:pPr>
        <w:pStyle w:val="NoSpacing"/>
        <w:jc w:val="thaiDistribute"/>
        <w:rPr>
          <w:rFonts w:ascii="Angsana New" w:eastAsia="SimSun" w:hAnsi="Angsana New"/>
          <w:szCs w:val="30"/>
        </w:rPr>
      </w:pPr>
      <w:r w:rsidRPr="007F69B8">
        <w:rPr>
          <w:rFonts w:ascii="Angsana New" w:eastAsia="SimSun" w:hAnsi="Angsana New"/>
          <w:szCs w:val="30"/>
          <w:cs/>
        </w:rPr>
        <w:t>ในส่วนของลูกหนี้</w:t>
      </w:r>
      <w:r w:rsidRPr="007F69B8">
        <w:rPr>
          <w:rFonts w:ascii="Angsana New" w:eastAsia="SimSun" w:hAnsi="Angsana New" w:hint="cs"/>
          <w:szCs w:val="30"/>
          <w:cs/>
        </w:rPr>
        <w:t>และ</w:t>
      </w:r>
      <w:r w:rsidRPr="007F69B8">
        <w:rPr>
          <w:rFonts w:ascii="Angsana New" w:eastAsia="SimSun" w:hAnsi="Angsana New"/>
          <w:szCs w:val="30"/>
          <w:cs/>
        </w:rPr>
        <w:t>เงินให้กู้ยืม</w:t>
      </w:r>
      <w:r w:rsidRPr="007F69B8">
        <w:rPr>
          <w:rFonts w:ascii="Angsana New" w:eastAsia="SimSun" w:hAnsi="Angsana New" w:hint="cs"/>
          <w:szCs w:val="30"/>
          <w:cs/>
        </w:rPr>
        <w:t>ต่าง ๆ กลุ่มบริษัท</w:t>
      </w:r>
      <w:r w:rsidRPr="007F69B8">
        <w:rPr>
          <w:rFonts w:ascii="Angsana New" w:eastAsia="SimSun" w:hAnsi="Angsana New"/>
          <w:szCs w:val="30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7F69B8">
        <w:rPr>
          <w:rFonts w:ascii="Angsana New" w:eastAsia="SimSun" w:hAnsi="Angsana New"/>
          <w:szCs w:val="30"/>
        </w:rPr>
        <w:t>(Aging balance information)</w:t>
      </w:r>
      <w:r>
        <w:rPr>
          <w:rFonts w:ascii="Angsana New" w:eastAsia="SimSun" w:hAnsi="Angsana New" w:hint="cs"/>
          <w:szCs w:val="30"/>
          <w:cs/>
        </w:rPr>
        <w:t xml:space="preserve"> </w:t>
      </w:r>
      <w:r w:rsidRPr="007F69B8">
        <w:rPr>
          <w:rFonts w:ascii="Angsana New" w:hAnsi="Angsana New" w:hint="cs"/>
          <w:szCs w:val="30"/>
          <w:cs/>
        </w:rPr>
        <w:t xml:space="preserve">โดยมีการจัดเก็บข้อมูลย้อนหลังสำหรับ </w:t>
      </w:r>
      <w:r w:rsidRPr="007F69B8">
        <w:rPr>
          <w:rFonts w:ascii="Angsana New" w:hAnsi="Angsana New"/>
          <w:szCs w:val="30"/>
        </w:rPr>
        <w:t xml:space="preserve">Historical credit loss </w:t>
      </w:r>
      <w:r w:rsidRPr="007F69B8">
        <w:rPr>
          <w:rFonts w:ascii="Angsana New" w:hAnsi="Angsana New" w:hint="cs"/>
          <w:szCs w:val="30"/>
          <w:cs/>
        </w:rPr>
        <w:t xml:space="preserve">สำหรับแต่ละช่วงอายุหนี้ที่คงค้างเป็นระยะเวลาประมาณ </w:t>
      </w:r>
      <w:r w:rsidRPr="006E5D99">
        <w:rPr>
          <w:rFonts w:ascii="Angsana New" w:hAnsi="Angsana New" w:hint="cs"/>
          <w:szCs w:val="30"/>
        </w:rPr>
        <w:t>4</w:t>
      </w:r>
      <w:r w:rsidRPr="007F69B8">
        <w:rPr>
          <w:rFonts w:ascii="Angsana New" w:hAnsi="Angsana New" w:hint="cs"/>
          <w:szCs w:val="30"/>
          <w:cs/>
        </w:rPr>
        <w:t>-</w:t>
      </w:r>
      <w:r w:rsidRPr="006E5D99">
        <w:rPr>
          <w:rFonts w:ascii="Angsana New" w:hAnsi="Angsana New" w:hint="cs"/>
          <w:szCs w:val="30"/>
        </w:rPr>
        <w:t>5</w:t>
      </w:r>
      <w:r w:rsidRPr="007F69B8">
        <w:rPr>
          <w:rFonts w:ascii="Angsana New" w:hAnsi="Angsana New" w:hint="cs"/>
          <w:szCs w:val="30"/>
          <w:cs/>
        </w:rPr>
        <w:t xml:space="preserve"> ปี เพื่อนำมาสร้างโมเดลธุรกิจและกำหนดค่าตัวแปรต่าง ๆ ที่เฉพาะเจาะจงสำหรับกลุ่มบริษัทซึ่งบริษัทดำเนินการร่วมกันกับบริษัทที่ปรึกษาอิสระจากภายนอก</w:t>
      </w:r>
    </w:p>
    <w:p w14:paraId="75482B57" w14:textId="77777777" w:rsidR="000E68B5" w:rsidRPr="00432D06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24"/>
          <w:szCs w:val="24"/>
        </w:rPr>
      </w:pPr>
    </w:p>
    <w:p w14:paraId="5BADB8B9" w14:textId="77777777" w:rsidR="007F2A1F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B38E22" w14:textId="7D164DA5" w:rsidR="000E68B5" w:rsidRPr="00D53C5C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53C5C">
        <w:rPr>
          <w:rFonts w:ascii="Angsana New" w:hAnsi="Angsana New"/>
          <w:b/>
          <w:bCs/>
          <w:sz w:val="30"/>
          <w:szCs w:val="30"/>
          <w:cs/>
        </w:rPr>
        <w:lastRenderedPageBreak/>
        <w:t>การรับรู้รายได้</w:t>
      </w:r>
    </w:p>
    <w:p w14:paraId="3F608CFD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28"/>
          <w:szCs w:val="28"/>
        </w:rPr>
      </w:pPr>
    </w:p>
    <w:p w14:paraId="4B33A393" w14:textId="77777777" w:rsidR="000E68B5" w:rsidRPr="00D53C5C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รายได้ดอกผลจากลูกหนี้ตามสัญญาเช่าซื้อเป็นดอกผลที่ยังไม่ถือเป็นรายได้ในทันทีแต่จะทยอยรับรู้</w:t>
      </w:r>
      <w:r w:rsidRPr="00D53C5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เป็นรายได้</w:t>
      </w:r>
      <w:r w:rsidRPr="00D53C5C">
        <w:rPr>
          <w:rFonts w:ascii="Angsana New" w:hAnsi="Angsana New" w:cs="Angsana New" w:hint="cs"/>
          <w:color w:val="auto"/>
          <w:sz w:val="30"/>
          <w:szCs w:val="30"/>
          <w:cs/>
        </w:rPr>
        <w:t>อย่างเป็นระบบ</w:t>
      </w:r>
      <w:r w:rsidRPr="00D53C5C">
        <w:rPr>
          <w:rFonts w:ascii="Angsana New" w:hAnsi="Angsana New" w:cs="Angsana New"/>
          <w:color w:val="auto"/>
          <w:sz w:val="30"/>
          <w:szCs w:val="30"/>
          <w:cs/>
        </w:rPr>
        <w:t xml:space="preserve">ตามจำนวนงวดการผ่อนชำระโดยวิธีอัตราดอกเบี้ยที่แท้จริง การบันทึกรายได้จากการผ่อนชำระแต่ละงวดใช้ตามเกณฑ์คงค้าง (บันทึกในวันที่ครบกำหนดชำระค่างวดโดยไม่คำนึงว่าจะเก็บเงินได้หรือไม่) </w:t>
      </w:r>
    </w:p>
    <w:p w14:paraId="17171D44" w14:textId="77777777" w:rsidR="000E68B5" w:rsidRPr="007F2A1F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CA79EA" w14:textId="3C87ECD1" w:rsidR="000E68B5" w:rsidRDefault="000E68B5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รายได้ดอกผลจากลูกหนี้เงินให้กู้ยืม</w:t>
      </w:r>
      <w:r w:rsidR="00F401BB"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ลูกหนี้สินเชื่อเพื่อการประกอบอาชีพ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เป็นดอกผลที่ยังไม่ถือเป็นรายได้ในทันทีแต่จะทยอยรับรู้</w:t>
      </w:r>
      <w:r w:rsidRPr="00D53C5C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D53C5C">
        <w:rPr>
          <w:rFonts w:ascii="Angsana New" w:hAnsi="Angsana New" w:cs="Angsana New"/>
          <w:color w:val="auto"/>
          <w:sz w:val="30"/>
          <w:szCs w:val="30"/>
          <w:cs/>
        </w:rPr>
        <w:t>เป็นรายได้ตามสัดส่วนของระยะเวลาโดยวิธีอัตราดอกเบี้ยที่แท้จริง</w:t>
      </w:r>
    </w:p>
    <w:p w14:paraId="2D39F0D3" w14:textId="77777777" w:rsidR="00642F70" w:rsidRPr="007F2A1F" w:rsidRDefault="00642F70" w:rsidP="000E68B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738D67" w14:textId="202BEB4B" w:rsidR="000E68B5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รายได้จากการขายรับรู้เป็นรายได้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ณ เวลาใดเวลาหนึ่ง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เมื่อ</w:t>
      </w:r>
      <w:r w:rsidR="00AD08D9">
        <w:rPr>
          <w:rFonts w:ascii="Angsana New" w:hAnsi="Angsana New" w:cs="Angsana New" w:hint="cs"/>
          <w:color w:val="auto"/>
          <w:sz w:val="30"/>
          <w:szCs w:val="30"/>
          <w:cs/>
        </w:rPr>
        <w:t>สินค้าได้ส่งไปยังลูกค้า</w:t>
      </w:r>
    </w:p>
    <w:p w14:paraId="05A0306F" w14:textId="77777777" w:rsidR="00AD08D9" w:rsidRPr="007F2A1F" w:rsidRDefault="00AD08D9" w:rsidP="000E68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1048FF7" w14:textId="2D9B9F6E" w:rsidR="000E68B5" w:rsidRPr="002D706B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="00EE31CC">
        <w:rPr>
          <w:rFonts w:ascii="Angsana New" w:hAnsi="Angsana New" w:cs="Angsana New" w:hint="cs"/>
          <w:color w:val="auto"/>
          <w:sz w:val="30"/>
          <w:szCs w:val="30"/>
          <w:cs/>
        </w:rPr>
        <w:t>จากการให้เช่ารถจักรยานยนต์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ตามสัญญาเช่าดำเนินงาน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รับรู้</w:t>
      </w:r>
      <w:r w:rsidR="00113266">
        <w:rPr>
          <w:rFonts w:ascii="Angsana New" w:hAnsi="Angsana New" w:cs="Angsana New" w:hint="cs"/>
          <w:color w:val="auto"/>
          <w:sz w:val="30"/>
          <w:szCs w:val="30"/>
          <w:cs/>
        </w:rPr>
        <w:t>เป็นรายได้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โดยวิธีเส้นตรงตลอดอายุ</w:t>
      </w:r>
      <w:r w:rsidR="009070F9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สัญญาเช่า</w:t>
      </w:r>
    </w:p>
    <w:p w14:paraId="5713F7FB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341D3EC3" w14:textId="77777777" w:rsidR="000E68B5" w:rsidRPr="002D706B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รายได้เงินปันผลรับรู้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ณ เวลาใดเวลาหนึ่ง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ในวันที่กลุ่มบริษัทมีสิทธิได้รับเงินปันผล ซึ่งตามปกติในกรณีเงินปันผลที่จะได้รับจากเงินลงทุนในหลักทรัพย์ในความต้องการของตลาดจะพิจารณาจากวันที่มีการประกาศสิทธิการรับปันผล</w:t>
      </w:r>
    </w:p>
    <w:p w14:paraId="60FD8BDD" w14:textId="77777777" w:rsidR="000E68B5" w:rsidRPr="007F2A1F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EB92FF" w14:textId="77777777" w:rsidR="000E68B5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รายได้ดอกเบี้ยรับรู้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จากยอดเงินต้นที่คงเหลือตามเกณฑ์สัดส่วนของเวลาโดยคำนึงถึงอัตราผลตอบแทนที่แท้จริง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หากมีนัยสำคัญ</w:t>
      </w:r>
    </w:p>
    <w:p w14:paraId="5D732830" w14:textId="77777777" w:rsidR="000E68B5" w:rsidRPr="007F2A1F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5D9947A" w14:textId="77777777" w:rsidR="000E68B5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รายได้ดังต่อไปนี้มีการพิจารณาถึงความเสี่ยงและความไม่แน่นอนที่สูงจึงรับรู้เมื่อได้รับชำระเงิน ได้แก่ หนี้สูญรับคืนที่เป็นเงินสด รายได้ค่าติดตาม รายได้ค่าปรับชำระเงินล่าช้า</w:t>
      </w:r>
    </w:p>
    <w:p w14:paraId="2721DA66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28"/>
          <w:szCs w:val="28"/>
        </w:rPr>
      </w:pPr>
    </w:p>
    <w:p w14:paraId="58C438DF" w14:textId="77777777" w:rsidR="000E68B5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 ๆ </w:t>
      </w:r>
      <w:r w:rsidRPr="00FA682C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14:paraId="3B275A00" w14:textId="64A030E0" w:rsidR="00481E4C" w:rsidRPr="007F2A1F" w:rsidRDefault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FA49291" w14:textId="187E2A3E" w:rsidR="000E68B5" w:rsidRPr="00FA682C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14:paraId="5797A050" w14:textId="77777777" w:rsidR="000E68B5" w:rsidRPr="00EB1BA4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28"/>
          <w:szCs w:val="28"/>
        </w:rPr>
      </w:pPr>
    </w:p>
    <w:p w14:paraId="6EEDFC85" w14:textId="6347490E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90"/>
        </w:tabs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ค่าใช้จ่ายอื่น</w:t>
      </w:r>
      <w:r w:rsidR="00230851">
        <w:rPr>
          <w:rFonts w:ascii="Angsana New" w:hAnsi="Angsana New" w:hint="cs"/>
          <w:sz w:val="30"/>
          <w:szCs w:val="30"/>
          <w:cs/>
        </w:rPr>
        <w:t xml:space="preserve"> ๆ </w:t>
      </w:r>
      <w:r w:rsidRPr="00FA682C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14:paraId="023F170D" w14:textId="77777777" w:rsidR="000E68B5" w:rsidRPr="007F2A1F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255F511E" w14:textId="77777777" w:rsidR="007F2A1F" w:rsidRDefault="007F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A9BCA46" w14:textId="3B1EBDAC" w:rsidR="000E68B5" w:rsidRDefault="000E68B5" w:rsidP="0048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A73FD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5ABC542" w14:textId="77777777" w:rsidR="000E68B5" w:rsidRPr="007F2A1F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39BB490C" w14:textId="77777777" w:rsidR="000E68B5" w:rsidRPr="002A73FD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FD">
        <w:rPr>
          <w:rFonts w:ascii="Angsana New" w:hAnsi="Angsana New" w:cs="Angsana New"/>
          <w:color w:val="auto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14:paraId="60EE238E" w14:textId="77777777" w:rsidR="000E68B5" w:rsidRPr="007F2A1F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D6E264" w14:textId="05E166A5" w:rsidR="000E68B5" w:rsidRPr="00367850" w:rsidRDefault="000E68B5" w:rsidP="000E68B5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67850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10B7EE13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39F148B3" w14:textId="5351B5DF" w:rsidR="000E68B5" w:rsidRDefault="0017323E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412EB6">
        <w:rPr>
          <w:rFonts w:ascii="Angsana New" w:hAnsi="Angsana New"/>
          <w:sz w:val="30"/>
          <w:szCs w:val="30"/>
          <w:cs/>
        </w:rPr>
        <w:t xml:space="preserve"> โดยใช้อัตราภาษีที่</w:t>
      </w:r>
      <w:r w:rsidRPr="00412EB6">
        <w:rPr>
          <w:rFonts w:ascii="Angsana New" w:hAnsi="Angsana New"/>
          <w:spacing w:val="-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BDA60A6" w14:textId="77777777" w:rsidR="0017323E" w:rsidRPr="007F2A1F" w:rsidRDefault="0017323E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87EBED6" w14:textId="77777777" w:rsidR="000E68B5" w:rsidRPr="00367850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67850">
        <w:rPr>
          <w:rStyle w:val="PageNumber"/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316C0058" w14:textId="77777777" w:rsidR="000E68B5" w:rsidRPr="007F2A1F" w:rsidRDefault="000E68B5" w:rsidP="000E6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1755F954" w14:textId="138B0471" w:rsidR="000E68B5" w:rsidRPr="002A73FD" w:rsidRDefault="007918D7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FD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584AB852" w14:textId="77777777" w:rsidR="000E68B5" w:rsidRPr="007F2A1F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68D3808" w14:textId="6D4BBDB0" w:rsidR="000E68B5" w:rsidRPr="00FA682C" w:rsidRDefault="00422943" w:rsidP="00A90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2AB8484" w14:textId="77777777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14:paraId="29078E4D" w14:textId="77777777" w:rsidR="000E68B5" w:rsidRPr="00367850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</w:rPr>
      </w:pPr>
    </w:p>
    <w:p w14:paraId="21EAEB5A" w14:textId="77777777" w:rsidR="000E68B5" w:rsidRPr="002D706B" w:rsidRDefault="000E68B5" w:rsidP="000E68B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ในประเทศไทย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ค่าใช้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ที่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เกิดขึ้นจริงจึงอาจแตกต่างไปจากที่ได้ประมาณการไว้</w:t>
      </w:r>
    </w:p>
    <w:p w14:paraId="4C53AB32" w14:textId="77777777" w:rsidR="000E68B5" w:rsidRPr="00FA682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14:paraId="40DB6C4A" w14:textId="77777777" w:rsidR="000E68B5" w:rsidRPr="00FA682C" w:rsidRDefault="000E68B5" w:rsidP="000E68B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FA682C">
        <w:rPr>
          <w:rFonts w:ascii="Angsana New" w:hAnsi="Angsana New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</w:t>
      </w:r>
      <w:r>
        <w:rPr>
          <w:rFonts w:ascii="Angsana New" w:hAnsi="Angsana New" w:hint="cs"/>
          <w:cs/>
        </w:rPr>
        <w:t>บัญชี</w:t>
      </w:r>
      <w:r w:rsidRPr="00FA682C">
        <w:rPr>
          <w:rFonts w:ascii="Angsana New" w:hAnsi="Angsana New"/>
          <w:cs/>
        </w:rPr>
        <w:t>นั้น</w:t>
      </w:r>
      <w:r>
        <w:rPr>
          <w:rFonts w:ascii="Angsana New" w:hAnsi="Angsana New" w:hint="cs"/>
          <w:cs/>
        </w:rPr>
        <w:t xml:space="preserve"> </w:t>
      </w:r>
      <w:r w:rsidRPr="00FA682C">
        <w:rPr>
          <w:rFonts w:ascii="Angsana New" w:hAnsi="Angsana New"/>
          <w:cs/>
        </w:rPr>
        <w:t xml:space="preserve">ๆ  </w:t>
      </w:r>
      <w:r>
        <w:rPr>
          <w:rFonts w:ascii="Angsana New" w:hAnsi="Angsana New" w:hint="cs"/>
          <w:cs/>
        </w:rPr>
        <w:t>หรือ</w:t>
      </w:r>
      <w:r w:rsidRPr="00FA682C">
        <w:rPr>
          <w:rFonts w:ascii="Angsana New" w:hAnsi="Angsana New"/>
          <w:cs/>
        </w:rPr>
        <w:t>บันทึกในงวด</w:t>
      </w:r>
      <w:r>
        <w:rPr>
          <w:rFonts w:ascii="Angsana New" w:hAnsi="Angsana New" w:hint="cs"/>
          <w:cs/>
        </w:rPr>
        <w:t>บัญชี</w:t>
      </w:r>
      <w:r w:rsidRPr="00FA682C">
        <w:rPr>
          <w:rFonts w:ascii="Angsana New" w:hAnsi="Angsana New"/>
          <w:cs/>
        </w:rPr>
        <w:t>ที่ปรับและงวด</w:t>
      </w:r>
      <w:r>
        <w:rPr>
          <w:rFonts w:ascii="Angsana New" w:hAnsi="Angsana New" w:hint="cs"/>
          <w:cs/>
        </w:rPr>
        <w:t>บัญชี</w:t>
      </w:r>
      <w:r w:rsidRPr="00FA682C">
        <w:rPr>
          <w:rFonts w:ascii="Angsana New" w:hAnsi="Angsana New"/>
          <w:cs/>
        </w:rPr>
        <w:t>ในอนาคตหากการปรับประมาณการกระทบ</w:t>
      </w:r>
      <w:r>
        <w:rPr>
          <w:rFonts w:ascii="Angsana New" w:hAnsi="Angsana New" w:hint="cs"/>
          <w:cs/>
        </w:rPr>
        <w:t>ทั้ง</w:t>
      </w:r>
      <w:r w:rsidRPr="00FA682C">
        <w:rPr>
          <w:rFonts w:ascii="Angsana New" w:hAnsi="Angsana New"/>
          <w:cs/>
        </w:rPr>
        <w:t>งวด</w:t>
      </w:r>
      <w:r>
        <w:rPr>
          <w:rFonts w:ascii="Angsana New" w:hAnsi="Angsana New" w:hint="cs"/>
          <w:cs/>
        </w:rPr>
        <w:t>บัญชีใน</w:t>
      </w:r>
      <w:r w:rsidRPr="00FA682C">
        <w:rPr>
          <w:rFonts w:ascii="Angsana New" w:hAnsi="Angsana New"/>
          <w:cs/>
        </w:rPr>
        <w:t>ปัจจุบันและอนาคต</w:t>
      </w:r>
    </w:p>
    <w:p w14:paraId="3CD62587" w14:textId="77777777" w:rsidR="000E68B5" w:rsidRDefault="000E68B5" w:rsidP="000E68B5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</w:p>
    <w:p w14:paraId="7E6A934A" w14:textId="77777777" w:rsidR="000E68B5" w:rsidRPr="00FC1727" w:rsidRDefault="000E68B5" w:rsidP="000E68B5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cs/>
        </w:rPr>
        <w:t>ประมาณการและข้อสมมติฐานที่สำคัญที่ใช้ในการจัดทำงบการเงิน</w:t>
      </w:r>
      <w:r>
        <w:rPr>
          <w:rFonts w:ascii="Angsana New" w:hAnsi="Angsana New" w:hint="cs"/>
          <w:b w:val="0"/>
          <w:bCs w:val="0"/>
          <w:color w:val="000000"/>
          <w:cs/>
        </w:rPr>
        <w:t xml:space="preserve"> </w:t>
      </w:r>
      <w:r w:rsidRPr="00FC1727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ซึ่งอาจมีความไม่แน่นอนมาเกี่ยวข้อง</w:t>
      </w:r>
      <w:r>
        <w:rPr>
          <w:rFonts w:ascii="Angsana New" w:hAnsi="Angsana New" w:hint="cs"/>
          <w:b w:val="0"/>
          <w:bCs w:val="0"/>
          <w:color w:val="000000"/>
          <w:cs/>
        </w:rPr>
        <w:t xml:space="preserve"> มีดังนี้</w:t>
      </w:r>
    </w:p>
    <w:p w14:paraId="59A1899F" w14:textId="77777777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Style w:val="PageNumber"/>
          <w:rFonts w:ascii="Angsana New" w:hAnsi="Angsana New" w:hint="cs"/>
          <w:sz w:val="30"/>
          <w:szCs w:val="30"/>
          <w:cs/>
        </w:rPr>
        <w:t>ค่าเผื่อ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การด้อยค่า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ของลูกหนี้การค้าและลูกหนี้อื่น</w:t>
      </w:r>
    </w:p>
    <w:p w14:paraId="25298FD3" w14:textId="60B01081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ค่าเผื่อ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การลด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ลงของ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มูลค่าของสินทรัพย์รอการขาย</w:t>
      </w:r>
    </w:p>
    <w:p w14:paraId="467F5D2E" w14:textId="77777777" w:rsidR="000E68B5" w:rsidRPr="00EB1BA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ค่าเผื่อ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ด้อยค่าของเงินลงทุนในบริษัทย่อย</w:t>
      </w:r>
    </w:p>
    <w:p w14:paraId="1F268B26" w14:textId="051BFE8A" w:rsidR="000E68B5" w:rsidRPr="00EB1BA4" w:rsidRDefault="00EB1BA4" w:rsidP="00EB1BA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อายุ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การใ</w:t>
      </w:r>
      <w:r>
        <w:rPr>
          <w:rFonts w:ascii="Angsana New" w:hAnsi="Angsana New" w:hint="cs"/>
          <w:color w:val="000000"/>
          <w:sz w:val="30"/>
          <w:szCs w:val="30"/>
          <w:cs/>
        </w:rPr>
        <w:t>ช้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ประโยชน์และมูลค่าคงเหลือของอาคารและอุปกรณ์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สินทรัพย์สิทธิการใช้</w:t>
      </w:r>
      <w:r w:rsidRPr="00FF4714">
        <w:rPr>
          <w:rFonts w:ascii="Angsana New" w:hAnsi="Angsana New"/>
          <w:color w:val="000000"/>
          <w:sz w:val="30"/>
          <w:szCs w:val="30"/>
          <w:cs/>
        </w:rPr>
        <w:t xml:space="preserve"> สินทรัพย์ที่มีไว้เพื่อให้</w:t>
      </w:r>
      <w:r>
        <w:rPr>
          <w:rFonts w:ascii="Angsana New" w:hAnsi="Angsana New" w:hint="cs"/>
          <w:color w:val="000000"/>
          <w:sz w:val="30"/>
          <w:szCs w:val="30"/>
          <w:cs/>
        </w:rPr>
        <w:t>เช่าและสินทรัพย์ไม่มีตัวตน</w:t>
      </w:r>
    </w:p>
    <w:p w14:paraId="24B4F7B0" w14:textId="77777777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ข้อพิจารณาการใช้สิทธิยกเลิกหรือต่ออายุสัญญาเช่าและอัตราคิดลดของหนี้สินตามสัญญาเช่า</w:t>
      </w:r>
    </w:p>
    <w:p w14:paraId="4D8EEE55" w14:textId="77777777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สม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มติฐาน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และค่าตัวแปร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ที่ใช้ในการคำนวณ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ประมาณการ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งาน</w:t>
      </w:r>
    </w:p>
    <w:p w14:paraId="7F5A1315" w14:textId="77777777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จำนวนเงินและ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14:paraId="3D9B1586" w14:textId="77777777" w:rsidR="000E68B5" w:rsidRPr="00FF4714" w:rsidRDefault="000E68B5" w:rsidP="00205D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84" w:hanging="284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F4714">
        <w:rPr>
          <w:rFonts w:ascii="Angsana New" w:hAnsi="Angsana New" w:hint="cs"/>
          <w:color w:val="000000"/>
          <w:sz w:val="30"/>
          <w:szCs w:val="30"/>
          <w:cs/>
        </w:rPr>
        <w:t>การประเมินและประมาณการ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FF471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FF4714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</w:p>
    <w:p w14:paraId="01958A21" w14:textId="77777777" w:rsidR="000E68B5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0E0BC4C" w14:textId="77777777" w:rsidR="000E68B5" w:rsidRPr="00FC1727" w:rsidRDefault="000E68B5" w:rsidP="000E68B5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172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8A4A52D" w14:textId="77777777" w:rsidR="000E68B5" w:rsidRPr="00FC1727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F616E10" w14:textId="0FAB23F9" w:rsidR="000E68B5" w:rsidRPr="00FC1727" w:rsidRDefault="000E68B5" w:rsidP="000E68B5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FC1727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ส่วนที่เป็นของบริษัทใหญ่ด้วยจำนวนหุ้นสามัญถัวเฉลี่ย</w:t>
      </w:r>
      <w:r w:rsidR="00EB1BA4">
        <w:rPr>
          <w:rFonts w:ascii="Angsana New" w:hAnsi="Angsana New" w:hint="cs"/>
          <w:sz w:val="30"/>
          <w:szCs w:val="30"/>
          <w:cs/>
        </w:rPr>
        <w:t xml:space="preserve">     </w:t>
      </w:r>
      <w:r w:rsidRPr="00FC1727">
        <w:rPr>
          <w:rFonts w:ascii="Angsana New" w:hAnsi="Angsana New"/>
          <w:sz w:val="30"/>
          <w:szCs w:val="30"/>
          <w:cs/>
        </w:rPr>
        <w:t>ถ่วงน้ำหนักที่ออกในระหว่างปี</w:t>
      </w:r>
    </w:p>
    <w:p w14:paraId="6A76AAFF" w14:textId="75A60568" w:rsidR="00EF7741" w:rsidRDefault="00EF7741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DD553B" w14:textId="77777777" w:rsidR="000E68B5" w:rsidRPr="00F24A7A" w:rsidRDefault="000E68B5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AEF9F" w14:textId="77777777" w:rsidR="00C41E16" w:rsidRPr="00A65910" w:rsidRDefault="00C41E16" w:rsidP="00EF7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5D869B2" w14:textId="77777777" w:rsidR="004242D7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1791B0" w14:textId="4E225309" w:rsidR="00500F23" w:rsidRPr="003570E7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3570E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</w:t>
      </w:r>
      <w:r w:rsidR="00AC4672" w:rsidRPr="003570E7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3570E7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A0A7130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682C">
        <w:rPr>
          <w:rFonts w:ascii="Angsana New" w:hAnsi="Angsana New"/>
          <w:sz w:val="30"/>
          <w:szCs w:val="30"/>
          <w:cs/>
        </w:rPr>
        <w:t>บริษัท หรือสามารถควบคุม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682C">
        <w:rPr>
          <w:rFonts w:ascii="Angsana New" w:hAnsi="Angsana New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682C">
        <w:rPr>
          <w:rFonts w:ascii="Angsana New" w:hAnsi="Angsana New"/>
          <w:sz w:val="30"/>
          <w:szCs w:val="30"/>
          <w:cs/>
        </w:rPr>
        <w:t>บริษัท</w:t>
      </w:r>
    </w:p>
    <w:p w14:paraId="4DA4E673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A29A377" w14:textId="77777777" w:rsidR="000E68B5" w:rsidRPr="00FA682C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ลักษณะของความสัมพันธ์กับบุคคลและกิจการที่เกี่ยวข้องกันเป็นดังนี้</w:t>
      </w:r>
    </w:p>
    <w:p w14:paraId="3A70F654" w14:textId="77777777" w:rsidR="000E68B5" w:rsidRPr="00537873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402"/>
        <w:gridCol w:w="236"/>
        <w:gridCol w:w="3450"/>
        <w:gridCol w:w="236"/>
        <w:gridCol w:w="2741"/>
      </w:tblGrid>
      <w:tr w:rsidR="000E68B5" w14:paraId="4FB90185" w14:textId="77777777" w:rsidTr="00723853">
        <w:tc>
          <w:tcPr>
            <w:tcW w:w="3402" w:type="dxa"/>
            <w:tcBorders>
              <w:bottom w:val="single" w:sz="4" w:space="0" w:color="auto"/>
            </w:tcBorders>
          </w:tcPr>
          <w:p w14:paraId="1AA6D62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36" w:type="dxa"/>
          </w:tcPr>
          <w:p w14:paraId="0D723D4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72A5C5F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5CA7F07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31C0E25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E68B5" w:rsidRPr="00AF0D97" w14:paraId="454AC080" w14:textId="77777777" w:rsidTr="00723853">
        <w:tc>
          <w:tcPr>
            <w:tcW w:w="3402" w:type="dxa"/>
            <w:tcBorders>
              <w:top w:val="single" w:sz="4" w:space="0" w:color="auto"/>
            </w:tcBorders>
          </w:tcPr>
          <w:p w14:paraId="077C2F3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22B6FE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450" w:type="dxa"/>
            <w:tcBorders>
              <w:top w:val="single" w:sz="4" w:space="0" w:color="auto"/>
            </w:tcBorders>
          </w:tcPr>
          <w:p w14:paraId="176FAEA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28B308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41" w:type="dxa"/>
            <w:tcBorders>
              <w:top w:val="single" w:sz="4" w:space="0" w:color="auto"/>
            </w:tcBorders>
          </w:tcPr>
          <w:p w14:paraId="20D277C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68B5" w14:paraId="6AA5BAA5" w14:textId="77777777" w:rsidTr="00723853">
        <w:tc>
          <w:tcPr>
            <w:tcW w:w="3402" w:type="dxa"/>
          </w:tcPr>
          <w:p w14:paraId="5FC7BDD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CCB156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6002B7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140E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274171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8B5" w14:paraId="73713A77" w14:textId="77777777" w:rsidTr="00723853">
        <w:tc>
          <w:tcPr>
            <w:tcW w:w="3402" w:type="dxa"/>
          </w:tcPr>
          <w:p w14:paraId="72F63344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6A19A40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4B7535F" w14:textId="64A2DC89" w:rsidR="000E68B5" w:rsidRPr="00C40B1A" w:rsidRDefault="00C00BE9" w:rsidP="0072385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C40B1A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Pr="00C40B1A">
              <w:rPr>
                <w:rFonts w:ascii="Angsana New" w:hAnsi="Angsana New"/>
                <w:sz w:val="30"/>
                <w:szCs w:val="30"/>
                <w:cs/>
              </w:rPr>
              <w:t>ที่เกี่ยวข้อง</w:t>
            </w:r>
            <w:r w:rsidRPr="00C40B1A">
              <w:rPr>
                <w:rFonts w:ascii="Angsana New" w:hAnsi="Angsana New" w:hint="cs"/>
                <w:sz w:val="30"/>
                <w:szCs w:val="30"/>
                <w:cs/>
              </w:rPr>
              <w:t>กับธุรกิจเช่า</w:t>
            </w:r>
            <w:r w:rsidR="00723853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ซื้อรถ </w:t>
            </w:r>
            <w:r w:rsidRPr="00C40B1A">
              <w:rPr>
                <w:rFonts w:ascii="Angsana New" w:hAnsi="Angsana New" w:hint="cs"/>
                <w:sz w:val="30"/>
                <w:szCs w:val="30"/>
                <w:cs/>
              </w:rPr>
              <w:t>จักรยานยนต</w:t>
            </w:r>
            <w:r w:rsidR="00C40B1A" w:rsidRPr="00C40B1A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C40B1A">
              <w:rPr>
                <w:rFonts w:ascii="Angsana New" w:hAnsi="Angsana New"/>
                <w:sz w:val="30"/>
                <w:szCs w:val="30"/>
                <w:cs/>
              </w:rPr>
              <w:t>รวมถึงการปรับสภาพรถ</w:t>
            </w:r>
          </w:p>
        </w:tc>
        <w:tc>
          <w:tcPr>
            <w:tcW w:w="236" w:type="dxa"/>
          </w:tcPr>
          <w:p w14:paraId="38065CB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720E154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14:paraId="24D19889" w14:textId="77777777" w:rsidTr="00723853">
        <w:tc>
          <w:tcPr>
            <w:tcW w:w="3402" w:type="dxa"/>
          </w:tcPr>
          <w:p w14:paraId="59DCD719" w14:textId="77C72EAB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71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ชยภาค จำกัด</w:t>
            </w:r>
          </w:p>
        </w:tc>
        <w:tc>
          <w:tcPr>
            <w:tcW w:w="236" w:type="dxa"/>
          </w:tcPr>
          <w:p w14:paraId="0834BB4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A00E9B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5440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ให้เช่าซื้อรถยนต์</w:t>
            </w:r>
            <w:r w:rsidRPr="008D544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และรถจักรยานยนต์</w:t>
            </w:r>
          </w:p>
        </w:tc>
        <w:tc>
          <w:tcPr>
            <w:tcW w:w="236" w:type="dxa"/>
          </w:tcPr>
          <w:p w14:paraId="4013967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A7FD31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14:paraId="275F0105" w14:textId="77777777" w:rsidTr="00723853">
        <w:tc>
          <w:tcPr>
            <w:tcW w:w="3402" w:type="dxa"/>
          </w:tcPr>
          <w:p w14:paraId="17D5735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236" w:type="dxa"/>
          </w:tcPr>
          <w:p w14:paraId="72B5E96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7C8F63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ให้สินเชื่อรายย่อยเพื่อการประกอบอาชีพ (</w:t>
            </w:r>
            <w:r w:rsidRPr="008D5440">
              <w:rPr>
                <w:rFonts w:ascii="Angsana New" w:hAnsi="Angsana New"/>
                <w:sz w:val="30"/>
                <w:szCs w:val="30"/>
              </w:rPr>
              <w:t>Nano Finance)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และสินเชื่อส่วนบุคคล</w:t>
            </w:r>
          </w:p>
        </w:tc>
        <w:tc>
          <w:tcPr>
            <w:tcW w:w="236" w:type="dxa"/>
          </w:tcPr>
          <w:p w14:paraId="039B043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CFC553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</w:tr>
      <w:tr w:rsidR="000E68B5" w14:paraId="41EAD4B6" w14:textId="77777777" w:rsidTr="00723853">
        <w:tc>
          <w:tcPr>
            <w:tcW w:w="3402" w:type="dxa"/>
          </w:tcPr>
          <w:p w14:paraId="02B6DA0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ทีเค โบรคเกอร์ จำกัด</w:t>
            </w:r>
          </w:p>
        </w:tc>
        <w:tc>
          <w:tcPr>
            <w:tcW w:w="236" w:type="dxa"/>
          </w:tcPr>
          <w:p w14:paraId="3BD74E1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DDC3C8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150BB66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D625F31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</w:tr>
      <w:tr w:rsidR="000E68B5" w14:paraId="66CF8847" w14:textId="77777777" w:rsidTr="00723853">
        <w:tc>
          <w:tcPr>
            <w:tcW w:w="3402" w:type="dxa"/>
          </w:tcPr>
          <w:p w14:paraId="68EF11F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D5440">
              <w:rPr>
                <w:rFonts w:ascii="Angsana New" w:hAnsi="Angsana New"/>
                <w:sz w:val="30"/>
                <w:szCs w:val="30"/>
              </w:rPr>
              <w:t>Sabaidee</w:t>
            </w:r>
            <w:proofErr w:type="spellEnd"/>
            <w:r w:rsidRPr="008D5440">
              <w:rPr>
                <w:rFonts w:ascii="Angsana New" w:hAnsi="Angsana New"/>
                <w:sz w:val="30"/>
                <w:szCs w:val="30"/>
              </w:rPr>
              <w:t xml:space="preserve"> Leasing Co., Ltd.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 (ประเทศลาว</w:t>
            </w:r>
            <w:r w:rsidRPr="008D54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6915EB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01EB637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3E5426B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D5E5429" w14:textId="77777777" w:rsidR="000E68B5" w:rsidRPr="008D5440" w:rsidRDefault="000E68B5" w:rsidP="007238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D5440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บริษัทย่อยผ่านการถือหุ้นทั้งทางตรง</w:t>
            </w:r>
            <w:r w:rsidRPr="008D544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8D5440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ทางอ้อม</w:t>
            </w:r>
          </w:p>
        </w:tc>
      </w:tr>
      <w:tr w:rsidR="000E68B5" w14:paraId="1FFDF7E8" w14:textId="77777777" w:rsidTr="00723853">
        <w:tc>
          <w:tcPr>
            <w:tcW w:w="3402" w:type="dxa"/>
          </w:tcPr>
          <w:p w14:paraId="42ABEE6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D5440">
              <w:rPr>
                <w:rFonts w:ascii="Angsana New" w:hAnsi="Angsana New"/>
                <w:sz w:val="30"/>
                <w:szCs w:val="30"/>
              </w:rPr>
              <w:t>Suosdey</w:t>
            </w:r>
            <w:proofErr w:type="spellEnd"/>
            <w:r w:rsidRPr="008D5440">
              <w:rPr>
                <w:rFonts w:ascii="Angsana New" w:hAnsi="Angsana New"/>
                <w:sz w:val="30"/>
                <w:szCs w:val="30"/>
              </w:rPr>
              <w:t xml:space="preserve"> Finance PLC. (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58E59A64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B60D84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4D55EF7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4D1643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14:paraId="0DDA221C" w14:textId="77777777" w:rsidTr="00723853">
        <w:tc>
          <w:tcPr>
            <w:tcW w:w="3402" w:type="dxa"/>
          </w:tcPr>
          <w:p w14:paraId="6D1C5107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D5440">
              <w:rPr>
                <w:rFonts w:ascii="Angsana New" w:hAnsi="Angsana New"/>
                <w:sz w:val="30"/>
                <w:szCs w:val="30"/>
              </w:rPr>
              <w:t>MingalabaThitikorn</w:t>
            </w:r>
            <w:proofErr w:type="spellEnd"/>
            <w:r w:rsidRPr="008D5440">
              <w:rPr>
                <w:rFonts w:ascii="Angsana New" w:hAnsi="Angsana New"/>
                <w:sz w:val="30"/>
                <w:szCs w:val="30"/>
              </w:rPr>
              <w:t xml:space="preserve"> Microfinance </w:t>
            </w:r>
          </w:p>
        </w:tc>
        <w:tc>
          <w:tcPr>
            <w:tcW w:w="236" w:type="dxa"/>
          </w:tcPr>
          <w:p w14:paraId="725D59E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024EBD2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C1B2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86961C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8B5" w14:paraId="37AAB1BC" w14:textId="77777777" w:rsidTr="00723853">
        <w:tc>
          <w:tcPr>
            <w:tcW w:w="3402" w:type="dxa"/>
          </w:tcPr>
          <w:p w14:paraId="045B52D5" w14:textId="2B6BF748" w:rsidR="000E68B5" w:rsidRPr="008D5440" w:rsidRDefault="00FF1D98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E68B5" w:rsidRPr="008D5440">
              <w:rPr>
                <w:rFonts w:ascii="Angsana New" w:hAnsi="Angsana New"/>
                <w:sz w:val="30"/>
                <w:szCs w:val="30"/>
              </w:rPr>
              <w:t>Co., Ltd. (</w:t>
            </w:r>
            <w:r w:rsidR="000E68B5" w:rsidRPr="008D5440">
              <w:rPr>
                <w:rFonts w:ascii="Angsana New" w:hAnsi="Angsana New"/>
                <w:sz w:val="30"/>
                <w:szCs w:val="30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3E8573D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0BAF83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54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3FD15DC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5E066DA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0E68B5" w14:paraId="75674990" w14:textId="77777777" w:rsidTr="00723853">
        <w:tc>
          <w:tcPr>
            <w:tcW w:w="3402" w:type="dxa"/>
          </w:tcPr>
          <w:p w14:paraId="2A71470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D8C5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0BDA811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E5726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B63F97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:rsidRPr="00AF0D97" w14:paraId="5525D608" w14:textId="77777777" w:rsidTr="00723853">
        <w:tc>
          <w:tcPr>
            <w:tcW w:w="3402" w:type="dxa"/>
          </w:tcPr>
          <w:p w14:paraId="167DFDA5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ที่เกี่ยวข้องกั</w:t>
            </w:r>
            <w:r w:rsidRPr="008D544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</w:t>
            </w:r>
          </w:p>
        </w:tc>
        <w:tc>
          <w:tcPr>
            <w:tcW w:w="236" w:type="dxa"/>
          </w:tcPr>
          <w:p w14:paraId="7A785EC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50" w:type="dxa"/>
          </w:tcPr>
          <w:p w14:paraId="76DA0A0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5C0B9C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1" w:type="dxa"/>
          </w:tcPr>
          <w:p w14:paraId="6DA45A3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0E68B5" w14:paraId="3FE1A6A2" w14:textId="77777777" w:rsidTr="00723853">
        <w:tc>
          <w:tcPr>
            <w:tcW w:w="3402" w:type="dxa"/>
          </w:tcPr>
          <w:p w14:paraId="2790DA0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สินทองหล่อ จำกัด</w:t>
            </w:r>
          </w:p>
        </w:tc>
        <w:tc>
          <w:tcPr>
            <w:tcW w:w="236" w:type="dxa"/>
          </w:tcPr>
          <w:p w14:paraId="7B0938A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BD0218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36" w:type="dxa"/>
          </w:tcPr>
          <w:p w14:paraId="6AA352C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6AB2CC8" w14:textId="77777777" w:rsidR="000E68B5" w:rsidRPr="008D5440" w:rsidRDefault="000E68B5" w:rsidP="0072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ผู้ถือหุ้นใหญ่และมีผู้ถือหุ้นและกรรมการร่วมกัน</w:t>
            </w:r>
          </w:p>
        </w:tc>
      </w:tr>
      <w:tr w:rsidR="000E68B5" w14:paraId="1583107B" w14:textId="77777777" w:rsidTr="00723853">
        <w:tc>
          <w:tcPr>
            <w:tcW w:w="3402" w:type="dxa"/>
          </w:tcPr>
          <w:p w14:paraId="4EC2749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อินเตอร์แนชั่นแนลจำกัด</w:t>
            </w:r>
          </w:p>
        </w:tc>
        <w:tc>
          <w:tcPr>
            <w:tcW w:w="236" w:type="dxa"/>
          </w:tcPr>
          <w:p w14:paraId="150063C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AFFD03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36" w:type="dxa"/>
          </w:tcPr>
          <w:p w14:paraId="52E36D1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9DC5A5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14:paraId="16B900E8" w14:textId="77777777" w:rsidTr="00723853">
        <w:tc>
          <w:tcPr>
            <w:tcW w:w="3402" w:type="dxa"/>
          </w:tcPr>
          <w:p w14:paraId="601BF3CE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เอสพีเอสยู จำกัด (มหาชน)</w:t>
            </w:r>
          </w:p>
        </w:tc>
        <w:tc>
          <w:tcPr>
            <w:tcW w:w="236" w:type="dxa"/>
          </w:tcPr>
          <w:p w14:paraId="2B651DB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61320DA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36" w:type="dxa"/>
          </w:tcPr>
          <w:p w14:paraId="5842E2D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906034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14:paraId="572E3525" w14:textId="77777777" w:rsidTr="00723853">
        <w:tc>
          <w:tcPr>
            <w:tcW w:w="3402" w:type="dxa"/>
          </w:tcPr>
          <w:p w14:paraId="526481A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เล็กซ์ซัส กรุงเทพฯ จำกัด</w:t>
            </w:r>
          </w:p>
        </w:tc>
        <w:tc>
          <w:tcPr>
            <w:tcW w:w="236" w:type="dxa"/>
          </w:tcPr>
          <w:p w14:paraId="74CE8E1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32D67C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ขายรถยนต์</w:t>
            </w:r>
          </w:p>
        </w:tc>
        <w:tc>
          <w:tcPr>
            <w:tcW w:w="236" w:type="dxa"/>
          </w:tcPr>
          <w:p w14:paraId="6FF27D3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4BB0EA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14:paraId="20EA1BF1" w14:textId="77777777" w:rsidTr="00723853">
        <w:tc>
          <w:tcPr>
            <w:tcW w:w="3402" w:type="dxa"/>
          </w:tcPr>
          <w:p w14:paraId="22B9BEC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D8DF8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D0485A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882D5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503F213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3853" w14:paraId="60D2425D" w14:textId="77777777" w:rsidTr="00723853">
        <w:tc>
          <w:tcPr>
            <w:tcW w:w="3402" w:type="dxa"/>
          </w:tcPr>
          <w:p w14:paraId="17A97F00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79E71C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BA3FB48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EBD863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2ED94900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3853" w14:paraId="38A10EF5" w14:textId="77777777" w:rsidTr="00723853">
        <w:tc>
          <w:tcPr>
            <w:tcW w:w="3402" w:type="dxa"/>
          </w:tcPr>
          <w:p w14:paraId="7203EB63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6A35C5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549D8355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C439A2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7E3C8F4" w14:textId="77777777" w:rsidR="00723853" w:rsidRPr="008D5440" w:rsidRDefault="00723853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14:paraId="6966FF6D" w14:textId="77777777" w:rsidTr="00723853">
        <w:tc>
          <w:tcPr>
            <w:tcW w:w="3402" w:type="dxa"/>
            <w:tcBorders>
              <w:bottom w:val="single" w:sz="4" w:space="0" w:color="auto"/>
            </w:tcBorders>
          </w:tcPr>
          <w:p w14:paraId="503EA1A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ชื่อบริษัท / บุคคล</w:t>
            </w:r>
          </w:p>
        </w:tc>
        <w:tc>
          <w:tcPr>
            <w:tcW w:w="236" w:type="dxa"/>
          </w:tcPr>
          <w:p w14:paraId="0DCD3B5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156B76F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56BFB83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140A478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E68B5" w:rsidRPr="00AF0D97" w14:paraId="5E508657" w14:textId="77777777" w:rsidTr="00723853">
        <w:tc>
          <w:tcPr>
            <w:tcW w:w="3402" w:type="dxa"/>
            <w:tcBorders>
              <w:top w:val="single" w:sz="4" w:space="0" w:color="auto"/>
            </w:tcBorders>
          </w:tcPr>
          <w:p w14:paraId="2F61DC54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584E534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450" w:type="dxa"/>
            <w:tcBorders>
              <w:top w:val="single" w:sz="4" w:space="0" w:color="auto"/>
            </w:tcBorders>
          </w:tcPr>
          <w:p w14:paraId="4FDE1061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1527328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41" w:type="dxa"/>
            <w:tcBorders>
              <w:top w:val="single" w:sz="4" w:space="0" w:color="auto"/>
            </w:tcBorders>
          </w:tcPr>
          <w:p w14:paraId="1BCB38D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68B5" w:rsidRPr="00AF0D97" w14:paraId="52347B6B" w14:textId="77777777" w:rsidTr="00723853">
        <w:tc>
          <w:tcPr>
            <w:tcW w:w="3402" w:type="dxa"/>
          </w:tcPr>
          <w:p w14:paraId="523EA99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</w:t>
            </w:r>
            <w:r w:rsidRPr="008D544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 (ต่อ)</w:t>
            </w:r>
          </w:p>
        </w:tc>
        <w:tc>
          <w:tcPr>
            <w:tcW w:w="236" w:type="dxa"/>
          </w:tcPr>
          <w:p w14:paraId="48FC2A71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50" w:type="dxa"/>
          </w:tcPr>
          <w:p w14:paraId="0CF51A2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31FA041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1" w:type="dxa"/>
          </w:tcPr>
          <w:p w14:paraId="5F7CCF9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0E68B5" w14:paraId="76C61B9A" w14:textId="77777777" w:rsidTr="00723853">
        <w:tc>
          <w:tcPr>
            <w:tcW w:w="3402" w:type="dxa"/>
          </w:tcPr>
          <w:p w14:paraId="426F8E1D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โตโยต้าปทุมธานี</w:t>
            </w:r>
          </w:p>
          <w:p w14:paraId="4CABCAFF" w14:textId="139A0B8A" w:rsidR="000E68B5" w:rsidRPr="008D5440" w:rsidRDefault="00DF0133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E68B5" w:rsidRPr="008D5440">
              <w:rPr>
                <w:rFonts w:ascii="Angsana New" w:hAnsi="Angsana New"/>
                <w:sz w:val="30"/>
                <w:szCs w:val="30"/>
                <w:cs/>
              </w:rPr>
              <w:t>ผู้จำหน่ายโตโยต้า จำกัด</w:t>
            </w:r>
          </w:p>
        </w:tc>
        <w:tc>
          <w:tcPr>
            <w:tcW w:w="236" w:type="dxa"/>
          </w:tcPr>
          <w:p w14:paraId="75977804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4EE43A6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36" w:type="dxa"/>
          </w:tcPr>
          <w:p w14:paraId="24A21C9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A2EF6F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0E68B5" w14:paraId="2BB9E19B" w14:textId="77777777" w:rsidTr="00723853">
        <w:tc>
          <w:tcPr>
            <w:tcW w:w="3402" w:type="dxa"/>
          </w:tcPr>
          <w:p w14:paraId="291DDF1A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นภัส จำกัด</w:t>
            </w:r>
          </w:p>
        </w:tc>
        <w:tc>
          <w:tcPr>
            <w:tcW w:w="236" w:type="dxa"/>
          </w:tcPr>
          <w:p w14:paraId="7A04C18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3817D7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ขนส่งรถจักรยานยนต์</w:t>
            </w:r>
          </w:p>
        </w:tc>
        <w:tc>
          <w:tcPr>
            <w:tcW w:w="236" w:type="dxa"/>
          </w:tcPr>
          <w:p w14:paraId="39B7DA4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5D3DECF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E68B5" w14:paraId="6F58CBB7" w14:textId="77777777" w:rsidTr="00723853">
        <w:tc>
          <w:tcPr>
            <w:tcW w:w="3402" w:type="dxa"/>
          </w:tcPr>
          <w:p w14:paraId="1510D18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ฐิติพล จำกัด</w:t>
            </w:r>
          </w:p>
        </w:tc>
        <w:tc>
          <w:tcPr>
            <w:tcW w:w="236" w:type="dxa"/>
          </w:tcPr>
          <w:p w14:paraId="4142CFD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B2BE32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ขายอะไหล่รถจักรยานยนต์</w:t>
            </w:r>
          </w:p>
        </w:tc>
        <w:tc>
          <w:tcPr>
            <w:tcW w:w="236" w:type="dxa"/>
          </w:tcPr>
          <w:p w14:paraId="1DB6925C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00198D9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E68B5" w14:paraId="7F66D594" w14:textId="77777777" w:rsidTr="00723853">
        <w:tc>
          <w:tcPr>
            <w:tcW w:w="3402" w:type="dxa"/>
          </w:tcPr>
          <w:p w14:paraId="3C8C15BB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ซอฟแวร์ ดีเวลอปเม็นท์ จำกัด</w:t>
            </w:r>
          </w:p>
          <w:p w14:paraId="652A7DE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2DC284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88C1E7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ขายเครื่องคอมพิวเตอร์และให้บริการเกี่ยวกับโปรแกรมคอมพิวเตอร์</w:t>
            </w:r>
          </w:p>
        </w:tc>
        <w:tc>
          <w:tcPr>
            <w:tcW w:w="236" w:type="dxa"/>
          </w:tcPr>
          <w:p w14:paraId="727A87C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61B7225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  <w:p w14:paraId="49ACA5F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8B5" w14:paraId="7EED6A9C" w14:textId="77777777" w:rsidTr="00723853">
        <w:tc>
          <w:tcPr>
            <w:tcW w:w="3402" w:type="dxa"/>
          </w:tcPr>
          <w:p w14:paraId="271C967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สยามบริวเวอรี่ จำกัด</w:t>
            </w:r>
          </w:p>
        </w:tc>
        <w:tc>
          <w:tcPr>
            <w:tcW w:w="236" w:type="dxa"/>
          </w:tcPr>
          <w:p w14:paraId="0EC504E9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375A228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ผลิตเบียร์จำหน่ายในประเทศ</w:t>
            </w:r>
          </w:p>
        </w:tc>
        <w:tc>
          <w:tcPr>
            <w:tcW w:w="236" w:type="dxa"/>
          </w:tcPr>
          <w:p w14:paraId="17EB849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414B404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0E68B5" w:rsidRPr="00397B3B" w14:paraId="330680DF" w14:textId="77777777" w:rsidTr="00723853">
        <w:tc>
          <w:tcPr>
            <w:tcW w:w="3402" w:type="dxa"/>
          </w:tcPr>
          <w:p w14:paraId="751FD0D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9ABC5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</w:tcPr>
          <w:p w14:paraId="2B391EE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63DCC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1" w:type="dxa"/>
          </w:tcPr>
          <w:p w14:paraId="1718F1F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E68B5" w14:paraId="522BEEC0" w14:textId="77777777" w:rsidTr="00723853">
        <w:tc>
          <w:tcPr>
            <w:tcW w:w="3402" w:type="dxa"/>
          </w:tcPr>
          <w:p w14:paraId="1B8AA815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บุคคลที่เกี่ยวข้องกั</w:t>
            </w:r>
            <w:r w:rsidRPr="008D544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</w:t>
            </w:r>
          </w:p>
        </w:tc>
        <w:tc>
          <w:tcPr>
            <w:tcW w:w="236" w:type="dxa"/>
          </w:tcPr>
          <w:p w14:paraId="315EE288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2025380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E315F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78CFACF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8B5" w14:paraId="217CC0FD" w14:textId="77777777" w:rsidTr="00723853">
        <w:tc>
          <w:tcPr>
            <w:tcW w:w="3402" w:type="dxa"/>
          </w:tcPr>
          <w:p w14:paraId="7A73265F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คุณปฤณ พรประภา</w:t>
            </w:r>
          </w:p>
        </w:tc>
        <w:tc>
          <w:tcPr>
            <w:tcW w:w="236" w:type="dxa"/>
          </w:tcPr>
          <w:p w14:paraId="2E93F68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7D66A31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8B8CB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5A1F69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เครือ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</w:tr>
      <w:tr w:rsidR="000E68B5" w:rsidRPr="00397B3B" w14:paraId="5811D10A" w14:textId="77777777" w:rsidTr="00723853">
        <w:tc>
          <w:tcPr>
            <w:tcW w:w="3402" w:type="dxa"/>
            <w:vAlign w:val="bottom"/>
          </w:tcPr>
          <w:p w14:paraId="4A04791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8A700CA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bottom"/>
          </w:tcPr>
          <w:p w14:paraId="29D6022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21D518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1" w:type="dxa"/>
          </w:tcPr>
          <w:p w14:paraId="09CEA80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68B5" w14:paraId="5846830C" w14:textId="77777777" w:rsidTr="00723853">
        <w:tc>
          <w:tcPr>
            <w:tcW w:w="3402" w:type="dxa"/>
          </w:tcPr>
          <w:p w14:paraId="3E8D501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ผู้บริหา</w:t>
            </w:r>
            <w:r w:rsidRPr="008D544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</w:t>
            </w:r>
            <w:r w:rsidRPr="008D5440">
              <w:rPr>
                <w:rFonts w:ascii="Angsana New" w:hAnsi="Angsana New"/>
                <w:sz w:val="30"/>
                <w:szCs w:val="30"/>
                <w:u w:val="single"/>
                <w:cs/>
              </w:rPr>
              <w:t>สำคัญ</w:t>
            </w:r>
          </w:p>
        </w:tc>
        <w:tc>
          <w:tcPr>
            <w:tcW w:w="236" w:type="dxa"/>
          </w:tcPr>
          <w:p w14:paraId="4E455113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</w:tcPr>
          <w:p w14:paraId="544428E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E13DE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D1135B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(ไม่ว่าจะทำหน้าที่ในระดับบริหารหรือไม่ก็ตาม)</w:t>
            </w:r>
          </w:p>
        </w:tc>
      </w:tr>
    </w:tbl>
    <w:p w14:paraId="241E4DD6" w14:textId="77777777" w:rsidR="000E68B5" w:rsidRPr="00397B3B" w:rsidRDefault="000E68B5" w:rsidP="000E68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99CC27D" w14:textId="77777777" w:rsidR="000E68B5" w:rsidRPr="008305FE" w:rsidRDefault="000E68B5" w:rsidP="000E68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8305FE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นโยบายการกำหนดราคาสำหรับรายการบัญชีกับบุคคลหรือกิจการที่เกี่ยวข้องกันมีดังต่อไปนี้</w:t>
      </w:r>
    </w:p>
    <w:p w14:paraId="4DDE14A5" w14:textId="77777777" w:rsidR="000E68B5" w:rsidRPr="00397B3B" w:rsidRDefault="000E68B5" w:rsidP="000E68B5">
      <w:pPr>
        <w:rPr>
          <w:rFonts w:ascii="Angsana New" w:hAnsi="Angsana New"/>
          <w:sz w:val="28"/>
          <w:szCs w:val="28"/>
        </w:rPr>
      </w:pPr>
    </w:p>
    <w:tbl>
      <w:tblPr>
        <w:tblW w:w="9729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6091"/>
      </w:tblGrid>
      <w:tr w:rsidR="000E68B5" w:rsidRPr="00CE20D3" w14:paraId="6FFE1483" w14:textId="77777777" w:rsidTr="006356C1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AD29C" w14:textId="77777777" w:rsidR="000E68B5" w:rsidRPr="00CE20D3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FE8E41" w14:textId="77777777" w:rsidR="000E68B5" w:rsidRPr="00CE20D3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1673" w14:textId="77777777" w:rsidR="000E68B5" w:rsidRPr="00CE20D3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กำหนด</w:t>
            </w: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</w:p>
        </w:tc>
      </w:tr>
      <w:tr w:rsidR="000E68B5" w:rsidRPr="00592BB6" w14:paraId="077DDC5E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0165E486" w14:textId="77777777" w:rsidR="000E68B5" w:rsidRPr="00592BB6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FC90C4" w14:textId="77777777" w:rsidR="000E68B5" w:rsidRPr="00592BB6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404A8FDD" w14:textId="77777777" w:rsidR="000E68B5" w:rsidRPr="00592BB6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</w:tr>
      <w:tr w:rsidR="000E68B5" w:rsidRPr="00E37818" w14:paraId="41F57F22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027BB5C7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F94C89" w14:textId="77777777" w:rsidR="000E68B5" w:rsidRPr="00E37818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1CFA1B49" w14:textId="77777777" w:rsidR="000E68B5" w:rsidRPr="00D42A9F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E68B5" w:rsidRPr="00E37818" w14:paraId="34242AAA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021B1D5D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421C60" w14:textId="77777777" w:rsidR="000E68B5" w:rsidRPr="00E37818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3447736F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E37818" w14:paraId="3BC1F053" w14:textId="77777777" w:rsidTr="006356C1">
        <w:trPr>
          <w:tblHeader/>
        </w:trPr>
        <w:tc>
          <w:tcPr>
            <w:tcW w:w="3402" w:type="dxa"/>
            <w:tcBorders>
              <w:left w:val="nil"/>
              <w:right w:val="nil"/>
            </w:tcBorders>
          </w:tcPr>
          <w:p w14:paraId="6A857E38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E48089B" w14:textId="77777777" w:rsidR="000E68B5" w:rsidRPr="00E37818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4C7EE91E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0E68B5" w:rsidRPr="00E37818" w14:paraId="2274E9F3" w14:textId="77777777" w:rsidTr="006356C1">
        <w:trPr>
          <w:trHeight w:val="389"/>
        </w:trPr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14:paraId="1A2D847C" w14:textId="77777777" w:rsidR="000E68B5" w:rsidRPr="00E37818" w:rsidRDefault="000E68B5" w:rsidP="000E68B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F4044D7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3F9DC3FF" w14:textId="77777777" w:rsidR="000E68B5" w:rsidRPr="00E37818" w:rsidRDefault="000E68B5" w:rsidP="006356C1">
            <w:pPr>
              <w:pStyle w:val="1"/>
              <w:widowControl/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สำหรับในประเทศ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ร้อยละ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B23D5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ต่อปีสำหรับต่างประเทศ</w:t>
            </w:r>
          </w:p>
        </w:tc>
      </w:tr>
      <w:tr w:rsidR="000E68B5" w:rsidRPr="00E37818" w14:paraId="41E8E24B" w14:textId="77777777" w:rsidTr="006356C1">
        <w:trPr>
          <w:trHeight w:val="389"/>
        </w:trPr>
        <w:tc>
          <w:tcPr>
            <w:tcW w:w="3402" w:type="dxa"/>
            <w:tcBorders>
              <w:left w:val="nil"/>
              <w:right w:val="nil"/>
            </w:tcBorders>
            <w:vAlign w:val="bottom"/>
          </w:tcPr>
          <w:p w14:paraId="7A3FE0B9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C2B3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5C2B3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(สัญญาระยะสั้น)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9D040D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45B167D3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57B6625" w14:textId="77777777" w:rsidR="000E68B5" w:rsidRDefault="000E68B5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754021E" w14:textId="77777777" w:rsidR="004242D7" w:rsidRDefault="004242D7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666204F" w14:textId="77777777" w:rsidR="004242D7" w:rsidRPr="003570E7" w:rsidRDefault="004242D7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979" w:type="dxa"/>
        <w:tblLayout w:type="fixed"/>
        <w:tblLook w:val="0000" w:firstRow="0" w:lastRow="0" w:firstColumn="0" w:lastColumn="0" w:noHBand="0" w:noVBand="0"/>
      </w:tblPr>
      <w:tblGrid>
        <w:gridCol w:w="3652"/>
        <w:gridCol w:w="236"/>
        <w:gridCol w:w="6091"/>
      </w:tblGrid>
      <w:tr w:rsidR="000E68B5" w:rsidRPr="00CE20D3" w14:paraId="22C294A3" w14:textId="77777777" w:rsidTr="006356C1">
        <w:trPr>
          <w:cantSplit/>
        </w:trPr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77E6" w14:textId="77777777" w:rsidR="000E68B5" w:rsidRPr="00CE20D3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D6A807A" w14:textId="77777777" w:rsidR="000E68B5" w:rsidRPr="00CE20D3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FC4EE" w14:textId="77777777" w:rsidR="000E68B5" w:rsidRPr="00CE20D3" w:rsidRDefault="000E68B5" w:rsidP="006356C1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กำหนด</w:t>
            </w: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</w:p>
        </w:tc>
      </w:tr>
      <w:tr w:rsidR="000E68B5" w:rsidRPr="00592BB6" w14:paraId="6E834CEB" w14:textId="77777777" w:rsidTr="006356C1">
        <w:trPr>
          <w:tblHeader/>
        </w:trPr>
        <w:tc>
          <w:tcPr>
            <w:tcW w:w="3652" w:type="dxa"/>
            <w:tcBorders>
              <w:left w:val="nil"/>
              <w:right w:val="nil"/>
            </w:tcBorders>
          </w:tcPr>
          <w:p w14:paraId="1DCCF135" w14:textId="77777777" w:rsidR="000E68B5" w:rsidRPr="00592BB6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4E3660" w14:textId="77777777" w:rsidR="000E68B5" w:rsidRPr="00592BB6" w:rsidRDefault="000E68B5" w:rsidP="006356C1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14:paraId="0588DC97" w14:textId="77777777" w:rsidR="000E68B5" w:rsidRPr="00592BB6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</w:tr>
      <w:tr w:rsidR="000E68B5" w:rsidRPr="00E37818" w14:paraId="0B9830DE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B8D3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4E66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711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0E68B5" w:rsidRPr="00E37818" w14:paraId="488B403A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7862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293C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B047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0E68B5" w:rsidRPr="00E37818" w14:paraId="77C72C57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BFE6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9154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14E3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0E68B5" w:rsidRPr="00E37818" w14:paraId="41A56DD3" w14:textId="77777777" w:rsidTr="006356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0AAE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7F77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D24B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E37818" w14:paraId="66F78764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  <w:vAlign w:val="bottom"/>
          </w:tcPr>
          <w:p w14:paraId="027304AF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1875690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10109381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E68B5" w:rsidRPr="00842FF6" w14:paraId="4C30432C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14:paraId="4111E4C4" w14:textId="77777777" w:rsidR="000E68B5" w:rsidRPr="00E37818" w:rsidRDefault="000E68B5" w:rsidP="000E68B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681FA15" w14:textId="77777777" w:rsidR="000E68B5" w:rsidRPr="00E37818" w:rsidRDefault="000E68B5" w:rsidP="006356C1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2363F164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สำหรับในประเทศและร้อยละ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ต่างประเทศ</w:t>
            </w:r>
          </w:p>
        </w:tc>
      </w:tr>
      <w:tr w:rsidR="00473BA4" w:rsidRPr="00E37818" w14:paraId="792DBF73" w14:textId="77777777" w:rsidTr="006356C1">
        <w:tc>
          <w:tcPr>
            <w:tcW w:w="3652" w:type="dxa"/>
            <w:tcBorders>
              <w:top w:val="nil"/>
              <w:left w:val="nil"/>
              <w:right w:val="nil"/>
            </w:tcBorders>
            <w:vAlign w:val="bottom"/>
          </w:tcPr>
          <w:p w14:paraId="2C34844A" w14:textId="4536D46A" w:rsidR="00473BA4" w:rsidRPr="00E37818" w:rsidRDefault="00473BA4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5C3C506" w14:textId="77777777" w:rsidR="00473BA4" w:rsidRPr="00E37818" w:rsidRDefault="00473BA4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14:paraId="726A7595" w14:textId="1AB49D1D" w:rsidR="00473BA4" w:rsidRPr="00E37818" w:rsidRDefault="0086252E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0E68B5" w:rsidRPr="00E37818" w14:paraId="48F1A4AF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5B30928B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72C5E5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5B1ED581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E68B5" w:rsidRPr="00E37818" w14:paraId="4ECA7BD7" w14:textId="77777777" w:rsidTr="006356C1">
        <w:tc>
          <w:tcPr>
            <w:tcW w:w="3652" w:type="dxa"/>
            <w:tcBorders>
              <w:left w:val="nil"/>
              <w:bottom w:val="nil"/>
              <w:right w:val="nil"/>
            </w:tcBorders>
            <w:vAlign w:val="bottom"/>
          </w:tcPr>
          <w:p w14:paraId="794799D9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ซื้ออุปกรณ์สำนักงาน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ระบบโปรแกรม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AE61696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77FD62F6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73BA4" w:rsidRPr="00E37818" w14:paraId="5CC812B3" w14:textId="77777777" w:rsidTr="006356C1">
        <w:tc>
          <w:tcPr>
            <w:tcW w:w="3652" w:type="dxa"/>
            <w:tcBorders>
              <w:left w:val="nil"/>
              <w:bottom w:val="nil"/>
              <w:right w:val="nil"/>
            </w:tcBorders>
            <w:vAlign w:val="bottom"/>
          </w:tcPr>
          <w:p w14:paraId="11920625" w14:textId="4621E476" w:rsidR="00473BA4" w:rsidRPr="00E37818" w:rsidRDefault="00473BA4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73B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ขายสินทรัพย์ที่ไม่ได้ใช้ในการดำเนินงาน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A0270D1" w14:textId="77777777" w:rsidR="00473BA4" w:rsidRPr="00E37818" w:rsidRDefault="00473BA4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14:paraId="3AAEBE52" w14:textId="7B1FCD6F" w:rsidR="00473BA4" w:rsidRPr="00E37818" w:rsidRDefault="0086252E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E68B5" w:rsidRPr="00E37818" w14:paraId="4ECB9EED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48FDC657" w14:textId="77777777" w:rsidR="000E68B5" w:rsidRPr="00E37818" w:rsidRDefault="000E68B5" w:rsidP="000E68B5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ขายอุปกรณ์สำนักงาน</w:t>
            </w:r>
            <w:r w:rsidRPr="004005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ECC46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2EDF7D03" w14:textId="77777777" w:rsidR="000E68B5" w:rsidRPr="00E37818" w:rsidRDefault="000E68B5" w:rsidP="006356C1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73BA4" w:rsidRPr="00E37818" w14:paraId="437F2507" w14:textId="77777777" w:rsidTr="006356C1">
        <w:tc>
          <w:tcPr>
            <w:tcW w:w="3652" w:type="dxa"/>
            <w:tcBorders>
              <w:left w:val="nil"/>
              <w:right w:val="nil"/>
            </w:tcBorders>
            <w:vAlign w:val="bottom"/>
          </w:tcPr>
          <w:p w14:paraId="00868580" w14:textId="77276A4C" w:rsidR="00473BA4" w:rsidRPr="00E37818" w:rsidRDefault="00473BA4" w:rsidP="00473BA4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BC27BD" w14:textId="77777777" w:rsidR="00473BA4" w:rsidRPr="00E37818" w:rsidRDefault="00473BA4" w:rsidP="00473BA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14:paraId="244D45E5" w14:textId="3E25E6B6" w:rsidR="00473BA4" w:rsidRPr="00E37818" w:rsidRDefault="00473BA4" w:rsidP="00473BA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</w:tbl>
    <w:p w14:paraId="354772E8" w14:textId="77777777" w:rsidR="00077D95" w:rsidRPr="000E68B5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highlight w:val="yellow"/>
        </w:rPr>
      </w:pPr>
    </w:p>
    <w:p w14:paraId="4CCAC97C" w14:textId="38EA53BB" w:rsidR="000E68B5" w:rsidRPr="001657A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657A5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1657A5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1657A5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657A5">
        <w:rPr>
          <w:rFonts w:ascii="Angsana New" w:hAnsi="Angsana New"/>
          <w:sz w:val="30"/>
          <w:szCs w:val="30"/>
          <w:cs/>
        </w:rPr>
        <w:t>สิ้นสุดวันที่</w:t>
      </w:r>
      <w:r w:rsidRPr="00662F6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98623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62F64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62F6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98623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662F6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657A5">
        <w:rPr>
          <w:rFonts w:ascii="Angsana New" w:hAnsi="Angsana New"/>
          <w:sz w:val="30"/>
          <w:szCs w:val="30"/>
          <w:cs/>
        </w:rPr>
        <w:t>และ</w:t>
      </w:r>
      <w:r w:rsidRPr="00662F6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98623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1657A5">
        <w:rPr>
          <w:rFonts w:ascii="Angsana New" w:hAnsi="Angsana New"/>
          <w:sz w:val="30"/>
          <w:szCs w:val="30"/>
          <w:cs/>
        </w:rPr>
        <w:t>มีดังนี้</w:t>
      </w:r>
    </w:p>
    <w:p w14:paraId="1AA06BA5" w14:textId="77777777" w:rsidR="000E68B5" w:rsidRPr="00F170A5" w:rsidRDefault="000E68B5" w:rsidP="000E68B5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168"/>
        <w:gridCol w:w="240"/>
        <w:gridCol w:w="1168"/>
        <w:gridCol w:w="236"/>
        <w:gridCol w:w="1169"/>
        <w:gridCol w:w="237"/>
        <w:gridCol w:w="1169"/>
      </w:tblGrid>
      <w:tr w:rsidR="000E68B5" w14:paraId="732760BA" w14:textId="77777777" w:rsidTr="006356C1">
        <w:tc>
          <w:tcPr>
            <w:tcW w:w="4111" w:type="dxa"/>
          </w:tcPr>
          <w:p w14:paraId="174E6B5E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679A12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E68B5" w14:paraId="6107C0A0" w14:textId="77777777" w:rsidTr="006356C1">
        <w:tc>
          <w:tcPr>
            <w:tcW w:w="4111" w:type="dxa"/>
          </w:tcPr>
          <w:p w14:paraId="48B6B56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5B3287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AE184B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E6D861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B5" w14:paraId="59CFEC26" w14:textId="77777777" w:rsidTr="006356C1">
        <w:tc>
          <w:tcPr>
            <w:tcW w:w="4111" w:type="dxa"/>
            <w:vAlign w:val="bottom"/>
          </w:tcPr>
          <w:p w14:paraId="0175AD9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502D" w14:textId="1051ABFA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BD8B6A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A4846" w14:textId="4492FE00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1ED370A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5C4F5" w14:textId="45C3AA2C" w:rsidR="000E68B5" w:rsidRPr="000E68B5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8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CB1C25E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A8868" w14:textId="172E4434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E68B5" w14:paraId="33F6DFA7" w14:textId="77777777" w:rsidTr="006356C1">
        <w:tc>
          <w:tcPr>
            <w:tcW w:w="4111" w:type="dxa"/>
            <w:vAlign w:val="bottom"/>
          </w:tcPr>
          <w:p w14:paraId="18A35D0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E3391C1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B6B8144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64AD39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FA4F39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20F11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78CE036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2647C07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68B5" w14:paraId="354E070B" w14:textId="77777777" w:rsidTr="006356C1">
        <w:tc>
          <w:tcPr>
            <w:tcW w:w="4111" w:type="dxa"/>
            <w:vAlign w:val="bottom"/>
          </w:tcPr>
          <w:p w14:paraId="20EECB9B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0405CD2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D9C34D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1CA34C7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8FB3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898D13" w14:textId="171D7FDE" w:rsidR="000E68B5" w:rsidRPr="008D5440" w:rsidRDefault="00757FC3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  <w:tc>
          <w:tcPr>
            <w:tcW w:w="237" w:type="dxa"/>
          </w:tcPr>
          <w:p w14:paraId="55F5D88F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5381CACD" w14:textId="12A2DF04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35,820</w:t>
            </w:r>
          </w:p>
        </w:tc>
      </w:tr>
      <w:tr w:rsidR="000E68B5" w14:paraId="0E53CE98" w14:textId="77777777" w:rsidTr="006356C1">
        <w:tc>
          <w:tcPr>
            <w:tcW w:w="4111" w:type="dxa"/>
            <w:vAlign w:val="bottom"/>
          </w:tcPr>
          <w:p w14:paraId="0D71126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DBD85A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E07D3DB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57464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2F39AE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48AAD" w14:textId="412E96B4" w:rsidR="000E68B5" w:rsidRPr="008D5440" w:rsidRDefault="00757FC3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20,44</w:t>
            </w:r>
            <w:r w:rsidR="003B44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D08C6BF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BD5432" w14:textId="2980B2C1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18,331</w:t>
            </w:r>
          </w:p>
        </w:tc>
      </w:tr>
      <w:tr w:rsidR="000E68B5" w14:paraId="12CC6012" w14:textId="77777777" w:rsidTr="006356C1">
        <w:tc>
          <w:tcPr>
            <w:tcW w:w="4111" w:type="dxa"/>
            <w:vAlign w:val="bottom"/>
          </w:tcPr>
          <w:p w14:paraId="40295B2F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9BFC3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4283B5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8BB7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BC95AD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6F8B2" w14:textId="74332051" w:rsidR="000E68B5" w:rsidRPr="008D5440" w:rsidRDefault="00757FC3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7" w:type="dxa"/>
          </w:tcPr>
          <w:p w14:paraId="153F9F41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CD4B3E" w14:textId="140BF593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68B5" w14:paraId="0CE1EC2C" w14:textId="77777777" w:rsidTr="006356C1">
        <w:tc>
          <w:tcPr>
            <w:tcW w:w="4111" w:type="dxa"/>
            <w:vAlign w:val="bottom"/>
          </w:tcPr>
          <w:p w14:paraId="458E3E2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ค่าเช่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306B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2550B7F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6D46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EBE3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44589" w14:textId="00A5972A" w:rsidR="000E68B5" w:rsidRPr="008D5440" w:rsidRDefault="00757FC3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37" w:type="dxa"/>
          </w:tcPr>
          <w:p w14:paraId="242C4E6C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93ACF" w14:textId="7BD76AF5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0E68B5" w14:paraId="64FA5BDC" w14:textId="77777777" w:rsidTr="006356C1">
        <w:tc>
          <w:tcPr>
            <w:tcW w:w="4111" w:type="dxa"/>
            <w:vAlign w:val="bottom"/>
          </w:tcPr>
          <w:p w14:paraId="522E06B6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C44CD5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7C4639D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E6EE0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60765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8E841" w14:textId="11C61757" w:rsidR="000E68B5" w:rsidRPr="008D5440" w:rsidRDefault="00757FC3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  <w:tc>
          <w:tcPr>
            <w:tcW w:w="237" w:type="dxa"/>
          </w:tcPr>
          <w:p w14:paraId="31E30119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DDCBE" w14:textId="37A44428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65,918</w:t>
            </w:r>
          </w:p>
        </w:tc>
      </w:tr>
      <w:tr w:rsidR="000E68B5" w14:paraId="7C0AA679" w14:textId="77777777" w:rsidTr="006356C1">
        <w:tc>
          <w:tcPr>
            <w:tcW w:w="4111" w:type="dxa"/>
            <w:vAlign w:val="bottom"/>
          </w:tcPr>
          <w:p w14:paraId="73A2E40E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13E4D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53E3051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D08012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CE1AEA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B5DD2" w14:textId="777A1707" w:rsidR="000E68B5" w:rsidRPr="00757FC3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B7B20D3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A708D5" w14:textId="70BAB8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8,165</w:t>
            </w:r>
          </w:p>
        </w:tc>
      </w:tr>
      <w:tr w:rsidR="000E68B5" w:rsidRPr="00B92BE4" w14:paraId="4E50463C" w14:textId="77777777" w:rsidTr="006356C1">
        <w:tc>
          <w:tcPr>
            <w:tcW w:w="4111" w:type="dxa"/>
            <w:vAlign w:val="bottom"/>
          </w:tcPr>
          <w:p w14:paraId="3FA15AA8" w14:textId="77777777" w:rsidR="000E68B5" w:rsidRPr="008D5440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C1FABAF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0" w:type="dxa"/>
          </w:tcPr>
          <w:p w14:paraId="560A2B72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318A35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0A8FEC4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E67E4D0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2C1DFED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2B82AD6" w14:textId="77777777" w:rsidR="000E68B5" w:rsidRPr="008D5440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8A34B41" w14:textId="77777777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EF97C36" w14:textId="77777777" w:rsidR="004242D7" w:rsidRDefault="004242D7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168"/>
        <w:gridCol w:w="240"/>
        <w:gridCol w:w="1168"/>
        <w:gridCol w:w="236"/>
        <w:gridCol w:w="1169"/>
        <w:gridCol w:w="237"/>
        <w:gridCol w:w="1169"/>
      </w:tblGrid>
      <w:tr w:rsidR="000E68B5" w:rsidRPr="00A23112" w14:paraId="5455DCA8" w14:textId="77777777" w:rsidTr="00A23112">
        <w:trPr>
          <w:tblHeader/>
        </w:trPr>
        <w:tc>
          <w:tcPr>
            <w:tcW w:w="4111" w:type="dxa"/>
          </w:tcPr>
          <w:p w14:paraId="64B30B17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3BD6844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E68B5" w:rsidRPr="00A23112" w14:paraId="0AD53C10" w14:textId="77777777" w:rsidTr="00A23112">
        <w:trPr>
          <w:tblHeader/>
        </w:trPr>
        <w:tc>
          <w:tcPr>
            <w:tcW w:w="4111" w:type="dxa"/>
          </w:tcPr>
          <w:p w14:paraId="7CFEFEB5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7E5240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263BB0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CCB1FF" w14:textId="77777777" w:rsidR="000E68B5" w:rsidRPr="00A23112" w:rsidRDefault="000E68B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8B5" w:rsidRPr="00A23112" w14:paraId="66E676F9" w14:textId="77777777" w:rsidTr="00A23112">
        <w:trPr>
          <w:tblHeader/>
        </w:trPr>
        <w:tc>
          <w:tcPr>
            <w:tcW w:w="4111" w:type="dxa"/>
            <w:vAlign w:val="bottom"/>
          </w:tcPr>
          <w:p w14:paraId="316DDCAC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7886D" w14:textId="22966410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1F9A48D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A7EBB" w14:textId="15DE0753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64C86AD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78445" w14:textId="4E9833BA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16FA3ACA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E0445" w14:textId="538A5E7A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68B5" w:rsidRPr="00A23112" w14:paraId="3C5514CE" w14:textId="77777777" w:rsidTr="006356C1">
        <w:tc>
          <w:tcPr>
            <w:tcW w:w="4111" w:type="dxa"/>
            <w:vAlign w:val="bottom"/>
          </w:tcPr>
          <w:p w14:paraId="326F193B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A231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8" w:type="dxa"/>
          </w:tcPr>
          <w:p w14:paraId="6B27C00D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6EFFA7D5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60D692FC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2D1AA16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6076CDFB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48C8F4AB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605F1FD5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E68B5" w:rsidRPr="00A23112" w14:paraId="19AEF624" w14:textId="77777777" w:rsidTr="006356C1">
        <w:tc>
          <w:tcPr>
            <w:tcW w:w="4111" w:type="dxa"/>
            <w:vAlign w:val="bottom"/>
          </w:tcPr>
          <w:p w14:paraId="270C084A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รายได้ดอกผลจากการให้เช่าซื้อ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3A6D67A" w14:textId="12632354" w:rsidR="000E68B5" w:rsidRPr="00A23112" w:rsidRDefault="00757FC3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0" w:type="dxa"/>
          </w:tcPr>
          <w:p w14:paraId="027EC6C3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49BE268" w14:textId="7C9E37AD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7B499921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518486AA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2F1560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7D53FA1C" w14:textId="772D0AE8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68B5" w:rsidRPr="00A23112" w14:paraId="6969E14D" w14:textId="77777777" w:rsidTr="006356C1">
        <w:tc>
          <w:tcPr>
            <w:tcW w:w="4111" w:type="dxa"/>
          </w:tcPr>
          <w:p w14:paraId="68258131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01DA24E6" w14:textId="6776A4B8" w:rsidR="000E68B5" w:rsidRPr="00A23112" w:rsidRDefault="00757FC3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240" w:type="dxa"/>
          </w:tcPr>
          <w:p w14:paraId="28C634D8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6E5F92B" w14:textId="6E82EB6A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4F94C807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CA937B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B888E7C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ED263" w14:textId="59620B09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68B5" w:rsidRPr="00A23112" w14:paraId="39C76ECE" w14:textId="77777777" w:rsidTr="006356C1">
        <w:tc>
          <w:tcPr>
            <w:tcW w:w="4111" w:type="dxa"/>
          </w:tcPr>
          <w:p w14:paraId="1DF52FCD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จำนวนเงินขั้นต้</w:t>
            </w: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A23112">
              <w:rPr>
                <w:rFonts w:ascii="Angsana New" w:hAnsi="Angsana New"/>
                <w:sz w:val="28"/>
                <w:szCs w:val="28"/>
                <w:cs/>
              </w:rPr>
              <w:t>ที่จ่ายชำระ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237835E" w14:textId="77777777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6B79A53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A80837" w14:textId="77777777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500A4F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AA85ADB" w14:textId="77777777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B25B73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06B2717" w14:textId="77777777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68B5" w:rsidRPr="00A23112" w14:paraId="50669A36" w14:textId="77777777" w:rsidTr="006356C1">
        <w:tc>
          <w:tcPr>
            <w:tcW w:w="4111" w:type="dxa"/>
          </w:tcPr>
          <w:p w14:paraId="32F29952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ของหนี้สินตามสัญญาเช่า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FF0B961" w14:textId="2640D77C" w:rsidR="000E68B5" w:rsidRPr="00A23112" w:rsidRDefault="00757FC3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17,272</w:t>
            </w:r>
          </w:p>
        </w:tc>
        <w:tc>
          <w:tcPr>
            <w:tcW w:w="240" w:type="dxa"/>
          </w:tcPr>
          <w:p w14:paraId="710488DD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6038331" w14:textId="7C1A7BDD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18,728</w:t>
            </w:r>
          </w:p>
        </w:tc>
        <w:tc>
          <w:tcPr>
            <w:tcW w:w="236" w:type="dxa"/>
          </w:tcPr>
          <w:p w14:paraId="5FCCC0D8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D0F1AB3" w14:textId="24F15C27" w:rsidR="000E68B5" w:rsidRPr="00A23112" w:rsidRDefault="00757FC3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17,272</w:t>
            </w:r>
          </w:p>
        </w:tc>
        <w:tc>
          <w:tcPr>
            <w:tcW w:w="237" w:type="dxa"/>
          </w:tcPr>
          <w:p w14:paraId="57802502" w14:textId="77777777" w:rsidR="000E68B5" w:rsidRPr="00A23112" w:rsidRDefault="000E68B5" w:rsidP="000E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A18B1B7" w14:textId="539CA309" w:rsidR="000E68B5" w:rsidRPr="00A23112" w:rsidRDefault="000E68B5" w:rsidP="000E68B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18,728</w:t>
            </w:r>
          </w:p>
        </w:tc>
      </w:tr>
      <w:tr w:rsidR="00757FC3" w:rsidRPr="00A23112" w14:paraId="555426B1" w14:textId="77777777" w:rsidTr="008F1669">
        <w:tc>
          <w:tcPr>
            <w:tcW w:w="4111" w:type="dxa"/>
            <w:vAlign w:val="bottom"/>
          </w:tcPr>
          <w:p w14:paraId="0B36F691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69DD032" w14:textId="58C69446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240" w:type="dxa"/>
          </w:tcPr>
          <w:p w14:paraId="7F48FEDA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2E65F898" w14:textId="141F3B0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236" w:type="dxa"/>
          </w:tcPr>
          <w:p w14:paraId="18FE9B6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9BF955" w14:textId="7701162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237" w:type="dxa"/>
          </w:tcPr>
          <w:p w14:paraId="4CB91FF3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B80AB" w14:textId="7499C943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</w:tr>
      <w:tr w:rsidR="00757FC3" w:rsidRPr="00A23112" w14:paraId="502F499D" w14:textId="77777777" w:rsidTr="006356C1">
        <w:tc>
          <w:tcPr>
            <w:tcW w:w="4111" w:type="dxa"/>
            <w:vAlign w:val="bottom"/>
          </w:tcPr>
          <w:p w14:paraId="185D36D6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ซื้อยานพาหนะเพื่อให้เช่าซื้อ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B0D5DBF" w14:textId="2933437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88,786</w:t>
            </w:r>
          </w:p>
        </w:tc>
        <w:tc>
          <w:tcPr>
            <w:tcW w:w="240" w:type="dxa"/>
          </w:tcPr>
          <w:p w14:paraId="5AD2567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24B99D3" w14:textId="05964A2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69,371</w:t>
            </w:r>
          </w:p>
        </w:tc>
        <w:tc>
          <w:tcPr>
            <w:tcW w:w="236" w:type="dxa"/>
          </w:tcPr>
          <w:p w14:paraId="39590CE5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506D7B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084DBA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EC6D70" w14:textId="66CD6B1B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FC3" w:rsidRPr="00A23112" w14:paraId="115A9CC6" w14:textId="77777777" w:rsidTr="006356C1">
        <w:tc>
          <w:tcPr>
            <w:tcW w:w="4111" w:type="dxa"/>
            <w:vAlign w:val="bottom"/>
          </w:tcPr>
          <w:p w14:paraId="4127E37A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ซื้ออุปกรณ์สำนักงาน</w:t>
            </w: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และระบบโปรแกรม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24E9830" w14:textId="57C83DDD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40" w:type="dxa"/>
          </w:tcPr>
          <w:p w14:paraId="0C312D4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55A1B27C" w14:textId="69DF988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7492EC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93E860" w14:textId="34660CD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37" w:type="dxa"/>
          </w:tcPr>
          <w:p w14:paraId="7E46762D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08B3D" w14:textId="2AA25708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757FC3" w:rsidRPr="00A23112" w14:paraId="65551032" w14:textId="77777777" w:rsidTr="008F1669">
        <w:tc>
          <w:tcPr>
            <w:tcW w:w="4111" w:type="dxa"/>
            <w:vAlign w:val="bottom"/>
          </w:tcPr>
          <w:p w14:paraId="169810A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ค่าเช่าและ</w:t>
            </w: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A23112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2C4A5F8" w14:textId="40C89A0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10,663</w:t>
            </w:r>
          </w:p>
        </w:tc>
        <w:tc>
          <w:tcPr>
            <w:tcW w:w="240" w:type="dxa"/>
          </w:tcPr>
          <w:p w14:paraId="2D20153A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2DB2EC2" w14:textId="1044660C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11,706</w:t>
            </w:r>
          </w:p>
        </w:tc>
        <w:tc>
          <w:tcPr>
            <w:tcW w:w="236" w:type="dxa"/>
          </w:tcPr>
          <w:p w14:paraId="6D9D9666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9FC3A9" w14:textId="486C1AD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10,663</w:t>
            </w:r>
          </w:p>
        </w:tc>
        <w:tc>
          <w:tcPr>
            <w:tcW w:w="237" w:type="dxa"/>
          </w:tcPr>
          <w:p w14:paraId="792206E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70BED1" w14:textId="45C719ED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11,706</w:t>
            </w:r>
          </w:p>
        </w:tc>
      </w:tr>
      <w:tr w:rsidR="00757FC3" w:rsidRPr="00A23112" w14:paraId="567E08B3" w14:textId="77777777" w:rsidTr="008F1669">
        <w:tc>
          <w:tcPr>
            <w:tcW w:w="4111" w:type="dxa"/>
            <w:vAlign w:val="bottom"/>
          </w:tcPr>
          <w:p w14:paraId="0B5B37D1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ค่าบริหารงาน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57904BF" w14:textId="33D94D6F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40" w:type="dxa"/>
          </w:tcPr>
          <w:p w14:paraId="4EB7F99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02EEE668" w14:textId="75ABF825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  <w:tc>
          <w:tcPr>
            <w:tcW w:w="236" w:type="dxa"/>
          </w:tcPr>
          <w:p w14:paraId="2209E16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7DF30" w14:textId="10A2CD5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  <w:tc>
          <w:tcPr>
            <w:tcW w:w="237" w:type="dxa"/>
          </w:tcPr>
          <w:p w14:paraId="5EDA37EF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0C3A2" w14:textId="1649FF05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5,078</w:t>
            </w:r>
          </w:p>
        </w:tc>
      </w:tr>
      <w:tr w:rsidR="00757FC3" w:rsidRPr="00A23112" w14:paraId="60394D65" w14:textId="77777777" w:rsidTr="008F1669">
        <w:tc>
          <w:tcPr>
            <w:tcW w:w="4111" w:type="dxa"/>
            <w:vAlign w:val="bottom"/>
          </w:tcPr>
          <w:p w14:paraId="3C2095C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91E58C5" w14:textId="6AD8A73D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2,707</w:t>
            </w:r>
          </w:p>
        </w:tc>
        <w:tc>
          <w:tcPr>
            <w:tcW w:w="240" w:type="dxa"/>
          </w:tcPr>
          <w:p w14:paraId="2C404BD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9AB565F" w14:textId="106E87A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3,131</w:t>
            </w:r>
          </w:p>
        </w:tc>
        <w:tc>
          <w:tcPr>
            <w:tcW w:w="236" w:type="dxa"/>
          </w:tcPr>
          <w:p w14:paraId="7D1D425D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87F167" w14:textId="35B7AA6B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2,707</w:t>
            </w:r>
          </w:p>
        </w:tc>
        <w:tc>
          <w:tcPr>
            <w:tcW w:w="237" w:type="dxa"/>
          </w:tcPr>
          <w:p w14:paraId="0844F3EF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4EC06F" w14:textId="50E79E3B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3,131</w:t>
            </w:r>
          </w:p>
        </w:tc>
      </w:tr>
      <w:tr w:rsidR="00757FC3" w:rsidRPr="00A23112" w14:paraId="03FEB7B7" w14:textId="77777777" w:rsidTr="008F1669">
        <w:tc>
          <w:tcPr>
            <w:tcW w:w="4111" w:type="dxa"/>
            <w:vAlign w:val="bottom"/>
          </w:tcPr>
          <w:p w14:paraId="115B0B3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ค่าเครื่องเขียนแบบพิมพ์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CC8EEB3" w14:textId="2A4BC6E6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240" w:type="dxa"/>
          </w:tcPr>
          <w:p w14:paraId="737A470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3504D202" w14:textId="2266DFD1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  <w:tc>
          <w:tcPr>
            <w:tcW w:w="236" w:type="dxa"/>
          </w:tcPr>
          <w:p w14:paraId="14F95C3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25F86" w14:textId="2B5A6E39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1,531</w:t>
            </w:r>
          </w:p>
        </w:tc>
        <w:tc>
          <w:tcPr>
            <w:tcW w:w="237" w:type="dxa"/>
          </w:tcPr>
          <w:p w14:paraId="1C27797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6B7F48" w14:textId="11E5086C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</w:tr>
      <w:tr w:rsidR="00757FC3" w:rsidRPr="00A23112" w14:paraId="56016018" w14:textId="77777777" w:rsidTr="008F1669">
        <w:tc>
          <w:tcPr>
            <w:tcW w:w="4111" w:type="dxa"/>
            <w:vAlign w:val="bottom"/>
          </w:tcPr>
          <w:p w14:paraId="5DDA90B1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24EDAC65" w14:textId="43BA3FDB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4,</w:t>
            </w:r>
            <w:r w:rsidR="003A3818" w:rsidRPr="00A23112">
              <w:rPr>
                <w:rFonts w:ascii="Angsana New" w:hAnsi="Angsana New"/>
                <w:sz w:val="28"/>
                <w:szCs w:val="28"/>
              </w:rPr>
              <w:t>17</w:t>
            </w:r>
            <w:r w:rsidR="00502FFF" w:rsidRPr="00A2311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CFB6D3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499BE9B" w14:textId="5DF1B308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6,476</w:t>
            </w:r>
          </w:p>
        </w:tc>
        <w:tc>
          <w:tcPr>
            <w:tcW w:w="236" w:type="dxa"/>
          </w:tcPr>
          <w:p w14:paraId="79322229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5587A4" w14:textId="70DF6B2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  <w:tc>
          <w:tcPr>
            <w:tcW w:w="237" w:type="dxa"/>
          </w:tcPr>
          <w:p w14:paraId="53416516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FD3EA" w14:textId="5D54729A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4,161</w:t>
            </w:r>
          </w:p>
        </w:tc>
      </w:tr>
      <w:tr w:rsidR="00757FC3" w:rsidRPr="00A23112" w14:paraId="117407F7" w14:textId="77777777" w:rsidTr="008F1669">
        <w:tc>
          <w:tcPr>
            <w:tcW w:w="4111" w:type="dxa"/>
            <w:vAlign w:val="bottom"/>
          </w:tcPr>
          <w:p w14:paraId="0DD05961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0D019DDB" w14:textId="50AFB50C" w:rsidR="00757FC3" w:rsidRPr="00A23112" w:rsidRDefault="008921AB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</w:t>
            </w:r>
            <w:r w:rsidR="00D7096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40" w:type="dxa"/>
          </w:tcPr>
          <w:p w14:paraId="1211963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47BC12D8" w14:textId="4676D25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28,025</w:t>
            </w:r>
          </w:p>
        </w:tc>
        <w:tc>
          <w:tcPr>
            <w:tcW w:w="236" w:type="dxa"/>
          </w:tcPr>
          <w:p w14:paraId="152BCD0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652FE1" w14:textId="787B9A3E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24,503</w:t>
            </w:r>
          </w:p>
        </w:tc>
        <w:tc>
          <w:tcPr>
            <w:tcW w:w="237" w:type="dxa"/>
          </w:tcPr>
          <w:p w14:paraId="60EA964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38C24" w14:textId="7C644E9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24,755</w:t>
            </w:r>
          </w:p>
        </w:tc>
      </w:tr>
      <w:tr w:rsidR="00757FC3" w:rsidRPr="00A23112" w14:paraId="2751300D" w14:textId="77777777" w:rsidTr="006356C1">
        <w:tc>
          <w:tcPr>
            <w:tcW w:w="4111" w:type="dxa"/>
            <w:vAlign w:val="bottom"/>
          </w:tcPr>
          <w:p w14:paraId="2B623BC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29B880C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3BF16E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4DDFD45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4A351B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0E41C02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A135258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24AB6BD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7FC3" w:rsidRPr="00A23112" w14:paraId="53B87018" w14:textId="77777777" w:rsidTr="006356C1">
        <w:tc>
          <w:tcPr>
            <w:tcW w:w="4111" w:type="dxa"/>
            <w:vAlign w:val="bottom"/>
          </w:tcPr>
          <w:p w14:paraId="70AD2FD2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31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68" w:type="dxa"/>
          </w:tcPr>
          <w:p w14:paraId="3F1087F8" w14:textId="7777777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3D1885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AE2A7F1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51ABA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3417F8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5882BD5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40660B3" w14:textId="7777777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FC3" w:rsidRPr="00A23112" w14:paraId="7B363683" w14:textId="77777777" w:rsidTr="006356C1">
        <w:tc>
          <w:tcPr>
            <w:tcW w:w="4111" w:type="dxa"/>
            <w:vAlign w:val="bottom"/>
          </w:tcPr>
          <w:p w14:paraId="65B123FB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จำนวนเงินขั้นต้นที่จ่ายชำระ</w:t>
            </w:r>
          </w:p>
        </w:tc>
        <w:tc>
          <w:tcPr>
            <w:tcW w:w="1168" w:type="dxa"/>
          </w:tcPr>
          <w:p w14:paraId="57BE372A" w14:textId="7777777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7571E13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429943F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90A7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382EE9D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08DB26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BCBF9AE" w14:textId="7777777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FC3" w:rsidRPr="00A23112" w14:paraId="37042A24" w14:textId="77777777" w:rsidTr="008F1669">
        <w:tc>
          <w:tcPr>
            <w:tcW w:w="4111" w:type="dxa"/>
            <w:vAlign w:val="bottom"/>
          </w:tcPr>
          <w:p w14:paraId="69D64988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23112">
              <w:rPr>
                <w:rFonts w:ascii="Angsana New" w:hAnsi="Angsana New"/>
                <w:sz w:val="28"/>
                <w:szCs w:val="28"/>
                <w:cs/>
              </w:rPr>
              <w:t>ของหนี้สินตามสัญญาเช่า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CCFCFAE" w14:textId="0B11BF0A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40" w:type="dxa"/>
          </w:tcPr>
          <w:p w14:paraId="2B5F27EB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C8B36D0" w14:textId="2F4B9F41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36" w:type="dxa"/>
          </w:tcPr>
          <w:p w14:paraId="03C2BE9B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116E94B" w14:textId="1848DE17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37" w:type="dxa"/>
          </w:tcPr>
          <w:p w14:paraId="4700C9CC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4A7200" w14:textId="2A32784D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757FC3" w:rsidRPr="00A23112" w14:paraId="35C575DE" w14:textId="77777777" w:rsidTr="008F1669">
        <w:tc>
          <w:tcPr>
            <w:tcW w:w="4111" w:type="dxa"/>
            <w:vAlign w:val="bottom"/>
          </w:tcPr>
          <w:p w14:paraId="35D16D23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54AB2F" w14:textId="23A48548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240" w:type="dxa"/>
          </w:tcPr>
          <w:p w14:paraId="5138114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AA2A8" w14:textId="622A00B6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36" w:type="dxa"/>
          </w:tcPr>
          <w:p w14:paraId="203F0224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41E357" w14:textId="5520167D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237" w:type="dxa"/>
          </w:tcPr>
          <w:p w14:paraId="76BB4649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45BE1" w14:textId="7A2977D0" w:rsidR="00757FC3" w:rsidRPr="00A23112" w:rsidRDefault="00757FC3" w:rsidP="00757FC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757FC3" w:rsidRPr="00A23112" w14:paraId="3401161D" w14:textId="77777777" w:rsidTr="0084648B">
        <w:tc>
          <w:tcPr>
            <w:tcW w:w="4111" w:type="dxa"/>
            <w:vAlign w:val="bottom"/>
          </w:tcPr>
          <w:p w14:paraId="7347A92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23112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311F67" w14:textId="7999EEB3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8E6AFD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B4B13" w14:textId="04418CB3" w:rsidR="00757FC3" w:rsidRPr="00A23112" w:rsidRDefault="00757FC3" w:rsidP="0066118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236" w:type="dxa"/>
          </w:tcPr>
          <w:p w14:paraId="3A6BBF3E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946EDC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36DD6C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43BA5" w14:textId="5A1AF246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3818" w:rsidRPr="00A23112" w14:paraId="7B15E223" w14:textId="77777777" w:rsidTr="0084648B">
        <w:tc>
          <w:tcPr>
            <w:tcW w:w="4111" w:type="dxa"/>
            <w:vAlign w:val="bottom"/>
          </w:tcPr>
          <w:p w14:paraId="3419436E" w14:textId="0377D99F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  <w:r w:rsidR="003B4476" w:rsidRPr="00A23112">
              <w:rPr>
                <w:rFonts w:ascii="Angsana New" w:hAnsi="Angsana New" w:hint="cs"/>
                <w:sz w:val="28"/>
                <w:szCs w:val="28"/>
                <w:cs/>
              </w:rPr>
              <w:t>ที่ไม่ได้ใช้ในการดำเนินงาน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C986B" w14:textId="60A4F735" w:rsidR="003A3818" w:rsidRPr="00A23112" w:rsidRDefault="003A3818" w:rsidP="003A381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20,882</w:t>
            </w:r>
          </w:p>
        </w:tc>
        <w:tc>
          <w:tcPr>
            <w:tcW w:w="240" w:type="dxa"/>
          </w:tcPr>
          <w:p w14:paraId="57B02952" w14:textId="77777777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E1093" w14:textId="33AC9561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3E8C74" w14:textId="77777777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9F08B2" w14:textId="3774BB2F" w:rsidR="003A3818" w:rsidRPr="00A23112" w:rsidRDefault="003A3818" w:rsidP="003A381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20,882</w:t>
            </w:r>
          </w:p>
        </w:tc>
        <w:tc>
          <w:tcPr>
            <w:tcW w:w="237" w:type="dxa"/>
          </w:tcPr>
          <w:p w14:paraId="601D643C" w14:textId="77777777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9B4E40" w14:textId="62992F57" w:rsidR="003A3818" w:rsidRPr="00A23112" w:rsidRDefault="003A3818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FC3" w:rsidRPr="00A23112" w14:paraId="0C6542CF" w14:textId="77777777" w:rsidTr="00A23112">
        <w:tc>
          <w:tcPr>
            <w:tcW w:w="4111" w:type="dxa"/>
            <w:vAlign w:val="bottom"/>
          </w:tcPr>
          <w:p w14:paraId="28BA22F7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7DC1BB3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1F5DD3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85F192F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5D605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F0075A0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FAD65F8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A2DDC32" w14:textId="77777777" w:rsidR="00757FC3" w:rsidRPr="00A23112" w:rsidRDefault="00757FC3" w:rsidP="00757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3112" w:rsidRPr="00A23112" w14:paraId="7018BCD8" w14:textId="77777777" w:rsidTr="00A23112">
        <w:tc>
          <w:tcPr>
            <w:tcW w:w="4111" w:type="dxa"/>
            <w:vAlign w:val="bottom"/>
          </w:tcPr>
          <w:p w14:paraId="4254007A" w14:textId="23CE0FE6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68" w:type="dxa"/>
            <w:vAlign w:val="bottom"/>
          </w:tcPr>
          <w:p w14:paraId="2BA3230F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84CF04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E069AC0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6BB0D5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46BC999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621D3D8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AC8B01B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3112" w:rsidRPr="00A23112" w14:paraId="5F75EBB4" w14:textId="77777777" w:rsidTr="00A23112">
        <w:tc>
          <w:tcPr>
            <w:tcW w:w="4111" w:type="dxa"/>
            <w:vAlign w:val="bottom"/>
          </w:tcPr>
          <w:p w14:paraId="475893E1" w14:textId="3344BC3A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 w:hint="cs"/>
                <w:sz w:val="28"/>
                <w:szCs w:val="28"/>
                <w:cs/>
              </w:rPr>
              <w:t>ซื้อหุ้นในบริษัทย่อย</w:t>
            </w:r>
          </w:p>
        </w:tc>
        <w:tc>
          <w:tcPr>
            <w:tcW w:w="1168" w:type="dxa"/>
            <w:vAlign w:val="bottom"/>
          </w:tcPr>
          <w:p w14:paraId="2C2E0132" w14:textId="6EF5D675" w:rsidR="00A23112" w:rsidRPr="00A23112" w:rsidRDefault="00A23112" w:rsidP="000D0E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5,349</w:t>
            </w:r>
          </w:p>
        </w:tc>
        <w:tc>
          <w:tcPr>
            <w:tcW w:w="240" w:type="dxa"/>
            <w:vAlign w:val="bottom"/>
          </w:tcPr>
          <w:p w14:paraId="7BF0A890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7F8E80" w14:textId="68313B1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8ABDCE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7A08AF5" w14:textId="43B4D379" w:rsidR="00A23112" w:rsidRPr="00A23112" w:rsidRDefault="00A23112" w:rsidP="000D0EF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5,349</w:t>
            </w:r>
          </w:p>
        </w:tc>
        <w:tc>
          <w:tcPr>
            <w:tcW w:w="237" w:type="dxa"/>
            <w:vAlign w:val="bottom"/>
          </w:tcPr>
          <w:p w14:paraId="14FFD444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57EE076" w14:textId="0B2194F0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1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112" w:rsidRPr="00A23112" w14:paraId="050EEE67" w14:textId="77777777" w:rsidTr="00A23112">
        <w:tc>
          <w:tcPr>
            <w:tcW w:w="4111" w:type="dxa"/>
            <w:vAlign w:val="bottom"/>
          </w:tcPr>
          <w:p w14:paraId="79EA926F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37009F44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DEABFC2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1CB36F7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087222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B0F3202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0FE3E48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44A83BE7" w14:textId="77777777" w:rsidR="00A23112" w:rsidRPr="00A23112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3112" w14:paraId="43FF598F" w14:textId="77777777" w:rsidTr="006356C1">
        <w:tc>
          <w:tcPr>
            <w:tcW w:w="4111" w:type="dxa"/>
            <w:vAlign w:val="bottom"/>
          </w:tcPr>
          <w:p w14:paraId="23C0AE1B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59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8" w:type="dxa"/>
          </w:tcPr>
          <w:p w14:paraId="31E41069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565461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BEFC49D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56776E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3079E0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041B9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A60449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3112" w:rsidRPr="00A23112" w14:paraId="43A9E6C8" w14:textId="77777777" w:rsidTr="0084648B">
        <w:tc>
          <w:tcPr>
            <w:tcW w:w="4111" w:type="dxa"/>
            <w:vAlign w:val="bottom"/>
          </w:tcPr>
          <w:p w14:paraId="361B9226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8" w:type="dxa"/>
            <w:vAlign w:val="bottom"/>
          </w:tcPr>
          <w:p w14:paraId="5AC2956B" w14:textId="2035AC93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31,259</w:t>
            </w:r>
          </w:p>
        </w:tc>
        <w:tc>
          <w:tcPr>
            <w:tcW w:w="240" w:type="dxa"/>
          </w:tcPr>
          <w:p w14:paraId="75EB0D00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5E9EC0" w14:textId="03448DCA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32,858</w:t>
            </w:r>
          </w:p>
        </w:tc>
        <w:tc>
          <w:tcPr>
            <w:tcW w:w="236" w:type="dxa"/>
          </w:tcPr>
          <w:p w14:paraId="29FD1F5E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A91709" w14:textId="2B5E4CB2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31,259</w:t>
            </w:r>
          </w:p>
        </w:tc>
        <w:tc>
          <w:tcPr>
            <w:tcW w:w="237" w:type="dxa"/>
          </w:tcPr>
          <w:p w14:paraId="67E5B5D2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27D1560" w14:textId="1EFF7B31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32,858</w:t>
            </w:r>
          </w:p>
        </w:tc>
      </w:tr>
      <w:tr w:rsidR="00A23112" w:rsidRPr="00A23112" w14:paraId="5E1B2789" w14:textId="77777777" w:rsidTr="0084648B">
        <w:tc>
          <w:tcPr>
            <w:tcW w:w="4111" w:type="dxa"/>
            <w:vAlign w:val="bottom"/>
          </w:tcPr>
          <w:p w14:paraId="68075780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CB4C953" w14:textId="40AC715B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40" w:type="dxa"/>
          </w:tcPr>
          <w:p w14:paraId="3E9C70B6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29CBDD4" w14:textId="3BB928C2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36" w:type="dxa"/>
          </w:tcPr>
          <w:p w14:paraId="222B1AFA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AB69BB2" w14:textId="73E2EE09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37" w:type="dxa"/>
          </w:tcPr>
          <w:p w14:paraId="7A7FE250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71A116C" w14:textId="281F7CA9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A23112" w:rsidRPr="00A23112" w14:paraId="506835F1" w14:textId="77777777" w:rsidTr="0084648B">
        <w:tc>
          <w:tcPr>
            <w:tcW w:w="4111" w:type="dxa"/>
            <w:vAlign w:val="bottom"/>
          </w:tcPr>
          <w:p w14:paraId="52C8A1AA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ECA00" w14:textId="3852E6D7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32,242</w:t>
            </w:r>
          </w:p>
        </w:tc>
        <w:tc>
          <w:tcPr>
            <w:tcW w:w="240" w:type="dxa"/>
          </w:tcPr>
          <w:p w14:paraId="64C85AA2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9E3C5" w14:textId="21CE12E4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33,841</w:t>
            </w:r>
          </w:p>
        </w:tc>
        <w:tc>
          <w:tcPr>
            <w:tcW w:w="236" w:type="dxa"/>
          </w:tcPr>
          <w:p w14:paraId="2EB4047D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CF611" w14:textId="5645CD6A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32,242</w:t>
            </w:r>
          </w:p>
        </w:tc>
        <w:tc>
          <w:tcPr>
            <w:tcW w:w="237" w:type="dxa"/>
          </w:tcPr>
          <w:p w14:paraId="3118CF08" w14:textId="77777777" w:rsidR="00A23112" w:rsidRPr="00E3592D" w:rsidRDefault="00A23112" w:rsidP="00A2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2C1E" w14:textId="62A20A1A" w:rsidR="00A23112" w:rsidRPr="00E3592D" w:rsidRDefault="00A23112" w:rsidP="00A231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92D">
              <w:rPr>
                <w:rFonts w:ascii="Angsana New" w:hAnsi="Angsana New"/>
                <w:sz w:val="28"/>
                <w:szCs w:val="28"/>
              </w:rPr>
              <w:t>33,841</w:t>
            </w:r>
          </w:p>
        </w:tc>
      </w:tr>
    </w:tbl>
    <w:p w14:paraId="6630DAF0" w14:textId="4BD63AEF" w:rsidR="004242D7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8EA3D7C" w14:textId="1414348E" w:rsidR="000E68B5" w:rsidRDefault="000E68B5" w:rsidP="000E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57259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ยอดคงเหลือที่มีสาระสำคัญของสินทรัพย์และหนี้สินกับบุคคลหรือกิจการที่เกี่ยวข้องกัน ณ วันที่ </w:t>
      </w:r>
      <w:r w:rsidRPr="00357259">
        <w:rPr>
          <w:rFonts w:ascii="Angsana New" w:hAnsi="Angsana New"/>
          <w:sz w:val="30"/>
          <w:szCs w:val="30"/>
        </w:rPr>
        <w:t>31</w:t>
      </w:r>
      <w:r w:rsidRPr="0035725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5725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57259">
        <w:rPr>
          <w:rFonts w:ascii="Angsana New" w:hAnsi="Angsana New"/>
          <w:sz w:val="30"/>
          <w:szCs w:val="30"/>
          <w:cs/>
        </w:rPr>
        <w:t xml:space="preserve">และ </w:t>
      </w:r>
      <w:r w:rsidRPr="0035725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Pr="00357259">
        <w:rPr>
          <w:rFonts w:ascii="Angsana New" w:hAnsi="Angsana New"/>
          <w:sz w:val="30"/>
          <w:szCs w:val="30"/>
        </w:rPr>
        <w:t xml:space="preserve">6 </w:t>
      </w:r>
      <w:r w:rsidRPr="00357259">
        <w:rPr>
          <w:rFonts w:ascii="Angsana New" w:hAnsi="Angsana New"/>
          <w:sz w:val="30"/>
          <w:szCs w:val="30"/>
          <w:cs/>
        </w:rPr>
        <w:t>มีดังนี้</w:t>
      </w:r>
    </w:p>
    <w:p w14:paraId="05099603" w14:textId="77777777" w:rsidR="000E68B5" w:rsidRPr="000E68B5" w:rsidRDefault="000E68B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A65910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5910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A65910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E246F" w:rsidRPr="00A65910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32E65F96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8827764" w14:textId="23E9D331" w:rsidR="00423E36" w:rsidRPr="00423E36" w:rsidRDefault="00423E36" w:rsidP="00423E36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2567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2566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AED3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AAE5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603B1E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8C81D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CB1CEAF" w14:textId="453E0938" w:rsidR="00423E36" w:rsidRPr="00216B9B" w:rsidRDefault="00290BC1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  <w:tc>
          <w:tcPr>
            <w:tcW w:w="236" w:type="dxa"/>
            <w:vAlign w:val="bottom"/>
          </w:tcPr>
          <w:p w14:paraId="4C52FAB9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293,305</w:t>
            </w:r>
          </w:p>
        </w:tc>
      </w:tr>
      <w:tr w:rsidR="00423E36" w:rsidRPr="00A65910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11915B86" w:rsidR="00423E36" w:rsidRPr="00423E36" w:rsidRDefault="00423E36" w:rsidP="00423E36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="0066118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79F9B6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D750A" w14:textId="77777777" w:rsidR="00423E36" w:rsidRPr="00A65910" w:rsidRDefault="00423E36" w:rsidP="00423E3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2FC3C5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62CD1" w14:textId="77777777" w:rsidR="00423E36" w:rsidRPr="00A65910" w:rsidRDefault="00423E36" w:rsidP="00423E3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6A21602" w14:textId="4CE62054" w:rsidR="00423E36" w:rsidRPr="00216B9B" w:rsidRDefault="0066118A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  <w:tc>
          <w:tcPr>
            <w:tcW w:w="236" w:type="dxa"/>
            <w:vAlign w:val="bottom"/>
          </w:tcPr>
          <w:p w14:paraId="03331A8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</w:tr>
      <w:tr w:rsidR="008A18AF" w:rsidRPr="00A65910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8A18AF" w:rsidRPr="00423E36" w:rsidRDefault="00423E36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="008A18AF"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8A18AF" w:rsidRPr="00216B9B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6C535A4F" w:rsidR="008A18AF" w:rsidRPr="00216B9B" w:rsidRDefault="00D22445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36" w:type="dxa"/>
            <w:vAlign w:val="bottom"/>
          </w:tcPr>
          <w:p w14:paraId="7C30A177" w14:textId="77777777" w:rsidR="008A18AF" w:rsidRPr="00A6591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77777777" w:rsidR="008A18AF" w:rsidRPr="00EF5F20" w:rsidRDefault="008A18AF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216AB9" w:rsidRPr="00A65910" w14:paraId="6BEFF7AB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216AB9" w:rsidRPr="00EF5F20" w:rsidRDefault="001534E8" w:rsidP="00400391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D183" w14:textId="644E4998" w:rsidR="00216AB9" w:rsidRPr="00216B9B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23841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C8CA" w14:textId="796CF70B" w:rsidR="00216AB9" w:rsidRPr="00EF5F20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7C98C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BC35F" w14:textId="09733D00" w:rsidR="00216AB9" w:rsidRDefault="00290BC1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269,592</w:t>
            </w:r>
          </w:p>
        </w:tc>
        <w:tc>
          <w:tcPr>
            <w:tcW w:w="236" w:type="dxa"/>
            <w:vAlign w:val="bottom"/>
          </w:tcPr>
          <w:p w14:paraId="5812E03D" w14:textId="77777777" w:rsidR="00216AB9" w:rsidRPr="00A65910" w:rsidRDefault="00216AB9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7315DFF" w14:textId="385E2448" w:rsidR="00216AB9" w:rsidRPr="00EF5F20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297,051</w:t>
            </w:r>
          </w:p>
        </w:tc>
      </w:tr>
      <w:tr w:rsidR="007B01E3" w:rsidRPr="00965FB6" w14:paraId="2F53A598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632B7E07" w14:textId="2B674D72" w:rsidR="007B01E3" w:rsidRDefault="007B01E3" w:rsidP="007B01E3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68ECACE" w14:textId="46A74475" w:rsidR="007B01E3" w:rsidRPr="00965FB6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0708C3" w14:textId="77777777" w:rsidR="007B01E3" w:rsidRPr="00965FB6" w:rsidRDefault="007B01E3" w:rsidP="007B01E3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E82F6E" w14:textId="7B80ED2D" w:rsidR="007B01E3" w:rsidRPr="00965FB6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705BEA" w14:textId="77777777" w:rsidR="007B01E3" w:rsidRPr="00965FB6" w:rsidRDefault="007B01E3" w:rsidP="007B01E3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282E863" w14:textId="77777777" w:rsidR="007B01E3" w:rsidRPr="00965FB6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880"/>
              </w:tabs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5FB6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  <w:tc>
          <w:tcPr>
            <w:tcW w:w="236" w:type="dxa"/>
            <w:vAlign w:val="bottom"/>
          </w:tcPr>
          <w:p w14:paraId="531A09A3" w14:textId="77777777" w:rsidR="007B01E3" w:rsidRPr="00965FB6" w:rsidRDefault="007B01E3" w:rsidP="007B01E3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8F08CBB" w14:textId="52995067" w:rsidR="007B01E3" w:rsidRPr="00965FB6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01E3" w:rsidRPr="00A65910" w14:paraId="41D06FB2" w14:textId="77777777" w:rsidTr="00CA2BD7">
        <w:trPr>
          <w:trHeight w:val="113"/>
        </w:trPr>
        <w:tc>
          <w:tcPr>
            <w:tcW w:w="4500" w:type="dxa"/>
            <w:vAlign w:val="bottom"/>
          </w:tcPr>
          <w:p w14:paraId="0D2D6E48" w14:textId="43DCEB14" w:rsidR="007B01E3" w:rsidRDefault="007B01E3" w:rsidP="007B01E3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C749C" w14:textId="19FA09FB" w:rsidR="007B01E3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23DD7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B51A5" w14:textId="1C17C68C" w:rsidR="007B01E3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82066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D3C1" w14:textId="71CB59C0" w:rsidR="007B01E3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290BC1">
              <w:rPr>
                <w:rFonts w:ascii="Angsana New" w:hAnsi="Angsana New"/>
                <w:sz w:val="30"/>
                <w:szCs w:val="30"/>
              </w:rPr>
              <w:t>7,741</w:t>
            </w:r>
          </w:p>
        </w:tc>
        <w:tc>
          <w:tcPr>
            <w:tcW w:w="236" w:type="dxa"/>
            <w:vAlign w:val="bottom"/>
          </w:tcPr>
          <w:p w14:paraId="3E7B5FC4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B514" w14:textId="72B97778" w:rsidR="007B01E3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297,051</w:t>
            </w:r>
          </w:p>
        </w:tc>
      </w:tr>
      <w:tr w:rsidR="007B01E3" w:rsidRPr="00A65910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D9BCC6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BB9F2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92D5D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E2851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F7D9C0A" w14:textId="77777777" w:rsidR="007B01E3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1E3" w:rsidRPr="00A65910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7B01E3" w:rsidRPr="00EF5F20" w:rsidRDefault="007B01E3" w:rsidP="007B01E3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0AEC8224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36" w:type="dxa"/>
            <w:vAlign w:val="bottom"/>
          </w:tcPr>
          <w:p w14:paraId="200919F6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5,330</w:t>
            </w:r>
          </w:p>
        </w:tc>
      </w:tr>
      <w:tr w:rsidR="007B01E3" w:rsidRPr="00A65910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7B01E3" w:rsidRPr="00EF5F2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7B01E3" w:rsidRPr="00EF5F2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1E3" w:rsidRPr="00A65910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7B01E3" w:rsidRPr="00EF5F2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7B01E3" w:rsidRPr="00A6591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7B01E3" w:rsidRPr="00EF5F20" w:rsidRDefault="007B01E3" w:rsidP="007B01E3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1E3" w:rsidRPr="00A65910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31F81A0B" w:rsidR="007B01E3" w:rsidRPr="00216B9B" w:rsidRDefault="007B01E3" w:rsidP="007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7CD4ABF3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7777777" w:rsidR="007B01E3" w:rsidRPr="00EF5F20" w:rsidRDefault="007B01E3" w:rsidP="007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36" w:type="dxa"/>
            <w:vAlign w:val="bottom"/>
          </w:tcPr>
          <w:p w14:paraId="6BD727B4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37C483D9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50F0E0A8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01E3" w:rsidRPr="00A65910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63AB5893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  <w:vAlign w:val="bottom"/>
          </w:tcPr>
          <w:p w14:paraId="05724049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36" w:type="dxa"/>
            <w:vAlign w:val="bottom"/>
          </w:tcPr>
          <w:p w14:paraId="54FAFECA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6B4E59BB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36" w:type="dxa"/>
            <w:vAlign w:val="bottom"/>
          </w:tcPr>
          <w:p w14:paraId="6C272864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7B01E3" w:rsidRPr="00A65910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449CD861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72783730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38,916</w:t>
            </w:r>
          </w:p>
        </w:tc>
        <w:tc>
          <w:tcPr>
            <w:tcW w:w="236" w:type="dxa"/>
            <w:vAlign w:val="bottom"/>
          </w:tcPr>
          <w:p w14:paraId="17DF826F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6D5834C2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12C270CA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38,916</w:t>
            </w:r>
          </w:p>
        </w:tc>
      </w:tr>
      <w:tr w:rsidR="007B01E3" w:rsidRPr="00A65910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1E3" w:rsidRPr="00A65910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1E3" w:rsidRPr="00A65910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725FB79C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3DC7B92E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36" w:type="dxa"/>
            <w:vAlign w:val="bottom"/>
          </w:tcPr>
          <w:p w14:paraId="5B4C00E0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233A5E9B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2E093A68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7B01E3" w:rsidRPr="00A65910" w14:paraId="487459EA" w14:textId="77777777" w:rsidTr="00C370D8">
        <w:trPr>
          <w:trHeight w:val="113"/>
        </w:trPr>
        <w:tc>
          <w:tcPr>
            <w:tcW w:w="4500" w:type="dxa"/>
            <w:vAlign w:val="bottom"/>
          </w:tcPr>
          <w:p w14:paraId="09017BBA" w14:textId="77777777" w:rsidR="007B01E3" w:rsidRPr="00EF5F20" w:rsidRDefault="007B01E3" w:rsidP="007B01E3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18F443D9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DB94ED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BED31AD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976AC6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4CE81F39" w14:textId="77777777" w:rsidR="007B01E3" w:rsidRPr="00216B9B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0299C3" w14:textId="77777777" w:rsidR="007B01E3" w:rsidRPr="00A6591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ED18F53" w14:textId="77777777" w:rsidR="007B01E3" w:rsidRPr="00EF5F20" w:rsidRDefault="007B01E3" w:rsidP="007B01E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199ED0E1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6830DBE9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</w:t>
      </w:r>
      <w:r w:rsidR="004242D7">
        <w:rPr>
          <w:rFonts w:ascii="Angsana New" w:hAnsi="Angsana New" w:hint="cs"/>
          <w:sz w:val="30"/>
          <w:szCs w:val="30"/>
          <w:cs/>
        </w:rPr>
        <w:t>ปี</w:t>
      </w:r>
      <w:r w:rsidRPr="00EF5F20">
        <w:rPr>
          <w:rFonts w:ascii="Angsana New" w:hAnsi="Angsana New"/>
          <w:sz w:val="30"/>
          <w:szCs w:val="30"/>
          <w:cs/>
        </w:rPr>
        <w:t>ดังนี้</w:t>
      </w:r>
    </w:p>
    <w:p w14:paraId="7AB1A700" w14:textId="77777777" w:rsidR="00D00A04" w:rsidRPr="00AF4C09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EF5F20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EF5F20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EF5F20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77777777" w:rsidR="00AA1822" w:rsidRPr="00EF5F20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03EAB" w:rsidRPr="00EF5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3D394818" w:rsidR="00AA1822" w:rsidRPr="00EF5F20" w:rsidRDefault="000E68B5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1822"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B03EAB" w:rsidRPr="00EF5F2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1822" w:rsidRPr="00024214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24214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214" w:rsidRPr="00024214" w14:paraId="08530C0F" w14:textId="77777777" w:rsidTr="00BD7E5E">
        <w:tc>
          <w:tcPr>
            <w:tcW w:w="3798" w:type="dxa"/>
            <w:vAlign w:val="bottom"/>
          </w:tcPr>
          <w:p w14:paraId="3F1D80D8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</w:t>
            </w:r>
            <w:proofErr w:type="spellEnd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 xml:space="preserve"> Finance PLC.</w:t>
            </w:r>
          </w:p>
        </w:tc>
        <w:tc>
          <w:tcPr>
            <w:tcW w:w="1440" w:type="dxa"/>
            <w:vAlign w:val="bottom"/>
          </w:tcPr>
          <w:p w14:paraId="69E4A7F9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197,542</w:t>
            </w:r>
          </w:p>
        </w:tc>
        <w:tc>
          <w:tcPr>
            <w:tcW w:w="264" w:type="dxa"/>
            <w:vAlign w:val="bottom"/>
          </w:tcPr>
          <w:p w14:paraId="040CDC91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7669BC" w14:textId="367BEF49" w:rsidR="00024214" w:rsidRPr="008F1E6B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024214" w:rsidRPr="008F1E6B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9F29E8" w14:textId="3E032239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(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4,</w:t>
            </w:r>
            <w:r w:rsidR="00671C73">
              <w:rPr>
                <w:rFonts w:ascii="Angsana New" w:hAnsi="Angsana New"/>
                <w:sz w:val="30"/>
                <w:szCs w:val="30"/>
              </w:rPr>
              <w:t>71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3</w:t>
            </w:r>
            <w:r w:rsidRPr="008F1E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0B176048" w14:textId="369B15DD" w:rsidR="00024214" w:rsidRPr="008F1E6B" w:rsidRDefault="00024214" w:rsidP="00E775BE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5B29C94D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192,829</w:t>
            </w:r>
          </w:p>
        </w:tc>
      </w:tr>
      <w:tr w:rsidR="00024214" w:rsidRPr="00024214" w14:paraId="7612F284" w14:textId="77777777" w:rsidTr="00BD7E5E">
        <w:tc>
          <w:tcPr>
            <w:tcW w:w="3798" w:type="dxa"/>
            <w:vAlign w:val="bottom"/>
          </w:tcPr>
          <w:p w14:paraId="750254EB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  <w:tc>
          <w:tcPr>
            <w:tcW w:w="264" w:type="dxa"/>
            <w:vAlign w:val="bottom"/>
          </w:tcPr>
          <w:p w14:paraId="62BD955B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E17BE45" w14:textId="09ED0457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1" w:type="dxa"/>
            <w:vAlign w:val="bottom"/>
          </w:tcPr>
          <w:p w14:paraId="0FEB1A5C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5F053A" w14:textId="71CBA1AD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(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23,000</w:t>
            </w:r>
            <w:r w:rsidRPr="008F1E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5D5858B0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4F30E1" w14:textId="69B53AB7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024214" w:rsidRPr="00024214" w14:paraId="64748532" w14:textId="77777777" w:rsidTr="00BD7E5E">
        <w:tc>
          <w:tcPr>
            <w:tcW w:w="3798" w:type="dxa"/>
            <w:vAlign w:val="bottom"/>
          </w:tcPr>
          <w:p w14:paraId="4FEE966E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24214">
              <w:rPr>
                <w:rFonts w:ascii="Angsana New" w:hAnsi="Angsana New"/>
                <w:sz w:val="30"/>
                <w:szCs w:val="30"/>
              </w:rPr>
              <w:t>Mingalaba</w:t>
            </w:r>
            <w:proofErr w:type="spellEnd"/>
            <w:r w:rsidRPr="0002421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024214">
              <w:rPr>
                <w:rFonts w:ascii="Angsana New" w:hAnsi="Angsana New"/>
                <w:sz w:val="30"/>
                <w:szCs w:val="30"/>
              </w:rPr>
              <w:t>Thitikorn</w:t>
            </w:r>
            <w:proofErr w:type="spellEnd"/>
            <w:r w:rsidRPr="00024214">
              <w:rPr>
                <w:rFonts w:ascii="Angsana New" w:hAnsi="Angsana New"/>
                <w:sz w:val="30"/>
                <w:szCs w:val="30"/>
              </w:rPr>
              <w:t xml:space="preserve"> Microfinance Co., Ltd.</w:t>
            </w:r>
          </w:p>
        </w:tc>
        <w:tc>
          <w:tcPr>
            <w:tcW w:w="1440" w:type="dxa"/>
            <w:vAlign w:val="bottom"/>
          </w:tcPr>
          <w:p w14:paraId="0F0DEA22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24,763</w:t>
            </w:r>
          </w:p>
        </w:tc>
        <w:tc>
          <w:tcPr>
            <w:tcW w:w="264" w:type="dxa"/>
            <w:vAlign w:val="bottom"/>
          </w:tcPr>
          <w:p w14:paraId="23DBCA9C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1F87540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306806" w14:textId="4A57D9B4" w:rsidR="00024214" w:rsidRPr="008F1E6B" w:rsidRDefault="008F1E6B" w:rsidP="008F1E6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(6,943)</w:t>
            </w:r>
          </w:p>
        </w:tc>
        <w:tc>
          <w:tcPr>
            <w:tcW w:w="303" w:type="dxa"/>
            <w:vAlign w:val="bottom"/>
          </w:tcPr>
          <w:p w14:paraId="3E1377FC" w14:textId="7955E136" w:rsidR="00024214" w:rsidRPr="008F1E6B" w:rsidRDefault="00E775BE" w:rsidP="00024214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EED52B" w14:textId="51A2DCFD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17,820</w:t>
            </w:r>
          </w:p>
        </w:tc>
      </w:tr>
      <w:tr w:rsidR="00024214" w:rsidRPr="00024214" w14:paraId="2328112E" w14:textId="77777777" w:rsidTr="00BD7E5E">
        <w:tc>
          <w:tcPr>
            <w:tcW w:w="3798" w:type="dxa"/>
            <w:vAlign w:val="bottom"/>
          </w:tcPr>
          <w:p w14:paraId="6526C04E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  <w:tc>
          <w:tcPr>
            <w:tcW w:w="264" w:type="dxa"/>
            <w:vAlign w:val="bottom"/>
          </w:tcPr>
          <w:p w14:paraId="603E9FA7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BFAE" w14:textId="6CD12659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1" w:type="dxa"/>
            <w:vAlign w:val="bottom"/>
          </w:tcPr>
          <w:p w14:paraId="08E95347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C6ED5" w14:textId="15B9B352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(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24,000</w:t>
            </w:r>
            <w:r w:rsidRPr="008F1E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15A4C962" w14:textId="77777777" w:rsidR="00024214" w:rsidRPr="008F1E6B" w:rsidRDefault="00024214" w:rsidP="00024214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6C92" w14:textId="2F1E27C7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024214" w:rsidRPr="00A65910" w14:paraId="4F2C1760" w14:textId="77777777" w:rsidTr="00BD7E5E">
        <w:tc>
          <w:tcPr>
            <w:tcW w:w="3798" w:type="dxa"/>
            <w:vAlign w:val="bottom"/>
          </w:tcPr>
          <w:p w14:paraId="5327DA2A" w14:textId="77777777" w:rsidR="00024214" w:rsidRPr="00024214" w:rsidRDefault="00024214" w:rsidP="00024214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214">
              <w:rPr>
                <w:rFonts w:ascii="Angsana New" w:hAnsi="Angsana New"/>
                <w:sz w:val="30"/>
                <w:szCs w:val="30"/>
              </w:rPr>
              <w:t>293,305</w:t>
            </w:r>
          </w:p>
        </w:tc>
        <w:tc>
          <w:tcPr>
            <w:tcW w:w="264" w:type="dxa"/>
            <w:vAlign w:val="bottom"/>
          </w:tcPr>
          <w:p w14:paraId="2876A0F3" w14:textId="77777777" w:rsidR="00024214" w:rsidRPr="00024214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94E4F" w14:textId="0A1BF1F1" w:rsidR="00024214" w:rsidRPr="008F1E6B" w:rsidRDefault="008F1E6B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</w:t>
            </w:r>
            <w:r w:rsidR="00C45945" w:rsidRPr="008F1E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1" w:type="dxa"/>
            <w:vAlign w:val="bottom"/>
          </w:tcPr>
          <w:p w14:paraId="020E2A35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5F03E" w14:textId="42C666CF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(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58,656</w:t>
            </w:r>
            <w:r w:rsidRPr="008F1E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6B8E752E" w14:textId="77777777" w:rsidR="00024214" w:rsidRPr="008F1E6B" w:rsidRDefault="00024214" w:rsidP="0002421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263D0" w14:textId="47D64E7B" w:rsidR="00024214" w:rsidRPr="008F1E6B" w:rsidRDefault="00024214" w:rsidP="0002421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</w:t>
            </w:r>
            <w:r w:rsidR="008F1E6B" w:rsidRPr="008F1E6B">
              <w:rPr>
                <w:rFonts w:ascii="Angsana New" w:hAnsi="Angsana New"/>
                <w:sz w:val="30"/>
                <w:szCs w:val="30"/>
              </w:rPr>
              <w:t>57,649</w:t>
            </w:r>
          </w:p>
        </w:tc>
      </w:tr>
    </w:tbl>
    <w:p w14:paraId="69899E88" w14:textId="77777777" w:rsidR="00181562" w:rsidRPr="00AF4C09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4E4DC834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จำนวนเงินประมาณ </w:t>
      </w:r>
      <w:r w:rsidR="008F1E6B">
        <w:rPr>
          <w:rFonts w:ascii="Angsana New" w:hAnsi="Angsana New"/>
          <w:color w:val="000000"/>
          <w:sz w:val="30"/>
          <w:szCs w:val="30"/>
        </w:rPr>
        <w:t>7,101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AF4C09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0E77376A" w:rsidR="00B03EAB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" w:name="OLE_LINK9"/>
      <w:bookmarkStart w:id="3" w:name="OLE_LINK10"/>
      <w:r w:rsidRPr="00EF5F20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EF5F20">
        <w:rPr>
          <w:rFonts w:ascii="Angsana New" w:hAnsi="Angsana New" w:hint="cs"/>
          <w:color w:val="000000"/>
          <w:sz w:val="30"/>
          <w:szCs w:val="30"/>
        </w:rPr>
        <w:t>1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EF5F20">
        <w:rPr>
          <w:rFonts w:ascii="Angsana New" w:hAnsi="Angsana New"/>
          <w:color w:val="000000"/>
          <w:sz w:val="30"/>
          <w:szCs w:val="30"/>
        </w:rPr>
        <w:t>Suosdey</w:t>
      </w:r>
      <w:proofErr w:type="spellEnd"/>
      <w:r w:rsidRPr="00EF5F20">
        <w:rPr>
          <w:rFonts w:ascii="Angsana New" w:hAnsi="Angsana New"/>
          <w:color w:val="000000"/>
          <w:sz w:val="30"/>
          <w:szCs w:val="30"/>
        </w:rPr>
        <w:t xml:space="preserve"> Finance PLC.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EF5F2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26411D">
        <w:rPr>
          <w:rFonts w:ascii="Angsana New" w:hAnsi="Angsana New"/>
          <w:color w:val="000000"/>
          <w:sz w:val="30"/>
          <w:szCs w:val="30"/>
        </w:rPr>
        <w:t>34.6</w:t>
      </w:r>
      <w:r w:rsidR="00671C73">
        <w:rPr>
          <w:rFonts w:ascii="Angsana New" w:hAnsi="Angsana New"/>
          <w:color w:val="000000"/>
          <w:sz w:val="30"/>
          <w:szCs w:val="30"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>
        <w:rPr>
          <w:rFonts w:ascii="Angsana New" w:hAnsi="Angsana New"/>
          <w:color w:val="000000"/>
          <w:sz w:val="30"/>
          <w:szCs w:val="30"/>
        </w:rPr>
        <w:t xml:space="preserve">2567 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45032">
        <w:rPr>
          <w:rFonts w:ascii="Angsana New" w:hAnsi="Angsana New"/>
          <w:color w:val="000000"/>
          <w:sz w:val="30"/>
          <w:szCs w:val="30"/>
        </w:rPr>
        <w:t xml:space="preserve">50.7 </w:t>
      </w:r>
      <w:r w:rsidR="00D45032" w:rsidRPr="001D02D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1D02DF">
        <w:rPr>
          <w:rFonts w:ascii="Angsana New" w:hAnsi="Angsana New" w:hint="cs"/>
          <w:color w:val="000000"/>
          <w:sz w:val="30"/>
          <w:szCs w:val="30"/>
        </w:rPr>
        <w:t>2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1D02DF">
        <w:rPr>
          <w:rFonts w:ascii="Angsana New" w:hAnsi="Angsana New"/>
          <w:sz w:val="30"/>
          <w:szCs w:val="30"/>
          <w:cs/>
        </w:rPr>
        <w:t>วงเงิน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1D02DF">
        <w:rPr>
          <w:rFonts w:ascii="Angsana New" w:hAnsi="Angsana New"/>
          <w:sz w:val="30"/>
          <w:szCs w:val="30"/>
          <w:cs/>
        </w:rPr>
        <w:t>กู้ยืม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1D02DF">
        <w:rPr>
          <w:rFonts w:ascii="Angsana New" w:hAnsi="Angsana New"/>
          <w:sz w:val="30"/>
          <w:szCs w:val="30"/>
          <w:cs/>
        </w:rPr>
        <w:t>จาก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1D02DF">
        <w:rPr>
          <w:rFonts w:ascii="Angsana New" w:hAnsi="Angsana New"/>
          <w:color w:val="000000"/>
          <w:sz w:val="30"/>
          <w:szCs w:val="30"/>
        </w:rPr>
        <w:t>Sabaidee</w:t>
      </w:r>
      <w:proofErr w:type="spellEnd"/>
      <w:r w:rsidRPr="001D02DF">
        <w:rPr>
          <w:rFonts w:ascii="Angsana New" w:hAnsi="Angsana New"/>
          <w:color w:val="000000"/>
          <w:sz w:val="30"/>
          <w:szCs w:val="30"/>
        </w:rPr>
        <w:t xml:space="preserve"> Leasing Co., Ltd.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F6DC8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26411D">
        <w:rPr>
          <w:rFonts w:ascii="Angsana New" w:hAnsi="Angsana New"/>
          <w:color w:val="000000"/>
          <w:sz w:val="30"/>
          <w:szCs w:val="30"/>
        </w:rPr>
        <w:t>37,376</w:t>
      </w:r>
      <w:r w:rsidRPr="001D02DF">
        <w:rPr>
          <w:rFonts w:ascii="Angsana New" w:hAnsi="Angsana New"/>
          <w:color w:val="000000"/>
          <w:sz w:val="30"/>
          <w:szCs w:val="30"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>
        <w:rPr>
          <w:rFonts w:ascii="Angsana New" w:hAnsi="Angsana New"/>
          <w:color w:val="000000"/>
          <w:sz w:val="30"/>
          <w:szCs w:val="30"/>
        </w:rPr>
        <w:t xml:space="preserve">2567 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45032">
        <w:rPr>
          <w:rFonts w:ascii="Angsana New" w:hAnsi="Angsana New"/>
          <w:color w:val="000000"/>
          <w:sz w:val="30"/>
          <w:szCs w:val="30"/>
        </w:rPr>
        <w:t>66,289</w:t>
      </w:r>
      <w:r w:rsidR="00D45032" w:rsidRPr="001D02DF">
        <w:rPr>
          <w:rFonts w:ascii="Angsana New" w:hAnsi="Angsana New"/>
          <w:color w:val="000000"/>
          <w:sz w:val="30"/>
          <w:szCs w:val="30"/>
        </w:rPr>
        <w:t xml:space="preserve"> </w:t>
      </w:r>
      <w:r w:rsidR="00D45032" w:rsidRPr="001D02DF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45032">
        <w:rPr>
          <w:rFonts w:ascii="Angsana New" w:hAnsi="Angsana New"/>
          <w:color w:val="000000"/>
          <w:sz w:val="30"/>
          <w:szCs w:val="30"/>
        </w:rPr>
        <w:t>256</w:t>
      </w:r>
      <w:r w:rsidR="00D45032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D45032">
        <w:rPr>
          <w:rFonts w:ascii="Angsana New" w:hAnsi="Angsana New"/>
          <w:color w:val="000000"/>
          <w:sz w:val="30"/>
          <w:szCs w:val="30"/>
        </w:rPr>
        <w:t xml:space="preserve">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ทั้งนี้กลุ่มบริษัทไม่มีการคิดค่าธรรมเนียมการค้ำประกันวงเงินสินเชื่อระหว่างกัน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AF4C09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779F80" w14:textId="77777777" w:rsidR="005C5E95" w:rsidRDefault="005C5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673E674" w14:textId="57C1877D" w:rsidR="004242D7" w:rsidRDefault="004242D7" w:rsidP="004242D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FC3422C" w14:textId="77777777" w:rsidR="004242D7" w:rsidRPr="00AF4C09" w:rsidRDefault="004242D7" w:rsidP="004242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4" w:type="dxa"/>
        <w:tblLook w:val="04A0" w:firstRow="1" w:lastRow="0" w:firstColumn="1" w:lastColumn="0" w:noHBand="0" w:noVBand="1"/>
      </w:tblPr>
      <w:tblGrid>
        <w:gridCol w:w="4253"/>
        <w:gridCol w:w="1168"/>
        <w:gridCol w:w="240"/>
        <w:gridCol w:w="1168"/>
        <w:gridCol w:w="290"/>
        <w:gridCol w:w="1169"/>
        <w:gridCol w:w="237"/>
        <w:gridCol w:w="1169"/>
      </w:tblGrid>
      <w:tr w:rsidR="004242D7" w14:paraId="7EFD3F03" w14:textId="77777777" w:rsidTr="006356C1">
        <w:tc>
          <w:tcPr>
            <w:tcW w:w="4253" w:type="dxa"/>
          </w:tcPr>
          <w:p w14:paraId="0D72389C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71F27EF4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8D544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4242D7" w14:paraId="7362064B" w14:textId="77777777" w:rsidTr="006356C1">
        <w:tc>
          <w:tcPr>
            <w:tcW w:w="4253" w:type="dxa"/>
          </w:tcPr>
          <w:p w14:paraId="54675757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E8B2F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67E571A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04FCB" w14:textId="77777777" w:rsidR="004242D7" w:rsidRPr="008D5440" w:rsidRDefault="004242D7" w:rsidP="006356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2D7" w14:paraId="527B5924" w14:textId="77777777" w:rsidTr="006356C1">
        <w:tc>
          <w:tcPr>
            <w:tcW w:w="4253" w:type="dxa"/>
          </w:tcPr>
          <w:p w14:paraId="12986CA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C8CEA74" w14:textId="694F6948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0B4F4A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DED9A21" w14:textId="04236F03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90" w:type="dxa"/>
          </w:tcPr>
          <w:p w14:paraId="7F3ED26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81BBC20" w14:textId="1AE1C370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B0CDC5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6D985F" w14:textId="41306B39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2566</w:t>
            </w:r>
          </w:p>
        </w:tc>
      </w:tr>
      <w:tr w:rsidR="004242D7" w14:paraId="087AE274" w14:textId="77777777" w:rsidTr="006356C1">
        <w:tc>
          <w:tcPr>
            <w:tcW w:w="4253" w:type="dxa"/>
          </w:tcPr>
          <w:p w14:paraId="611791BE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8D544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03F13CB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EE7308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3EA15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BBF38E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F7C52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9530F9B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28A8E1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4242D7" w14:paraId="7F70240D" w14:textId="77777777" w:rsidTr="006356C1">
        <w:tc>
          <w:tcPr>
            <w:tcW w:w="4253" w:type="dxa"/>
          </w:tcPr>
          <w:p w14:paraId="6D4E2F8A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168" w:type="dxa"/>
          </w:tcPr>
          <w:p w14:paraId="6B82B233" w14:textId="7E371FEB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14,515</w:t>
            </w:r>
          </w:p>
        </w:tc>
        <w:tc>
          <w:tcPr>
            <w:tcW w:w="240" w:type="dxa"/>
          </w:tcPr>
          <w:p w14:paraId="0FFB2C1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1D8296E" w14:textId="1D7A9408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30336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20</w:t>
            </w: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,186</w:t>
            </w:r>
          </w:p>
        </w:tc>
        <w:tc>
          <w:tcPr>
            <w:tcW w:w="290" w:type="dxa"/>
          </w:tcPr>
          <w:p w14:paraId="4CBA331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E468978" w14:textId="67EFE15A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10,659</w:t>
            </w:r>
          </w:p>
        </w:tc>
        <w:tc>
          <w:tcPr>
            <w:tcW w:w="237" w:type="dxa"/>
          </w:tcPr>
          <w:p w14:paraId="13147618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30344B9" w14:textId="5F07A2F5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30336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11</w:t>
            </w: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530336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258</w:t>
            </w:r>
          </w:p>
        </w:tc>
      </w:tr>
      <w:tr w:rsidR="004242D7" w14:paraId="75BDD070" w14:textId="77777777" w:rsidTr="006356C1">
        <w:tc>
          <w:tcPr>
            <w:tcW w:w="4253" w:type="dxa"/>
          </w:tcPr>
          <w:p w14:paraId="0C24056E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บัญชีกระแสรายวัน (ไม่มีดอกเบี้ย)</w:t>
            </w:r>
          </w:p>
        </w:tc>
        <w:tc>
          <w:tcPr>
            <w:tcW w:w="1168" w:type="dxa"/>
          </w:tcPr>
          <w:p w14:paraId="5CF1066E" w14:textId="21FB2924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226,003</w:t>
            </w:r>
          </w:p>
        </w:tc>
        <w:tc>
          <w:tcPr>
            <w:tcW w:w="240" w:type="dxa"/>
          </w:tcPr>
          <w:p w14:paraId="2590900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5F1AC11" w14:textId="0F5E2852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117,299</w:t>
            </w:r>
          </w:p>
        </w:tc>
        <w:tc>
          <w:tcPr>
            <w:tcW w:w="290" w:type="dxa"/>
          </w:tcPr>
          <w:p w14:paraId="1362CE03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08607A7" w14:textId="3F7623A2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17,344</w:t>
            </w:r>
          </w:p>
        </w:tc>
        <w:tc>
          <w:tcPr>
            <w:tcW w:w="237" w:type="dxa"/>
          </w:tcPr>
          <w:p w14:paraId="40E0853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0631F8B" w14:textId="75B0ABEE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36,149</w:t>
            </w:r>
          </w:p>
        </w:tc>
      </w:tr>
      <w:tr w:rsidR="004242D7" w14:paraId="113FF533" w14:textId="77777777" w:rsidTr="006356C1">
        <w:tc>
          <w:tcPr>
            <w:tcW w:w="4253" w:type="dxa"/>
          </w:tcPr>
          <w:p w14:paraId="0DF25AB1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เงินฝากออมทรัพย์กับธนาคาร</w:t>
            </w:r>
          </w:p>
        </w:tc>
        <w:tc>
          <w:tcPr>
            <w:tcW w:w="1168" w:type="dxa"/>
          </w:tcPr>
          <w:p w14:paraId="258DFFDC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39D604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578471D1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F0F44D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D0540D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E356B29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25CE81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5C633802" w14:textId="77777777" w:rsidTr="006356C1">
        <w:trPr>
          <w:trHeight w:val="79"/>
        </w:trPr>
        <w:tc>
          <w:tcPr>
            <w:tcW w:w="4253" w:type="dxa"/>
          </w:tcPr>
          <w:p w14:paraId="5DAE6644" w14:textId="04639DCB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671C73">
              <w:rPr>
                <w:rFonts w:ascii="Angsana New" w:hAnsi="Angsana New" w:cs="Angsana New"/>
                <w:color w:val="auto"/>
                <w:sz w:val="30"/>
                <w:szCs w:val="30"/>
              </w:rPr>
              <w:t>0.25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ถึงร้อยละ </w:t>
            </w:r>
            <w:r w:rsidR="00671C73">
              <w:rPr>
                <w:rFonts w:ascii="Angsana New" w:hAnsi="Angsana New" w:cs="Angsana New"/>
                <w:color w:val="auto"/>
                <w:sz w:val="30"/>
                <w:szCs w:val="30"/>
              </w:rPr>
              <w:t>0.40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0696162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6DC624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FB43483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F4F47D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F83595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D0864AF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60B590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194DD50B" w14:textId="77777777" w:rsidTr="006356C1">
        <w:tc>
          <w:tcPr>
            <w:tcW w:w="4253" w:type="dxa"/>
          </w:tcPr>
          <w:p w14:paraId="65689617" w14:textId="6E54A3E9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ณ วันที่</w:t>
            </w: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12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5 </w:t>
            </w:r>
          </w:p>
        </w:tc>
        <w:tc>
          <w:tcPr>
            <w:tcW w:w="1168" w:type="dxa"/>
          </w:tcPr>
          <w:p w14:paraId="7852E9BC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FDDDB6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D365C2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97B03D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F4E17C2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1F2351C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3EC3F87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145624F7" w14:textId="77777777" w:rsidTr="006356C1">
        <w:tc>
          <w:tcPr>
            <w:tcW w:w="4253" w:type="dxa"/>
          </w:tcPr>
          <w:p w14:paraId="59F2C6E9" w14:textId="591CF159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EB6886"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ถึง</w:t>
            </w:r>
            <w:r w:rsidR="00EB6886"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ร้อยละ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>0.55</w:t>
            </w:r>
            <w:r w:rsidR="00EB6886"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</w:tcPr>
          <w:p w14:paraId="51C5B029" w14:textId="6CA882C7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1,225,456</w:t>
            </w:r>
          </w:p>
        </w:tc>
        <w:tc>
          <w:tcPr>
            <w:tcW w:w="240" w:type="dxa"/>
          </w:tcPr>
          <w:p w14:paraId="2803F4BB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AD069A0" w14:textId="1633FE9D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68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,988</w:t>
            </w:r>
          </w:p>
        </w:tc>
        <w:tc>
          <w:tcPr>
            <w:tcW w:w="290" w:type="dxa"/>
          </w:tcPr>
          <w:p w14:paraId="6870E1BC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D90D57E" w14:textId="0628262C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1,173,870</w:t>
            </w:r>
          </w:p>
        </w:tc>
        <w:tc>
          <w:tcPr>
            <w:tcW w:w="237" w:type="dxa"/>
          </w:tcPr>
          <w:p w14:paraId="485B27B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C0EF190" w14:textId="1F0E1BA1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654,111</w:t>
            </w:r>
          </w:p>
        </w:tc>
      </w:tr>
      <w:tr w:rsidR="004242D7" w14:paraId="419AB5F2" w14:textId="77777777" w:rsidTr="006356C1">
        <w:tc>
          <w:tcPr>
            <w:tcW w:w="4253" w:type="dxa"/>
          </w:tcPr>
          <w:p w14:paraId="47D4D0C0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เงินฝากประจำระยะสั้นกับธนาคาร</w:t>
            </w:r>
          </w:p>
        </w:tc>
        <w:tc>
          <w:tcPr>
            <w:tcW w:w="1168" w:type="dxa"/>
          </w:tcPr>
          <w:p w14:paraId="4A59385B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BD3D66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8D4CAA3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466EC94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32C5826" w14:textId="23C348B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73E7BD9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322301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4B7D5927" w14:textId="77777777" w:rsidTr="006356C1">
        <w:trPr>
          <w:trHeight w:val="79"/>
        </w:trPr>
        <w:tc>
          <w:tcPr>
            <w:tcW w:w="4253" w:type="dxa"/>
          </w:tcPr>
          <w:p w14:paraId="6742E079" w14:textId="1BC56CC1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671C7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1.80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ถึงร้อยละ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671C73">
              <w:rPr>
                <w:rFonts w:ascii="Angsana New" w:hAnsi="Angsana New" w:cs="Angsana New"/>
                <w:color w:val="auto"/>
                <w:sz w:val="30"/>
                <w:szCs w:val="30"/>
              </w:rPr>
              <w:t>2.15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0BAA80D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271C72E5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9709209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E9F2AC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B37EC8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B79DCA6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D128B77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6BB49711" w14:textId="77777777" w:rsidTr="006356C1">
        <w:tc>
          <w:tcPr>
            <w:tcW w:w="4253" w:type="dxa"/>
          </w:tcPr>
          <w:p w14:paraId="22D21000" w14:textId="02E30104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1.30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8" w:type="dxa"/>
          </w:tcPr>
          <w:p w14:paraId="6FBC99E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1682A53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42C870D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B45A97B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A83B084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917BA2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E4E44DD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242D7" w14:paraId="0C94A5EF" w14:textId="77777777" w:rsidTr="006356C1">
        <w:tc>
          <w:tcPr>
            <w:tcW w:w="4253" w:type="dxa"/>
          </w:tcPr>
          <w:p w14:paraId="0A145DA4" w14:textId="01CA9A84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EB6886"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ถึง</w:t>
            </w:r>
            <w:r w:rsidR="00EB6886"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>2.25</w:t>
            </w:r>
            <w:r w:rsidR="00EB6886"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ณ วันที่ </w:t>
            </w:r>
            <w:r w:rsidR="00EB688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EB688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8D544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A5916CC" w14:textId="291E5127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310,000</w:t>
            </w:r>
          </w:p>
        </w:tc>
        <w:tc>
          <w:tcPr>
            <w:tcW w:w="240" w:type="dxa"/>
          </w:tcPr>
          <w:p w14:paraId="56CC6F1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CFB806" w14:textId="2B1B74D1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490,000</w:t>
            </w:r>
          </w:p>
        </w:tc>
        <w:tc>
          <w:tcPr>
            <w:tcW w:w="290" w:type="dxa"/>
          </w:tcPr>
          <w:p w14:paraId="6AD3AE1F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CBC37C" w14:textId="6491AE10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210,000</w:t>
            </w:r>
          </w:p>
        </w:tc>
        <w:tc>
          <w:tcPr>
            <w:tcW w:w="237" w:type="dxa"/>
          </w:tcPr>
          <w:p w14:paraId="05175F5E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CB23B2A" w14:textId="623F745F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160,000</w:t>
            </w:r>
          </w:p>
        </w:tc>
      </w:tr>
      <w:tr w:rsidR="004242D7" w14:paraId="7A217BD3" w14:textId="77777777" w:rsidTr="006356C1">
        <w:tc>
          <w:tcPr>
            <w:tcW w:w="4253" w:type="dxa"/>
          </w:tcPr>
          <w:p w14:paraId="3DAE760D" w14:textId="77777777" w:rsidR="004242D7" w:rsidRPr="008D5440" w:rsidRDefault="004242D7" w:rsidP="004242D7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D544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8F39B59" w14:textId="7D46815E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1,775,974</w:t>
            </w:r>
          </w:p>
        </w:tc>
        <w:tc>
          <w:tcPr>
            <w:tcW w:w="240" w:type="dxa"/>
          </w:tcPr>
          <w:p w14:paraId="649BA23C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1ABD022" w14:textId="2DA253BA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1,314,473</w:t>
            </w:r>
          </w:p>
        </w:tc>
        <w:tc>
          <w:tcPr>
            <w:tcW w:w="290" w:type="dxa"/>
          </w:tcPr>
          <w:p w14:paraId="775C773F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157B65B" w14:textId="0A526067" w:rsidR="004242D7" w:rsidRPr="008D5440" w:rsidRDefault="00671C73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1,411,873</w:t>
            </w:r>
          </w:p>
        </w:tc>
        <w:tc>
          <w:tcPr>
            <w:tcW w:w="237" w:type="dxa"/>
          </w:tcPr>
          <w:p w14:paraId="0CFB8E50" w14:textId="77777777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98F50F4" w14:textId="04C4BCAD" w:rsidR="004242D7" w:rsidRPr="008D5440" w:rsidRDefault="004242D7" w:rsidP="0042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lang w:eastAsia="zh-CN"/>
              </w:rPr>
              <w:t>861,518</w:t>
            </w:r>
          </w:p>
        </w:tc>
      </w:tr>
    </w:tbl>
    <w:p w14:paraId="4711B5A4" w14:textId="77777777" w:rsidR="004242D7" w:rsidRPr="004242D7" w:rsidRDefault="004242D7" w:rsidP="004242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9E2B54" w14:textId="77777777" w:rsidR="004242D7" w:rsidRDefault="0042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1AE39A2B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20"/>
        <w:gridCol w:w="250"/>
        <w:gridCol w:w="1086"/>
        <w:gridCol w:w="240"/>
        <w:gridCol w:w="1092"/>
        <w:gridCol w:w="35"/>
        <w:gridCol w:w="8"/>
      </w:tblGrid>
      <w:tr w:rsidR="00B03EAB" w:rsidRPr="00A65910" w14:paraId="4A33D6EA" w14:textId="77777777" w:rsidTr="000E5EFB">
        <w:tc>
          <w:tcPr>
            <w:tcW w:w="2376" w:type="dxa"/>
          </w:tcPr>
          <w:p w14:paraId="1FEB050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5" w:type="dxa"/>
            <w:gridSpan w:val="13"/>
          </w:tcPr>
          <w:p w14:paraId="162CA7F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7E67F0FF" w14:textId="77777777" w:rsidTr="000E5EFB">
        <w:trPr>
          <w:gridAfter w:val="1"/>
          <w:wAfter w:w="8" w:type="dxa"/>
        </w:trPr>
        <w:tc>
          <w:tcPr>
            <w:tcW w:w="2376" w:type="dxa"/>
          </w:tcPr>
          <w:p w14:paraId="41C8AD58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D6BE" w14:textId="6A6868F5" w:rsidR="00B03EAB" w:rsidRPr="0042383A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125B2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FDC00" w14:textId="3DBA676F" w:rsidR="00B03EAB" w:rsidRPr="0042383A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4E1E2644" w14:textId="77777777" w:rsidTr="004640D7">
        <w:trPr>
          <w:gridAfter w:val="2"/>
          <w:wAfter w:w="43" w:type="dxa"/>
        </w:trPr>
        <w:tc>
          <w:tcPr>
            <w:tcW w:w="2376" w:type="dxa"/>
          </w:tcPr>
          <w:p w14:paraId="7495505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38BEA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F6CF6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D8082B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241CA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26ACDB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1AF2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C8A542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1CBFB5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97727C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B3CF274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C2E0FB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C82401B" w14:textId="77777777" w:rsidTr="004640D7">
        <w:trPr>
          <w:gridAfter w:val="2"/>
          <w:wAfter w:w="43" w:type="dxa"/>
        </w:trPr>
        <w:tc>
          <w:tcPr>
            <w:tcW w:w="2376" w:type="dxa"/>
          </w:tcPr>
          <w:p w14:paraId="75AED46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8054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8F711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4F2B3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DCB29C6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60E72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9ACB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6A2F1F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54289D1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3520575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0" w:type="dxa"/>
            <w:vAlign w:val="bottom"/>
          </w:tcPr>
          <w:p w14:paraId="34C2D34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131547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D7E23F9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BE234B5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CE8F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A52CE3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5BEA0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D29AE21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0A13A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44A114E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2ABF24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497B750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04452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0" w:type="dxa"/>
            <w:vAlign w:val="bottom"/>
          </w:tcPr>
          <w:p w14:paraId="782749B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644EE7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23626A28" w14:textId="77777777" w:rsidTr="004640D7">
        <w:trPr>
          <w:gridAfter w:val="2"/>
          <w:wAfter w:w="43" w:type="dxa"/>
          <w:trHeight w:val="113"/>
        </w:trPr>
        <w:tc>
          <w:tcPr>
            <w:tcW w:w="2376" w:type="dxa"/>
            <w:vAlign w:val="bottom"/>
          </w:tcPr>
          <w:p w14:paraId="1B36FD3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9E220B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88CD6C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E17DDB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4A19E7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748B456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B3B2C2C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81A6129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50" w:type="dxa"/>
          </w:tcPr>
          <w:p w14:paraId="670E3F2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89AA70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0" w:type="dxa"/>
          </w:tcPr>
          <w:p w14:paraId="5006467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BC9AF9A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6D0A5D" w:rsidRPr="00A65910" w14:paraId="20F54F89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18F57C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432624B6" w14:textId="268E85FC" w:rsidR="006D0A5D" w:rsidRPr="0080285C" w:rsidRDefault="004F1DCC" w:rsidP="000F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2,656,462</w:t>
            </w:r>
          </w:p>
        </w:tc>
        <w:tc>
          <w:tcPr>
            <w:tcW w:w="236" w:type="dxa"/>
          </w:tcPr>
          <w:p w14:paraId="295B2A4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972405C" w14:textId="322FCA5E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1,542,523</w:t>
            </w:r>
          </w:p>
        </w:tc>
        <w:tc>
          <w:tcPr>
            <w:tcW w:w="236" w:type="dxa"/>
          </w:tcPr>
          <w:p w14:paraId="1F1BDD58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B073D3B" w14:textId="3746F356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1,113,939</w:t>
            </w:r>
          </w:p>
        </w:tc>
        <w:tc>
          <w:tcPr>
            <w:tcW w:w="236" w:type="dxa"/>
          </w:tcPr>
          <w:p w14:paraId="2FC4C61E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vAlign w:val="bottom"/>
          </w:tcPr>
          <w:p w14:paraId="2AF143E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5,221,887</w:t>
            </w:r>
          </w:p>
        </w:tc>
        <w:tc>
          <w:tcPr>
            <w:tcW w:w="250" w:type="dxa"/>
          </w:tcPr>
          <w:p w14:paraId="04C6574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80DE86C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2,774,015</w:t>
            </w:r>
          </w:p>
        </w:tc>
        <w:tc>
          <w:tcPr>
            <w:tcW w:w="240" w:type="dxa"/>
          </w:tcPr>
          <w:p w14:paraId="589A5D9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0521FA" w14:textId="77777777" w:rsidR="006D0A5D" w:rsidRPr="0042383A" w:rsidRDefault="006D0A5D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2,447,872</w:t>
            </w:r>
          </w:p>
        </w:tc>
      </w:tr>
      <w:tr w:rsidR="006D0A5D" w:rsidRPr="00A65910" w14:paraId="49DB04A2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F8FAD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3BBA2D5" w14:textId="5C909267" w:rsidR="006D0A5D" w:rsidRPr="0080285C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60629D1E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327CA3" w14:textId="77B039AA" w:rsidR="006D0A5D" w:rsidRPr="0080285C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25E452E8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D5204" w14:textId="37F1F9F7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04517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vAlign w:val="bottom"/>
          </w:tcPr>
          <w:p w14:paraId="0A772A7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55,218</w:t>
            </w:r>
          </w:p>
        </w:tc>
        <w:tc>
          <w:tcPr>
            <w:tcW w:w="250" w:type="dxa"/>
          </w:tcPr>
          <w:p w14:paraId="18A5106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F729B28" w14:textId="77777777" w:rsidR="006D0A5D" w:rsidRPr="0042383A" w:rsidRDefault="006D0A5D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55,218</w:t>
            </w:r>
          </w:p>
        </w:tc>
        <w:tc>
          <w:tcPr>
            <w:tcW w:w="240" w:type="dxa"/>
          </w:tcPr>
          <w:p w14:paraId="3AB7044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1A2CF5B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0A5D" w:rsidRPr="00A65910" w14:paraId="155EB2BE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24D998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2608F39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74DBD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E21A81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B031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F1E5FE" w14:textId="77777777" w:rsidR="006D0A5D" w:rsidRPr="0080285C" w:rsidRDefault="006D0A5D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0FEF0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vAlign w:val="bottom"/>
          </w:tcPr>
          <w:p w14:paraId="341129D6" w14:textId="77777777" w:rsidR="006D0A5D" w:rsidRPr="0042383A" w:rsidRDefault="006D0A5D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117EB8E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5885EAB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BA49D6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537B67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79C81846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6CFBE48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A45FE" w14:textId="627DC591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(606,202)</w:t>
            </w:r>
          </w:p>
        </w:tc>
        <w:tc>
          <w:tcPr>
            <w:tcW w:w="236" w:type="dxa"/>
          </w:tcPr>
          <w:p w14:paraId="6BDBD10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AEDE1E3" w14:textId="385DF83E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(413,228)</w:t>
            </w:r>
          </w:p>
        </w:tc>
        <w:tc>
          <w:tcPr>
            <w:tcW w:w="236" w:type="dxa"/>
          </w:tcPr>
          <w:p w14:paraId="42FFA917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06B949" w14:textId="3274F6C0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(192,974)</w:t>
            </w:r>
          </w:p>
        </w:tc>
        <w:tc>
          <w:tcPr>
            <w:tcW w:w="236" w:type="dxa"/>
          </w:tcPr>
          <w:p w14:paraId="4DFF0EDE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CEA4353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(1,380,140)</w:t>
            </w:r>
          </w:p>
        </w:tc>
        <w:tc>
          <w:tcPr>
            <w:tcW w:w="250" w:type="dxa"/>
          </w:tcPr>
          <w:p w14:paraId="5225977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730F26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(849,029)</w:t>
            </w:r>
          </w:p>
        </w:tc>
        <w:tc>
          <w:tcPr>
            <w:tcW w:w="240" w:type="dxa"/>
          </w:tcPr>
          <w:p w14:paraId="7BCEF230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D2E06C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(531,111)</w:t>
            </w:r>
          </w:p>
        </w:tc>
      </w:tr>
      <w:tr w:rsidR="006D0A5D" w:rsidRPr="00A65910" w14:paraId="63CAFE97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0C5836E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F3754" w14:textId="7C5D4B6C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2,079,863</w:t>
            </w:r>
          </w:p>
        </w:tc>
        <w:tc>
          <w:tcPr>
            <w:tcW w:w="236" w:type="dxa"/>
          </w:tcPr>
          <w:p w14:paraId="273A4B36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642B37" w14:textId="0C34481B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1,158,898</w:t>
            </w:r>
          </w:p>
        </w:tc>
        <w:tc>
          <w:tcPr>
            <w:tcW w:w="236" w:type="dxa"/>
          </w:tcPr>
          <w:p w14:paraId="57DA933A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74F0564" w14:textId="620E6DC8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920,965</w:t>
            </w:r>
          </w:p>
        </w:tc>
        <w:tc>
          <w:tcPr>
            <w:tcW w:w="236" w:type="dxa"/>
          </w:tcPr>
          <w:p w14:paraId="2D8EBEB2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83685C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3,896,965</w:t>
            </w:r>
          </w:p>
        </w:tc>
        <w:tc>
          <w:tcPr>
            <w:tcW w:w="250" w:type="dxa"/>
          </w:tcPr>
          <w:p w14:paraId="3EB64E2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2E1E0F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1,980,204</w:t>
            </w:r>
          </w:p>
        </w:tc>
        <w:tc>
          <w:tcPr>
            <w:tcW w:w="240" w:type="dxa"/>
          </w:tcPr>
          <w:p w14:paraId="5E818FD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B7933F5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1,916,761</w:t>
            </w:r>
          </w:p>
        </w:tc>
      </w:tr>
      <w:tr w:rsidR="006D0A5D" w:rsidRPr="00A65910" w14:paraId="76B5C8E8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95D6B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785B585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E7C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FF2AC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7460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935522D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E773D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</w:tcPr>
          <w:p w14:paraId="735158C4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12C74FEA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3518F77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F97855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F8A463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73D3CB6B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6E96D6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3416213E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1CC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58B6659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22C91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2D46E0C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A51D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</w:tcPr>
          <w:p w14:paraId="7D6132C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14E710E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8068B9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C3E763E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34B1E3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A5D" w:rsidRPr="00A65910" w14:paraId="3B76C877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F2FD01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EFBD1" w14:textId="775B078A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(164,361)</w:t>
            </w:r>
          </w:p>
        </w:tc>
        <w:tc>
          <w:tcPr>
            <w:tcW w:w="236" w:type="dxa"/>
          </w:tcPr>
          <w:p w14:paraId="591F4542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B0E7FE" w14:textId="61085840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(114,838)</w:t>
            </w:r>
          </w:p>
        </w:tc>
        <w:tc>
          <w:tcPr>
            <w:tcW w:w="236" w:type="dxa"/>
          </w:tcPr>
          <w:p w14:paraId="60C0CE24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B1373C" w14:textId="4FB49583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(49,523)</w:t>
            </w:r>
          </w:p>
        </w:tc>
        <w:tc>
          <w:tcPr>
            <w:tcW w:w="236" w:type="dxa"/>
          </w:tcPr>
          <w:p w14:paraId="2CA0D1D0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09DEA4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(353,726)</w:t>
            </w:r>
          </w:p>
        </w:tc>
        <w:tc>
          <w:tcPr>
            <w:tcW w:w="250" w:type="dxa"/>
          </w:tcPr>
          <w:p w14:paraId="3532B90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5F23E8D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(225,103)</w:t>
            </w:r>
          </w:p>
        </w:tc>
        <w:tc>
          <w:tcPr>
            <w:tcW w:w="240" w:type="dxa"/>
          </w:tcPr>
          <w:p w14:paraId="695699B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A53C9F0" w14:textId="77777777" w:rsidR="006D0A5D" w:rsidRPr="0042383A" w:rsidRDefault="006D0A5D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(128,623)</w:t>
            </w:r>
          </w:p>
        </w:tc>
      </w:tr>
      <w:tr w:rsidR="006D0A5D" w:rsidRPr="00A65910" w14:paraId="4A3F5D55" w14:textId="77777777" w:rsidTr="004640D7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56F5539F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E52A" w14:textId="6EE0C2FE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1,915,502</w:t>
            </w:r>
          </w:p>
        </w:tc>
        <w:tc>
          <w:tcPr>
            <w:tcW w:w="236" w:type="dxa"/>
          </w:tcPr>
          <w:p w14:paraId="3D852D09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95A0" w14:textId="2617A549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1,044,060</w:t>
            </w:r>
          </w:p>
        </w:tc>
        <w:tc>
          <w:tcPr>
            <w:tcW w:w="236" w:type="dxa"/>
          </w:tcPr>
          <w:p w14:paraId="3F01EF6B" w14:textId="77777777" w:rsidR="006D0A5D" w:rsidRPr="0080285C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AC2F9" w14:textId="364778DA" w:rsidR="006D0A5D" w:rsidRPr="0080285C" w:rsidRDefault="004F1DCC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871,442</w:t>
            </w:r>
          </w:p>
        </w:tc>
        <w:tc>
          <w:tcPr>
            <w:tcW w:w="236" w:type="dxa"/>
          </w:tcPr>
          <w:p w14:paraId="7726A1E5" w14:textId="77777777" w:rsidR="006D0A5D" w:rsidRPr="00A65910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DCD6C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3,543,239</w:t>
            </w:r>
          </w:p>
        </w:tc>
        <w:tc>
          <w:tcPr>
            <w:tcW w:w="250" w:type="dxa"/>
          </w:tcPr>
          <w:p w14:paraId="325E6C32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8A5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1,755,101</w:t>
            </w:r>
          </w:p>
        </w:tc>
        <w:tc>
          <w:tcPr>
            <w:tcW w:w="240" w:type="dxa"/>
          </w:tcPr>
          <w:p w14:paraId="4AECECB8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22D6" w14:textId="77777777" w:rsidR="006D0A5D" w:rsidRPr="0042383A" w:rsidRDefault="006D0A5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1,788,138</w:t>
            </w:r>
          </w:p>
        </w:tc>
      </w:tr>
    </w:tbl>
    <w:p w14:paraId="7BEC6DCD" w14:textId="77777777" w:rsidR="00B03EAB" w:rsidRPr="00A65910" w:rsidRDefault="00B03EAB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48"/>
        <w:gridCol w:w="1108"/>
        <w:gridCol w:w="270"/>
        <w:gridCol w:w="1080"/>
        <w:gridCol w:w="267"/>
        <w:gridCol w:w="1082"/>
      </w:tblGrid>
      <w:tr w:rsidR="00B03EAB" w:rsidRPr="00A65910" w14:paraId="5D4B800E" w14:textId="77777777" w:rsidTr="000E5EFB">
        <w:tc>
          <w:tcPr>
            <w:tcW w:w="2376" w:type="dxa"/>
          </w:tcPr>
          <w:p w14:paraId="383D4F3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3" w:type="dxa"/>
            <w:gridSpan w:val="11"/>
          </w:tcPr>
          <w:p w14:paraId="23144FF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03EAB" w:rsidRPr="00A65910" w14:paraId="37D07972" w14:textId="77777777" w:rsidTr="000E5EFB">
        <w:tc>
          <w:tcPr>
            <w:tcW w:w="2376" w:type="dxa"/>
          </w:tcPr>
          <w:p w14:paraId="347C791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752B" w14:textId="28393E17" w:rsidR="00B03EAB" w:rsidRPr="0042383A" w:rsidRDefault="004242D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EC4ACF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D52DA" w14:textId="167490F0" w:rsidR="00B03EAB" w:rsidRPr="0042383A" w:rsidRDefault="004242D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62DB1B3D" w14:textId="77777777" w:rsidTr="004640D7">
        <w:tc>
          <w:tcPr>
            <w:tcW w:w="2376" w:type="dxa"/>
          </w:tcPr>
          <w:p w14:paraId="53CFD4D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43DE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688B6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9B9EF1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680E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5BEA3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834568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AE96FF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79EDB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A05C4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7B017D8A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39FE3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3F86161" w14:textId="77777777" w:rsidTr="004640D7">
        <w:tc>
          <w:tcPr>
            <w:tcW w:w="2376" w:type="dxa"/>
          </w:tcPr>
          <w:p w14:paraId="0AB0CC0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90035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D99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65A2666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3B7FEA2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469E8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13B878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3CAA5D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4865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6E5F2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67" w:type="dxa"/>
            <w:vAlign w:val="bottom"/>
          </w:tcPr>
          <w:p w14:paraId="2945E47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95B7084" w14:textId="77777777" w:rsidR="00B03EAB" w:rsidRPr="0042383A" w:rsidRDefault="00B03EAB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1A3E148" w14:textId="77777777" w:rsidTr="004640D7">
        <w:tc>
          <w:tcPr>
            <w:tcW w:w="2376" w:type="dxa"/>
            <w:vAlign w:val="bottom"/>
          </w:tcPr>
          <w:p w14:paraId="2ABC8F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D8D6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48600A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3D30F6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2301F5D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41581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48" w:type="dxa"/>
            <w:vAlign w:val="bottom"/>
          </w:tcPr>
          <w:p w14:paraId="6EDDC83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D56DFF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8DAD57C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3CA5D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7" w:type="dxa"/>
            <w:vAlign w:val="bottom"/>
          </w:tcPr>
          <w:p w14:paraId="17B371B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D507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6B772029" w14:textId="77777777" w:rsidTr="004640D7">
        <w:tc>
          <w:tcPr>
            <w:tcW w:w="2376" w:type="dxa"/>
            <w:vAlign w:val="bottom"/>
          </w:tcPr>
          <w:p w14:paraId="770666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847FA5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521AED7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83D3609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F4EDF80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FE0D8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8" w:type="dxa"/>
          </w:tcPr>
          <w:p w14:paraId="4FCBD2DD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9655814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70" w:type="dxa"/>
          </w:tcPr>
          <w:p w14:paraId="1FF0D168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9E49F6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67" w:type="dxa"/>
          </w:tcPr>
          <w:p w14:paraId="778851A2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B0AA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4F1DCC" w:rsidRPr="00A65910" w14:paraId="56940239" w14:textId="77777777" w:rsidTr="004640D7">
        <w:tc>
          <w:tcPr>
            <w:tcW w:w="2376" w:type="dxa"/>
            <w:vAlign w:val="bottom"/>
          </w:tcPr>
          <w:p w14:paraId="5419B463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92A1E97" w14:textId="7DE07342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1,024,090</w:t>
            </w:r>
          </w:p>
        </w:tc>
        <w:tc>
          <w:tcPr>
            <w:tcW w:w="236" w:type="dxa"/>
          </w:tcPr>
          <w:p w14:paraId="5FE484E2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CCAC005" w14:textId="30550A56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706,733</w:t>
            </w:r>
          </w:p>
        </w:tc>
        <w:tc>
          <w:tcPr>
            <w:tcW w:w="236" w:type="dxa"/>
          </w:tcPr>
          <w:p w14:paraId="69356B90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16C54CB" w14:textId="55870F5B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317,357</w:t>
            </w:r>
          </w:p>
        </w:tc>
        <w:tc>
          <w:tcPr>
            <w:tcW w:w="248" w:type="dxa"/>
          </w:tcPr>
          <w:p w14:paraId="73FDD5A5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6BFA1C57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3,029,393</w:t>
            </w:r>
          </w:p>
        </w:tc>
        <w:tc>
          <w:tcPr>
            <w:tcW w:w="270" w:type="dxa"/>
          </w:tcPr>
          <w:p w14:paraId="751E2A1E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2AC1F" w14:textId="77777777" w:rsidR="004F1DCC" w:rsidRPr="0042383A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1,714,388</w:t>
            </w:r>
          </w:p>
        </w:tc>
        <w:tc>
          <w:tcPr>
            <w:tcW w:w="267" w:type="dxa"/>
          </w:tcPr>
          <w:p w14:paraId="15D1F868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36AC6" w14:textId="77777777" w:rsidR="004F1DCC" w:rsidRPr="0042383A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1,315,005</w:t>
            </w:r>
          </w:p>
        </w:tc>
      </w:tr>
      <w:tr w:rsidR="004F1DCC" w:rsidRPr="00A65910" w14:paraId="6E3556CF" w14:textId="77777777" w:rsidTr="004640D7">
        <w:tc>
          <w:tcPr>
            <w:tcW w:w="2376" w:type="dxa"/>
            <w:vAlign w:val="bottom"/>
          </w:tcPr>
          <w:p w14:paraId="07262BD0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E6B7BA4" w14:textId="3964F2D2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5C731B71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6F0A839" w14:textId="70C4372E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19727B4F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7F14F0E" w14:textId="3285D832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F729F41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4B547247" w14:textId="77777777" w:rsidR="004F1DCC" w:rsidRPr="0042383A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26,517</w:t>
            </w:r>
          </w:p>
        </w:tc>
        <w:tc>
          <w:tcPr>
            <w:tcW w:w="270" w:type="dxa"/>
          </w:tcPr>
          <w:p w14:paraId="01B0FCB1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DABF2E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26,517</w:t>
            </w:r>
          </w:p>
        </w:tc>
        <w:tc>
          <w:tcPr>
            <w:tcW w:w="267" w:type="dxa"/>
          </w:tcPr>
          <w:p w14:paraId="4BE54059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4E271D2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1DCC" w:rsidRPr="00A65910" w14:paraId="3B69A09A" w14:textId="77777777" w:rsidTr="004640D7">
        <w:tc>
          <w:tcPr>
            <w:tcW w:w="2376" w:type="dxa"/>
            <w:vAlign w:val="bottom"/>
          </w:tcPr>
          <w:p w14:paraId="0F503505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130EB100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8F89C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564793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49025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D1AA8B2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2C6728D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42258CC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66404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7D05B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6512A45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F7289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DCC" w:rsidRPr="00A65910" w14:paraId="69045BA4" w14:textId="77777777" w:rsidTr="004640D7">
        <w:tc>
          <w:tcPr>
            <w:tcW w:w="2376" w:type="dxa"/>
            <w:vAlign w:val="bottom"/>
          </w:tcPr>
          <w:p w14:paraId="5E42FB93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A291E" w14:textId="2D511581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(168,134)</w:t>
            </w:r>
          </w:p>
        </w:tc>
        <w:tc>
          <w:tcPr>
            <w:tcW w:w="236" w:type="dxa"/>
          </w:tcPr>
          <w:p w14:paraId="62C84142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7C6741" w14:textId="55EE7F8F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(126,132)</w:t>
            </w:r>
          </w:p>
        </w:tc>
        <w:tc>
          <w:tcPr>
            <w:tcW w:w="236" w:type="dxa"/>
          </w:tcPr>
          <w:p w14:paraId="3A920021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E1BD1D3" w14:textId="1BE3264A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(42,002)</w:t>
            </w:r>
          </w:p>
        </w:tc>
        <w:tc>
          <w:tcPr>
            <w:tcW w:w="248" w:type="dxa"/>
          </w:tcPr>
          <w:p w14:paraId="5C4D4B57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C503195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(706,084)</w:t>
            </w:r>
          </w:p>
        </w:tc>
        <w:tc>
          <w:tcPr>
            <w:tcW w:w="270" w:type="dxa"/>
          </w:tcPr>
          <w:p w14:paraId="4B8AE6F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B504C" w14:textId="77777777" w:rsidR="004F1DCC" w:rsidRPr="0042383A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(469,305)</w:t>
            </w:r>
          </w:p>
        </w:tc>
        <w:tc>
          <w:tcPr>
            <w:tcW w:w="267" w:type="dxa"/>
          </w:tcPr>
          <w:p w14:paraId="54D440C9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C63C4E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(236,779)</w:t>
            </w:r>
          </w:p>
        </w:tc>
      </w:tr>
      <w:tr w:rsidR="004F1DCC" w:rsidRPr="00A65910" w14:paraId="4E1243FA" w14:textId="77777777" w:rsidTr="004640D7">
        <w:tc>
          <w:tcPr>
            <w:tcW w:w="2376" w:type="dxa"/>
            <w:vAlign w:val="bottom"/>
          </w:tcPr>
          <w:p w14:paraId="673CA494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82A13A" w14:textId="74409BBA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864,666</w:t>
            </w:r>
          </w:p>
        </w:tc>
        <w:tc>
          <w:tcPr>
            <w:tcW w:w="236" w:type="dxa"/>
          </w:tcPr>
          <w:p w14:paraId="5A6FF148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882E60" w14:textId="6DA32D46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589,311</w:t>
            </w:r>
          </w:p>
        </w:tc>
        <w:tc>
          <w:tcPr>
            <w:tcW w:w="236" w:type="dxa"/>
          </w:tcPr>
          <w:p w14:paraId="6A67DCD5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D8FCDEB" w14:textId="280CB644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275,355</w:t>
            </w:r>
          </w:p>
        </w:tc>
        <w:tc>
          <w:tcPr>
            <w:tcW w:w="248" w:type="dxa"/>
          </w:tcPr>
          <w:p w14:paraId="00DB717D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D9D75F7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2,349,826</w:t>
            </w:r>
          </w:p>
        </w:tc>
        <w:tc>
          <w:tcPr>
            <w:tcW w:w="270" w:type="dxa"/>
          </w:tcPr>
          <w:p w14:paraId="1CC36F5B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93C75C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1,271,600</w:t>
            </w:r>
          </w:p>
        </w:tc>
        <w:tc>
          <w:tcPr>
            <w:tcW w:w="267" w:type="dxa"/>
          </w:tcPr>
          <w:p w14:paraId="1053CAF9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99E6EEC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1,078,226</w:t>
            </w:r>
          </w:p>
        </w:tc>
      </w:tr>
      <w:tr w:rsidR="004F1DCC" w:rsidRPr="00A65910" w14:paraId="4B7DF6DC" w14:textId="77777777" w:rsidTr="004640D7">
        <w:tc>
          <w:tcPr>
            <w:tcW w:w="2376" w:type="dxa"/>
            <w:vAlign w:val="bottom"/>
          </w:tcPr>
          <w:p w14:paraId="2DC6AB8F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39B04958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A77E1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5D5D472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3EDDB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08DF99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376BFC8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0DA8354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07B33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5312EA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6098E7A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AB8E4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DCC" w:rsidRPr="00A65910" w14:paraId="6177106C" w14:textId="77777777" w:rsidTr="004640D7">
        <w:tc>
          <w:tcPr>
            <w:tcW w:w="2376" w:type="dxa"/>
            <w:vAlign w:val="bottom"/>
          </w:tcPr>
          <w:p w14:paraId="3A74312F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168FBB0F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7DFE7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0257644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BDE9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2057C2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D3739D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3107021D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8CF39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62C2DB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1DA1CDB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91DA78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DCC" w:rsidRPr="00A65910" w14:paraId="043E1F25" w14:textId="77777777" w:rsidTr="004640D7">
        <w:tc>
          <w:tcPr>
            <w:tcW w:w="2376" w:type="dxa"/>
            <w:vAlign w:val="bottom"/>
          </w:tcPr>
          <w:p w14:paraId="2FBDEF7A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8F8E8" w14:textId="0AB90E78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(100,259)</w:t>
            </w:r>
          </w:p>
        </w:tc>
        <w:tc>
          <w:tcPr>
            <w:tcW w:w="236" w:type="dxa"/>
          </w:tcPr>
          <w:p w14:paraId="1B91B11A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F43FD99" w14:textId="786CDB2C" w:rsidR="004F1DCC" w:rsidRPr="0080285C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(73,466)</w:t>
            </w:r>
          </w:p>
        </w:tc>
        <w:tc>
          <w:tcPr>
            <w:tcW w:w="236" w:type="dxa"/>
          </w:tcPr>
          <w:p w14:paraId="2E64B78A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8E2049E" w14:textId="03210F10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(26,793)</w:t>
            </w:r>
          </w:p>
        </w:tc>
        <w:tc>
          <w:tcPr>
            <w:tcW w:w="248" w:type="dxa"/>
          </w:tcPr>
          <w:p w14:paraId="41D81949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A4ED0FA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(268,490)</w:t>
            </w:r>
          </w:p>
        </w:tc>
        <w:tc>
          <w:tcPr>
            <w:tcW w:w="270" w:type="dxa"/>
          </w:tcPr>
          <w:p w14:paraId="5CB3B6EC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7D6D19" w14:textId="77777777" w:rsidR="004F1DCC" w:rsidRPr="0042383A" w:rsidRDefault="004F1DCC" w:rsidP="004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(171,463)</w:t>
            </w:r>
          </w:p>
        </w:tc>
        <w:tc>
          <w:tcPr>
            <w:tcW w:w="267" w:type="dxa"/>
          </w:tcPr>
          <w:p w14:paraId="67CF5177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77525F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(97,027)</w:t>
            </w:r>
          </w:p>
        </w:tc>
      </w:tr>
      <w:tr w:rsidR="004F1DCC" w:rsidRPr="00A65910" w14:paraId="78BD869B" w14:textId="77777777" w:rsidTr="004640D7">
        <w:tc>
          <w:tcPr>
            <w:tcW w:w="2376" w:type="dxa"/>
            <w:vAlign w:val="bottom"/>
          </w:tcPr>
          <w:p w14:paraId="5E3D7A93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432B7" w14:textId="264B97D4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764,407</w:t>
            </w:r>
          </w:p>
        </w:tc>
        <w:tc>
          <w:tcPr>
            <w:tcW w:w="236" w:type="dxa"/>
          </w:tcPr>
          <w:p w14:paraId="0B6A841B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A966" w14:textId="3D0C70A4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515,845</w:t>
            </w:r>
          </w:p>
        </w:tc>
        <w:tc>
          <w:tcPr>
            <w:tcW w:w="236" w:type="dxa"/>
          </w:tcPr>
          <w:p w14:paraId="01215A44" w14:textId="77777777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09C9F" w14:textId="214A1F25" w:rsidR="004F1DCC" w:rsidRPr="0080285C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248,562</w:t>
            </w:r>
          </w:p>
        </w:tc>
        <w:tc>
          <w:tcPr>
            <w:tcW w:w="248" w:type="dxa"/>
          </w:tcPr>
          <w:p w14:paraId="01D56944" w14:textId="77777777" w:rsidR="004F1DCC" w:rsidRPr="00A65910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40B20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2,081,3</w:t>
            </w:r>
            <w:r w:rsidRPr="004238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238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9BB806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F903A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1,100,137</w:t>
            </w:r>
          </w:p>
        </w:tc>
        <w:tc>
          <w:tcPr>
            <w:tcW w:w="267" w:type="dxa"/>
          </w:tcPr>
          <w:p w14:paraId="4F7CD6F0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952D" w14:textId="77777777" w:rsidR="004F1DCC" w:rsidRPr="0042383A" w:rsidRDefault="004F1DCC" w:rsidP="004F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>981,199</w:t>
            </w:r>
          </w:p>
        </w:tc>
      </w:tr>
    </w:tbl>
    <w:p w14:paraId="19E1EF69" w14:textId="77777777" w:rsidR="00350E31" w:rsidRPr="00A65910" w:rsidRDefault="00350E31" w:rsidP="000A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350E31" w:rsidRPr="00A65910" w:rsidSect="000E68B5">
          <w:headerReference w:type="first" r:id="rId13"/>
          <w:pgSz w:w="11909" w:h="16834" w:code="9"/>
          <w:pgMar w:top="1151" w:right="1111" w:bottom="709" w:left="1440" w:header="992" w:footer="113" w:gutter="0"/>
          <w:pgNumType w:start="20"/>
          <w:cols w:space="720"/>
          <w:titlePg/>
          <w:docGrid w:linePitch="245"/>
        </w:sectPr>
      </w:pPr>
    </w:p>
    <w:bookmarkEnd w:id="2"/>
    <w:bookmarkEnd w:id="3"/>
    <w:p w14:paraId="0BAA465F" w14:textId="53828101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42D7">
        <w:rPr>
          <w:rFonts w:ascii="Angsana New" w:hAnsi="Angsana New"/>
          <w:sz w:val="30"/>
          <w:szCs w:val="30"/>
        </w:rPr>
        <w:t xml:space="preserve">2567 </w:t>
      </w:r>
      <w:r w:rsidR="004242D7" w:rsidRPr="0042383A">
        <w:rPr>
          <w:rFonts w:ascii="Angsana New" w:hAnsi="Angsana New"/>
          <w:sz w:val="30"/>
          <w:szCs w:val="30"/>
          <w:cs/>
        </w:rPr>
        <w:t>และ</w:t>
      </w:r>
      <w:r w:rsidR="004242D7">
        <w:rPr>
          <w:rFonts w:ascii="Angsana New" w:hAnsi="Angsana New"/>
          <w:sz w:val="30"/>
          <w:szCs w:val="30"/>
        </w:rPr>
        <w:t xml:space="preserve"> </w:t>
      </w:r>
      <w:r w:rsidR="003230C9" w:rsidRPr="0042383A">
        <w:rPr>
          <w:rFonts w:ascii="Angsana New" w:hAnsi="Angsana New"/>
          <w:sz w:val="30"/>
          <w:szCs w:val="30"/>
        </w:rPr>
        <w:t>2566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161F05" w:rsidRPr="0042383A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77777777" w:rsidR="00D3112A" w:rsidRPr="0042383A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7952B9" w:rsidRPr="0042383A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77777777" w:rsidR="00D3112A" w:rsidRPr="0042383A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lang w:val="en-US" w:eastAsia="en-US"/>
              </w:rPr>
              <w:t>256</w:t>
            </w:r>
            <w:r w:rsidR="007952B9" w:rsidRPr="0042383A">
              <w:rPr>
                <w:lang w:val="en-US" w:eastAsia="en-US"/>
              </w:rPr>
              <w:t>6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9B6429" w:rsidRPr="00A65910" w14:paraId="2A08ACFC" w14:textId="77777777" w:rsidTr="00520E63">
        <w:tc>
          <w:tcPr>
            <w:tcW w:w="3792" w:type="dxa"/>
          </w:tcPr>
          <w:p w14:paraId="7217478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5E40F58E" w:rsidR="009B6429" w:rsidRPr="0072766F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1,619,339</w:t>
            </w:r>
          </w:p>
        </w:tc>
        <w:tc>
          <w:tcPr>
            <w:tcW w:w="236" w:type="dxa"/>
          </w:tcPr>
          <w:p w14:paraId="3714795D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3,050,927</w:t>
            </w:r>
          </w:p>
        </w:tc>
        <w:tc>
          <w:tcPr>
            <w:tcW w:w="236" w:type="dxa"/>
          </w:tcPr>
          <w:p w14:paraId="0FD9176B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138CDA53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582,560</w:t>
            </w:r>
          </w:p>
        </w:tc>
        <w:tc>
          <w:tcPr>
            <w:tcW w:w="236" w:type="dxa"/>
          </w:tcPr>
          <w:p w14:paraId="183F8A40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1,732,550</w:t>
            </w:r>
          </w:p>
        </w:tc>
      </w:tr>
      <w:tr w:rsidR="009B6429" w:rsidRPr="00A65910" w14:paraId="785A2323" w14:textId="77777777" w:rsidTr="00520E63">
        <w:tc>
          <w:tcPr>
            <w:tcW w:w="3792" w:type="dxa"/>
          </w:tcPr>
          <w:p w14:paraId="29E110B2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9B6429" w:rsidRPr="0080285C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74EFCE42" w14:textId="77777777" w:rsidTr="00520E63">
        <w:tc>
          <w:tcPr>
            <w:tcW w:w="3792" w:type="dxa"/>
          </w:tcPr>
          <w:p w14:paraId="3502DADE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2EF3C46C" w:rsidR="009B6429" w:rsidRPr="0072766F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319,</w:t>
            </w:r>
            <w:r w:rsidR="0072766F" w:rsidRPr="0072766F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34C58E99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539,071</w:t>
            </w:r>
          </w:p>
        </w:tc>
        <w:tc>
          <w:tcPr>
            <w:tcW w:w="236" w:type="dxa"/>
          </w:tcPr>
          <w:p w14:paraId="01598CC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2BD12166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221,244</w:t>
            </w:r>
          </w:p>
        </w:tc>
        <w:tc>
          <w:tcPr>
            <w:tcW w:w="236" w:type="dxa"/>
          </w:tcPr>
          <w:p w14:paraId="488C8A40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410,314</w:t>
            </w:r>
          </w:p>
        </w:tc>
      </w:tr>
      <w:tr w:rsidR="009B6429" w:rsidRPr="00A65910" w14:paraId="0D092D29" w14:textId="77777777" w:rsidTr="00520E63">
        <w:tc>
          <w:tcPr>
            <w:tcW w:w="3792" w:type="dxa"/>
          </w:tcPr>
          <w:p w14:paraId="2EC8ADA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9B6429" w:rsidRPr="0080285C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24F69CBC" w14:textId="77777777" w:rsidTr="00520E63">
        <w:tc>
          <w:tcPr>
            <w:tcW w:w="3792" w:type="dxa"/>
          </w:tcPr>
          <w:p w14:paraId="341639B0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28A39619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141,181</w:t>
            </w:r>
          </w:p>
        </w:tc>
        <w:tc>
          <w:tcPr>
            <w:tcW w:w="236" w:type="dxa"/>
          </w:tcPr>
          <w:p w14:paraId="1F1D5D54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306,967</w:t>
            </w:r>
          </w:p>
        </w:tc>
        <w:tc>
          <w:tcPr>
            <w:tcW w:w="236" w:type="dxa"/>
          </w:tcPr>
          <w:p w14:paraId="376D3837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498250B3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  <w:tc>
          <w:tcPr>
            <w:tcW w:w="236" w:type="dxa"/>
          </w:tcPr>
          <w:p w14:paraId="02755BAC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206,962</w:t>
            </w:r>
          </w:p>
        </w:tc>
      </w:tr>
      <w:tr w:rsidR="009B6429" w:rsidRPr="00A65910" w14:paraId="454D7078" w14:textId="77777777" w:rsidTr="00520E63">
        <w:tc>
          <w:tcPr>
            <w:tcW w:w="3792" w:type="dxa"/>
          </w:tcPr>
          <w:p w14:paraId="23E797EA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3115A178" w:rsidR="009B6429" w:rsidRPr="00E40299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0299">
              <w:rPr>
                <w:rFonts w:ascii="Angsana New" w:hAnsi="Angsana New"/>
                <w:sz w:val="30"/>
                <w:szCs w:val="30"/>
              </w:rPr>
              <w:t>2,079,863</w:t>
            </w:r>
          </w:p>
        </w:tc>
        <w:tc>
          <w:tcPr>
            <w:tcW w:w="236" w:type="dxa"/>
          </w:tcPr>
          <w:p w14:paraId="681B7B9F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3,896,965</w:t>
            </w:r>
          </w:p>
        </w:tc>
        <w:tc>
          <w:tcPr>
            <w:tcW w:w="236" w:type="dxa"/>
          </w:tcPr>
          <w:p w14:paraId="37225F20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52E82791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864,666</w:t>
            </w:r>
          </w:p>
        </w:tc>
        <w:tc>
          <w:tcPr>
            <w:tcW w:w="236" w:type="dxa"/>
          </w:tcPr>
          <w:p w14:paraId="18003312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2,349,826</w:t>
            </w:r>
          </w:p>
        </w:tc>
      </w:tr>
      <w:tr w:rsidR="009B6429" w:rsidRPr="00A65910" w14:paraId="37472669" w14:textId="77777777" w:rsidTr="00520E63">
        <w:tc>
          <w:tcPr>
            <w:tcW w:w="3792" w:type="dxa"/>
          </w:tcPr>
          <w:p w14:paraId="46E07865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9B6429" w:rsidRPr="0080285C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9B6429" w:rsidRPr="0080285C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429" w:rsidRPr="00A65910" w14:paraId="12485EBE" w14:textId="77777777" w:rsidTr="009A253A">
        <w:tc>
          <w:tcPr>
            <w:tcW w:w="3792" w:type="dxa"/>
          </w:tcPr>
          <w:p w14:paraId="3F99693B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2BDCE940" w:rsidR="009B6429" w:rsidRPr="0080285C" w:rsidRDefault="00E40299" w:rsidP="00C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(164,361)</w:t>
            </w:r>
          </w:p>
        </w:tc>
        <w:tc>
          <w:tcPr>
            <w:tcW w:w="236" w:type="dxa"/>
          </w:tcPr>
          <w:p w14:paraId="305A0E15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77777777" w:rsidR="009B6429" w:rsidRPr="0072766F" w:rsidRDefault="009B6429" w:rsidP="00C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(353,726)</w:t>
            </w:r>
          </w:p>
        </w:tc>
        <w:tc>
          <w:tcPr>
            <w:tcW w:w="236" w:type="dxa"/>
          </w:tcPr>
          <w:p w14:paraId="31471722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69287E96" w:rsidR="009B6429" w:rsidRPr="0080285C" w:rsidRDefault="00E40299" w:rsidP="00C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(100,259)</w:t>
            </w:r>
          </w:p>
        </w:tc>
        <w:tc>
          <w:tcPr>
            <w:tcW w:w="236" w:type="dxa"/>
          </w:tcPr>
          <w:p w14:paraId="6FEF66DE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77777777" w:rsidR="009B6429" w:rsidRPr="0042383A" w:rsidRDefault="009B6429" w:rsidP="00C2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(268,490)</w:t>
            </w:r>
          </w:p>
        </w:tc>
      </w:tr>
      <w:tr w:rsidR="009B6429" w:rsidRPr="00A65910" w14:paraId="47A30AA8" w14:textId="77777777" w:rsidTr="00F43736">
        <w:tc>
          <w:tcPr>
            <w:tcW w:w="3792" w:type="dxa"/>
          </w:tcPr>
          <w:p w14:paraId="7D675006" w14:textId="77777777" w:rsidR="009B6429" w:rsidRPr="0042383A" w:rsidRDefault="009B642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18A2AEB1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1,915,502</w:t>
            </w:r>
          </w:p>
        </w:tc>
        <w:tc>
          <w:tcPr>
            <w:tcW w:w="236" w:type="dxa"/>
          </w:tcPr>
          <w:p w14:paraId="6A492D0E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77777777" w:rsidR="009B6429" w:rsidRPr="0072766F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3,543,239</w:t>
            </w:r>
          </w:p>
        </w:tc>
        <w:tc>
          <w:tcPr>
            <w:tcW w:w="236" w:type="dxa"/>
          </w:tcPr>
          <w:p w14:paraId="376DAFC8" w14:textId="77777777" w:rsidR="009B6429" w:rsidRPr="00A65910" w:rsidRDefault="009B6429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3E000238" w:rsidR="009B6429" w:rsidRPr="0080285C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764,407</w:t>
            </w:r>
          </w:p>
        </w:tc>
        <w:tc>
          <w:tcPr>
            <w:tcW w:w="236" w:type="dxa"/>
          </w:tcPr>
          <w:p w14:paraId="66B27938" w14:textId="77777777" w:rsidR="009B6429" w:rsidRPr="00A65910" w:rsidRDefault="009B6429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77777777" w:rsidR="009B6429" w:rsidRPr="0042383A" w:rsidRDefault="009B642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</w:rPr>
              <w:t>2,081,336</w:t>
            </w:r>
          </w:p>
        </w:tc>
      </w:tr>
      <w:tr w:rsidR="00F43736" w:rsidRPr="00A65910" w14:paraId="6146BDD1" w14:textId="77777777" w:rsidTr="00F43736">
        <w:tc>
          <w:tcPr>
            <w:tcW w:w="3792" w:type="dxa"/>
          </w:tcPr>
          <w:p w14:paraId="0EABC3F6" w14:textId="77777777" w:rsidR="00F43736" w:rsidRPr="0042383A" w:rsidRDefault="00F43736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F43736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F43736" w:rsidRPr="00A65910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F43736" w:rsidRPr="0042383A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F43736" w:rsidRPr="00A65910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F43736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F43736" w:rsidRPr="00A65910" w:rsidRDefault="00F43736" w:rsidP="009B642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F43736" w:rsidRPr="0042383A" w:rsidRDefault="00F43736" w:rsidP="009B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736" w:rsidRPr="00A65910" w14:paraId="5BD3BC5B" w14:textId="77777777" w:rsidTr="00F43736">
        <w:tc>
          <w:tcPr>
            <w:tcW w:w="3792" w:type="dxa"/>
          </w:tcPr>
          <w:p w14:paraId="0937699D" w14:textId="1BB12134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F43736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F43736" w:rsidRPr="00A65910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F43736" w:rsidRPr="00A65910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F43736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F43736" w:rsidRPr="00A65910" w:rsidRDefault="00F43736" w:rsidP="00F4373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F43736" w:rsidRPr="0042383A" w:rsidRDefault="00F43736" w:rsidP="00F43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216" w:rsidRPr="00A65910" w14:paraId="236B58E9" w14:textId="77777777" w:rsidTr="00F43736">
        <w:tc>
          <w:tcPr>
            <w:tcW w:w="3792" w:type="dxa"/>
          </w:tcPr>
          <w:p w14:paraId="7077FE95" w14:textId="29083C5F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</w:t>
            </w:r>
            <w:r w:rsidR="00F048C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  <w:vAlign w:val="bottom"/>
          </w:tcPr>
          <w:p w14:paraId="466E7FA8" w14:textId="77777777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D7216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D7216" w:rsidRPr="00A65910" w:rsidRDefault="00DD7216" w:rsidP="00DD721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216" w:rsidRPr="00A65910" w14:paraId="1132A4BA" w14:textId="77777777" w:rsidTr="00F43736">
        <w:tc>
          <w:tcPr>
            <w:tcW w:w="3792" w:type="dxa"/>
          </w:tcPr>
          <w:p w14:paraId="1E1903AE" w14:textId="2B6C78C0" w:rsidR="00DD7216" w:rsidRPr="0042383A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</w:t>
            </w:r>
            <w:r w:rsidR="00F048C5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675F72A8" w:rsidR="00DD7216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236" w:type="dxa"/>
          </w:tcPr>
          <w:p w14:paraId="136C6D38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00367BCE" w:rsidR="00DD7216" w:rsidRPr="0042383A" w:rsidRDefault="00DD7216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9.08</w:t>
            </w:r>
          </w:p>
        </w:tc>
        <w:tc>
          <w:tcPr>
            <w:tcW w:w="236" w:type="dxa"/>
          </w:tcPr>
          <w:p w14:paraId="347B0736" w14:textId="77777777" w:rsidR="00DD7216" w:rsidRPr="00A65910" w:rsidRDefault="00DD7216" w:rsidP="00DD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28FFD9A2" w:rsidR="00DD7216" w:rsidRDefault="00E40299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11.60</w:t>
            </w:r>
          </w:p>
        </w:tc>
        <w:tc>
          <w:tcPr>
            <w:tcW w:w="236" w:type="dxa"/>
          </w:tcPr>
          <w:p w14:paraId="4BE22D1A" w14:textId="77777777" w:rsidR="00DD7216" w:rsidRPr="00A65910" w:rsidRDefault="00DD7216" w:rsidP="00DD721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43E9700" w:rsidR="00DD7216" w:rsidRPr="0042383A" w:rsidRDefault="00DD7216" w:rsidP="007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11.43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A65910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8171F5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</w:t>
      </w:r>
      <w:r w:rsidR="003875D5" w:rsidRPr="008171F5">
        <w:rPr>
          <w:rFonts w:ascii="Angsana New" w:hAnsi="Angsana New" w:hint="cs"/>
          <w:sz w:val="28"/>
          <w:szCs w:val="28"/>
          <w:u w:val="single"/>
          <w:cs/>
        </w:rPr>
        <w:t>เงินให้กู้ยืม</w:t>
      </w:r>
    </w:p>
    <w:p w14:paraId="1B8BD5CD" w14:textId="77777777" w:rsidR="00CA3C13" w:rsidRPr="00A65910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B03EAB" w:rsidRPr="00A65910" w14:paraId="59076B0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06C55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A65910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3DAB3EB9" w:rsidR="00B03EAB" w:rsidRPr="008171F5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8171F5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08FB793C" w:rsidR="00B03EAB" w:rsidRPr="008171F5" w:rsidRDefault="004242D7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03EAB" w:rsidRPr="00A65910" w14:paraId="0AAE539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C04842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5D00D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501F9B96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7A09C8" w:rsidRPr="00A65910" w14:paraId="2156903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60DD1A7C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84,995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27A8B889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4E3D9616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122,046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53,058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68,988</w:t>
            </w:r>
          </w:p>
        </w:tc>
      </w:tr>
      <w:tr w:rsidR="007A09C8" w:rsidRPr="00A65910" w14:paraId="1F3D4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288A7642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2BC9F060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02E9ED74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3F3500A6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(937)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</w:tr>
      <w:tr w:rsidR="007A09C8" w:rsidRPr="00A65910" w14:paraId="31DF2E3D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55358846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84,390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0187C78E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60,054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09290823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121,109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52,447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68,662</w:t>
            </w:r>
          </w:p>
        </w:tc>
      </w:tr>
      <w:tr w:rsidR="007A09C8" w:rsidRPr="00A65910" w14:paraId="224880B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1D57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279D1C94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AEC7C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7F902D12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(9,634)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22DFBB78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(6,727)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3931A721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</w:t>
            </w:r>
            <w:r w:rsidR="00CD527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(13,516)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(4,343)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(9,173)</w:t>
            </w:r>
          </w:p>
        </w:tc>
      </w:tr>
      <w:tr w:rsidR="007A09C8" w:rsidRPr="00A65910" w14:paraId="6E780FA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3CCA95C7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74,756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27185BD6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1DEA3EC9" w:rsidR="007A09C8" w:rsidRPr="0080285C" w:rsidRDefault="004F7994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21,429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48,104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59,489</w:t>
            </w:r>
          </w:p>
        </w:tc>
      </w:tr>
    </w:tbl>
    <w:p w14:paraId="0EFC8695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CA3C13" w:rsidRPr="00A65910" w14:paraId="3A369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8C3B59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ACC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CA3C13" w:rsidRPr="00A65910" w14:paraId="1788E83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AA1DFA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CEF3E" w14:textId="352CF373" w:rsidR="00CA3C13" w:rsidRPr="008171F5" w:rsidRDefault="004242D7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2E9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4B461" w14:textId="41CBC27E" w:rsidR="00CA3C13" w:rsidRPr="008171F5" w:rsidRDefault="004242D7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A3C13" w:rsidRPr="00A65910" w14:paraId="0ED82C3B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A40A2C6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17341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F38B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E9AF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CE10E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2CDA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B49156D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C7DDA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8E139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B191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B2F17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E69B15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A65910" w14:paraId="02DE5DEE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6257E5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76DB90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761574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2F09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3F49DC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B012B6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E9F36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82B244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A1BE002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E40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59128B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CD357D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13" w:rsidRPr="00A65910" w14:paraId="19BF1A5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7C62032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DE2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3772C27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5C47D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2AFAD9B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3BDA4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CAF2E7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68F0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F9ECCA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D4C7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7D8B67F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E2F08" w14:textId="77777777" w:rsidR="00CA3C13" w:rsidRPr="008171F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CA3C13" w:rsidRPr="00A65910" w14:paraId="19A44828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362BD5F" w14:textId="77777777" w:rsidR="00CA3C13" w:rsidRPr="00A65910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7B4B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8AC83B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6801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4ABCB9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D46E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86D65A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A15E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F865B1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2437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4C34DE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563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7A09C8" w:rsidRPr="00A65910" w14:paraId="1C0F904B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DC6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AC44C42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AE6EF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E31421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88042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9DDD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39BF762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16E4B1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44493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B986DE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77BBD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85C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469F357B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550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C7D4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0B80B8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EE2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C691B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18FEB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68B143F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481B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C401DB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1F5F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04D1F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7485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167F667A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37D88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C00C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96B469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F7AC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C95E40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ADD0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DE3DC5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47B7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F3085D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ADF7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1AAF28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7F8C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E3D5FC9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16AF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21289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BDFF3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5AF76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5915B6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2CAC7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A49D7BC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61DE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1689F3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7175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A07BCF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A72A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171047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8A2B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7FE5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96439CD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3D7F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E60AA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6B0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DFA1599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81A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4A7D52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AAD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EC43A0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8639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39C2539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EED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B55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139124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7D7E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6FE381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CB2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610A097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794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526A0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F16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36E96A4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0171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13ABF4F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DEAF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D21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99B9EA1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7922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30D463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94F0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B6E6CCB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64AA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32A695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9C0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7C6839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1EA9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C8" w:rsidRPr="00A65910" w14:paraId="0F912516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6AB7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7D728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1D95E9DB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9459C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F303D59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E6AB3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406078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1B6C7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8DF2A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3660F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F8F226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83BF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09C8" w:rsidRPr="00A65910" w14:paraId="5BC8532C" w14:textId="77777777" w:rsidTr="00D44D2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72DD" w14:textId="77777777" w:rsidR="007A09C8" w:rsidRPr="008171F5" w:rsidRDefault="007A09C8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B7920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212AF98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7346F" w14:textId="77777777" w:rsidR="007A09C8" w:rsidRPr="0080285C" w:rsidRDefault="00A35D16" w:rsidP="00A35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DD3547A" w14:textId="77777777" w:rsidR="007A09C8" w:rsidRPr="0080285C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5C911A" w14:textId="77777777" w:rsidR="007A09C8" w:rsidRPr="0080285C" w:rsidRDefault="00A35D16" w:rsidP="002A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D3788E9" w14:textId="77777777" w:rsidR="007A09C8" w:rsidRPr="00A65910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C0CDC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6594B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C7860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412C488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A5E16" w14:textId="77777777" w:rsidR="007A09C8" w:rsidRPr="008171F5" w:rsidRDefault="007A09C8" w:rsidP="007A0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2BAF61" w14:textId="77777777" w:rsidR="00CA3C13" w:rsidRPr="00A65910" w:rsidRDefault="00CA3C13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</w:p>
    <w:p w14:paraId="39F3E166" w14:textId="0E196ECB" w:rsidR="00343D31" w:rsidRPr="00A65910" w:rsidRDefault="00B03EAB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A65910"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6D1AEA" w:rsidRPr="008171F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D1AEA" w:rsidRPr="008171F5">
        <w:rPr>
          <w:rFonts w:ascii="Angsana New" w:hAnsi="Angsana New"/>
          <w:sz w:val="30"/>
          <w:szCs w:val="30"/>
        </w:rPr>
        <w:t>31</w:t>
      </w:r>
      <w:r w:rsidR="006D1AEA"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42D7">
        <w:rPr>
          <w:rFonts w:ascii="Angsana New" w:hAnsi="Angsana New"/>
          <w:sz w:val="30"/>
          <w:szCs w:val="30"/>
        </w:rPr>
        <w:t xml:space="preserve">2567 </w:t>
      </w:r>
      <w:r w:rsidR="004242D7" w:rsidRPr="008171F5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8171F5">
        <w:rPr>
          <w:rFonts w:ascii="Angsana New" w:hAnsi="Angsana New"/>
          <w:sz w:val="30"/>
          <w:szCs w:val="30"/>
        </w:rPr>
        <w:t>2566</w:t>
      </w:r>
      <w:r w:rsidR="006D1AEA" w:rsidRPr="008171F5">
        <w:rPr>
          <w:rFonts w:ascii="Angsana New" w:hAnsi="Angsana New"/>
          <w:sz w:val="30"/>
          <w:szCs w:val="30"/>
        </w:rPr>
        <w:t xml:space="preserve"> </w:t>
      </w:r>
      <w:r w:rsidR="00803383" w:rsidRPr="008171F5">
        <w:rPr>
          <w:rFonts w:ascii="Angsana New" w:hAnsi="Angsana New"/>
          <w:sz w:val="30"/>
          <w:szCs w:val="30"/>
          <w:cs/>
        </w:rPr>
        <w:t>ลูกหนี้เงินให้กู้ยืม</w:t>
      </w:r>
      <w:r w:rsidR="00343D31" w:rsidRPr="008171F5">
        <w:rPr>
          <w:rFonts w:ascii="Angsana New" w:hAnsi="Angsana New"/>
          <w:sz w:val="30"/>
          <w:szCs w:val="30"/>
          <w:cs/>
        </w:rPr>
        <w:t>แยกตามประเภทการจัด</w:t>
      </w:r>
      <w:r w:rsidR="00D71BB8" w:rsidRPr="008171F5">
        <w:rPr>
          <w:rFonts w:ascii="Angsana New" w:hAnsi="Angsana New"/>
          <w:sz w:val="30"/>
          <w:szCs w:val="30"/>
          <w:cs/>
        </w:rPr>
        <w:t>ลำดับขั้น</w:t>
      </w:r>
      <w:r w:rsidR="00343D31" w:rsidRPr="008171F5">
        <w:rPr>
          <w:rFonts w:ascii="Angsana New" w:hAnsi="Angsana New"/>
          <w:sz w:val="30"/>
          <w:szCs w:val="30"/>
          <w:cs/>
        </w:rPr>
        <w:t>ได้ดังนี้</w:t>
      </w:r>
    </w:p>
    <w:p w14:paraId="5C1AD2A1" w14:textId="77777777" w:rsidR="00343D31" w:rsidRPr="003B4476" w:rsidRDefault="00343D31" w:rsidP="0034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8B4140" w:rsidRPr="00A65910" w14:paraId="1F9A0F2F" w14:textId="77777777" w:rsidTr="00520E63">
        <w:tc>
          <w:tcPr>
            <w:tcW w:w="3794" w:type="dxa"/>
          </w:tcPr>
          <w:p w14:paraId="0C0F5CC2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44663207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4140" w:rsidRPr="00A65910" w14:paraId="2F83531F" w14:textId="77777777" w:rsidTr="00520E63">
        <w:tc>
          <w:tcPr>
            <w:tcW w:w="3794" w:type="dxa"/>
          </w:tcPr>
          <w:p w14:paraId="74455357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9B2592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D1A59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E886AC" w14:textId="77777777" w:rsidR="008B4140" w:rsidRPr="008171F5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40" w:rsidRPr="00A65910" w14:paraId="7388CA17" w14:textId="77777777" w:rsidTr="00520E63">
        <w:tc>
          <w:tcPr>
            <w:tcW w:w="3794" w:type="dxa"/>
          </w:tcPr>
          <w:p w14:paraId="43D140C0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ADCBCF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8171F5">
              <w:rPr>
                <w:lang w:val="en-US" w:eastAsia="en-US"/>
              </w:rPr>
              <w:t>256</w:t>
            </w:r>
            <w:r w:rsidR="00CA3C13" w:rsidRPr="008171F5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1F7097AC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77624C" w14:textId="77777777" w:rsidR="008B4140" w:rsidRPr="008171F5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2802DC05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0BF8090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8171F5">
              <w:rPr>
                <w:lang w:val="en-US" w:eastAsia="en-US"/>
              </w:rPr>
              <w:t>256</w:t>
            </w:r>
            <w:r w:rsidR="00CA3C13" w:rsidRPr="008171F5">
              <w:rPr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1DB3D880" w14:textId="77777777" w:rsidR="008B4140" w:rsidRPr="008171F5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856538" w14:textId="77777777" w:rsidR="008B4140" w:rsidRPr="008171F5" w:rsidRDefault="003230C9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lang w:val="en-US" w:eastAsia="en-US"/>
              </w:rPr>
              <w:t>2566</w:t>
            </w:r>
          </w:p>
        </w:tc>
      </w:tr>
      <w:tr w:rsidR="008B4140" w:rsidRPr="00A65910" w14:paraId="7C5913F5" w14:textId="77777777" w:rsidTr="00520E63">
        <w:tc>
          <w:tcPr>
            <w:tcW w:w="3794" w:type="dxa"/>
          </w:tcPr>
          <w:p w14:paraId="61BDCFC3" w14:textId="77777777" w:rsidR="008B4140" w:rsidRPr="00F43736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D84BF9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09E76B06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01774F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</w:tcPr>
          <w:p w14:paraId="694AD907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774DEBF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992333B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8C4435C" w14:textId="77777777" w:rsidR="008B4140" w:rsidRPr="00F43736" w:rsidRDefault="008B4140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8B4140" w:rsidRPr="00A65910" w14:paraId="30692BB7" w14:textId="77777777" w:rsidTr="00520E63">
        <w:tc>
          <w:tcPr>
            <w:tcW w:w="3794" w:type="dxa"/>
          </w:tcPr>
          <w:p w14:paraId="005FA1A8" w14:textId="77777777" w:rsidR="008B4140" w:rsidRPr="008171F5" w:rsidRDefault="008B4140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6FC9630D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BE9CC55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3509C3D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6B54F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8E6A04C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2A03C2E" w14:textId="77777777" w:rsidR="008B4140" w:rsidRPr="00A65910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8318FDF" w14:textId="77777777" w:rsidR="008B4140" w:rsidRPr="008171F5" w:rsidRDefault="008B4140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EA10B7" w:rsidRPr="00A65910" w14:paraId="5BB50EFE" w14:textId="77777777" w:rsidTr="00D44D2B">
        <w:tc>
          <w:tcPr>
            <w:tcW w:w="3794" w:type="dxa"/>
          </w:tcPr>
          <w:p w14:paraId="4DBECCD1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2BC456C1" w14:textId="2CF5218B" w:rsidR="00EA10B7" w:rsidRPr="0080285C" w:rsidRDefault="005928C2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  <w:tc>
          <w:tcPr>
            <w:tcW w:w="236" w:type="dxa"/>
          </w:tcPr>
          <w:p w14:paraId="2640E203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22B53E6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97,611</w:t>
            </w:r>
          </w:p>
        </w:tc>
        <w:tc>
          <w:tcPr>
            <w:tcW w:w="236" w:type="dxa"/>
          </w:tcPr>
          <w:p w14:paraId="733E6AFB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center"/>
          </w:tcPr>
          <w:p w14:paraId="3C9B0383" w14:textId="77777777" w:rsidR="00EA10B7" w:rsidRPr="0080285C" w:rsidRDefault="00FB5E2A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E29AD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D5A4927" w14:textId="77777777" w:rsidR="00EA10B7" w:rsidRPr="008171F5" w:rsidRDefault="00EA10B7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0B7" w:rsidRPr="00A65910" w14:paraId="525CDAC8" w14:textId="77777777" w:rsidTr="00520E63">
        <w:tc>
          <w:tcPr>
            <w:tcW w:w="3794" w:type="dxa"/>
          </w:tcPr>
          <w:p w14:paraId="4C0D1E75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2E5655D5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7925D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626C64A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1C9D1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BF834F6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499A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D56B4A5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0B7" w:rsidRPr="00A65910" w14:paraId="66F3F559" w14:textId="77777777" w:rsidTr="00D44D2B">
        <w:tc>
          <w:tcPr>
            <w:tcW w:w="3794" w:type="dxa"/>
          </w:tcPr>
          <w:p w14:paraId="4F421760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3587AD38" w14:textId="0640191A" w:rsidR="00EA10B7" w:rsidRPr="0080285C" w:rsidRDefault="005928C2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13,673</w:t>
            </w:r>
          </w:p>
        </w:tc>
        <w:tc>
          <w:tcPr>
            <w:tcW w:w="236" w:type="dxa"/>
          </w:tcPr>
          <w:p w14:paraId="310D1409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DC67D2D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7,295</w:t>
            </w:r>
          </w:p>
        </w:tc>
        <w:tc>
          <w:tcPr>
            <w:tcW w:w="236" w:type="dxa"/>
          </w:tcPr>
          <w:p w14:paraId="22BD145F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center"/>
          </w:tcPr>
          <w:p w14:paraId="4AC33F00" w14:textId="77777777" w:rsidR="00EA10B7" w:rsidRPr="0080285C" w:rsidRDefault="00FB5E2A" w:rsidP="0069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4CF92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3ABF572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0B7" w:rsidRPr="00A65910" w14:paraId="4CCE8CBE" w14:textId="77777777" w:rsidTr="00520E63">
        <w:tc>
          <w:tcPr>
            <w:tcW w:w="3794" w:type="dxa"/>
          </w:tcPr>
          <w:p w14:paraId="3818367E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13EF4D7A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C02A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67ECFDB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8E2D1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225919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0E083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71BF8E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0B7" w:rsidRPr="00A65910" w14:paraId="21553E8B" w14:textId="77777777" w:rsidTr="00520E63">
        <w:tc>
          <w:tcPr>
            <w:tcW w:w="3794" w:type="dxa"/>
          </w:tcPr>
          <w:p w14:paraId="2AFA2CEA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99E951" w14:textId="2F8FA913" w:rsidR="00EA10B7" w:rsidRPr="0080285C" w:rsidRDefault="005928C2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9,792</w:t>
            </w:r>
          </w:p>
        </w:tc>
        <w:tc>
          <w:tcPr>
            <w:tcW w:w="236" w:type="dxa"/>
          </w:tcPr>
          <w:p w14:paraId="5D98C03C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13A8A5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16,203</w:t>
            </w:r>
          </w:p>
        </w:tc>
        <w:tc>
          <w:tcPr>
            <w:tcW w:w="236" w:type="dxa"/>
          </w:tcPr>
          <w:p w14:paraId="35399C8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E36D808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0AA7D0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D4A89C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A10B7" w:rsidRPr="00A65910" w14:paraId="109D4172" w14:textId="77777777" w:rsidTr="00520E63">
        <w:tc>
          <w:tcPr>
            <w:tcW w:w="3794" w:type="dxa"/>
          </w:tcPr>
          <w:p w14:paraId="5E4D141D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099086" w14:textId="32BE8126" w:rsidR="00EA10B7" w:rsidRPr="0080285C" w:rsidRDefault="005928C2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84,390</w:t>
            </w:r>
          </w:p>
        </w:tc>
        <w:tc>
          <w:tcPr>
            <w:tcW w:w="236" w:type="dxa"/>
          </w:tcPr>
          <w:p w14:paraId="5FFA4569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45BA18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121,109</w:t>
            </w:r>
          </w:p>
        </w:tc>
        <w:tc>
          <w:tcPr>
            <w:tcW w:w="236" w:type="dxa"/>
          </w:tcPr>
          <w:p w14:paraId="5100E23D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9F42EDB" w14:textId="77777777" w:rsidR="00EA10B7" w:rsidRPr="0080285C" w:rsidRDefault="00D57D02" w:rsidP="00D5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B6423B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178D87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A10B7" w:rsidRPr="00A65910" w14:paraId="7FEFB543" w14:textId="77777777" w:rsidTr="00520E63">
        <w:tc>
          <w:tcPr>
            <w:tcW w:w="3794" w:type="dxa"/>
          </w:tcPr>
          <w:p w14:paraId="7BE47E3D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7CBE379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24F6E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C0E0AD4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C20EA8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CB8F9E1" w14:textId="77777777" w:rsidR="00EA10B7" w:rsidRPr="0080285C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70514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86AB007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0B7" w:rsidRPr="00A65910" w14:paraId="75C0E822" w14:textId="77777777" w:rsidTr="00E56E37">
        <w:tc>
          <w:tcPr>
            <w:tcW w:w="3794" w:type="dxa"/>
          </w:tcPr>
          <w:p w14:paraId="2A09B870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F56625" w14:textId="341CAF73" w:rsidR="00EA10B7" w:rsidRPr="0080285C" w:rsidRDefault="005928C2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(9,634)</w:t>
            </w:r>
          </w:p>
        </w:tc>
        <w:tc>
          <w:tcPr>
            <w:tcW w:w="236" w:type="dxa"/>
          </w:tcPr>
          <w:p w14:paraId="4E5C81E4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EFE99C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(13,516)</w:t>
            </w:r>
          </w:p>
        </w:tc>
        <w:tc>
          <w:tcPr>
            <w:tcW w:w="236" w:type="dxa"/>
          </w:tcPr>
          <w:p w14:paraId="07E1E117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F84D38B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B4716F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6708592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EA10B7" w:rsidRPr="00A65910" w14:paraId="39A3D195" w14:textId="77777777" w:rsidTr="00D42921">
        <w:tc>
          <w:tcPr>
            <w:tcW w:w="3794" w:type="dxa"/>
          </w:tcPr>
          <w:p w14:paraId="0496661A" w14:textId="77777777" w:rsidR="00EA10B7" w:rsidRPr="008171F5" w:rsidRDefault="00EA10B7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D7AFC4" w14:textId="126D1A87" w:rsidR="00EA10B7" w:rsidRPr="0080285C" w:rsidRDefault="005928C2" w:rsidP="00DF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74,756</w:t>
            </w:r>
          </w:p>
        </w:tc>
        <w:tc>
          <w:tcPr>
            <w:tcW w:w="236" w:type="dxa"/>
          </w:tcPr>
          <w:p w14:paraId="257EAE26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7EBA746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107,593</w:t>
            </w:r>
          </w:p>
        </w:tc>
        <w:tc>
          <w:tcPr>
            <w:tcW w:w="236" w:type="dxa"/>
          </w:tcPr>
          <w:p w14:paraId="767CD622" w14:textId="77777777" w:rsidR="00EA10B7" w:rsidRPr="00A65910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E2FCEEA" w14:textId="77777777" w:rsidR="00EA10B7" w:rsidRPr="0080285C" w:rsidRDefault="00FB5E2A" w:rsidP="00FB5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21A485" w14:textId="77777777" w:rsidR="00EA10B7" w:rsidRPr="00A65910" w:rsidRDefault="00EA10B7" w:rsidP="00EA10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4B18763" w14:textId="77777777" w:rsidR="00EA10B7" w:rsidRPr="008171F5" w:rsidRDefault="00EA10B7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14:paraId="5CAC1B31" w14:textId="77777777" w:rsidR="008B4140" w:rsidRPr="00A65910" w:rsidRDefault="008B4140" w:rsidP="007A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19C0D60" w14:textId="77777777" w:rsidR="008804C8" w:rsidRPr="008171F5" w:rsidRDefault="00B9584B" w:rsidP="0069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="00D5289D"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5289D" w:rsidRPr="008171F5">
        <w:rPr>
          <w:rFonts w:ascii="Angsana New" w:hAnsi="Angsana New"/>
          <w:sz w:val="30"/>
          <w:szCs w:val="30"/>
          <w:cs/>
        </w:rPr>
        <w:t>ๆ</w:t>
      </w:r>
      <w:r w:rsidR="00D5289D"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5289D" w:rsidRPr="008171F5">
        <w:rPr>
          <w:rFonts w:ascii="Angsana New" w:hAnsi="Angsana New"/>
          <w:sz w:val="30"/>
          <w:szCs w:val="30"/>
          <w:cs/>
        </w:rPr>
        <w:t>กัน ทั้งนี้</w:t>
      </w:r>
      <w:r w:rsidRPr="008171F5">
        <w:rPr>
          <w:rFonts w:ascii="Angsana New" w:hAnsi="Angsana New"/>
          <w:sz w:val="30"/>
          <w:szCs w:val="30"/>
          <w:cs/>
        </w:rPr>
        <w:t>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6ABA0F43" w14:textId="77777777" w:rsidR="004C0063" w:rsidRPr="00A65910" w:rsidRDefault="004C0063" w:rsidP="0069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E8730C" w14:textId="77777777" w:rsidR="00A8236E" w:rsidRPr="00A65910" w:rsidRDefault="00A8236E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2"/>
        <w:gridCol w:w="1104"/>
        <w:gridCol w:w="231"/>
        <w:gridCol w:w="1104"/>
        <w:gridCol w:w="242"/>
        <w:gridCol w:w="1104"/>
        <w:gridCol w:w="233"/>
        <w:gridCol w:w="1104"/>
        <w:gridCol w:w="240"/>
        <w:gridCol w:w="1104"/>
        <w:gridCol w:w="233"/>
        <w:gridCol w:w="1104"/>
      </w:tblGrid>
      <w:tr w:rsidR="00CA3C13" w:rsidRPr="006E60FF" w14:paraId="24F04C3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2A72AAC" w14:textId="77777777" w:rsidR="00CA3C13" w:rsidRPr="006E60FF" w:rsidRDefault="00CA3C13" w:rsidP="000E5E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CC64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A3C13" w:rsidRPr="006E60FF" w14:paraId="35DB06D6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1A7D3F0" w14:textId="77777777" w:rsidR="00CA3C13" w:rsidRPr="006E60FF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A6A65" w14:textId="3409AAD3" w:rsidR="00CA3C13" w:rsidRPr="006E60FF" w:rsidRDefault="004242D7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4DC1" w14:textId="77777777" w:rsidR="00CA3C13" w:rsidRPr="006E60FF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3AD44" w14:textId="2D19A98A" w:rsidR="00CA3C13" w:rsidRPr="006E60FF" w:rsidRDefault="004242D7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3C13" w:rsidRPr="006E60FF" w14:paraId="44E7DAA0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EA20042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A684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0D4D2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13EFA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6E60F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9C9A0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B992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373E396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FEEF19F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B82B9D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17B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6E60F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187A8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4DE080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6E60FF" w14:paraId="2918288B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DBB084A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B39C264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1E3696B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7B6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544A2CA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25F8C5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CC59228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284D448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D0C07F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A904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E1F955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B272DE2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6E60FF" w14:paraId="15B5208F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ED836A3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D265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EF85BF6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CBC17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F8A262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7640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17376A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9FE5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C3EB7B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DBEF9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0448E0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AF1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</w:tr>
      <w:tr w:rsidR="00CA3C13" w:rsidRPr="006E60FF" w14:paraId="4432E57F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0AEB97B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FB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C030C0D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1F53C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C59E693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EE8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D18CB63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F7E64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08BB0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8BB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50CE9B1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F3E7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CA3C13" w:rsidRPr="006E60FF" w14:paraId="73730FF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749" w14:textId="77777777" w:rsidR="00CA3C13" w:rsidRPr="006E60FF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สินเชื่อรายย่อย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7366AB" w14:textId="1B25B20A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B367E5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49ACA99" w14:textId="062A2DA4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5AF905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A0FF973" w14:textId="0EE1C408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E1994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6C307B9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0C1B7F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287C86E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E20F004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0A48AF0" w14:textId="77777777" w:rsidR="00CA3C13" w:rsidRPr="006E60FF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2BD7" w:rsidRPr="006E60FF" w14:paraId="0EA1DF9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B35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E9121D" w14:textId="7B488145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F68AAC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6BFEF1" w14:textId="2794237D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202004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27929B3" w14:textId="792229C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D416F40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255BF1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8FE0B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0ABC74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9080A77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48648C0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</w:tr>
      <w:tr w:rsidR="00CA2BD7" w:rsidRPr="006E60FF" w14:paraId="5567637E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9424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หัก ดอกผลรอการตัดบัญชี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21A71" w14:textId="7A37C32A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81D5A8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61800" w14:textId="3330EF50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5738B9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02183" w14:textId="58E88A3E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D274C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0BF9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960C99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E2BD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B93A96B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76C6D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BD7" w:rsidRPr="006E60FF" w14:paraId="3F909754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C71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BF66" w14:textId="5932F85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CD89F5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C7F7" w14:textId="64FF0922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12415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AFE8" w14:textId="6D928070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3031B50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C99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B0A30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B3E3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3E11A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24EE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</w:tr>
      <w:tr w:rsidR="00CA2BD7" w:rsidRPr="006E60FF" w14:paraId="737507C3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554" w14:textId="42C888DB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E60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E60F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9C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3934A79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0C4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A361A8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5C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B80A6B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97A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0C081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546A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D763C3A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4F1D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4A9" w:rsidRPr="006E60FF" w14:paraId="74267E94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64D9" w14:textId="6C3CD8D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6E60FF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AABA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E428FDE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F983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691E377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3402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F67FA29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AAAC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F444FAB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1C07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78D0845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FCBC" w14:textId="77777777" w:rsidR="00B534A9" w:rsidRPr="006E60FF" w:rsidRDefault="00B534A9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BD7" w:rsidRPr="006E60FF" w14:paraId="17F468E1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CA55" w14:textId="1C9C274B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E60F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="00B534A9" w:rsidRPr="006E60FF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0E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F2C3746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9C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E752DC5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A2E6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F9B449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67EA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92B6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40B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6B30B2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E26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BD7" w:rsidRPr="006E60FF" w14:paraId="489B0122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47BF" w14:textId="2D9C33A0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E60F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3338" w14:textId="1E3FF2F4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BDAB41A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0B3D" w14:textId="4A18C53E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87C2B5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5F49" w14:textId="1D0D0443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65714E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89E1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94DF20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8626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(546)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672A21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3B6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</w:tr>
      <w:tr w:rsidR="00CA2BD7" w:rsidRPr="006E60FF" w14:paraId="01126B51" w14:textId="77777777" w:rsidTr="000E5EF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49B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405EA" w14:textId="1938F47B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303B567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310A1" w14:textId="3370791E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3,649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B1ACA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97D67" w14:textId="0D635FB2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8CA01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7BEF2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52328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275D3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5,881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01ECD49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34BF" w14:textId="77777777" w:rsidR="00CA2BD7" w:rsidRPr="006E60FF" w:rsidRDefault="00CA2BD7" w:rsidP="00CA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</w:tr>
    </w:tbl>
    <w:p w14:paraId="3AABB381" w14:textId="77777777" w:rsidR="00CA3C13" w:rsidRPr="008171F5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403681DB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1D33">
        <w:rPr>
          <w:rFonts w:ascii="Angsana New" w:hAnsi="Angsana New"/>
          <w:sz w:val="30"/>
          <w:szCs w:val="30"/>
        </w:rPr>
        <w:t xml:space="preserve">2567 </w:t>
      </w:r>
      <w:r w:rsidR="00841D33" w:rsidRPr="008171F5">
        <w:rPr>
          <w:rFonts w:ascii="Angsana New" w:hAnsi="Angsana New"/>
          <w:sz w:val="30"/>
          <w:szCs w:val="30"/>
          <w:cs/>
        </w:rPr>
        <w:t xml:space="preserve">และ </w:t>
      </w:r>
      <w:r w:rsidR="003230C9" w:rsidRPr="008171F5">
        <w:rPr>
          <w:rFonts w:ascii="Angsana New" w:hAnsi="Angsana New"/>
          <w:sz w:val="30"/>
          <w:szCs w:val="30"/>
        </w:rPr>
        <w:t>2566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A65910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6E60FF" w14:paraId="7DBE91E0" w14:textId="77777777" w:rsidTr="00841D33">
        <w:tc>
          <w:tcPr>
            <w:tcW w:w="7054" w:type="dxa"/>
            <w:vAlign w:val="bottom"/>
          </w:tcPr>
          <w:p w14:paraId="7B3706D5" w14:textId="77777777" w:rsidR="00064357" w:rsidRPr="006E60FF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90E1EC1" w14:textId="77777777" w:rsidR="00064357" w:rsidRPr="006E60FF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6E60FF" w14:paraId="176CFE97" w14:textId="77777777" w:rsidTr="00841D33">
        <w:tc>
          <w:tcPr>
            <w:tcW w:w="7054" w:type="dxa"/>
            <w:vAlign w:val="bottom"/>
          </w:tcPr>
          <w:p w14:paraId="3E883FB7" w14:textId="77777777" w:rsidR="00E55679" w:rsidRPr="006E60FF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01134B" w14:textId="77777777" w:rsidR="00E55679" w:rsidRPr="006E60FF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6E60FF">
              <w:rPr>
                <w:lang w:val="en-US" w:eastAsia="en-US"/>
              </w:rPr>
              <w:t>256</w:t>
            </w:r>
            <w:r w:rsidR="00CA3C13" w:rsidRPr="006E60FF">
              <w:rPr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E67C" w14:textId="77777777" w:rsidR="00E55679" w:rsidRPr="006E60FF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78FEC66" w14:textId="77777777" w:rsidR="00E55679" w:rsidRPr="006E60FF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E60FF">
              <w:rPr>
                <w:lang w:val="en-US" w:eastAsia="en-US"/>
              </w:rPr>
              <w:t>2566</w:t>
            </w:r>
          </w:p>
        </w:tc>
      </w:tr>
      <w:tr w:rsidR="005A0D99" w:rsidRPr="006E60FF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6E60FF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6E60FF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6E60FF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6E60FF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2428E" w:rsidRPr="006E60FF" w14:paraId="20AE2770" w14:textId="77777777" w:rsidTr="005A0D99">
        <w:tc>
          <w:tcPr>
            <w:tcW w:w="7054" w:type="dxa"/>
            <w:vAlign w:val="bottom"/>
          </w:tcPr>
          <w:p w14:paraId="12D15DF3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6E60FF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179D9EE1" w:rsidR="00B2428E" w:rsidRPr="006E60FF" w:rsidRDefault="00956946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70" w:type="dxa"/>
          </w:tcPr>
          <w:p w14:paraId="7FB0DEEC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7,352</w:t>
            </w:r>
          </w:p>
        </w:tc>
      </w:tr>
      <w:tr w:rsidR="00B2428E" w:rsidRPr="006E60FF" w14:paraId="214624B5" w14:textId="77777777" w:rsidTr="005A0D99">
        <w:tc>
          <w:tcPr>
            <w:tcW w:w="7054" w:type="dxa"/>
            <w:vAlign w:val="bottom"/>
          </w:tcPr>
          <w:p w14:paraId="542BB686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6E60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E60F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60FF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6FDD6EF4" w:rsidR="00B2428E" w:rsidRPr="006E60FF" w:rsidRDefault="00734EDF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  <w:tc>
          <w:tcPr>
            <w:tcW w:w="270" w:type="dxa"/>
          </w:tcPr>
          <w:p w14:paraId="7F3D9A6F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B2428E" w:rsidRPr="006E60FF" w14:paraId="2107BBEC" w14:textId="77777777" w:rsidTr="005A0D99">
        <w:tc>
          <w:tcPr>
            <w:tcW w:w="7054" w:type="dxa"/>
            <w:vAlign w:val="bottom"/>
          </w:tcPr>
          <w:p w14:paraId="1AFB02A8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6E60FF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22890790" w:rsidR="00B2428E" w:rsidRPr="006E60FF" w:rsidRDefault="00734EDF" w:rsidP="00734EDF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683</w:t>
            </w:r>
          </w:p>
        </w:tc>
        <w:tc>
          <w:tcPr>
            <w:tcW w:w="270" w:type="dxa"/>
          </w:tcPr>
          <w:p w14:paraId="163B0D2F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2428E" w:rsidRPr="006E60FF" w14:paraId="1D9471DB" w14:textId="77777777" w:rsidTr="005A0D99">
        <w:tc>
          <w:tcPr>
            <w:tcW w:w="7054" w:type="dxa"/>
            <w:vAlign w:val="bottom"/>
          </w:tcPr>
          <w:p w14:paraId="40C10275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0E8F13BC" w:rsidR="00B2428E" w:rsidRPr="006E60FF" w:rsidRDefault="00956946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  <w:tc>
          <w:tcPr>
            <w:tcW w:w="270" w:type="dxa"/>
          </w:tcPr>
          <w:p w14:paraId="4D0FFDFE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</w:tr>
      <w:tr w:rsidR="00B2428E" w:rsidRPr="006E60FF" w14:paraId="4FB04CAC" w14:textId="77777777" w:rsidTr="00D44D2B">
        <w:tc>
          <w:tcPr>
            <w:tcW w:w="7054" w:type="dxa"/>
            <w:vAlign w:val="bottom"/>
          </w:tcPr>
          <w:p w14:paraId="62E0A643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682E48D1" w:rsidR="00B2428E" w:rsidRPr="006E60FF" w:rsidRDefault="00956946" w:rsidP="00B2428E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  <w:tc>
          <w:tcPr>
            <w:tcW w:w="270" w:type="dxa"/>
          </w:tcPr>
          <w:p w14:paraId="33F2896C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</w:tr>
      <w:tr w:rsidR="00B2428E" w:rsidRPr="006E60FF" w14:paraId="73107ACC" w14:textId="77777777" w:rsidTr="008171F5">
        <w:tc>
          <w:tcPr>
            <w:tcW w:w="7054" w:type="dxa"/>
            <w:vAlign w:val="bottom"/>
          </w:tcPr>
          <w:p w14:paraId="397A5427" w14:textId="77777777" w:rsidR="00B2428E" w:rsidRPr="006E60FF" w:rsidRDefault="00B2428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E60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27DA1490" w:rsidR="00B2428E" w:rsidRPr="006E60FF" w:rsidRDefault="00956946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  <w:tc>
          <w:tcPr>
            <w:tcW w:w="270" w:type="dxa"/>
          </w:tcPr>
          <w:p w14:paraId="51BBBA46" w14:textId="77777777" w:rsidR="00B2428E" w:rsidRPr="006E60FF" w:rsidRDefault="00B2428E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77777777" w:rsidR="00B2428E" w:rsidRPr="006E60FF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</w:tr>
      <w:tr w:rsidR="008171F5" w:rsidRPr="006E60FF" w14:paraId="2E7DD034" w14:textId="77777777" w:rsidTr="008171F5">
        <w:tc>
          <w:tcPr>
            <w:tcW w:w="7054" w:type="dxa"/>
            <w:vAlign w:val="bottom"/>
          </w:tcPr>
          <w:p w14:paraId="5A43DE17" w14:textId="77777777" w:rsidR="008171F5" w:rsidRPr="006E60FF" w:rsidRDefault="008171F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AC0D77" w14:textId="77777777" w:rsidR="008171F5" w:rsidRPr="006E60FF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8D8AC2" w14:textId="77777777" w:rsidR="008171F5" w:rsidRPr="006E60FF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011307D" w14:textId="77777777" w:rsidR="008171F5" w:rsidRPr="006E60FF" w:rsidRDefault="008171F5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56B122C" w14:textId="108D1161" w:rsidR="00AC2495" w:rsidRPr="00CB0E55" w:rsidRDefault="00AC2495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CB0E55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lastRenderedPageBreak/>
        <w:t>ลูกหนี้</w:t>
      </w:r>
      <w:r w:rsidR="00DB19D0" w:rsidRPr="00CB0E55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t>หมุนเวียน</w:t>
      </w:r>
      <w:r w:rsidRPr="00CB0E55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t>อื่น</w:t>
      </w:r>
    </w:p>
    <w:p w14:paraId="18D5DD0B" w14:textId="77777777" w:rsidR="00AC2495" w:rsidRPr="00366873" w:rsidRDefault="00AC2495" w:rsidP="00AC24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AC2495" w:rsidRPr="00CB0E55" w14:paraId="42DC481C" w14:textId="77777777" w:rsidTr="001C43AD">
        <w:tc>
          <w:tcPr>
            <w:tcW w:w="3690" w:type="dxa"/>
            <w:vAlign w:val="bottom"/>
          </w:tcPr>
          <w:p w14:paraId="1C5A1D70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48280889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AC2495" w:rsidRPr="00CB0E55" w14:paraId="05657060" w14:textId="77777777" w:rsidTr="001C43AD">
        <w:tc>
          <w:tcPr>
            <w:tcW w:w="3690" w:type="dxa"/>
            <w:vAlign w:val="bottom"/>
          </w:tcPr>
          <w:p w14:paraId="17C739EF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63E8B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779A4797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57AD" w14:textId="77777777" w:rsidR="00AC2495" w:rsidRPr="00CB0E55" w:rsidRDefault="00AC2495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2495" w:rsidRPr="00CB0E55" w14:paraId="39214ACC" w14:textId="77777777" w:rsidTr="001C43AD">
        <w:tc>
          <w:tcPr>
            <w:tcW w:w="3690" w:type="dxa"/>
            <w:vAlign w:val="bottom"/>
          </w:tcPr>
          <w:p w14:paraId="1F94D557" w14:textId="77777777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C92281" w14:textId="4B2E30C9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70" w:type="dxa"/>
            <w:vAlign w:val="bottom"/>
          </w:tcPr>
          <w:p w14:paraId="5E3D75AB" w14:textId="77777777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6D813E9" w14:textId="4651D05C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70" w:type="dxa"/>
            <w:vAlign w:val="bottom"/>
          </w:tcPr>
          <w:p w14:paraId="5A80B5F9" w14:textId="77777777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6D1F3B1" w14:textId="0C62EF14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70" w:type="dxa"/>
            <w:vAlign w:val="bottom"/>
          </w:tcPr>
          <w:p w14:paraId="0F7E85CD" w14:textId="77777777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3DFBB4E" w14:textId="3DA23A0A" w:rsidR="00AC2495" w:rsidRPr="00CB0E55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AC2495" w:rsidRPr="00CB0E55" w14:paraId="739F56ED" w14:textId="77777777" w:rsidTr="008236F8">
        <w:tc>
          <w:tcPr>
            <w:tcW w:w="3690" w:type="dxa"/>
            <w:vAlign w:val="bottom"/>
          </w:tcPr>
          <w:p w14:paraId="5F4F1092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3BA22E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45C9A331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386589A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40208ED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D1D4509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6EE5B69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135AFA0" w14:textId="77777777" w:rsidR="00AC2495" w:rsidRPr="008236F8" w:rsidRDefault="00AC2495" w:rsidP="00AC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</w:tr>
      <w:tr w:rsidR="008236F8" w:rsidRPr="00CB0E55" w14:paraId="31643D01" w14:textId="77777777" w:rsidTr="008236F8">
        <w:tc>
          <w:tcPr>
            <w:tcW w:w="3690" w:type="dxa"/>
            <w:vAlign w:val="bottom"/>
          </w:tcPr>
          <w:p w14:paraId="50EC992C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FBD1E21" w14:textId="508A1830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12,90</w:t>
            </w:r>
            <w:r w:rsidR="00182D6C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3539961B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7D405389" w14:textId="036B495D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10,66</w:t>
            </w:r>
            <w:r w:rsidR="00182D6C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27D1A4C9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30AB69CB" w14:textId="0EF087B6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6,075</w:t>
            </w:r>
          </w:p>
        </w:tc>
        <w:tc>
          <w:tcPr>
            <w:tcW w:w="270" w:type="dxa"/>
            <w:vAlign w:val="bottom"/>
          </w:tcPr>
          <w:p w14:paraId="3B06621E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EEEFCC6" w14:textId="7AFC428E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9,233</w:t>
            </w:r>
          </w:p>
        </w:tc>
      </w:tr>
      <w:tr w:rsidR="008236F8" w:rsidRPr="00CB0E55" w14:paraId="0A202F25" w14:textId="77777777" w:rsidTr="008236F8">
        <w:tc>
          <w:tcPr>
            <w:tcW w:w="3690" w:type="dxa"/>
            <w:vAlign w:val="bottom"/>
          </w:tcPr>
          <w:p w14:paraId="1B2284E0" w14:textId="0359B4E5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หัก ค่าเผื่อ</w:t>
            </w:r>
            <w:r w:rsidR="009B22A6">
              <w:rPr>
                <w:rFonts w:ascii="Angsana New" w:hAnsi="Angsana New" w:hint="cs"/>
                <w:sz w:val="29"/>
                <w:szCs w:val="29"/>
                <w:cs/>
              </w:rPr>
              <w:t>ผลขาดทุนจาก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การด้อยค่า</w:t>
            </w:r>
          </w:p>
        </w:tc>
        <w:tc>
          <w:tcPr>
            <w:tcW w:w="1260" w:type="dxa"/>
            <w:vAlign w:val="bottom"/>
          </w:tcPr>
          <w:p w14:paraId="1650479D" w14:textId="457308DA" w:rsidR="008236F8" w:rsidRPr="00CB0E55" w:rsidRDefault="008236F8" w:rsidP="00D1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(8,79</w:t>
            </w:r>
            <w:r w:rsidR="00182D6C">
              <w:rPr>
                <w:rFonts w:ascii="Angsana New" w:hAnsi="Angsana New"/>
                <w:sz w:val="29"/>
                <w:szCs w:val="29"/>
              </w:rPr>
              <w:t>8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0D81B64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1D9F9E80" w14:textId="51215162" w:rsidR="008236F8" w:rsidRPr="00CB0E55" w:rsidRDefault="008236F8" w:rsidP="00D1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</w:t>
            </w:r>
            <w:r w:rsidRPr="00D162C0">
              <w:rPr>
                <w:rFonts w:ascii="Angsana New" w:hAnsi="Angsana New"/>
                <w:sz w:val="30"/>
                <w:szCs w:val="30"/>
              </w:rPr>
              <w:t>61</w:t>
            </w:r>
            <w:r w:rsidR="00182D6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0F905FCE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30B82A5E" w14:textId="345D1787" w:rsidR="008236F8" w:rsidRPr="00CB0E55" w:rsidRDefault="008236F8" w:rsidP="00D162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  <w:tc>
          <w:tcPr>
            <w:tcW w:w="270" w:type="dxa"/>
            <w:vAlign w:val="bottom"/>
          </w:tcPr>
          <w:p w14:paraId="243E2B65" w14:textId="77777777" w:rsidR="008236F8" w:rsidRPr="00CB0E55" w:rsidRDefault="008236F8" w:rsidP="0028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01393F8" w14:textId="2893FC43" w:rsidR="008236F8" w:rsidRPr="00CB0E55" w:rsidRDefault="008236F8" w:rsidP="00D162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</w:tr>
      <w:tr w:rsidR="008236F8" w:rsidRPr="00CB0E55" w14:paraId="4CD42D91" w14:textId="77777777" w:rsidTr="008236F8">
        <w:tc>
          <w:tcPr>
            <w:tcW w:w="3690" w:type="dxa"/>
            <w:vAlign w:val="bottom"/>
          </w:tcPr>
          <w:p w14:paraId="5782FAA5" w14:textId="62222E6B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D66C39" w14:textId="0A346A91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4,109</w:t>
            </w:r>
          </w:p>
        </w:tc>
        <w:tc>
          <w:tcPr>
            <w:tcW w:w="270" w:type="dxa"/>
            <w:vAlign w:val="bottom"/>
          </w:tcPr>
          <w:p w14:paraId="7B02B034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2EB181" w14:textId="17E902E3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8,055</w:t>
            </w:r>
          </w:p>
        </w:tc>
        <w:tc>
          <w:tcPr>
            <w:tcW w:w="270" w:type="dxa"/>
            <w:vAlign w:val="bottom"/>
          </w:tcPr>
          <w:p w14:paraId="675C6A04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F5C1895" w14:textId="61207982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3,463</w:t>
            </w:r>
          </w:p>
        </w:tc>
        <w:tc>
          <w:tcPr>
            <w:tcW w:w="270" w:type="dxa"/>
            <w:vAlign w:val="bottom"/>
          </w:tcPr>
          <w:p w14:paraId="6B27F301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6A25643" w14:textId="35E24F29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6,621</w:t>
            </w:r>
          </w:p>
        </w:tc>
      </w:tr>
      <w:tr w:rsidR="008236F8" w:rsidRPr="00CB0E55" w14:paraId="5AA0CD5E" w14:textId="77777777" w:rsidTr="001C43AD">
        <w:tc>
          <w:tcPr>
            <w:tcW w:w="3690" w:type="dxa"/>
            <w:vAlign w:val="bottom"/>
          </w:tcPr>
          <w:p w14:paraId="4D3F3512" w14:textId="04E7C702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CE3DFE4" w14:textId="4E86D876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40,961</w:t>
            </w:r>
          </w:p>
        </w:tc>
        <w:tc>
          <w:tcPr>
            <w:tcW w:w="270" w:type="dxa"/>
            <w:vAlign w:val="bottom"/>
          </w:tcPr>
          <w:p w14:paraId="1D10D3F8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29A09608" w14:textId="6E2042E4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55,181</w:t>
            </w:r>
          </w:p>
        </w:tc>
        <w:tc>
          <w:tcPr>
            <w:tcW w:w="270" w:type="dxa"/>
            <w:vAlign w:val="bottom"/>
          </w:tcPr>
          <w:p w14:paraId="10A86895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27C0CE08" w14:textId="04B0027E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18,685</w:t>
            </w:r>
          </w:p>
        </w:tc>
        <w:tc>
          <w:tcPr>
            <w:tcW w:w="270" w:type="dxa"/>
            <w:vAlign w:val="bottom"/>
          </w:tcPr>
          <w:p w14:paraId="2AACE1B3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55B4CDE" w14:textId="7D9D50D8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31,927</w:t>
            </w:r>
          </w:p>
        </w:tc>
      </w:tr>
      <w:tr w:rsidR="008236F8" w:rsidRPr="00CB0E55" w14:paraId="59837951" w14:textId="77777777" w:rsidTr="001C43AD">
        <w:tc>
          <w:tcPr>
            <w:tcW w:w="3690" w:type="dxa"/>
            <w:vAlign w:val="bottom"/>
          </w:tcPr>
          <w:p w14:paraId="6D5E501F" w14:textId="49A2F013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5634A3EE" w14:textId="1BCA813B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5,2</w:t>
            </w:r>
            <w:r w:rsidR="00182D6C"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270" w:type="dxa"/>
            <w:vAlign w:val="bottom"/>
          </w:tcPr>
          <w:p w14:paraId="3C81C63D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599EF7C3" w14:textId="5D1F9273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4,0</w:t>
            </w:r>
            <w:r w:rsidR="00182D6C">
              <w:rPr>
                <w:rFonts w:ascii="Angsana New" w:hAnsi="Angsana New"/>
                <w:sz w:val="29"/>
                <w:szCs w:val="29"/>
              </w:rPr>
              <w:t>21</w:t>
            </w:r>
          </w:p>
        </w:tc>
        <w:tc>
          <w:tcPr>
            <w:tcW w:w="270" w:type="dxa"/>
            <w:vAlign w:val="bottom"/>
          </w:tcPr>
          <w:p w14:paraId="4293D95E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3D06C9B5" w14:textId="673B8189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3,685</w:t>
            </w:r>
          </w:p>
        </w:tc>
        <w:tc>
          <w:tcPr>
            <w:tcW w:w="270" w:type="dxa"/>
            <w:vAlign w:val="bottom"/>
          </w:tcPr>
          <w:p w14:paraId="4875076F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CAB0FA1" w14:textId="2AEC3EA9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1,258</w:t>
            </w:r>
          </w:p>
        </w:tc>
      </w:tr>
      <w:tr w:rsidR="008236F8" w:rsidRPr="00CB0E55" w14:paraId="06E4C3F7" w14:textId="77777777" w:rsidTr="001C43AD">
        <w:tc>
          <w:tcPr>
            <w:tcW w:w="3690" w:type="dxa"/>
            <w:vAlign w:val="bottom"/>
          </w:tcPr>
          <w:p w14:paraId="7DDEC532" w14:textId="03647332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664006BF" w14:textId="67461D4C" w:rsidR="008236F8" w:rsidRPr="00CB0E55" w:rsidRDefault="00FA436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  <w:tc>
          <w:tcPr>
            <w:tcW w:w="270" w:type="dxa"/>
            <w:vAlign w:val="bottom"/>
          </w:tcPr>
          <w:p w14:paraId="414FC9B1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2CF97241" w14:textId="6DF97E6B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8A0F11D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514EED01" w14:textId="4F9C69DE" w:rsidR="008236F8" w:rsidRPr="00CB0E55" w:rsidRDefault="009E7006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  <w:tc>
          <w:tcPr>
            <w:tcW w:w="270" w:type="dxa"/>
            <w:vAlign w:val="bottom"/>
          </w:tcPr>
          <w:p w14:paraId="5BE728C9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E1496AA" w14:textId="2C710E3B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</w:tr>
      <w:tr w:rsidR="008236F8" w:rsidRPr="00CB0E55" w14:paraId="292AE942" w14:textId="77777777" w:rsidTr="001C43AD">
        <w:tc>
          <w:tcPr>
            <w:tcW w:w="3690" w:type="dxa"/>
            <w:vAlign w:val="bottom"/>
          </w:tcPr>
          <w:p w14:paraId="46893A49" w14:textId="15AEC129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8DD34B" w14:textId="3C79EBC0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</w:t>
            </w:r>
            <w:r w:rsidR="00182D6C">
              <w:rPr>
                <w:rFonts w:ascii="Angsana New" w:hAnsi="Angsana New"/>
                <w:sz w:val="29"/>
                <w:szCs w:val="29"/>
              </w:rPr>
              <w:t>99</w:t>
            </w:r>
          </w:p>
        </w:tc>
        <w:tc>
          <w:tcPr>
            <w:tcW w:w="270" w:type="dxa"/>
            <w:vAlign w:val="bottom"/>
          </w:tcPr>
          <w:p w14:paraId="70EFB6BD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7427057" w14:textId="6AFC2E95" w:rsidR="008236F8" w:rsidRPr="00CB0E55" w:rsidRDefault="00182D6C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615</w:t>
            </w:r>
          </w:p>
        </w:tc>
        <w:tc>
          <w:tcPr>
            <w:tcW w:w="270" w:type="dxa"/>
            <w:vAlign w:val="bottom"/>
          </w:tcPr>
          <w:p w14:paraId="0ADC80DE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48486E29" w14:textId="27B0D7FF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187</w:t>
            </w:r>
          </w:p>
        </w:tc>
        <w:tc>
          <w:tcPr>
            <w:tcW w:w="270" w:type="dxa"/>
            <w:vAlign w:val="bottom"/>
          </w:tcPr>
          <w:p w14:paraId="1DB6E680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CB57A8B" w14:textId="522C8AEF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584</w:t>
            </w:r>
          </w:p>
        </w:tc>
      </w:tr>
      <w:tr w:rsidR="008236F8" w:rsidRPr="00CB0E55" w14:paraId="6638F0CD" w14:textId="77777777" w:rsidTr="001C43AD">
        <w:tc>
          <w:tcPr>
            <w:tcW w:w="3690" w:type="dxa"/>
            <w:vAlign w:val="bottom"/>
          </w:tcPr>
          <w:p w14:paraId="63246BFB" w14:textId="720EC5DE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F7619" w14:textId="60AB3D89" w:rsidR="008236F8" w:rsidRPr="00CB0E55" w:rsidRDefault="009E7006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52,298</w:t>
            </w:r>
          </w:p>
        </w:tc>
        <w:tc>
          <w:tcPr>
            <w:tcW w:w="270" w:type="dxa"/>
            <w:vAlign w:val="bottom"/>
          </w:tcPr>
          <w:p w14:paraId="0E723E81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48ECA" w14:textId="41CE1A3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67,872</w:t>
            </w:r>
          </w:p>
        </w:tc>
        <w:tc>
          <w:tcPr>
            <w:tcW w:w="270" w:type="dxa"/>
            <w:vAlign w:val="bottom"/>
          </w:tcPr>
          <w:p w14:paraId="2876B081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0586" w14:textId="782F7A28" w:rsidR="008236F8" w:rsidRPr="00CB0E55" w:rsidRDefault="009E7006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27,708</w:t>
            </w:r>
          </w:p>
        </w:tc>
        <w:tc>
          <w:tcPr>
            <w:tcW w:w="270" w:type="dxa"/>
            <w:vAlign w:val="bottom"/>
          </w:tcPr>
          <w:p w14:paraId="6E06DC83" w14:textId="77777777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69117" w14:textId="60CA3C96" w:rsidR="008236F8" w:rsidRPr="00CB0E55" w:rsidRDefault="008236F8" w:rsidP="0082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40,390</w:t>
            </w:r>
          </w:p>
        </w:tc>
      </w:tr>
    </w:tbl>
    <w:p w14:paraId="2A8D8996" w14:textId="1AD078E3" w:rsidR="003B4476" w:rsidRPr="00366873" w:rsidRDefault="003B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40C04115" w:rsidR="00A30CD0" w:rsidRPr="00CB0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CB0E55">
        <w:rPr>
          <w:rFonts w:ascii="Angsana New" w:eastAsia="SimSun" w:hAnsi="Angsana New"/>
          <w:b/>
          <w:bCs/>
          <w:sz w:val="29"/>
          <w:szCs w:val="29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366873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20"/>
          <w:szCs w:val="2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CB0E55" w14:paraId="4F3EAF12" w14:textId="77777777" w:rsidTr="00CA3C13">
        <w:tc>
          <w:tcPr>
            <w:tcW w:w="6518" w:type="dxa"/>
          </w:tcPr>
          <w:p w14:paraId="228EFECD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CA3C13" w:rsidRPr="00CB0E55" w14:paraId="01BECF81" w14:textId="77777777" w:rsidTr="0018126A">
        <w:tc>
          <w:tcPr>
            <w:tcW w:w="6518" w:type="dxa"/>
          </w:tcPr>
          <w:p w14:paraId="32CF24ED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</w:t>
            </w: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รวม/</w:t>
            </w:r>
          </w:p>
        </w:tc>
      </w:tr>
      <w:tr w:rsidR="00CA3C13" w:rsidRPr="00CB0E55" w14:paraId="5F1723F8" w14:textId="77777777" w:rsidTr="0018126A">
        <w:tc>
          <w:tcPr>
            <w:tcW w:w="6518" w:type="dxa"/>
          </w:tcPr>
          <w:p w14:paraId="102B3533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18F08B27" w14:textId="77777777" w:rsidR="00CA3C13" w:rsidRPr="00CB0E5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3C13" w:rsidRPr="00CB0E55" w14:paraId="79C96F65" w14:textId="77777777" w:rsidTr="0018126A">
        <w:tc>
          <w:tcPr>
            <w:tcW w:w="6518" w:type="dxa"/>
          </w:tcPr>
          <w:p w14:paraId="1D4F47F4" w14:textId="77777777" w:rsidR="00CA3C13" w:rsidRPr="00CB0E5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CB0E5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BB77EE" w14:textId="77777777" w:rsidR="00CA3C13" w:rsidRPr="00CB0E5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4CB97" w14:textId="77777777" w:rsidR="00CA3C13" w:rsidRPr="00CB0E5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433296F" w14:textId="77777777" w:rsidR="00CA3C13" w:rsidRPr="00CB0E5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CA3C13" w:rsidRPr="00CB0E55" w14:paraId="7BA842B1" w14:textId="77777777" w:rsidTr="00CA3C13">
        <w:tc>
          <w:tcPr>
            <w:tcW w:w="6518" w:type="dxa"/>
          </w:tcPr>
          <w:p w14:paraId="3FC3815C" w14:textId="77777777" w:rsidR="00CA3C13" w:rsidRPr="008236F8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8236F8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8236F8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8236F8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8236F8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lang w:eastAsia="zh-CN"/>
              </w:rPr>
            </w:pPr>
          </w:p>
        </w:tc>
      </w:tr>
      <w:tr w:rsidR="00297BBD" w:rsidRPr="00CB0E55" w14:paraId="6FDEC989" w14:textId="77777777" w:rsidTr="00CA3C13">
        <w:tc>
          <w:tcPr>
            <w:tcW w:w="6518" w:type="dxa"/>
          </w:tcPr>
          <w:p w14:paraId="01137352" w14:textId="77777777" w:rsidR="00297BBD" w:rsidRPr="00CB0E55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203836D2" w:rsidR="00297BBD" w:rsidRPr="00CB0E55" w:rsidRDefault="00956946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21,44</w:t>
            </w:r>
            <w:r w:rsidR="00AC67B0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</w:tcPr>
          <w:p w14:paraId="3815D7CA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28,904</w:t>
            </w:r>
          </w:p>
        </w:tc>
      </w:tr>
      <w:tr w:rsidR="00297BBD" w:rsidRPr="00CB0E55" w14:paraId="0685889A" w14:textId="77777777" w:rsidTr="00CA3C13">
        <w:tc>
          <w:tcPr>
            <w:tcW w:w="6518" w:type="dxa"/>
          </w:tcPr>
          <w:p w14:paraId="50E67B96" w14:textId="77777777" w:rsidR="00297BBD" w:rsidRPr="00CB0E55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12C20D80" w:rsidR="00297BBD" w:rsidRPr="00CB0E55" w:rsidRDefault="00956946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(13,334)</w:t>
            </w:r>
          </w:p>
        </w:tc>
        <w:tc>
          <w:tcPr>
            <w:tcW w:w="236" w:type="dxa"/>
          </w:tcPr>
          <w:p w14:paraId="57293F50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(3,507)</w:t>
            </w:r>
          </w:p>
        </w:tc>
      </w:tr>
      <w:tr w:rsidR="00297BBD" w:rsidRPr="00CB0E55" w14:paraId="1DFDC5BE" w14:textId="77777777" w:rsidTr="00684C27">
        <w:tc>
          <w:tcPr>
            <w:tcW w:w="6518" w:type="dxa"/>
          </w:tcPr>
          <w:p w14:paraId="4BD63BA2" w14:textId="77777777" w:rsidR="00297BBD" w:rsidRPr="00CB0E55" w:rsidRDefault="00297BBD" w:rsidP="004003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9"/>
                <w:szCs w:val="29"/>
                <w:lang w:eastAsia="zh-CN"/>
              </w:rPr>
            </w:pPr>
            <w:r w:rsidRPr="00CB0E55">
              <w:rPr>
                <w:rFonts w:ascii="Angsana New" w:eastAsia="SimSun" w:hAnsi="Angsana New" w:hint="cs"/>
                <w:sz w:val="29"/>
                <w:szCs w:val="29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7EE7563B" w:rsidR="00297BBD" w:rsidRPr="00CB0E55" w:rsidRDefault="00956946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8,1</w:t>
            </w:r>
            <w:r w:rsidR="00AC67B0">
              <w:rPr>
                <w:rFonts w:ascii="Angsana New" w:hAnsi="Angsana New"/>
                <w:sz w:val="29"/>
                <w:szCs w:val="29"/>
              </w:rPr>
              <w:t>09</w:t>
            </w:r>
          </w:p>
        </w:tc>
        <w:tc>
          <w:tcPr>
            <w:tcW w:w="236" w:type="dxa"/>
          </w:tcPr>
          <w:p w14:paraId="660399C2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9"/>
                <w:szCs w:val="29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77777777" w:rsidR="00297BBD" w:rsidRPr="00CB0E55" w:rsidRDefault="00297BBD" w:rsidP="0029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25,397</w:t>
            </w:r>
          </w:p>
        </w:tc>
      </w:tr>
    </w:tbl>
    <w:p w14:paraId="2B97C2F8" w14:textId="77777777" w:rsidR="0072382A" w:rsidRPr="00366873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3CF544" w14:textId="3E3D4F50" w:rsidR="00F46FB1" w:rsidRDefault="00CA3C13" w:rsidP="00DB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CB0E55">
        <w:rPr>
          <w:rFonts w:ascii="Angsana New" w:hAnsi="Angsana New" w:hint="cs"/>
          <w:spacing w:val="-4"/>
          <w:sz w:val="29"/>
          <w:szCs w:val="29"/>
          <w:cs/>
        </w:rPr>
        <w:t>เงินให้กู้ยืมแก่กิจการอื่นชนิดไม่มีหลักประกันประกอบด้วย (</w:t>
      </w:r>
      <w:r w:rsidRPr="00CB0E55">
        <w:rPr>
          <w:rFonts w:ascii="Angsana New" w:hAnsi="Angsana New" w:hint="cs"/>
          <w:spacing w:val="-4"/>
          <w:sz w:val="29"/>
          <w:szCs w:val="29"/>
        </w:rPr>
        <w:t>1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>) เงินให้กู้ยืมแก่บริษัทที่ไม่เกี่ยวข้องกันในประเทศแห่งหนึ่ง</w:t>
      </w:r>
      <w:r w:rsidRPr="00CB0E55">
        <w:rPr>
          <w:rFonts w:ascii="Angsana New" w:hAnsi="Angsana New"/>
          <w:spacing w:val="-4"/>
          <w:sz w:val="29"/>
          <w:szCs w:val="29"/>
          <w:cs/>
        </w:rPr>
        <w:t>ซึ่งดำเนินธุรกิจเกี่ยวกับการ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>จำหน่ายแผงโซล่าเซลล์จำนวน</w:t>
      </w:r>
      <w:r w:rsidR="00690C98"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="00956946" w:rsidRPr="00CB0E55">
        <w:rPr>
          <w:rFonts w:ascii="Angsana New" w:hAnsi="Angsana New"/>
          <w:spacing w:val="-4"/>
          <w:sz w:val="29"/>
          <w:szCs w:val="29"/>
        </w:rPr>
        <w:t>10.2</w:t>
      </w:r>
      <w:r w:rsidR="00690C98"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ล้านบาท ณ วันที่ </w:t>
      </w:r>
      <w:r w:rsidR="00F46FB1" w:rsidRPr="00CB0E55">
        <w:rPr>
          <w:rFonts w:ascii="Angsana New" w:hAnsi="Angsana New"/>
          <w:sz w:val="29"/>
          <w:szCs w:val="29"/>
        </w:rPr>
        <w:t xml:space="preserve">31 </w:t>
      </w:r>
      <w:r w:rsidR="00F46FB1"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Pr="00CB0E55">
        <w:rPr>
          <w:rFonts w:ascii="Angsana New" w:hAnsi="Angsana New" w:hint="cs"/>
          <w:spacing w:val="-4"/>
          <w:sz w:val="29"/>
          <w:szCs w:val="29"/>
        </w:rPr>
        <w:t>256</w:t>
      </w:r>
      <w:r w:rsidR="008B4F4D" w:rsidRPr="00CB0E55">
        <w:rPr>
          <w:rFonts w:ascii="Angsana New" w:hAnsi="Angsana New"/>
          <w:spacing w:val="-4"/>
          <w:sz w:val="29"/>
          <w:szCs w:val="29"/>
        </w:rPr>
        <w:t>7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781DDD" w:rsidRPr="00CB0E55">
        <w:rPr>
          <w:rFonts w:ascii="Angsana New" w:hAnsi="Angsana New"/>
          <w:spacing w:val="-4"/>
          <w:sz w:val="29"/>
          <w:szCs w:val="29"/>
        </w:rPr>
        <w:t>(</w:t>
      </w:r>
      <w:r w:rsidR="00781DDD"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จำนวน </w:t>
      </w:r>
      <w:r w:rsidR="00E1667C" w:rsidRPr="00CB0E55">
        <w:rPr>
          <w:rFonts w:ascii="Angsana New" w:hAnsi="Angsana New"/>
          <w:spacing w:val="-4"/>
          <w:sz w:val="29"/>
          <w:szCs w:val="29"/>
        </w:rPr>
        <w:t xml:space="preserve">13.1 </w:t>
      </w:r>
      <w:r w:rsidR="00E1667C" w:rsidRPr="00CB0E55">
        <w:rPr>
          <w:rFonts w:ascii="Angsana New" w:hAnsi="Angsana New" w:hint="cs"/>
          <w:spacing w:val="-4"/>
          <w:sz w:val="29"/>
          <w:szCs w:val="29"/>
          <w:cs/>
        </w:rPr>
        <w:t>ล้านบาท ณ วันที่</w:t>
      </w:r>
      <w:r w:rsidR="000669BD"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z w:val="29"/>
          <w:szCs w:val="29"/>
        </w:rPr>
        <w:t>256</w:t>
      </w:r>
      <w:r w:rsidR="008B4F4D" w:rsidRPr="00CB0E55">
        <w:rPr>
          <w:rFonts w:ascii="Angsana New" w:hAnsi="Angsana New"/>
          <w:sz w:val="29"/>
          <w:szCs w:val="29"/>
        </w:rPr>
        <w:t>6</w:t>
      </w:r>
      <w:r w:rsidR="00781DDD" w:rsidRPr="00CB0E55">
        <w:rPr>
          <w:rFonts w:ascii="Angsana New" w:hAnsi="Angsana New"/>
          <w:sz w:val="29"/>
          <w:szCs w:val="29"/>
        </w:rPr>
        <w:t>)</w:t>
      </w:r>
      <w:r w:rsidRPr="00CB0E55">
        <w:rPr>
          <w:rFonts w:ascii="Angsana New" w:hAnsi="Angsana New" w:hint="cs"/>
          <w:sz w:val="29"/>
          <w:szCs w:val="29"/>
          <w:cs/>
        </w:rPr>
        <w:t xml:space="preserve"> อัตรา</w:t>
      </w:r>
      <w:r w:rsidRPr="00CB0E55">
        <w:rPr>
          <w:rFonts w:ascii="Angsana New" w:hAnsi="Angsana New"/>
          <w:sz w:val="29"/>
          <w:szCs w:val="29"/>
          <w:cs/>
        </w:rPr>
        <w:t xml:space="preserve">ดอกเบี้ยร้อยละ </w:t>
      </w:r>
      <w:r w:rsidRPr="00CB0E55">
        <w:rPr>
          <w:rFonts w:ascii="Angsana New" w:hAnsi="Angsana New"/>
          <w:sz w:val="29"/>
          <w:szCs w:val="29"/>
        </w:rPr>
        <w:t xml:space="preserve">10 </w:t>
      </w:r>
      <w:r w:rsidRPr="00CB0E55">
        <w:rPr>
          <w:rFonts w:ascii="Angsana New" w:hAnsi="Angsana New"/>
          <w:sz w:val="29"/>
          <w:szCs w:val="29"/>
          <w:cs/>
        </w:rPr>
        <w:t>ต่อปี</w:t>
      </w:r>
      <w:r w:rsidRPr="00CB0E55">
        <w:rPr>
          <w:rFonts w:ascii="Angsana New" w:hAnsi="Angsana New"/>
          <w:sz w:val="29"/>
          <w:szCs w:val="29"/>
        </w:rPr>
        <w:t xml:space="preserve"> </w:t>
      </w:r>
      <w:r w:rsidRPr="00CB0E55">
        <w:rPr>
          <w:rFonts w:ascii="Angsana New" w:hAnsi="Angsana New"/>
          <w:sz w:val="29"/>
          <w:szCs w:val="29"/>
          <w:cs/>
        </w:rPr>
        <w:t>และ</w:t>
      </w:r>
      <w:r w:rsidRPr="00CB0E55">
        <w:rPr>
          <w:rFonts w:ascii="Angsana New" w:hAnsi="Angsana New" w:hint="cs"/>
          <w:sz w:val="29"/>
          <w:szCs w:val="29"/>
          <w:cs/>
        </w:rPr>
        <w:t xml:space="preserve">มีกำหนดชำระคืนเป็นรายเดือนรวมทั้งสิ้น </w:t>
      </w:r>
      <w:r w:rsidRPr="00CB0E55">
        <w:rPr>
          <w:rFonts w:ascii="Angsana New" w:hAnsi="Angsana New"/>
          <w:sz w:val="29"/>
          <w:szCs w:val="29"/>
        </w:rPr>
        <w:t>72</w:t>
      </w:r>
      <w:r w:rsidRPr="00CB0E55">
        <w:rPr>
          <w:rFonts w:ascii="Angsana New" w:hAnsi="Angsana New" w:hint="cs"/>
          <w:sz w:val="29"/>
          <w:szCs w:val="29"/>
          <w:cs/>
        </w:rPr>
        <w:t xml:space="preserve"> เดือน</w:t>
      </w:r>
      <w:r w:rsidR="005A76B8"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 w:hint="cs"/>
          <w:sz w:val="29"/>
          <w:szCs w:val="29"/>
          <w:cs/>
        </w:rPr>
        <w:t>โดยเริ่มชำระงวดแรกในเดือนมีนาคม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</w:rPr>
        <w:t>2565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/>
          <w:sz w:val="29"/>
          <w:szCs w:val="29"/>
          <w:cs/>
        </w:rPr>
        <w:t>จนถึงเดือน</w:t>
      </w:r>
      <w:r w:rsidRPr="00CB0E55">
        <w:rPr>
          <w:rFonts w:ascii="Angsana New" w:hAnsi="Angsana New" w:hint="cs"/>
          <w:sz w:val="29"/>
          <w:szCs w:val="29"/>
          <w:cs/>
        </w:rPr>
        <w:t>กุมภาพันธ์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/>
          <w:sz w:val="29"/>
          <w:szCs w:val="29"/>
        </w:rPr>
        <w:t>25</w:t>
      </w:r>
      <w:r w:rsidRPr="00CB0E55">
        <w:rPr>
          <w:rFonts w:ascii="Angsana New" w:hAnsi="Angsana New" w:hint="cs"/>
          <w:sz w:val="29"/>
          <w:szCs w:val="29"/>
        </w:rPr>
        <w:t>71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และ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(</w:t>
      </w:r>
      <w:r w:rsidRPr="00CB0E55">
        <w:rPr>
          <w:rFonts w:ascii="Angsana New" w:hAnsi="Angsana New" w:hint="cs"/>
          <w:sz w:val="29"/>
          <w:szCs w:val="29"/>
        </w:rPr>
        <w:t>2</w:t>
      </w:r>
      <w:r w:rsidRPr="00CB0E55">
        <w:rPr>
          <w:rFonts w:ascii="Angsana New" w:hAnsi="Angsana New" w:hint="cs"/>
          <w:sz w:val="29"/>
          <w:szCs w:val="29"/>
          <w:cs/>
        </w:rPr>
        <w:t>)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เงินให้กู้ยืมแก่ตัวแทนจำหน่ายจำนว</w:t>
      </w:r>
      <w:r w:rsidR="00690C98" w:rsidRPr="00CB0E55">
        <w:rPr>
          <w:rFonts w:ascii="Angsana New" w:hAnsi="Angsana New" w:hint="cs"/>
          <w:sz w:val="29"/>
          <w:szCs w:val="29"/>
          <w:cs/>
        </w:rPr>
        <w:t>น</w:t>
      </w:r>
      <w:r w:rsidR="00956946" w:rsidRPr="00CB0E55">
        <w:rPr>
          <w:rFonts w:ascii="Angsana New" w:hAnsi="Angsana New"/>
          <w:sz w:val="29"/>
          <w:szCs w:val="29"/>
        </w:rPr>
        <w:t xml:space="preserve"> 11.2</w:t>
      </w:r>
      <w:r w:rsidR="00690C98" w:rsidRPr="00CB0E55">
        <w:rPr>
          <w:rFonts w:ascii="Angsana New" w:hAnsi="Angsana New"/>
          <w:sz w:val="29"/>
          <w:szCs w:val="29"/>
        </w:rPr>
        <w:t xml:space="preserve"> </w:t>
      </w:r>
      <w:r w:rsidRPr="00CB0E55">
        <w:rPr>
          <w:rFonts w:ascii="Angsana New" w:hAnsi="Angsana New" w:hint="cs"/>
          <w:sz w:val="29"/>
          <w:szCs w:val="29"/>
          <w:cs/>
        </w:rPr>
        <w:t xml:space="preserve">ล้านบาท ณ วันที่ </w:t>
      </w:r>
      <w:r w:rsidR="00F46FB1" w:rsidRPr="00CB0E55">
        <w:rPr>
          <w:rFonts w:ascii="Angsana New" w:hAnsi="Angsana New"/>
          <w:sz w:val="29"/>
          <w:szCs w:val="29"/>
        </w:rPr>
        <w:t xml:space="preserve">31 </w:t>
      </w:r>
      <w:r w:rsidR="00F46FB1"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 w:hint="cs"/>
          <w:sz w:val="29"/>
          <w:szCs w:val="29"/>
        </w:rPr>
        <w:t>256</w:t>
      </w:r>
      <w:r w:rsidR="008B4F4D" w:rsidRPr="00CB0E55">
        <w:rPr>
          <w:rFonts w:ascii="Angsana New" w:hAnsi="Angsana New"/>
          <w:sz w:val="29"/>
          <w:szCs w:val="29"/>
        </w:rPr>
        <w:t>7</w:t>
      </w:r>
      <w:r w:rsidRPr="00CB0E55">
        <w:rPr>
          <w:rFonts w:ascii="Angsana New" w:hAnsi="Angsana New" w:hint="cs"/>
          <w:sz w:val="29"/>
          <w:szCs w:val="29"/>
          <w:cs/>
        </w:rPr>
        <w:t xml:space="preserve"> (จำนวน </w:t>
      </w:r>
      <w:r w:rsidR="008B4F4D" w:rsidRPr="00CB0E55">
        <w:rPr>
          <w:rFonts w:ascii="Angsana New" w:hAnsi="Angsana New"/>
          <w:sz w:val="29"/>
          <w:szCs w:val="29"/>
        </w:rPr>
        <w:t>15.8</w:t>
      </w:r>
      <w:r w:rsidRPr="00CB0E55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Pr="00CB0E55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z w:val="29"/>
          <w:szCs w:val="29"/>
        </w:rPr>
        <w:t>256</w:t>
      </w:r>
      <w:r w:rsidR="008B4F4D" w:rsidRPr="00CB0E55">
        <w:rPr>
          <w:rFonts w:ascii="Angsana New" w:hAnsi="Angsana New"/>
          <w:sz w:val="29"/>
          <w:szCs w:val="29"/>
        </w:rPr>
        <w:t>6</w:t>
      </w:r>
      <w:r w:rsidRPr="00CB0E55">
        <w:rPr>
          <w:rFonts w:ascii="Angsana New" w:hAnsi="Angsana New"/>
          <w:sz w:val="29"/>
          <w:szCs w:val="29"/>
        </w:rPr>
        <w:t xml:space="preserve">) </w:t>
      </w:r>
      <w:r w:rsidRPr="00CB0E55">
        <w:rPr>
          <w:rFonts w:ascii="Angsana New" w:hAnsi="Angsana New" w:hint="cs"/>
          <w:sz w:val="29"/>
          <w:szCs w:val="29"/>
          <w:cs/>
        </w:rPr>
        <w:t xml:space="preserve">อัตราดอกเบี้ยร้อยละ </w:t>
      </w:r>
      <w:r w:rsidRPr="00CB0E55">
        <w:rPr>
          <w:rFonts w:ascii="Angsana New" w:hAnsi="Angsana New"/>
          <w:sz w:val="29"/>
          <w:szCs w:val="29"/>
        </w:rPr>
        <w:t xml:space="preserve">9 </w:t>
      </w:r>
      <w:r w:rsidRPr="00CB0E55">
        <w:rPr>
          <w:rFonts w:ascii="Angsana New" w:hAnsi="Angsana New" w:hint="cs"/>
          <w:sz w:val="29"/>
          <w:szCs w:val="29"/>
          <w:cs/>
        </w:rPr>
        <w:t>ต่อปี และมีกำหนดชำระคืนภายในปี</w:t>
      </w:r>
      <w:r w:rsidRPr="00CB0E55">
        <w:rPr>
          <w:rFonts w:ascii="Angsana New" w:hAnsi="Angsana New"/>
          <w:sz w:val="29"/>
          <w:szCs w:val="29"/>
        </w:rPr>
        <w:t xml:space="preserve"> 25</w:t>
      </w:r>
      <w:r w:rsidR="009E7006">
        <w:rPr>
          <w:rFonts w:ascii="Angsana New" w:hAnsi="Angsana New"/>
          <w:sz w:val="29"/>
          <w:szCs w:val="29"/>
        </w:rPr>
        <w:t xml:space="preserve">68 </w:t>
      </w:r>
      <w:r w:rsidR="009E7006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9E7006">
        <w:rPr>
          <w:rFonts w:ascii="Angsana New" w:hAnsi="Angsana New"/>
          <w:sz w:val="29"/>
          <w:szCs w:val="29"/>
        </w:rPr>
        <w:t xml:space="preserve">10.0 </w:t>
      </w:r>
      <w:r w:rsidR="009E7006">
        <w:rPr>
          <w:rFonts w:ascii="Angsana New" w:hAnsi="Angsana New" w:hint="cs"/>
          <w:sz w:val="29"/>
          <w:szCs w:val="29"/>
          <w:cs/>
        </w:rPr>
        <w:t xml:space="preserve">ล้านบาท และจำนวน </w:t>
      </w:r>
      <w:r w:rsidR="009E7006">
        <w:rPr>
          <w:rFonts w:ascii="Angsana New" w:hAnsi="Angsana New"/>
          <w:sz w:val="29"/>
          <w:szCs w:val="29"/>
        </w:rPr>
        <w:t xml:space="preserve">1.2 </w:t>
      </w:r>
      <w:r w:rsidR="009E7006">
        <w:rPr>
          <w:rFonts w:ascii="Angsana New" w:hAnsi="Angsana New" w:hint="cs"/>
          <w:sz w:val="29"/>
          <w:szCs w:val="29"/>
          <w:cs/>
        </w:rPr>
        <w:t xml:space="preserve">ล้านบาท ภายในปี </w:t>
      </w:r>
      <w:r w:rsidR="009E7006">
        <w:rPr>
          <w:rFonts w:ascii="Angsana New" w:hAnsi="Angsana New"/>
          <w:sz w:val="29"/>
          <w:szCs w:val="29"/>
        </w:rPr>
        <w:t>2571</w:t>
      </w:r>
    </w:p>
    <w:p w14:paraId="173DB95A" w14:textId="77777777" w:rsidR="00366873" w:rsidRDefault="00366873" w:rsidP="00DB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5D72CE0D" w14:textId="2158658F" w:rsidR="00413B29" w:rsidRPr="00684C27" w:rsidRDefault="00413B29" w:rsidP="004C00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 xml:space="preserve">สินทรัพย์รอการขาย </w:t>
      </w:r>
      <w:r w:rsidRPr="00684C27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 xml:space="preserve"> สุทธิ</w:t>
      </w:r>
    </w:p>
    <w:p w14:paraId="1857ADF4" w14:textId="77777777" w:rsidR="00413B29" w:rsidRPr="008A03E3" w:rsidRDefault="00413B29" w:rsidP="00A8236E">
      <w:pPr>
        <w:spacing w:line="120" w:lineRule="atLeast"/>
        <w:rPr>
          <w:rFonts w:ascii="Angsana New" w:hAnsi="Angsana New"/>
          <w:sz w:val="20"/>
          <w:szCs w:val="20"/>
        </w:rPr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3380"/>
        <w:gridCol w:w="1308"/>
        <w:gridCol w:w="268"/>
        <w:gridCol w:w="1280"/>
        <w:gridCol w:w="268"/>
        <w:gridCol w:w="1425"/>
        <w:gridCol w:w="268"/>
        <w:gridCol w:w="1276"/>
      </w:tblGrid>
      <w:tr w:rsidR="00413B29" w:rsidRPr="00684C27" w14:paraId="78E3874E" w14:textId="77777777" w:rsidTr="00B03667">
        <w:tc>
          <w:tcPr>
            <w:tcW w:w="3380" w:type="dxa"/>
            <w:vAlign w:val="bottom"/>
          </w:tcPr>
          <w:p w14:paraId="76B92C53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3" w:type="dxa"/>
            <w:gridSpan w:val="7"/>
            <w:tcBorders>
              <w:bottom w:val="single" w:sz="4" w:space="0" w:color="auto"/>
            </w:tcBorders>
            <w:vAlign w:val="bottom"/>
          </w:tcPr>
          <w:p w14:paraId="38E65F51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13B29" w:rsidRPr="00684C27" w14:paraId="61F03529" w14:textId="77777777" w:rsidTr="00B03667">
        <w:tc>
          <w:tcPr>
            <w:tcW w:w="3380" w:type="dxa"/>
            <w:vAlign w:val="bottom"/>
          </w:tcPr>
          <w:p w14:paraId="4BCAB638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57FD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</w:tcBorders>
            <w:vAlign w:val="bottom"/>
          </w:tcPr>
          <w:p w14:paraId="0CE54FFE" w14:textId="77777777" w:rsidR="00413B29" w:rsidRPr="00684C27" w:rsidRDefault="00413B29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A76E6" w14:textId="77777777" w:rsidR="00413B29" w:rsidRPr="00684C27" w:rsidRDefault="00C76DB1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667" w:rsidRPr="00684C27" w14:paraId="4E9EE1AA" w14:textId="77777777" w:rsidTr="00B03667">
        <w:tc>
          <w:tcPr>
            <w:tcW w:w="3380" w:type="dxa"/>
            <w:vAlign w:val="bottom"/>
          </w:tcPr>
          <w:p w14:paraId="268D5FBD" w14:textId="77777777" w:rsidR="00B03667" w:rsidRPr="00684C27" w:rsidRDefault="00B03667" w:rsidP="00A0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89E9188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684C27">
              <w:rPr>
                <w:lang w:val="en-US" w:eastAsia="en-US"/>
              </w:rPr>
              <w:t>256</w:t>
            </w:r>
            <w:r w:rsidR="008B4F4D" w:rsidRPr="00684C27">
              <w:rPr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1641C6E8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478641B" w14:textId="77777777" w:rsidR="00B03667" w:rsidRPr="00684C27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2566</w:t>
            </w:r>
          </w:p>
        </w:tc>
        <w:tc>
          <w:tcPr>
            <w:tcW w:w="268" w:type="dxa"/>
          </w:tcPr>
          <w:p w14:paraId="49A557FE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72D9299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 w:rsidRPr="00684C27">
              <w:rPr>
                <w:lang w:val="en-US" w:eastAsia="en-US"/>
              </w:rPr>
              <w:t>256</w:t>
            </w:r>
            <w:r w:rsidR="008B4F4D" w:rsidRPr="00684C27">
              <w:rPr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5A5DE3ED" w14:textId="77777777" w:rsidR="00B03667" w:rsidRPr="00684C27" w:rsidRDefault="00B03667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FDEDF6" w14:textId="77777777" w:rsidR="00B03667" w:rsidRPr="00684C27" w:rsidRDefault="003230C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684C27">
              <w:rPr>
                <w:lang w:val="en-US" w:eastAsia="en-US"/>
              </w:rPr>
              <w:t>2566</w:t>
            </w:r>
          </w:p>
        </w:tc>
      </w:tr>
      <w:tr w:rsidR="007B633A" w:rsidRPr="00A65910" w14:paraId="675D9153" w14:textId="77777777" w:rsidTr="00B03667">
        <w:tc>
          <w:tcPr>
            <w:tcW w:w="3380" w:type="dxa"/>
            <w:vAlign w:val="bottom"/>
          </w:tcPr>
          <w:p w14:paraId="404414CB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EDE8804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8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0A14B3E2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745A1F1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8" w:type="dxa"/>
            <w:vAlign w:val="bottom"/>
          </w:tcPr>
          <w:p w14:paraId="25628746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FEC5169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7FBFFD6" w14:textId="77777777" w:rsidR="007B633A" w:rsidRPr="00A65910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7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9294A6" w14:textId="77777777" w:rsidR="007B633A" w:rsidRPr="00684C27" w:rsidRDefault="007B633A" w:rsidP="00A82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right="1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4F4D" w:rsidRPr="00A65910" w14:paraId="49CE5E72" w14:textId="77777777" w:rsidTr="00B03667">
        <w:tc>
          <w:tcPr>
            <w:tcW w:w="3380" w:type="dxa"/>
            <w:vAlign w:val="bottom"/>
          </w:tcPr>
          <w:p w14:paraId="0B9D0202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ยอดคงค้างไม่เกินหนึ่งปี</w:t>
            </w:r>
          </w:p>
        </w:tc>
        <w:tc>
          <w:tcPr>
            <w:tcW w:w="1308" w:type="dxa"/>
            <w:vAlign w:val="bottom"/>
          </w:tcPr>
          <w:p w14:paraId="2162CCF0" w14:textId="6A9A413D" w:rsidR="008B4F4D" w:rsidRPr="0080285C" w:rsidRDefault="00286107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23,675</w:t>
            </w:r>
          </w:p>
        </w:tc>
        <w:tc>
          <w:tcPr>
            <w:tcW w:w="268" w:type="dxa"/>
            <w:vAlign w:val="bottom"/>
          </w:tcPr>
          <w:p w14:paraId="665CCE3B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vAlign w:val="bottom"/>
          </w:tcPr>
          <w:p w14:paraId="11608C5F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92,820</w:t>
            </w:r>
          </w:p>
        </w:tc>
        <w:tc>
          <w:tcPr>
            <w:tcW w:w="268" w:type="dxa"/>
            <w:vAlign w:val="bottom"/>
          </w:tcPr>
          <w:p w14:paraId="3FF5D14F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vAlign w:val="bottom"/>
          </w:tcPr>
          <w:p w14:paraId="546B9166" w14:textId="4687BE75" w:rsidR="008B4F4D" w:rsidRPr="0080285C" w:rsidRDefault="00286107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</w:t>
            </w:r>
            <w:r w:rsidR="00B873A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vAlign w:val="bottom"/>
          </w:tcPr>
          <w:p w14:paraId="3DB5DDC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5091DF1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19,316</w:t>
            </w:r>
          </w:p>
        </w:tc>
      </w:tr>
      <w:tr w:rsidR="008B4F4D" w:rsidRPr="00A65910" w14:paraId="73899224" w14:textId="77777777" w:rsidTr="00B03667">
        <w:tc>
          <w:tcPr>
            <w:tcW w:w="3380" w:type="dxa"/>
            <w:vAlign w:val="bottom"/>
          </w:tcPr>
          <w:p w14:paraId="0D0A2897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ยอดคงค้างเกินหนึ่งปี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9C3CEEB" w14:textId="75359524" w:rsidR="008B4F4D" w:rsidRPr="0080285C" w:rsidRDefault="00286107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68" w:type="dxa"/>
            <w:vAlign w:val="bottom"/>
          </w:tcPr>
          <w:p w14:paraId="47E5F1B3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B76422F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68" w:type="dxa"/>
            <w:vAlign w:val="bottom"/>
          </w:tcPr>
          <w:p w14:paraId="62D5DCF7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8ACC0B" w14:textId="0BF3B746" w:rsidR="008B4F4D" w:rsidRPr="00A649FA" w:rsidRDefault="00286107" w:rsidP="0028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68" w:type="dxa"/>
            <w:vAlign w:val="bottom"/>
          </w:tcPr>
          <w:p w14:paraId="04C2937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9F40E6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8B4F4D" w:rsidRPr="00A65910" w14:paraId="706007E6" w14:textId="77777777" w:rsidTr="00B03667">
        <w:tc>
          <w:tcPr>
            <w:tcW w:w="3380" w:type="dxa"/>
            <w:vAlign w:val="bottom"/>
          </w:tcPr>
          <w:p w14:paraId="7FB86011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F4A6914" w14:textId="7341284F" w:rsidR="008B4F4D" w:rsidRPr="0080285C" w:rsidRDefault="00286107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24,455</w:t>
            </w:r>
          </w:p>
        </w:tc>
        <w:tc>
          <w:tcPr>
            <w:tcW w:w="268" w:type="dxa"/>
            <w:vAlign w:val="bottom"/>
          </w:tcPr>
          <w:p w14:paraId="44AE1CAD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668EEEB7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92,894</w:t>
            </w:r>
          </w:p>
        </w:tc>
        <w:tc>
          <w:tcPr>
            <w:tcW w:w="268" w:type="dxa"/>
            <w:vAlign w:val="bottom"/>
          </w:tcPr>
          <w:p w14:paraId="1468C277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F91CDC" w14:textId="4F8D0088" w:rsidR="008B4F4D" w:rsidRPr="0080285C" w:rsidRDefault="00286107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19,07</w:t>
            </w:r>
            <w:r w:rsidR="00B873A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vAlign w:val="bottom"/>
          </w:tcPr>
          <w:p w14:paraId="1CD4DE4B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60A9D4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19,390</w:t>
            </w:r>
          </w:p>
        </w:tc>
      </w:tr>
      <w:tr w:rsidR="008B4F4D" w:rsidRPr="00A65910" w14:paraId="71506047" w14:textId="77777777" w:rsidTr="000E5EFB">
        <w:tc>
          <w:tcPr>
            <w:tcW w:w="3380" w:type="dxa"/>
            <w:vAlign w:val="bottom"/>
          </w:tcPr>
          <w:p w14:paraId="2F1BF340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84C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E4F98EB" w14:textId="7FB21585" w:rsidR="008B4F4D" w:rsidRPr="0080285C" w:rsidRDefault="00286107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(7,882)</w:t>
            </w:r>
          </w:p>
        </w:tc>
        <w:tc>
          <w:tcPr>
            <w:tcW w:w="268" w:type="dxa"/>
            <w:vAlign w:val="bottom"/>
          </w:tcPr>
          <w:p w14:paraId="2EAA51D4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11FF6A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(27,920)</w:t>
            </w:r>
          </w:p>
        </w:tc>
        <w:tc>
          <w:tcPr>
            <w:tcW w:w="268" w:type="dxa"/>
            <w:vAlign w:val="bottom"/>
          </w:tcPr>
          <w:p w14:paraId="688077B2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37CE0FA" w14:textId="73A2916D" w:rsidR="008B4F4D" w:rsidRPr="0080285C" w:rsidRDefault="00286107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</w:t>
            </w:r>
            <w:r w:rsidR="00B873A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08CF8D39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69723D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(5,869)</w:t>
            </w:r>
          </w:p>
        </w:tc>
      </w:tr>
      <w:tr w:rsidR="008B4F4D" w:rsidRPr="00A65910" w14:paraId="15C184A2" w14:textId="77777777" w:rsidTr="000E5EFB">
        <w:tc>
          <w:tcPr>
            <w:tcW w:w="3380" w:type="dxa"/>
            <w:vAlign w:val="bottom"/>
          </w:tcPr>
          <w:p w14:paraId="338A86FE" w14:textId="77777777" w:rsidR="008B4F4D" w:rsidRPr="00684C27" w:rsidRDefault="008B4F4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4699A35" w14:textId="76DFAA13" w:rsidR="008B4F4D" w:rsidRPr="0080285C" w:rsidRDefault="00286107" w:rsidP="006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16,573</w:t>
            </w:r>
          </w:p>
        </w:tc>
        <w:tc>
          <w:tcPr>
            <w:tcW w:w="268" w:type="dxa"/>
            <w:vAlign w:val="bottom"/>
          </w:tcPr>
          <w:p w14:paraId="424DDE96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0F995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64,974</w:t>
            </w:r>
          </w:p>
        </w:tc>
        <w:tc>
          <w:tcPr>
            <w:tcW w:w="268" w:type="dxa"/>
            <w:vAlign w:val="bottom"/>
          </w:tcPr>
          <w:p w14:paraId="6353A1D8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4B7B5" w14:textId="54FAA28A" w:rsidR="008B4F4D" w:rsidRPr="0080285C" w:rsidRDefault="00286107" w:rsidP="003B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68" w:type="dxa"/>
            <w:vAlign w:val="bottom"/>
          </w:tcPr>
          <w:p w14:paraId="0AB8653C" w14:textId="77777777" w:rsidR="008B4F4D" w:rsidRPr="00A65910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07767" w14:textId="77777777" w:rsidR="008B4F4D" w:rsidRPr="00684C27" w:rsidRDefault="008B4F4D" w:rsidP="008B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13,521</w:t>
            </w:r>
          </w:p>
        </w:tc>
      </w:tr>
    </w:tbl>
    <w:p w14:paraId="5C9153AE" w14:textId="4ABA6C30" w:rsidR="003B4476" w:rsidRDefault="003B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4EB65E6C" w14:textId="24F816D9" w:rsidR="00C77D6F" w:rsidRDefault="00C77D6F" w:rsidP="00C77D6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</w:t>
      </w:r>
      <w:r w:rsidR="008F1E6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น</w:t>
      </w:r>
    </w:p>
    <w:p w14:paraId="45512ABA" w14:textId="77777777" w:rsidR="00C77D6F" w:rsidRPr="003B4476" w:rsidRDefault="00C77D6F" w:rsidP="00C77D6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C77D6F" w:rsidRPr="003B4476" w14:paraId="0912C94C" w14:textId="77777777" w:rsidTr="003B4476">
        <w:tc>
          <w:tcPr>
            <w:tcW w:w="4395" w:type="dxa"/>
          </w:tcPr>
          <w:p w14:paraId="3AB2C85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77BC2CE2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C77D6F" w:rsidRPr="003B4476" w14:paraId="187AE354" w14:textId="77777777" w:rsidTr="003B4476">
        <w:tc>
          <w:tcPr>
            <w:tcW w:w="4395" w:type="dxa"/>
          </w:tcPr>
          <w:p w14:paraId="30C1315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FA4E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67B75118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AEF1B0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D6F" w:rsidRPr="003B4476" w14:paraId="47E62355" w14:textId="77777777" w:rsidTr="003B4476">
        <w:tc>
          <w:tcPr>
            <w:tcW w:w="4395" w:type="dxa"/>
          </w:tcPr>
          <w:p w14:paraId="3D6FC0B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3402277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E76F2B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44B2FC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90" w:type="dxa"/>
          </w:tcPr>
          <w:p w14:paraId="1373C998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C0994D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9F3CD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5EEDECC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2566</w:t>
            </w:r>
          </w:p>
        </w:tc>
      </w:tr>
      <w:tr w:rsidR="00C77D6F" w:rsidRPr="003B4476" w14:paraId="103BF639" w14:textId="77777777" w:rsidTr="003B4476">
        <w:tc>
          <w:tcPr>
            <w:tcW w:w="4395" w:type="dxa"/>
            <w:vAlign w:val="bottom"/>
          </w:tcPr>
          <w:p w14:paraId="5108DFF6" w14:textId="219DB972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5C84CF5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E12F07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79F86A7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6DFD9FE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5EBC4E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0ED61BB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DCB02E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1AE580D2" w14:textId="77777777" w:rsidTr="003B4476">
        <w:tc>
          <w:tcPr>
            <w:tcW w:w="4395" w:type="dxa"/>
          </w:tcPr>
          <w:p w14:paraId="67619E0E" w14:textId="4AE466D0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="00312AE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 w:rsidR="00312AE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เดือน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เดือนและ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12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26F9658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8B8380B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5E4AD59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77F0C24A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A5A992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0B33CC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72F413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1D62BD70" w14:textId="77777777" w:rsidTr="003B4476">
        <w:trPr>
          <w:trHeight w:val="79"/>
        </w:trPr>
        <w:tc>
          <w:tcPr>
            <w:tcW w:w="4395" w:type="dxa"/>
          </w:tcPr>
          <w:p w14:paraId="718BC7B6" w14:textId="02BCFBEF" w:rsidR="00C77D6F" w:rsidRPr="003B4476" w:rsidRDefault="005233F0" w:rsidP="005233F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312AE4">
              <w:rPr>
                <w:rFonts w:ascii="Angsana New" w:hAnsi="Angsana New" w:cs="Angsana New"/>
                <w:color w:val="auto"/>
                <w:sz w:val="30"/>
                <w:szCs w:val="30"/>
              </w:rPr>
              <w:t>2.00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="00465E00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2.15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1A797FA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222670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CD871E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6979C3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151B5C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6B6DF5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0A3F7B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6FEE7F65" w14:textId="77777777" w:rsidTr="00BC368E">
        <w:tc>
          <w:tcPr>
            <w:tcW w:w="4395" w:type="dxa"/>
          </w:tcPr>
          <w:p w14:paraId="700A2DA1" w14:textId="6A1C24F6" w:rsidR="00C77D6F" w:rsidRPr="003B4476" w:rsidRDefault="005233F0" w:rsidP="005233F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2567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1.</w:t>
            </w:r>
            <w:r w:rsidR="00AA02B1"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51855F5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4A67A9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1B90C3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316069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F070D8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C9E892B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013F8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74B48B6A" w14:textId="77777777" w:rsidTr="00BC368E">
        <w:tc>
          <w:tcPr>
            <w:tcW w:w="4395" w:type="dxa"/>
          </w:tcPr>
          <w:p w14:paraId="2B9A3ABB" w14:textId="67364A69" w:rsidR="00C77D6F" w:rsidRPr="003B4476" w:rsidRDefault="005233F0" w:rsidP="005233F0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2.4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="00C77D6F"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</w:tcPr>
          <w:p w14:paraId="56CBE748" w14:textId="77F12F90" w:rsidR="00C77D6F" w:rsidRPr="003B4476" w:rsidRDefault="00465E00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1,415,000</w:t>
            </w:r>
          </w:p>
        </w:tc>
        <w:tc>
          <w:tcPr>
            <w:tcW w:w="240" w:type="dxa"/>
          </w:tcPr>
          <w:p w14:paraId="67749CB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FACA6A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865,000</w:t>
            </w:r>
          </w:p>
        </w:tc>
        <w:tc>
          <w:tcPr>
            <w:tcW w:w="290" w:type="dxa"/>
          </w:tcPr>
          <w:p w14:paraId="1D81C81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6E593B1" w14:textId="78D80EFD" w:rsidR="00C77D6F" w:rsidRPr="003B4476" w:rsidRDefault="00465E00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740,000</w:t>
            </w:r>
          </w:p>
        </w:tc>
        <w:tc>
          <w:tcPr>
            <w:tcW w:w="237" w:type="dxa"/>
          </w:tcPr>
          <w:p w14:paraId="005F9A69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EB36EF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420,000</w:t>
            </w:r>
          </w:p>
        </w:tc>
      </w:tr>
      <w:tr w:rsidR="00C77D6F" w:rsidRPr="003B4476" w14:paraId="5924BB3E" w14:textId="77777777" w:rsidTr="00BC368E">
        <w:tc>
          <w:tcPr>
            <w:tcW w:w="4395" w:type="dxa"/>
          </w:tcPr>
          <w:p w14:paraId="39A8ADB4" w14:textId="77777777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71CAB42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1E2C6C9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3F0F59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E0B9E1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EBDB81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F4B55D8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82907F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0C0F1AB6" w14:textId="77777777" w:rsidTr="003B4476">
        <w:tc>
          <w:tcPr>
            <w:tcW w:w="4395" w:type="dxa"/>
          </w:tcPr>
          <w:p w14:paraId="205B2D8D" w14:textId="7788609B" w:rsidR="00C77D6F" w:rsidRPr="003B4476" w:rsidRDefault="00E010E1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</w:t>
            </w:r>
            <w:r w:rsidR="00EC37D8"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ตราสารหนี้ที่</w:t>
            </w:r>
            <w:r w:rsidR="005D54FE"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จะครบกำหนดภายใน</w:t>
            </w:r>
            <w:r w:rsidR="007E69B3"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168" w:type="dxa"/>
          </w:tcPr>
          <w:p w14:paraId="64EF300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71219B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C706808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F53AE62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855B74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B64D1D2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5D23384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6B472CE6" w14:textId="77777777" w:rsidTr="003B4476">
        <w:tc>
          <w:tcPr>
            <w:tcW w:w="4395" w:type="dxa"/>
          </w:tcPr>
          <w:p w14:paraId="599CD8C4" w14:textId="029CC086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1168" w:type="dxa"/>
          </w:tcPr>
          <w:p w14:paraId="7134C99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1279A41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75559CC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6062CB10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9150A7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74049E8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86023B9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77D6F" w:rsidRPr="003B4476" w14:paraId="192ED34A" w14:textId="77777777" w:rsidTr="003B4476">
        <w:tc>
          <w:tcPr>
            <w:tcW w:w="4395" w:type="dxa"/>
          </w:tcPr>
          <w:p w14:paraId="583E641E" w14:textId="5B45B3DA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2.85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93C610" w14:textId="7C1FD813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7C22349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7498550" w14:textId="58E3435F" w:rsidR="00C77D6F" w:rsidRPr="003B4476" w:rsidRDefault="00C77D6F" w:rsidP="00C7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6A8C27E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E39A98" w14:textId="3FBD3692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3FAE6C3F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17B7B1D" w14:textId="4D5198F5" w:rsidR="00C77D6F" w:rsidRPr="003B4476" w:rsidRDefault="00C77D6F" w:rsidP="00C7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7D6F" w:rsidRPr="003B4476" w14:paraId="56CA5D1C" w14:textId="77777777" w:rsidTr="003B4476">
        <w:tc>
          <w:tcPr>
            <w:tcW w:w="4395" w:type="dxa"/>
          </w:tcPr>
          <w:p w14:paraId="281732B0" w14:textId="77777777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005AA3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1A1EABE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BB75876" w14:textId="77777777" w:rsidR="00C77D6F" w:rsidRPr="003B4476" w:rsidRDefault="00C77D6F" w:rsidP="00C7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3C96DC0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1843225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78495A6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46DE3D7" w14:textId="77777777" w:rsidR="00C77D6F" w:rsidRPr="003B4476" w:rsidRDefault="00C77D6F" w:rsidP="00C77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D6F" w:rsidRPr="003B4476" w14:paraId="3979C0A7" w14:textId="77777777" w:rsidTr="003B4476">
        <w:tc>
          <w:tcPr>
            <w:tcW w:w="4395" w:type="dxa"/>
          </w:tcPr>
          <w:p w14:paraId="64DF6DAA" w14:textId="51C4323C" w:rsidR="00C77D6F" w:rsidRPr="003B4476" w:rsidRDefault="00C77D6F" w:rsidP="001D7B1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A7EF4B0" w14:textId="7CDD6254" w:rsidR="00C77D6F" w:rsidRPr="003B4476" w:rsidRDefault="00465E00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1,420,000</w:t>
            </w:r>
          </w:p>
        </w:tc>
        <w:tc>
          <w:tcPr>
            <w:tcW w:w="240" w:type="dxa"/>
          </w:tcPr>
          <w:p w14:paraId="237DED4A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104F232" w14:textId="19F77051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865,000</w:t>
            </w:r>
          </w:p>
        </w:tc>
        <w:tc>
          <w:tcPr>
            <w:tcW w:w="290" w:type="dxa"/>
          </w:tcPr>
          <w:p w14:paraId="25CC387D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69FE276" w14:textId="5801E544" w:rsidR="00C77D6F" w:rsidRPr="003B4476" w:rsidRDefault="00465E00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745,000</w:t>
            </w:r>
          </w:p>
        </w:tc>
        <w:tc>
          <w:tcPr>
            <w:tcW w:w="237" w:type="dxa"/>
          </w:tcPr>
          <w:p w14:paraId="5EBF948B" w14:textId="77777777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6B283DE" w14:textId="0BF6DE6C" w:rsidR="00C77D6F" w:rsidRPr="003B4476" w:rsidRDefault="00C77D6F" w:rsidP="001D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420,000</w:t>
            </w:r>
          </w:p>
        </w:tc>
      </w:tr>
    </w:tbl>
    <w:p w14:paraId="474B9C2A" w14:textId="77777777" w:rsidR="00C77D6F" w:rsidRPr="003B4476" w:rsidRDefault="00C77D6F" w:rsidP="00C77D6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348C8C22" w14:textId="58A40C93" w:rsidR="00C77D6F" w:rsidRPr="003B4476" w:rsidRDefault="00CC5ADE" w:rsidP="00C77D6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>หุ้นกู้</w:t>
      </w:r>
      <w:r w:rsidR="005D54FE" w:rsidRPr="003B4476">
        <w:rPr>
          <w:rFonts w:ascii="Angsana New" w:eastAsia="SimSun" w:hAnsi="Angsana New"/>
          <w:sz w:val="30"/>
          <w:szCs w:val="30"/>
          <w:cs/>
          <w:lang w:eastAsia="zh-CN"/>
        </w:rPr>
        <w:t xml:space="preserve"> บริษัท ทรู คอร์ปอเรชั่น จำกัด (มหาชน) </w:t>
      </w:r>
      <w:r w:rsidR="00BC368E">
        <w:rPr>
          <w:rFonts w:ascii="Angsana New" w:eastAsia="SimSun" w:hAnsi="Angsana New" w:hint="cs"/>
          <w:sz w:val="30"/>
          <w:szCs w:val="30"/>
          <w:cs/>
          <w:lang w:eastAsia="zh-CN"/>
        </w:rPr>
        <w:t>ดังกล่าว</w:t>
      </w:r>
      <w:r w:rsidR="005D54FE" w:rsidRPr="003B4476">
        <w:rPr>
          <w:rFonts w:ascii="Angsana New" w:eastAsia="SimSun" w:hAnsi="Angsana New"/>
          <w:sz w:val="30"/>
          <w:szCs w:val="30"/>
          <w:cs/>
          <w:lang w:eastAsia="zh-CN"/>
        </w:rPr>
        <w:t>จะ</w:t>
      </w:r>
      <w:r w:rsidR="00630877" w:rsidRPr="003B4476">
        <w:rPr>
          <w:rFonts w:ascii="Angsana New" w:eastAsia="SimSun" w:hAnsi="Angsana New"/>
          <w:sz w:val="30"/>
          <w:szCs w:val="30"/>
          <w:cs/>
          <w:lang w:eastAsia="zh-CN"/>
        </w:rPr>
        <w:t>ครบกำหนดไถ่ถอน</w:t>
      </w:r>
      <w:r w:rsidR="005D54FE" w:rsidRPr="003B4476">
        <w:rPr>
          <w:rFonts w:ascii="Angsana New" w:eastAsia="SimSun" w:hAnsi="Angsana New"/>
          <w:sz w:val="30"/>
          <w:szCs w:val="30"/>
          <w:cs/>
          <w:lang w:eastAsia="zh-CN"/>
        </w:rPr>
        <w:t>วันที่</w:t>
      </w:r>
      <w:r w:rsidR="00630877" w:rsidRPr="003B4476">
        <w:rPr>
          <w:rFonts w:ascii="Angsana New" w:eastAsia="SimSun" w:hAnsi="Angsana New"/>
          <w:sz w:val="30"/>
          <w:szCs w:val="30"/>
          <w:lang w:eastAsia="zh-CN"/>
        </w:rPr>
        <w:t xml:space="preserve"> 30 </w:t>
      </w:r>
      <w:r w:rsidR="00630877" w:rsidRPr="003B4476">
        <w:rPr>
          <w:rFonts w:ascii="Angsana New" w:eastAsia="SimSun" w:hAnsi="Angsana New"/>
          <w:sz w:val="30"/>
          <w:szCs w:val="30"/>
          <w:cs/>
          <w:lang w:eastAsia="zh-CN"/>
        </w:rPr>
        <w:t>พฤศจิกายน</w:t>
      </w:r>
      <w:r w:rsidR="00630877" w:rsidRPr="003B4476">
        <w:rPr>
          <w:rFonts w:ascii="Angsana New" w:eastAsia="SimSun" w:hAnsi="Angsana New"/>
          <w:sz w:val="30"/>
          <w:szCs w:val="30"/>
          <w:lang w:eastAsia="zh-CN"/>
        </w:rPr>
        <w:t xml:space="preserve"> 2568</w:t>
      </w:r>
    </w:p>
    <w:p w14:paraId="3267981D" w14:textId="77777777" w:rsidR="0025038E" w:rsidRDefault="00250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</w:pPr>
      <w:r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br w:type="page"/>
      </w:r>
    </w:p>
    <w:p w14:paraId="1CB3D506" w14:textId="0F9DC3A7" w:rsidR="00F46FB1" w:rsidRPr="00CA2BD7" w:rsidRDefault="00F46FB1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CA2BD7"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lastRenderedPageBreak/>
        <w:t>เงินฝากสถาบันการเงินที่มีภาระค้ำประกัน</w:t>
      </w:r>
    </w:p>
    <w:p w14:paraId="0E4F0771" w14:textId="77777777" w:rsidR="00F46FB1" w:rsidRPr="00CA2BD7" w:rsidRDefault="00F46FB1" w:rsidP="00F46F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p w14:paraId="148126E5" w14:textId="18CA09A7" w:rsidR="00F46FB1" w:rsidRPr="00CA2BD7" w:rsidRDefault="00F46FB1" w:rsidP="00BC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CA2BD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A2BD7">
        <w:rPr>
          <w:rFonts w:ascii="Angsana New" w:hAnsi="Angsana New"/>
          <w:sz w:val="28"/>
          <w:szCs w:val="28"/>
        </w:rPr>
        <w:t xml:space="preserve">31 </w:t>
      </w:r>
      <w:r w:rsidRPr="00CA2BD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A2BD7">
        <w:rPr>
          <w:rFonts w:ascii="Angsana New" w:hAnsi="Angsana New"/>
          <w:sz w:val="28"/>
          <w:szCs w:val="28"/>
        </w:rPr>
        <w:t>2567</w:t>
      </w:r>
      <w:r w:rsidRPr="00CA2BD7">
        <w:rPr>
          <w:rFonts w:ascii="Angsana New" w:hAnsi="Angsana New"/>
          <w:sz w:val="28"/>
          <w:szCs w:val="28"/>
          <w:cs/>
        </w:rPr>
        <w:t xml:space="preserve"> และ </w:t>
      </w:r>
      <w:r w:rsidRPr="00CA2BD7">
        <w:rPr>
          <w:rFonts w:ascii="Angsana New" w:hAnsi="Angsana New"/>
          <w:sz w:val="28"/>
          <w:szCs w:val="28"/>
        </w:rPr>
        <w:t>2566</w:t>
      </w:r>
      <w:r w:rsidRPr="00CA2BD7">
        <w:rPr>
          <w:rFonts w:ascii="Angsana New" w:hAnsi="Angsana New"/>
          <w:sz w:val="28"/>
          <w:szCs w:val="28"/>
          <w:cs/>
        </w:rPr>
        <w:t xml:space="preserve"> บริษัทย่อยในประเทศสองแห่งได้นำเงินฝากประจำกับธนาคารในประเทศเเห่งหนึ่งจำนวนเงินรวม </w:t>
      </w:r>
      <w:r w:rsidRPr="00CA2BD7">
        <w:rPr>
          <w:rFonts w:ascii="Angsana New" w:hAnsi="Angsana New"/>
          <w:sz w:val="28"/>
          <w:szCs w:val="28"/>
        </w:rPr>
        <w:t>25</w:t>
      </w:r>
      <w:r w:rsidRPr="00CA2BD7">
        <w:rPr>
          <w:rFonts w:ascii="Angsana New" w:hAnsi="Angsana New"/>
          <w:sz w:val="28"/>
          <w:szCs w:val="28"/>
          <w:cs/>
        </w:rPr>
        <w:t xml:space="preserve"> ล้านบาทไปวางเป็นหลักประกันสำหรับวงเงินเบิกเกินบัญชีกับธนาคารดังกล่าว เงินฝากดังกล่าวมีอัตราดอกเบี้ยระหว่างร้อยละ </w:t>
      </w:r>
      <w:r w:rsidRPr="00CA2BD7">
        <w:rPr>
          <w:rFonts w:ascii="Angsana New" w:hAnsi="Angsana New"/>
          <w:sz w:val="28"/>
          <w:szCs w:val="28"/>
        </w:rPr>
        <w:t>0.</w:t>
      </w:r>
      <w:r w:rsidR="00465E00" w:rsidRPr="00CA2BD7">
        <w:rPr>
          <w:rFonts w:ascii="Angsana New" w:hAnsi="Angsana New"/>
          <w:sz w:val="28"/>
          <w:szCs w:val="28"/>
        </w:rPr>
        <w:t>80</w:t>
      </w:r>
      <w:r w:rsidRPr="00CA2BD7">
        <w:rPr>
          <w:rFonts w:ascii="Angsana New" w:hAnsi="Angsana New"/>
          <w:sz w:val="28"/>
          <w:szCs w:val="28"/>
        </w:rPr>
        <w:t xml:space="preserve"> </w:t>
      </w:r>
      <w:r w:rsidRPr="00CA2BD7">
        <w:rPr>
          <w:rFonts w:ascii="Angsana New" w:hAnsi="Angsana New"/>
          <w:sz w:val="28"/>
          <w:szCs w:val="28"/>
          <w:cs/>
        </w:rPr>
        <w:t xml:space="preserve">ต่อปี ถึงร้อยละ </w:t>
      </w:r>
      <w:r w:rsidRPr="00CA2BD7">
        <w:rPr>
          <w:rFonts w:ascii="Angsana New" w:hAnsi="Angsana New"/>
          <w:sz w:val="28"/>
          <w:szCs w:val="28"/>
        </w:rPr>
        <w:t xml:space="preserve">1.00 </w:t>
      </w:r>
      <w:r w:rsidRPr="00CA2BD7">
        <w:rPr>
          <w:rFonts w:ascii="Angsana New" w:hAnsi="Angsana New"/>
          <w:sz w:val="28"/>
          <w:szCs w:val="28"/>
          <w:cs/>
        </w:rPr>
        <w:t xml:space="preserve">ต่อปีในปี </w:t>
      </w:r>
      <w:r w:rsidRPr="00CA2BD7">
        <w:rPr>
          <w:rFonts w:ascii="Angsana New" w:hAnsi="Angsana New"/>
          <w:sz w:val="28"/>
          <w:szCs w:val="28"/>
        </w:rPr>
        <w:t>2567</w:t>
      </w:r>
      <w:r w:rsidRPr="00CA2BD7">
        <w:rPr>
          <w:rFonts w:ascii="Angsana New" w:hAnsi="Angsana New"/>
          <w:color w:val="FFFFFF"/>
          <w:sz w:val="28"/>
          <w:szCs w:val="28"/>
        </w:rPr>
        <w:t>_</w:t>
      </w:r>
      <w:r w:rsidRPr="00CA2BD7">
        <w:rPr>
          <w:rFonts w:ascii="Angsana New" w:hAnsi="Angsana New"/>
          <w:sz w:val="28"/>
          <w:szCs w:val="28"/>
          <w:cs/>
        </w:rPr>
        <w:t>และระหว่างร้อยละ</w:t>
      </w:r>
      <w:r w:rsidRPr="00CA2BD7">
        <w:rPr>
          <w:rFonts w:ascii="Angsana New" w:hAnsi="Angsana New"/>
          <w:sz w:val="28"/>
          <w:szCs w:val="28"/>
        </w:rPr>
        <w:t xml:space="preserve"> 0.45 </w:t>
      </w:r>
      <w:r w:rsidRPr="00CA2BD7">
        <w:rPr>
          <w:rFonts w:ascii="Angsana New" w:hAnsi="Angsana New"/>
          <w:sz w:val="28"/>
          <w:szCs w:val="28"/>
          <w:cs/>
        </w:rPr>
        <w:t xml:space="preserve">ต่อปี ถึงร้อยละ </w:t>
      </w:r>
      <w:r w:rsidRPr="00CA2BD7">
        <w:rPr>
          <w:rFonts w:ascii="Angsana New" w:hAnsi="Angsana New"/>
          <w:sz w:val="28"/>
          <w:szCs w:val="28"/>
        </w:rPr>
        <w:t xml:space="preserve">1.00 </w:t>
      </w:r>
      <w:r w:rsidRPr="00CA2BD7">
        <w:rPr>
          <w:rFonts w:ascii="Angsana New" w:hAnsi="Angsana New"/>
          <w:sz w:val="28"/>
          <w:szCs w:val="28"/>
          <w:cs/>
        </w:rPr>
        <w:t xml:space="preserve">ต่อปีในปี </w:t>
      </w:r>
      <w:r w:rsidRPr="00CA2BD7">
        <w:rPr>
          <w:rFonts w:ascii="Angsana New" w:hAnsi="Angsana New"/>
          <w:sz w:val="28"/>
          <w:szCs w:val="28"/>
        </w:rPr>
        <w:t>2566</w:t>
      </w:r>
    </w:p>
    <w:p w14:paraId="39BDE7CC" w14:textId="77777777" w:rsidR="00F46FB1" w:rsidRPr="00CA2BD7" w:rsidRDefault="00F46FB1" w:rsidP="00BC3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474DF372" w14:textId="6832F9E7" w:rsidR="00F46FB1" w:rsidRPr="00CA2BD7" w:rsidRDefault="00F46FB1" w:rsidP="00BC36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CA2BD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A2BD7">
        <w:rPr>
          <w:rFonts w:ascii="Angsana New" w:hAnsi="Angsana New"/>
          <w:sz w:val="28"/>
          <w:szCs w:val="28"/>
        </w:rPr>
        <w:t>31</w:t>
      </w:r>
      <w:r w:rsidRPr="00CA2BD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A2BD7">
        <w:rPr>
          <w:rFonts w:ascii="Angsana New" w:hAnsi="Angsana New"/>
          <w:sz w:val="28"/>
          <w:szCs w:val="28"/>
        </w:rPr>
        <w:t>2567</w:t>
      </w:r>
      <w:r w:rsidRPr="00CA2BD7">
        <w:rPr>
          <w:rFonts w:ascii="Angsana New" w:hAnsi="Angsana New"/>
          <w:sz w:val="28"/>
          <w:szCs w:val="28"/>
          <w:cs/>
        </w:rPr>
        <w:t xml:space="preserve"> และ </w:t>
      </w:r>
      <w:r w:rsidRPr="00CA2BD7">
        <w:rPr>
          <w:rFonts w:ascii="Angsana New" w:hAnsi="Angsana New"/>
          <w:sz w:val="28"/>
          <w:szCs w:val="28"/>
        </w:rPr>
        <w:t>2566</w:t>
      </w:r>
      <w:r w:rsidRPr="00CA2BD7">
        <w:rPr>
          <w:rFonts w:ascii="Angsana New" w:hAnsi="Angsana New"/>
          <w:sz w:val="28"/>
          <w:szCs w:val="28"/>
          <w:cs/>
        </w:rPr>
        <w:t xml:space="preserve"> บริษัทย่อยในต่างประเทศสองแห่งได้ฝากเงินจำนวนเงินรวมประมาณ</w:t>
      </w:r>
      <w:r w:rsidRPr="00CA2BD7">
        <w:rPr>
          <w:rFonts w:ascii="Angsana New" w:hAnsi="Angsana New"/>
          <w:sz w:val="28"/>
          <w:szCs w:val="28"/>
        </w:rPr>
        <w:t xml:space="preserve"> 8.</w:t>
      </w:r>
      <w:r w:rsidR="00465E00" w:rsidRPr="00CA2BD7">
        <w:rPr>
          <w:rFonts w:ascii="Angsana New" w:hAnsi="Angsana New"/>
          <w:sz w:val="28"/>
          <w:szCs w:val="28"/>
        </w:rPr>
        <w:t>4</w:t>
      </w:r>
      <w:r w:rsidRPr="00CA2BD7">
        <w:rPr>
          <w:rFonts w:ascii="Angsana New" w:hAnsi="Angsana New"/>
          <w:sz w:val="28"/>
          <w:szCs w:val="28"/>
        </w:rPr>
        <w:t xml:space="preserve"> </w:t>
      </w:r>
      <w:r w:rsidRPr="00CA2BD7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415D6A" w:rsidRPr="00CA2BD7">
        <w:rPr>
          <w:rFonts w:ascii="Angsana New" w:hAnsi="Angsana New"/>
          <w:sz w:val="28"/>
          <w:szCs w:val="28"/>
        </w:rPr>
        <w:t>8</w:t>
      </w:r>
      <w:r w:rsidRPr="00CA2BD7">
        <w:rPr>
          <w:rFonts w:ascii="Angsana New" w:hAnsi="Angsana New"/>
          <w:sz w:val="28"/>
          <w:szCs w:val="28"/>
        </w:rPr>
        <w:t xml:space="preserve">.5 </w:t>
      </w:r>
      <w:r w:rsidRPr="00CA2BD7">
        <w:rPr>
          <w:rFonts w:ascii="Angsana New" w:hAnsi="Angsana New"/>
          <w:sz w:val="28"/>
          <w:szCs w:val="28"/>
          <w:cs/>
        </w:rPr>
        <w:t>ล้านบาท ตามลำดับ ไว้กับธนาคารกลางของแต่ละประเทศเพื่อเป็นหลักประกันสำหรับการลงทุนจัดตั้งบริษัทและดำเนินธุรกิจในประเทศนั้น</w:t>
      </w:r>
      <w:r w:rsidRPr="00CA2BD7">
        <w:rPr>
          <w:rFonts w:ascii="Angsana New" w:hAnsi="Angsana New"/>
          <w:sz w:val="28"/>
          <w:szCs w:val="28"/>
        </w:rPr>
        <w:t xml:space="preserve"> </w:t>
      </w:r>
      <w:r w:rsidRPr="00CA2BD7">
        <w:rPr>
          <w:rFonts w:ascii="Angsana New" w:hAnsi="Angsana New"/>
          <w:sz w:val="28"/>
          <w:szCs w:val="28"/>
          <w:cs/>
        </w:rPr>
        <w:t>ๆ เงินฝากดังกล่าวไม่มีดอกเบี้ย</w:t>
      </w:r>
    </w:p>
    <w:p w14:paraId="06770550" w14:textId="654A2FE6" w:rsidR="003B4476" w:rsidRPr="00CA2BD7" w:rsidRDefault="003B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cs/>
          <w:lang w:eastAsia="zh-CN"/>
        </w:rPr>
      </w:pPr>
    </w:p>
    <w:p w14:paraId="3C0A0901" w14:textId="6947E708" w:rsidR="00F42E63" w:rsidRPr="00CA2BD7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CA2BD7">
        <w:rPr>
          <w:rFonts w:ascii="Angsana New" w:eastAsia="SimSun" w:hAnsi="Angsana New" w:hint="cs"/>
          <w:b/>
          <w:bCs/>
          <w:sz w:val="28"/>
          <w:szCs w:val="28"/>
          <w:cs/>
          <w:lang w:eastAsia="zh-CN"/>
        </w:rPr>
        <w:t>สินทรัพย์ทางการเงินไม่หมุนเวียนอื่น</w:t>
      </w:r>
    </w:p>
    <w:p w14:paraId="68083025" w14:textId="77777777" w:rsidR="006B5367" w:rsidRPr="00CA2BD7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p w14:paraId="1D2BF1E8" w14:textId="7A4EE7BE" w:rsidR="006B5367" w:rsidRPr="00CA2BD7" w:rsidRDefault="0025388C" w:rsidP="006B536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28"/>
          <w:szCs w:val="28"/>
          <w:lang w:eastAsia="zh-CN"/>
        </w:rPr>
      </w:pP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รายละเอียดของ</w:t>
      </w:r>
      <w:r w:rsidR="00E802CD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สินทรัพย์ทางการเงินไม่หมุนเวียนอื่น</w:t>
      </w:r>
      <w:r w:rsidR="00F84D8C" w:rsidRPr="00CA2BD7">
        <w:rPr>
          <w:rFonts w:ascii="Angsana New" w:eastAsia="SimSun" w:hAnsi="Angsana New"/>
          <w:sz w:val="28"/>
          <w:szCs w:val="28"/>
          <w:lang w:eastAsia="zh-CN"/>
        </w:rPr>
        <w:t xml:space="preserve"> - </w:t>
      </w:r>
      <w:r w:rsidR="00F84D8C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เงินลงทุนใน</w:t>
      </w:r>
      <w:r w:rsidR="001A3375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ตราสารหนี้</w:t>
      </w:r>
      <w:r w:rsidR="00F24325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</w:t>
      </w:r>
      <w:r w:rsidR="006B5367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ในงบการเงินรวมและงบการเงินเฉพาะกิจการ</w:t>
      </w:r>
      <w:r w:rsidR="00C319D6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</w:t>
      </w:r>
      <w:r w:rsidR="001A5293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ณ วันที่ </w:t>
      </w:r>
      <w:r w:rsidR="001A5293" w:rsidRPr="00CA2BD7">
        <w:rPr>
          <w:rFonts w:ascii="Angsana New" w:eastAsia="SimSun" w:hAnsi="Angsana New"/>
          <w:sz w:val="28"/>
          <w:szCs w:val="28"/>
          <w:lang w:eastAsia="zh-CN"/>
        </w:rPr>
        <w:t xml:space="preserve">31 </w:t>
      </w:r>
      <w:r w:rsidR="001A5293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ธันวาคม 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มี</w:t>
      </w:r>
      <w:r w:rsidR="006B5367"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ดังนี้</w:t>
      </w:r>
    </w:p>
    <w:p w14:paraId="39EC0B6D" w14:textId="77777777" w:rsidR="006B5367" w:rsidRPr="00CA2BD7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0243" w:type="dxa"/>
        <w:tblLayout w:type="fixed"/>
        <w:tblLook w:val="04A0" w:firstRow="1" w:lastRow="0" w:firstColumn="1" w:lastColumn="0" w:noHBand="0" w:noVBand="1"/>
      </w:tblPr>
      <w:tblGrid>
        <w:gridCol w:w="2665"/>
        <w:gridCol w:w="236"/>
        <w:gridCol w:w="1352"/>
        <w:gridCol w:w="236"/>
        <w:gridCol w:w="1417"/>
        <w:gridCol w:w="236"/>
        <w:gridCol w:w="1361"/>
        <w:gridCol w:w="236"/>
        <w:gridCol w:w="1134"/>
        <w:gridCol w:w="236"/>
        <w:gridCol w:w="1134"/>
      </w:tblGrid>
      <w:tr w:rsidR="00BC368E" w:rsidRPr="00A65910" w14:paraId="364B8DDD" w14:textId="77777777" w:rsidTr="00BC368E">
        <w:tc>
          <w:tcPr>
            <w:tcW w:w="2665" w:type="dxa"/>
          </w:tcPr>
          <w:p w14:paraId="0565B776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2A3BE74F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2" w:type="dxa"/>
          </w:tcPr>
          <w:p w14:paraId="57259970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587C526D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3472F94A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39D24F9E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54454207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0002FA63" w14:textId="77777777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16BEF1B6" w14:textId="1D92D5A3" w:rsidR="00BC368E" w:rsidRPr="00CA2BD7" w:rsidRDefault="00BC368E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พันบาท</w:t>
            </w:r>
          </w:p>
        </w:tc>
      </w:tr>
      <w:tr w:rsidR="00F46FB1" w:rsidRPr="00A65910" w14:paraId="76BEBC86" w14:textId="77777777" w:rsidTr="00BC368E">
        <w:tc>
          <w:tcPr>
            <w:tcW w:w="2665" w:type="dxa"/>
            <w:tcBorders>
              <w:bottom w:val="single" w:sz="4" w:space="0" w:color="auto"/>
            </w:tcBorders>
          </w:tcPr>
          <w:p w14:paraId="0B8E1A59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6" w:type="dxa"/>
          </w:tcPr>
          <w:p w14:paraId="6595919C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600003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3915F396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2E89A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06637C1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19BA56B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3B25BC6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B9C70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1480C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D1F19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6FB1" w:rsidRPr="00A65910" w14:paraId="1E10BB24" w14:textId="77777777" w:rsidTr="00B4608E">
        <w:tc>
          <w:tcPr>
            <w:tcW w:w="2665" w:type="dxa"/>
            <w:tcBorders>
              <w:top w:val="single" w:sz="4" w:space="0" w:color="auto"/>
            </w:tcBorders>
          </w:tcPr>
          <w:p w14:paraId="0E535499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2DE1250F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157821F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0527B8A8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3ACE4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C6C98F2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D3447E5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9B6D6B6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57D8A4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31EBADB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F354FF" w14:textId="77777777" w:rsidR="00F46FB1" w:rsidRPr="00884C1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F46FB1" w:rsidRPr="00A65910" w14:paraId="5B783EF8" w14:textId="77777777" w:rsidTr="00B4608E">
        <w:tc>
          <w:tcPr>
            <w:tcW w:w="2665" w:type="dxa"/>
          </w:tcPr>
          <w:p w14:paraId="02E81B5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bookmarkStart w:id="4" w:name="_Hlk190672713"/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</w:t>
            </w:r>
          </w:p>
        </w:tc>
        <w:tc>
          <w:tcPr>
            <w:tcW w:w="236" w:type="dxa"/>
          </w:tcPr>
          <w:p w14:paraId="1D6D821E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0D25848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</w:tcPr>
          <w:p w14:paraId="73591DE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3CDD2D5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</w:tcPr>
          <w:p w14:paraId="0C21375A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1553BE1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6DE70BD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53BD2C1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B5230A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B2026AB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FB1" w:rsidRPr="00A65910" w14:paraId="5CEAB94E" w14:textId="77777777" w:rsidTr="00B4608E">
        <w:tc>
          <w:tcPr>
            <w:tcW w:w="2665" w:type="dxa"/>
          </w:tcPr>
          <w:p w14:paraId="2F14898F" w14:textId="127609E0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 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คอร์ปอเรชั่น จำกัด</w:t>
            </w: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41EE0825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63BB3B1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20D6144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4FD3DEF9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0E1DDCB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2AA9EFD1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461DE65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499DAEBE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5980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5E4FDD6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FB1" w:rsidRPr="00A65910" w14:paraId="43DDEF6A" w14:textId="77777777" w:rsidTr="00B4608E">
        <w:tc>
          <w:tcPr>
            <w:tcW w:w="2665" w:type="dxa"/>
          </w:tcPr>
          <w:p w14:paraId="46110A6E" w14:textId="19CB332A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bookmarkStart w:id="5" w:name="_Hlk181276746"/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</w:p>
        </w:tc>
        <w:tc>
          <w:tcPr>
            <w:tcW w:w="236" w:type="dxa"/>
          </w:tcPr>
          <w:p w14:paraId="16CA09B6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5FE3463C" w14:textId="56D4B552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</w:p>
        </w:tc>
        <w:tc>
          <w:tcPr>
            <w:tcW w:w="236" w:type="dxa"/>
          </w:tcPr>
          <w:p w14:paraId="2D0A51B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7FED1B10" w14:textId="7B908188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</w:p>
        </w:tc>
        <w:tc>
          <w:tcPr>
            <w:tcW w:w="236" w:type="dxa"/>
          </w:tcPr>
          <w:p w14:paraId="4634294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5A1F6094" w14:textId="2C1B6BEB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00C8EFE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7A908A0" w14:textId="08BF1E19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6ABCBE6F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5E2AB99" w14:textId="285C90BA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FB1" w:rsidRPr="00A65910" w14:paraId="0ACDFB73" w14:textId="77777777" w:rsidTr="00B4608E">
        <w:tc>
          <w:tcPr>
            <w:tcW w:w="2665" w:type="dxa"/>
          </w:tcPr>
          <w:p w14:paraId="51AE7110" w14:textId="6C619AB5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C344D2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6D81936F" w14:textId="1EA8D30E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1F01EC3B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27D06448" w14:textId="2FB900F9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2570</w:t>
            </w:r>
          </w:p>
        </w:tc>
        <w:tc>
          <w:tcPr>
            <w:tcW w:w="236" w:type="dxa"/>
          </w:tcPr>
          <w:p w14:paraId="00A3F7A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2D5F63F5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F8A75A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DCFC61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E663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2D46FB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5"/>
      <w:tr w:rsidR="00F46FB1" w:rsidRPr="00A65910" w14:paraId="3DA45DCB" w14:textId="77777777" w:rsidTr="00B4608E">
        <w:tc>
          <w:tcPr>
            <w:tcW w:w="2665" w:type="dxa"/>
          </w:tcPr>
          <w:p w14:paraId="7ECF1675" w14:textId="17478903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pacing w:val="-2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</w:p>
        </w:tc>
        <w:tc>
          <w:tcPr>
            <w:tcW w:w="236" w:type="dxa"/>
          </w:tcPr>
          <w:p w14:paraId="699D7CF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59CFF050" w14:textId="214341B8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19430C1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3C32F4AB" w14:textId="68F0DC04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09E10DB4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19D7741B" w14:textId="06A4F0C3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798DEEBF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550D0567" w14:textId="403FBB66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F952F89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94D82EB" w14:textId="61F8FF0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FB1" w:rsidRPr="00A65910" w14:paraId="3BA6817B" w14:textId="77777777" w:rsidTr="00B4608E">
        <w:tc>
          <w:tcPr>
            <w:tcW w:w="2665" w:type="dxa"/>
          </w:tcPr>
          <w:p w14:paraId="7FCC2D3C" w14:textId="730F3835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 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56F06695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5F9C51D8" w14:textId="7F5C10B4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0AFCC502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1E1E82AB" w14:textId="352FE398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2570</w:t>
            </w:r>
          </w:p>
        </w:tc>
        <w:tc>
          <w:tcPr>
            <w:tcW w:w="236" w:type="dxa"/>
          </w:tcPr>
          <w:p w14:paraId="1387A2A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5577B3EA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C3DEA47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1E519091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3DE5F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D16B83C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FB1" w:rsidRPr="00CA4740" w14:paraId="7CCFABFE" w14:textId="77777777" w:rsidTr="00B4608E">
        <w:tc>
          <w:tcPr>
            <w:tcW w:w="2665" w:type="dxa"/>
          </w:tcPr>
          <w:p w14:paraId="371438A2" w14:textId="729523EA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</w:p>
        </w:tc>
        <w:tc>
          <w:tcPr>
            <w:tcW w:w="236" w:type="dxa"/>
          </w:tcPr>
          <w:p w14:paraId="1DCD6B4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6C99671F" w14:textId="5CC25B8B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5415F26B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6901CAE9" w14:textId="00053939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04D236E6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0F90B866" w14:textId="377D0EF4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3DFEE64A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76D5786D" w14:textId="7400387E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679DBBD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BEFE276" w14:textId="22F21499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FB1" w:rsidRPr="00CA4740" w14:paraId="30EF63BA" w14:textId="77777777" w:rsidTr="00B4608E">
        <w:tc>
          <w:tcPr>
            <w:tcW w:w="2665" w:type="dxa"/>
          </w:tcPr>
          <w:p w14:paraId="76681E40" w14:textId="079C6C7B" w:rsidR="00F46FB1" w:rsidRPr="008A10F2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  </w:t>
            </w:r>
            <w:r w:rsidRPr="008A10F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8A10F2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จำกัด</w:t>
            </w:r>
            <w:r w:rsidRPr="008A10F2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6" w:type="dxa"/>
          </w:tcPr>
          <w:p w14:paraId="135D6A20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01BCFE42" w14:textId="61203765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4A72D90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32FCE472" w14:textId="761E782F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2574</w:t>
            </w:r>
          </w:p>
        </w:tc>
        <w:tc>
          <w:tcPr>
            <w:tcW w:w="236" w:type="dxa"/>
          </w:tcPr>
          <w:p w14:paraId="2AD4C068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3EE62B33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F142011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621EEC2A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6E5BE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BB885BC" w14:textId="77777777" w:rsidR="00F46FB1" w:rsidRPr="00CA2BD7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4"/>
      <w:tr w:rsidR="00B4608E" w:rsidRPr="00A65910" w14:paraId="549320B8" w14:textId="77777777" w:rsidTr="00B4608E">
        <w:tc>
          <w:tcPr>
            <w:tcW w:w="2665" w:type="dxa"/>
          </w:tcPr>
          <w:p w14:paraId="5F1CB274" w14:textId="5714F3BF" w:rsidR="00B4608E" w:rsidRPr="008A10F2" w:rsidRDefault="00DB7AD6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8A10F2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</w:p>
        </w:tc>
        <w:tc>
          <w:tcPr>
            <w:tcW w:w="236" w:type="dxa"/>
          </w:tcPr>
          <w:p w14:paraId="6AF70320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213FE48E" w14:textId="6D79D1B8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 w:rsidR="002557A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</w:p>
        </w:tc>
        <w:tc>
          <w:tcPr>
            <w:tcW w:w="236" w:type="dxa"/>
          </w:tcPr>
          <w:p w14:paraId="2B2FCDDD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63F96C8D" w14:textId="2E8B52FC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 w:rsidR="002557A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</w:p>
        </w:tc>
        <w:tc>
          <w:tcPr>
            <w:tcW w:w="236" w:type="dxa"/>
          </w:tcPr>
          <w:p w14:paraId="72C6522F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3D4BC3AB" w14:textId="3FA09CC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1E9E54DC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B2A3851" w14:textId="71DD27F0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DBF3E56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CC74AF4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608E" w:rsidRPr="00A65910" w14:paraId="11F11405" w14:textId="77777777" w:rsidTr="00B4608E">
        <w:tc>
          <w:tcPr>
            <w:tcW w:w="2665" w:type="dxa"/>
          </w:tcPr>
          <w:p w14:paraId="2B5B27E2" w14:textId="3DDADBDB" w:rsidR="00B4608E" w:rsidRPr="008A10F2" w:rsidRDefault="00DB7AD6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6315D84D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5817DB96" w14:textId="4816C054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264FECA0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63357583" w14:textId="38991299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14EA160F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35CED67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F0C6BD9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2A923F2C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E3E92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7033ABC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08E" w:rsidRPr="00A65910" w14:paraId="1D580F25" w14:textId="77777777" w:rsidTr="00B4608E">
        <w:tc>
          <w:tcPr>
            <w:tcW w:w="2665" w:type="dxa"/>
          </w:tcPr>
          <w:p w14:paraId="6899AF7F" w14:textId="636A7EE0" w:rsidR="00B4608E" w:rsidRPr="008A10F2" w:rsidRDefault="00DB7AD6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</w:p>
        </w:tc>
        <w:tc>
          <w:tcPr>
            <w:tcW w:w="236" w:type="dxa"/>
          </w:tcPr>
          <w:p w14:paraId="6AEE975E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5E31D121" w14:textId="7ECD6D8B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3830D30E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441D816C" w14:textId="073D22BF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13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3AFAF50F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48981EB5" w14:textId="4F98DE4D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2.7</w:t>
            </w:r>
            <w:r w:rsidR="00EA1849">
              <w:rPr>
                <w:rFonts w:ascii="Angsana New" w:eastAsia="SimSun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0EDEF2EE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1A1A3A87" w14:textId="548DE4EA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B440B01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C672DE1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608E" w:rsidRPr="00A65910" w14:paraId="7B062D1C" w14:textId="77777777" w:rsidTr="00B4608E">
        <w:tc>
          <w:tcPr>
            <w:tcW w:w="2665" w:type="dxa"/>
          </w:tcPr>
          <w:p w14:paraId="5649C266" w14:textId="02911532" w:rsidR="00B4608E" w:rsidRPr="008A10F2" w:rsidRDefault="00DB7AD6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 w:hint="cs"/>
                <w:spacing w:val="-2"/>
                <w:sz w:val="28"/>
                <w:szCs w:val="28"/>
                <w:cs/>
                <w:lang w:eastAsia="zh-CN"/>
              </w:rPr>
              <w:t xml:space="preserve">   เซอร์วิส จำกัด (มหาชน)</w:t>
            </w:r>
          </w:p>
        </w:tc>
        <w:tc>
          <w:tcPr>
            <w:tcW w:w="236" w:type="dxa"/>
          </w:tcPr>
          <w:p w14:paraId="66B3B997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17E3BD56" w14:textId="77D225BB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16E339CD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262D31BC" w14:textId="4C395E14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2ED9BEFB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2807A2C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5DBE5C4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200A6CBE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A7503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567D294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AD6" w:rsidRPr="00A65910" w14:paraId="30A4D70F" w14:textId="77777777" w:rsidTr="00B4608E">
        <w:tc>
          <w:tcPr>
            <w:tcW w:w="2665" w:type="dxa"/>
          </w:tcPr>
          <w:p w14:paraId="36FD97F7" w14:textId="2C4925AE" w:rsidR="00DB7AD6" w:rsidRPr="008A10F2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</w:p>
        </w:tc>
        <w:tc>
          <w:tcPr>
            <w:tcW w:w="236" w:type="dxa"/>
          </w:tcPr>
          <w:p w14:paraId="39BB9DE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6DA538C0" w14:textId="4D34D6BB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767F006D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01405E59" w14:textId="19BC6323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1D701C7B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1014B3C" w14:textId="7CE72A95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59B03D1C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59254A97" w14:textId="404F540B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6AB608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7A283BD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AD6" w:rsidRPr="00A65910" w14:paraId="60811D99" w14:textId="77777777" w:rsidTr="00B4608E">
        <w:tc>
          <w:tcPr>
            <w:tcW w:w="2665" w:type="dxa"/>
          </w:tcPr>
          <w:p w14:paraId="3EDB156B" w14:textId="0D373F7C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75D181D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016ED207" w14:textId="6699EA44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137BFD9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16BC08F6" w14:textId="08BA47D0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2570</w:t>
            </w:r>
          </w:p>
        </w:tc>
        <w:tc>
          <w:tcPr>
            <w:tcW w:w="236" w:type="dxa"/>
          </w:tcPr>
          <w:p w14:paraId="46B07D73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BC9902F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EAD56B4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5AE42C81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C271A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1C5134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AD6" w:rsidRPr="00CA4740" w14:paraId="72EC5284" w14:textId="77777777" w:rsidTr="00B4608E">
        <w:tc>
          <w:tcPr>
            <w:tcW w:w="2665" w:type="dxa"/>
          </w:tcPr>
          <w:p w14:paraId="54596720" w14:textId="6B67588B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</w:p>
        </w:tc>
        <w:tc>
          <w:tcPr>
            <w:tcW w:w="236" w:type="dxa"/>
          </w:tcPr>
          <w:p w14:paraId="04D609B9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223FC28B" w14:textId="70C0BE12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03171B27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287953AD" w14:textId="67B7C700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</w:p>
        </w:tc>
        <w:tc>
          <w:tcPr>
            <w:tcW w:w="236" w:type="dxa"/>
          </w:tcPr>
          <w:p w14:paraId="518BE9A4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F8F2898" w14:textId="59E2FD6A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32153E43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740271AB" w14:textId="056E3AFF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CCFAB74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5F13E35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AD6" w:rsidRPr="00CA4740" w14:paraId="65182EF4" w14:textId="77777777" w:rsidTr="00B4608E">
        <w:tc>
          <w:tcPr>
            <w:tcW w:w="2665" w:type="dxa"/>
          </w:tcPr>
          <w:p w14:paraId="6F2674EE" w14:textId="76BCAA14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3160CCB7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699A64DD" w14:textId="159A4B0E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631C7110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552A598A" w14:textId="6BAFB25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54B9DE18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798A2C30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4CE15BD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24C782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68384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F04F1E" w14:textId="77777777" w:rsidR="00DB7AD6" w:rsidRPr="00CA2BD7" w:rsidRDefault="00DB7AD6" w:rsidP="00DB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08E" w:rsidRPr="00CA4740" w14:paraId="0EBA78B2" w14:textId="77777777" w:rsidTr="00B4608E">
        <w:tc>
          <w:tcPr>
            <w:tcW w:w="2665" w:type="dxa"/>
          </w:tcPr>
          <w:p w14:paraId="4A37B6DF" w14:textId="7160F926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6" w:type="dxa"/>
          </w:tcPr>
          <w:p w14:paraId="566F7475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352" w:type="dxa"/>
          </w:tcPr>
          <w:p w14:paraId="0CD3987B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2C8D5058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</w:tcPr>
          <w:p w14:paraId="44501982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FEF6C63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1" w:type="dxa"/>
          </w:tcPr>
          <w:p w14:paraId="2F1DFBD7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2C5333D5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EF84C39" w14:textId="19AEE3E6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6690D203" w14:textId="7777777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D5BCD7" w14:textId="3C0D0727" w:rsidR="00B4608E" w:rsidRPr="00CA2BD7" w:rsidRDefault="00B4608E" w:rsidP="00B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C7BB6A" w14:textId="77777777" w:rsidR="00BC368E" w:rsidRDefault="00BC368E" w:rsidP="00BC368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36FAD7C5" w14:textId="6814CB4A" w:rsidR="00A93DAD" w:rsidRDefault="00A93DAD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เงินลงทุนในบริษัทย่อยซึ่งบันทึกโดยวิธีราคาทุน - สุทธิ</w:t>
      </w:r>
    </w:p>
    <w:p w14:paraId="7690DE9D" w14:textId="77777777" w:rsid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Style w:val="TableGrid"/>
        <w:tblW w:w="10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134"/>
        <w:gridCol w:w="236"/>
        <w:gridCol w:w="1077"/>
      </w:tblGrid>
      <w:tr w:rsidR="0007757F" w:rsidRPr="00A93DAD" w14:paraId="6D456085" w14:textId="77777777" w:rsidTr="000A3570">
        <w:tc>
          <w:tcPr>
            <w:tcW w:w="2551" w:type="dxa"/>
          </w:tcPr>
          <w:p w14:paraId="46A0741D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7699" w:type="dxa"/>
            <w:gridSpan w:val="11"/>
            <w:tcBorders>
              <w:bottom w:val="single" w:sz="4" w:space="0" w:color="auto"/>
            </w:tcBorders>
          </w:tcPr>
          <w:p w14:paraId="261ACD5E" w14:textId="59F25D6D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7757F" w:rsidRPr="00A93DAD" w14:paraId="5BCAA698" w14:textId="77777777" w:rsidTr="00C05415">
        <w:tc>
          <w:tcPr>
            <w:tcW w:w="2551" w:type="dxa"/>
          </w:tcPr>
          <w:p w14:paraId="1FBA5731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B0E378" w14:textId="67C794E9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ทุนที่ชำระ</w:t>
            </w:r>
            <w:r w:rsidRPr="0007757F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แล้ว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134DC7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F156B" w14:textId="1245C5BE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07757F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ของ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การถือหุ้นทางตรง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8582F6" w14:textId="77777777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B5DC22" w14:textId="7AE04349" w:rsidR="0007757F" w:rsidRPr="00A93DAD" w:rsidRDefault="0007757F" w:rsidP="000775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5" w:right="-10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ราคาทุนของเงินลงทุน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75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46FB1" w:rsidRPr="00A93DAD" w14:paraId="168989D0" w14:textId="77777777" w:rsidTr="00C05415">
        <w:tc>
          <w:tcPr>
            <w:tcW w:w="2551" w:type="dxa"/>
          </w:tcPr>
          <w:p w14:paraId="79167F28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90DCD" w14:textId="21538B9D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F335D72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4AE83" w14:textId="1D1FCECB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42F7B819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45E6F20" w14:textId="684D0388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5D9E283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2D384CC" w14:textId="6D8D64AD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779A4B57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A579E3" w14:textId="645C2CBE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C41EC07" w14:textId="77777777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08BE67" w14:textId="3F2D6471" w:rsidR="00F46FB1" w:rsidRPr="00A93DAD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93DA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6FB1" w:rsidRPr="0007757F" w14:paraId="75E28279" w14:textId="77777777" w:rsidTr="000A3570">
        <w:tc>
          <w:tcPr>
            <w:tcW w:w="2551" w:type="dxa"/>
          </w:tcPr>
          <w:p w14:paraId="3578AB88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59585F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BA017CC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BD9426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EE941A1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87B6CC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27C8CDF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351BE7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37C6567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7B18EE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D782359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F0F2B5" w14:textId="77777777" w:rsidR="00F46FB1" w:rsidRPr="0007757F" w:rsidRDefault="00F46FB1" w:rsidP="00F46F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F46FB1" w:rsidRPr="0007757F" w14:paraId="16E429FF" w14:textId="77777777" w:rsidTr="000A3570">
        <w:tc>
          <w:tcPr>
            <w:tcW w:w="2551" w:type="dxa"/>
            <w:vAlign w:val="bottom"/>
          </w:tcPr>
          <w:p w14:paraId="0DB45053" w14:textId="6D6BE547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ซี.วี.เอ. จำกัด</w:t>
            </w:r>
          </w:p>
        </w:tc>
        <w:tc>
          <w:tcPr>
            <w:tcW w:w="1077" w:type="dxa"/>
            <w:vAlign w:val="bottom"/>
          </w:tcPr>
          <w:p w14:paraId="597A3713" w14:textId="5F47D631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409FB33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9AAFA41" w14:textId="61F10A5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  <w:vAlign w:val="center"/>
          </w:tcPr>
          <w:p w14:paraId="3F4F6F13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564EF1C" w14:textId="77258A35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6C3602C0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F146A12" w14:textId="763409B6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D362B2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1DD53D96" w14:textId="4565921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49,993</w:t>
            </w:r>
          </w:p>
        </w:tc>
        <w:tc>
          <w:tcPr>
            <w:tcW w:w="236" w:type="dxa"/>
            <w:vAlign w:val="bottom"/>
          </w:tcPr>
          <w:p w14:paraId="18A85EB0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E454C73" w14:textId="64A14EE5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49,993</w:t>
            </w:r>
          </w:p>
        </w:tc>
      </w:tr>
      <w:tr w:rsidR="00F46FB1" w:rsidRPr="0007757F" w14:paraId="74FF592F" w14:textId="77777777" w:rsidTr="000A3570">
        <w:tc>
          <w:tcPr>
            <w:tcW w:w="2551" w:type="dxa"/>
            <w:vAlign w:val="bottom"/>
          </w:tcPr>
          <w:p w14:paraId="4A2BE31E" w14:textId="341D2CF7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ชยภาค จำกัด</w:t>
            </w:r>
          </w:p>
        </w:tc>
        <w:tc>
          <w:tcPr>
            <w:tcW w:w="1077" w:type="dxa"/>
            <w:vAlign w:val="bottom"/>
          </w:tcPr>
          <w:p w14:paraId="10B4DAAE" w14:textId="5E52D393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05360474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55954F" w14:textId="2A8B920F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236" w:type="dxa"/>
            <w:vAlign w:val="center"/>
          </w:tcPr>
          <w:p w14:paraId="624DAFE5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61C6DF" w14:textId="476F1341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17173B5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14B7840" w14:textId="0B427B3C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  <w:vAlign w:val="center"/>
          </w:tcPr>
          <w:p w14:paraId="775129A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784F353" w14:textId="107E5F6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  <w:tc>
          <w:tcPr>
            <w:tcW w:w="236" w:type="dxa"/>
            <w:vAlign w:val="bottom"/>
          </w:tcPr>
          <w:p w14:paraId="4277BE2C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7841E" w14:textId="5B1DB0A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 43,993</w:t>
            </w:r>
          </w:p>
        </w:tc>
      </w:tr>
      <w:tr w:rsidR="00F46FB1" w:rsidRPr="0007757F" w14:paraId="01939985" w14:textId="77777777" w:rsidTr="000A3570">
        <w:tc>
          <w:tcPr>
            <w:tcW w:w="2551" w:type="dxa"/>
            <w:vAlign w:val="bottom"/>
          </w:tcPr>
          <w:p w14:paraId="0A1EF053" w14:textId="1D0EDB26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 xml:space="preserve">บริษัท ทีเค เงินทันใจ จำกัด </w:t>
            </w:r>
          </w:p>
        </w:tc>
        <w:tc>
          <w:tcPr>
            <w:tcW w:w="1077" w:type="dxa"/>
            <w:vAlign w:val="bottom"/>
          </w:tcPr>
          <w:p w14:paraId="5FF6464A" w14:textId="5DFA0A88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05F3702F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72372BE" w14:textId="5C72F96B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50,000</w:t>
            </w:r>
          </w:p>
        </w:tc>
        <w:tc>
          <w:tcPr>
            <w:tcW w:w="236" w:type="dxa"/>
          </w:tcPr>
          <w:p w14:paraId="55F5E1A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4DE9C75" w14:textId="41D75AEF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7B2517B5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90B6779" w14:textId="7DC84D39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258D7C6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3FE94C89" w14:textId="08479213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49,997</w:t>
            </w:r>
          </w:p>
        </w:tc>
        <w:tc>
          <w:tcPr>
            <w:tcW w:w="236" w:type="dxa"/>
            <w:vAlign w:val="bottom"/>
          </w:tcPr>
          <w:p w14:paraId="7429FF8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A3DD7FC" w14:textId="3CBB9AE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49,997</w:t>
            </w:r>
          </w:p>
        </w:tc>
      </w:tr>
      <w:tr w:rsidR="00F46FB1" w:rsidRPr="0007757F" w14:paraId="36F2487C" w14:textId="77777777" w:rsidTr="000A3570">
        <w:tc>
          <w:tcPr>
            <w:tcW w:w="2551" w:type="dxa"/>
            <w:vAlign w:val="bottom"/>
          </w:tcPr>
          <w:p w14:paraId="549EBFA8" w14:textId="04315128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บริษัท ทีเค โบรคเกอร์ จำกัด</w:t>
            </w:r>
          </w:p>
        </w:tc>
        <w:tc>
          <w:tcPr>
            <w:tcW w:w="1077" w:type="dxa"/>
            <w:vAlign w:val="bottom"/>
          </w:tcPr>
          <w:p w14:paraId="692B66DF" w14:textId="73030D79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411666D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374C457" w14:textId="5728BFA9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</w:tcPr>
          <w:p w14:paraId="019CFCD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E9CCFFE" w14:textId="514D950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60E4483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0B29463" w14:textId="285B1732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99.99</w:t>
            </w:r>
          </w:p>
        </w:tc>
        <w:tc>
          <w:tcPr>
            <w:tcW w:w="236" w:type="dxa"/>
          </w:tcPr>
          <w:p w14:paraId="4DF354DC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0B0B4CEC" w14:textId="499590FC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  <w:tc>
          <w:tcPr>
            <w:tcW w:w="236" w:type="dxa"/>
            <w:vAlign w:val="bottom"/>
          </w:tcPr>
          <w:p w14:paraId="4B92BAC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7140AE1" w14:textId="09E7F9C1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3,000</w:t>
            </w:r>
          </w:p>
        </w:tc>
      </w:tr>
      <w:tr w:rsidR="00F46FB1" w:rsidRPr="0007757F" w14:paraId="3F647830" w14:textId="77777777" w:rsidTr="000A3570">
        <w:tc>
          <w:tcPr>
            <w:tcW w:w="2551" w:type="dxa"/>
            <w:vAlign w:val="bottom"/>
          </w:tcPr>
          <w:p w14:paraId="0FFA9285" w14:textId="23650B4D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proofErr w:type="spellStart"/>
            <w:r w:rsidRPr="0007757F">
              <w:rPr>
                <w:rFonts w:ascii="Angsana New" w:hAnsi="Angsana New" w:cs="Angsana New"/>
                <w:color w:val="auto"/>
              </w:rPr>
              <w:t>Sabaidee</w:t>
            </w:r>
            <w:proofErr w:type="spellEnd"/>
            <w:r w:rsidRPr="0007757F">
              <w:rPr>
                <w:rFonts w:ascii="Angsana New" w:hAnsi="Angsana New" w:cs="Angsana New"/>
                <w:color w:val="auto"/>
              </w:rPr>
              <w:t xml:space="preserve"> </w:t>
            </w:r>
            <w:proofErr w:type="spellStart"/>
            <w:r w:rsidRPr="0007757F">
              <w:rPr>
                <w:rFonts w:ascii="Angsana New" w:hAnsi="Angsana New" w:cs="Angsana New"/>
                <w:color w:val="auto"/>
              </w:rPr>
              <w:t>LeasingCo</w:t>
            </w:r>
            <w:proofErr w:type="spellEnd"/>
            <w:r w:rsidRPr="0007757F">
              <w:rPr>
                <w:rFonts w:ascii="Angsana New" w:hAnsi="Angsana New" w:cs="Angsana New"/>
                <w:color w:val="auto"/>
              </w:rPr>
              <w:t>., Ltd.</w:t>
            </w:r>
          </w:p>
        </w:tc>
        <w:tc>
          <w:tcPr>
            <w:tcW w:w="1077" w:type="dxa"/>
            <w:vAlign w:val="bottom"/>
          </w:tcPr>
          <w:p w14:paraId="1AD3AE7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5D9D7C3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1373253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D9275DD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6C085B7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22D67C9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975C4A2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6053B4A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21C067D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6D5B7FE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6A46F65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46FB1" w:rsidRPr="0007757F" w14:paraId="56A11E62" w14:textId="77777777" w:rsidTr="000A3570">
        <w:tc>
          <w:tcPr>
            <w:tcW w:w="2551" w:type="dxa"/>
            <w:vAlign w:val="bottom"/>
          </w:tcPr>
          <w:p w14:paraId="075C0289" w14:textId="766F4690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(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ประเทศลาว)</w:t>
            </w:r>
          </w:p>
        </w:tc>
        <w:tc>
          <w:tcPr>
            <w:tcW w:w="1077" w:type="dxa"/>
            <w:vAlign w:val="bottom"/>
          </w:tcPr>
          <w:p w14:paraId="6FDA0940" w14:textId="25F2E7FE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1AA1C108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A770F38" w14:textId="72BAC17A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58,013</w:t>
            </w:r>
          </w:p>
        </w:tc>
        <w:tc>
          <w:tcPr>
            <w:tcW w:w="236" w:type="dxa"/>
          </w:tcPr>
          <w:p w14:paraId="548FC3D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A58E98C" w14:textId="019D6D18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80.33*</w:t>
            </w:r>
          </w:p>
        </w:tc>
        <w:tc>
          <w:tcPr>
            <w:tcW w:w="236" w:type="dxa"/>
          </w:tcPr>
          <w:p w14:paraId="30045C8D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25F6C02" w14:textId="0F6EEA4B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73.77*</w:t>
            </w:r>
          </w:p>
        </w:tc>
        <w:tc>
          <w:tcPr>
            <w:tcW w:w="236" w:type="dxa"/>
          </w:tcPr>
          <w:p w14:paraId="11BF59F4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74EA9538" w14:textId="2D1EF80B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47,350</w:t>
            </w:r>
          </w:p>
        </w:tc>
        <w:tc>
          <w:tcPr>
            <w:tcW w:w="236" w:type="dxa"/>
            <w:vAlign w:val="bottom"/>
          </w:tcPr>
          <w:p w14:paraId="666B6C4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2266944" w14:textId="181E9733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42,001</w:t>
            </w:r>
          </w:p>
        </w:tc>
      </w:tr>
      <w:tr w:rsidR="00F46FB1" w:rsidRPr="0007757F" w14:paraId="743A10A6" w14:textId="77777777" w:rsidTr="000A3570">
        <w:tc>
          <w:tcPr>
            <w:tcW w:w="2551" w:type="dxa"/>
            <w:vAlign w:val="bottom"/>
          </w:tcPr>
          <w:p w14:paraId="6836D1C7" w14:textId="689B4F83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proofErr w:type="spellStart"/>
            <w:r w:rsidRPr="0007757F">
              <w:rPr>
                <w:rFonts w:ascii="Angsana New" w:hAnsi="Angsana New" w:cs="Angsana New"/>
                <w:color w:val="auto"/>
              </w:rPr>
              <w:t>Suosdey</w:t>
            </w:r>
            <w:proofErr w:type="spellEnd"/>
            <w:r w:rsidRPr="0007757F">
              <w:rPr>
                <w:rFonts w:ascii="Angsana New" w:hAnsi="Angsana New" w:cs="Angsana New"/>
                <w:color w:val="auto"/>
              </w:rPr>
              <w:t xml:space="preserve"> Finance PLC.</w:t>
            </w:r>
          </w:p>
        </w:tc>
        <w:tc>
          <w:tcPr>
            <w:tcW w:w="1077" w:type="dxa"/>
            <w:vAlign w:val="bottom"/>
          </w:tcPr>
          <w:p w14:paraId="1A1AB21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0D2EB3F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53BAA02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399F1CC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28202755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491B953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157F9001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59C42ABD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55A86D3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  <w:vAlign w:val="bottom"/>
          </w:tcPr>
          <w:p w14:paraId="3973185F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F7AC73C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F46FB1" w:rsidRPr="0007757F" w14:paraId="47F555AA" w14:textId="77777777" w:rsidTr="000A3570">
        <w:tc>
          <w:tcPr>
            <w:tcW w:w="2551" w:type="dxa"/>
            <w:vAlign w:val="bottom"/>
          </w:tcPr>
          <w:p w14:paraId="28F95715" w14:textId="5C4E28CA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 xml:space="preserve">   (ประเทศกัมพูชา)</w:t>
            </w:r>
          </w:p>
        </w:tc>
        <w:tc>
          <w:tcPr>
            <w:tcW w:w="1077" w:type="dxa"/>
            <w:vAlign w:val="bottom"/>
          </w:tcPr>
          <w:p w14:paraId="008E79F4" w14:textId="3D7FA52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74E93764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1FEE88C" w14:textId="64EE8B00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132,209</w:t>
            </w:r>
          </w:p>
        </w:tc>
        <w:tc>
          <w:tcPr>
            <w:tcW w:w="236" w:type="dxa"/>
          </w:tcPr>
          <w:p w14:paraId="1B2C138F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04F7207B" w14:textId="2E5758B1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7A5C5C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DA06A5C" w14:textId="67F24209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99.95</w:t>
            </w:r>
          </w:p>
        </w:tc>
        <w:tc>
          <w:tcPr>
            <w:tcW w:w="236" w:type="dxa"/>
          </w:tcPr>
          <w:p w14:paraId="1E1D1ED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14:paraId="5E341822" w14:textId="53DC34E6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132,145</w:t>
            </w:r>
          </w:p>
        </w:tc>
        <w:tc>
          <w:tcPr>
            <w:tcW w:w="236" w:type="dxa"/>
            <w:vAlign w:val="bottom"/>
          </w:tcPr>
          <w:p w14:paraId="0F8EB2E3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0715C78" w14:textId="41E64F65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132,145</w:t>
            </w:r>
          </w:p>
        </w:tc>
      </w:tr>
      <w:tr w:rsidR="00F46FB1" w:rsidRPr="0007757F" w14:paraId="6C90EABC" w14:textId="77777777" w:rsidTr="000A3570">
        <w:tc>
          <w:tcPr>
            <w:tcW w:w="2551" w:type="dxa"/>
            <w:vAlign w:val="bottom"/>
          </w:tcPr>
          <w:p w14:paraId="45261A51" w14:textId="70C149A2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  <w:spacing w:val="-2"/>
              </w:rPr>
            </w:pPr>
            <w:proofErr w:type="spellStart"/>
            <w:r w:rsidRPr="0007757F">
              <w:rPr>
                <w:rFonts w:ascii="Angsana New" w:hAnsi="Angsana New" w:cs="Angsana New"/>
                <w:color w:val="auto"/>
                <w:spacing w:val="-2"/>
              </w:rPr>
              <w:t>Mingalaba</w:t>
            </w:r>
            <w:proofErr w:type="spellEnd"/>
            <w:r>
              <w:rPr>
                <w:rFonts w:ascii="Angsana New" w:hAnsi="Angsana New" w:cs="Angsana New"/>
                <w:color w:val="auto"/>
                <w:spacing w:val="-2"/>
              </w:rPr>
              <w:t xml:space="preserve"> </w:t>
            </w:r>
            <w:proofErr w:type="spellStart"/>
            <w:r w:rsidRPr="0007757F">
              <w:rPr>
                <w:rFonts w:ascii="Angsana New" w:hAnsi="Angsana New" w:cs="Angsana New"/>
                <w:color w:val="auto"/>
                <w:spacing w:val="-2"/>
              </w:rPr>
              <w:t>Thitikorn</w:t>
            </w:r>
            <w:proofErr w:type="spellEnd"/>
            <w:r w:rsidRPr="0007757F">
              <w:rPr>
                <w:rFonts w:ascii="Angsana New" w:hAnsi="Angsana New" w:cs="Angsana New"/>
                <w:color w:val="auto"/>
                <w:spacing w:val="-2"/>
              </w:rPr>
              <w:t xml:space="preserve"> Microfinance </w:t>
            </w:r>
          </w:p>
        </w:tc>
        <w:tc>
          <w:tcPr>
            <w:tcW w:w="1077" w:type="dxa"/>
            <w:vAlign w:val="bottom"/>
          </w:tcPr>
          <w:p w14:paraId="61CC70E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7B14928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5F4636DC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23B36C7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3554E334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149D10C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6899F97C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</w:tcPr>
          <w:p w14:paraId="7604FDA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388420A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236" w:type="dxa"/>
            <w:vAlign w:val="bottom"/>
          </w:tcPr>
          <w:p w14:paraId="3FE55BA5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1077" w:type="dxa"/>
            <w:vAlign w:val="bottom"/>
          </w:tcPr>
          <w:p w14:paraId="5CF98C86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</w:tr>
      <w:tr w:rsidR="00F46FB1" w:rsidRPr="0007757F" w14:paraId="03C64932" w14:textId="77777777" w:rsidTr="000A3570">
        <w:tc>
          <w:tcPr>
            <w:tcW w:w="2551" w:type="dxa"/>
            <w:vAlign w:val="bottom"/>
          </w:tcPr>
          <w:p w14:paraId="623E69C1" w14:textId="56D3698E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 xml:space="preserve">   Co., Ltd. (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ประเทศพม่า)</w:t>
            </w:r>
            <w:r w:rsidR="00ED3DA9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0F6BF419" w14:textId="0A827617" w:rsidR="00F46FB1" w:rsidRPr="0007757F" w:rsidRDefault="00ED3DA9" w:rsidP="00ED3DA9">
            <w:pPr>
              <w:pStyle w:val="1"/>
              <w:widowControl/>
              <w:spacing w:line="216" w:lineRule="auto"/>
              <w:ind w:right="41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   -</w:t>
            </w:r>
          </w:p>
        </w:tc>
        <w:tc>
          <w:tcPr>
            <w:tcW w:w="236" w:type="dxa"/>
          </w:tcPr>
          <w:p w14:paraId="3B802000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3D586D54" w14:textId="5FE57632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4,705</w:t>
            </w:r>
          </w:p>
        </w:tc>
        <w:tc>
          <w:tcPr>
            <w:tcW w:w="236" w:type="dxa"/>
          </w:tcPr>
          <w:p w14:paraId="0466F46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7CB9DDF0" w14:textId="49F9192F" w:rsidR="00F46FB1" w:rsidRPr="0007757F" w:rsidRDefault="00ED3DA9" w:rsidP="00ED3DA9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        -</w:t>
            </w:r>
          </w:p>
        </w:tc>
        <w:tc>
          <w:tcPr>
            <w:tcW w:w="236" w:type="dxa"/>
          </w:tcPr>
          <w:p w14:paraId="018442F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vAlign w:val="bottom"/>
          </w:tcPr>
          <w:p w14:paraId="4A08C9AD" w14:textId="3549C4B5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99.00</w:t>
            </w:r>
          </w:p>
        </w:tc>
        <w:tc>
          <w:tcPr>
            <w:tcW w:w="236" w:type="dxa"/>
          </w:tcPr>
          <w:p w14:paraId="4E2DDF8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E5B9CD" w14:textId="1DDA818F" w:rsidR="00F46FB1" w:rsidRPr="0007757F" w:rsidRDefault="00ED3DA9" w:rsidP="00ED3DA9">
            <w:pPr>
              <w:pStyle w:val="1"/>
              <w:widowControl/>
              <w:spacing w:line="216" w:lineRule="auto"/>
              <w:ind w:right="41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236" w:type="dxa"/>
            <w:vAlign w:val="bottom"/>
          </w:tcPr>
          <w:p w14:paraId="1815D34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58050C" w14:textId="6DE8184A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4,658</w:t>
            </w:r>
          </w:p>
        </w:tc>
      </w:tr>
      <w:tr w:rsidR="00F46FB1" w:rsidRPr="0007757F" w14:paraId="7FF8FDF5" w14:textId="77777777" w:rsidTr="000A3570">
        <w:tc>
          <w:tcPr>
            <w:tcW w:w="2551" w:type="dxa"/>
            <w:vAlign w:val="bottom"/>
          </w:tcPr>
          <w:p w14:paraId="1DBA637E" w14:textId="7BF8C411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077" w:type="dxa"/>
          </w:tcPr>
          <w:p w14:paraId="1287964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69D739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1168587A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B16F418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9F2A43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7253BC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6A725F22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0B89DA7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84E4A4" w14:textId="69496BA6" w:rsidR="00F46FB1" w:rsidRPr="0007757F" w:rsidRDefault="00ED3DA9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326,478</w:t>
            </w:r>
          </w:p>
        </w:tc>
        <w:tc>
          <w:tcPr>
            <w:tcW w:w="236" w:type="dxa"/>
            <w:vAlign w:val="center"/>
          </w:tcPr>
          <w:p w14:paraId="56441A4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DB1FB0E" w14:textId="7A0D954B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325,787</w:t>
            </w:r>
          </w:p>
        </w:tc>
      </w:tr>
      <w:tr w:rsidR="00F46FB1" w:rsidRPr="0007757F" w14:paraId="57AB06A7" w14:textId="77777777" w:rsidTr="000A3570">
        <w:tc>
          <w:tcPr>
            <w:tcW w:w="2551" w:type="dxa"/>
            <w:vAlign w:val="bottom"/>
          </w:tcPr>
          <w:p w14:paraId="09B54921" w14:textId="7BC37C97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หัก ค่าเผื่อการด้อยค่า</w:t>
            </w:r>
            <w:r w:rsidR="00ED3DA9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205DA0">
              <w:rPr>
                <w:rFonts w:ascii="Angsana New" w:hAnsi="Angsana New" w:cs="Angsana New"/>
                <w:color w:val="auto"/>
              </w:rPr>
              <w:t>(</w:t>
            </w:r>
            <w:proofErr w:type="spellStart"/>
            <w:r w:rsidR="00205DA0">
              <w:rPr>
                <w:rFonts w:ascii="Angsana New" w:hAnsi="Angsana New" w:cs="Angsana New"/>
                <w:color w:val="auto"/>
              </w:rPr>
              <w:t>Mingalaba</w:t>
            </w:r>
            <w:proofErr w:type="spellEnd"/>
            <w:r w:rsidR="00205DA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77" w:type="dxa"/>
          </w:tcPr>
          <w:p w14:paraId="0AC31AF5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9EDE3AB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36441FF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E8A2E1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46177536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0CF86379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300CDE0B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78AF119A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433754" w14:textId="09520078" w:rsidR="00F46FB1" w:rsidRPr="0007757F" w:rsidRDefault="00ED3DA9" w:rsidP="00ED3DA9">
            <w:pPr>
              <w:pStyle w:val="1"/>
              <w:widowControl/>
              <w:spacing w:line="216" w:lineRule="auto"/>
              <w:ind w:right="41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236" w:type="dxa"/>
            <w:vAlign w:val="center"/>
          </w:tcPr>
          <w:p w14:paraId="00AE916C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40D921C" w14:textId="22557925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(</w:t>
            </w:r>
            <w:r w:rsidRPr="0007757F">
              <w:rPr>
                <w:rFonts w:ascii="Angsana New" w:hAnsi="Angsana New" w:cs="Angsana New"/>
                <w:color w:val="auto"/>
              </w:rPr>
              <w:t>4,658</w:t>
            </w:r>
            <w:r w:rsidRPr="0007757F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F46FB1" w:rsidRPr="0007757F" w14:paraId="3314A875" w14:textId="77777777" w:rsidTr="000A3570">
        <w:tc>
          <w:tcPr>
            <w:tcW w:w="2551" w:type="dxa"/>
            <w:vAlign w:val="bottom"/>
          </w:tcPr>
          <w:p w14:paraId="4E44B179" w14:textId="441555B6" w:rsidR="00F46FB1" w:rsidRPr="0007757F" w:rsidRDefault="00F46FB1" w:rsidP="00F46FB1">
            <w:pPr>
              <w:pStyle w:val="1"/>
              <w:widowControl/>
              <w:spacing w:line="216" w:lineRule="auto"/>
              <w:ind w:left="-108" w:right="-180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077" w:type="dxa"/>
          </w:tcPr>
          <w:p w14:paraId="3C595D8D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4B66C7F5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4111E4C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681CFC0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1D0BDA75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6AC88EF2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</w:tcPr>
          <w:p w14:paraId="2B20CEF4" w14:textId="77777777" w:rsidR="00F46FB1" w:rsidRPr="0007757F" w:rsidRDefault="00F46FB1" w:rsidP="00F46FB1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6" w:type="dxa"/>
          </w:tcPr>
          <w:p w14:paraId="24B035FE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41277" w14:textId="0185F5B9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326,478</w:t>
            </w:r>
          </w:p>
        </w:tc>
        <w:tc>
          <w:tcPr>
            <w:tcW w:w="236" w:type="dxa"/>
            <w:vAlign w:val="center"/>
          </w:tcPr>
          <w:p w14:paraId="781513C1" w14:textId="77777777" w:rsidR="00F46FB1" w:rsidRPr="0007757F" w:rsidRDefault="00F46FB1" w:rsidP="00F46FB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B99D" w14:textId="0B305C14" w:rsidR="00F46FB1" w:rsidRPr="0007757F" w:rsidRDefault="00F46FB1" w:rsidP="00F46FB1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</w:rPr>
            </w:pPr>
            <w:r w:rsidRPr="0007757F">
              <w:rPr>
                <w:rFonts w:ascii="Angsana New" w:hAnsi="Angsana New" w:cs="Angsana New"/>
                <w:color w:val="auto"/>
              </w:rPr>
              <w:t>321,129</w:t>
            </w:r>
          </w:p>
        </w:tc>
      </w:tr>
    </w:tbl>
    <w:p w14:paraId="125F5F98" w14:textId="77777777" w:rsid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0DF4DAAB" w14:textId="6B841555" w:rsidR="000A3570" w:rsidRDefault="000A3570" w:rsidP="000A35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cs/>
          <w:lang w:eastAsia="zh-CN"/>
        </w:rPr>
      </w:pPr>
      <w:r w:rsidRPr="00C05D50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05D50">
        <w:rPr>
          <w:rFonts w:ascii="Angsana New" w:hAnsi="Angsana New"/>
          <w:sz w:val="30"/>
          <w:szCs w:val="30"/>
          <w:cs/>
        </w:rPr>
        <w:t xml:space="preserve">ร้อยละของการถือหุ้นทั้งทางตรงและทางอ้อมรวมกันผ่านบริษัทย่อยอีกสองแห่ง (ซึ่งบริษัทถือหุ้นร้อยละ </w:t>
      </w:r>
      <w:r w:rsidRPr="00C05D50">
        <w:rPr>
          <w:rFonts w:ascii="Angsana New" w:hAnsi="Angsana New"/>
          <w:sz w:val="30"/>
          <w:szCs w:val="30"/>
        </w:rPr>
        <w:t xml:space="preserve">99.99) </w:t>
      </w:r>
      <w:r w:rsidRPr="00C05D50">
        <w:rPr>
          <w:rFonts w:ascii="Angsana New" w:hAnsi="Angsana New"/>
          <w:sz w:val="30"/>
          <w:szCs w:val="30"/>
          <w:cs/>
        </w:rPr>
        <w:t>เท่ากับร้อย</w:t>
      </w:r>
      <w:r w:rsidRPr="004A5D9B">
        <w:rPr>
          <w:rFonts w:ascii="Angsana New" w:hAnsi="Angsana New"/>
          <w:sz w:val="30"/>
          <w:szCs w:val="30"/>
          <w:cs/>
        </w:rPr>
        <w:t xml:space="preserve">ละ </w:t>
      </w:r>
      <w:r>
        <w:rPr>
          <w:rFonts w:ascii="Angsana New" w:hAnsi="Angsana New"/>
          <w:sz w:val="30"/>
          <w:szCs w:val="30"/>
        </w:rPr>
        <w:t>93.45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B51C8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B51C8">
        <w:rPr>
          <w:rFonts w:ascii="Angsana New" w:hAnsi="Angsana New"/>
          <w:sz w:val="30"/>
          <w:szCs w:val="30"/>
        </w:rPr>
        <w:t xml:space="preserve">86.89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46FB1">
        <w:rPr>
          <w:rFonts w:ascii="Angsana New" w:hAnsi="Angsana New"/>
          <w:sz w:val="30"/>
          <w:szCs w:val="30"/>
        </w:rPr>
        <w:t xml:space="preserve">31 </w:t>
      </w:r>
      <w:r w:rsidR="00F46FB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B51C8">
        <w:rPr>
          <w:rFonts w:ascii="Angsana New" w:hAnsi="Angsana New" w:hint="cs"/>
          <w:sz w:val="30"/>
          <w:szCs w:val="30"/>
          <w:cs/>
        </w:rPr>
        <w:t xml:space="preserve"> </w:t>
      </w:r>
      <w:r w:rsidR="008B51C8">
        <w:rPr>
          <w:rFonts w:ascii="Angsana New" w:hAnsi="Angsana New"/>
          <w:sz w:val="30"/>
          <w:szCs w:val="30"/>
        </w:rPr>
        <w:t xml:space="preserve">2566 </w:t>
      </w:r>
      <w:r w:rsidR="008B51C8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6E3E3A8" w14:textId="77777777" w:rsidR="000A3570" w:rsidRDefault="000A3570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0A346656" w14:textId="242DD103" w:rsidR="000A3570" w:rsidRPr="000A3570" w:rsidRDefault="000A3570" w:rsidP="000A35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cs/>
          <w:lang w:eastAsia="zh-CN"/>
        </w:rPr>
      </w:pPr>
      <w:proofErr w:type="spellStart"/>
      <w:r w:rsidRPr="000A3570">
        <w:rPr>
          <w:rFonts w:ascii="Angsana New" w:hAnsi="Angsana New"/>
          <w:sz w:val="30"/>
          <w:szCs w:val="30"/>
        </w:rPr>
        <w:t>Mingalab</w:t>
      </w:r>
      <w:r>
        <w:rPr>
          <w:rFonts w:ascii="Angsana New" w:hAnsi="Angsana New"/>
          <w:sz w:val="30"/>
          <w:szCs w:val="30"/>
        </w:rPr>
        <w:t>a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A3570">
        <w:rPr>
          <w:rFonts w:ascii="Angsana New" w:hAnsi="Angsana New"/>
          <w:sz w:val="30"/>
          <w:szCs w:val="30"/>
        </w:rPr>
        <w:t>Thitikorn</w:t>
      </w:r>
      <w:proofErr w:type="spellEnd"/>
      <w:r w:rsidRPr="000A3570">
        <w:rPr>
          <w:rFonts w:ascii="Angsana New" w:hAnsi="Angsana New"/>
          <w:sz w:val="30"/>
          <w:szCs w:val="30"/>
        </w:rPr>
        <w:t xml:space="preserve"> Microfinance</w:t>
      </w:r>
      <w:r w:rsidRPr="000A3570">
        <w:rPr>
          <w:rFonts w:ascii="Angsana New" w:hAnsi="Angsana New" w:hint="cs"/>
          <w:sz w:val="30"/>
          <w:szCs w:val="30"/>
          <w:cs/>
        </w:rPr>
        <w:t xml:space="preserve"> </w:t>
      </w:r>
      <w:r w:rsidRPr="000A3570">
        <w:rPr>
          <w:rFonts w:ascii="Angsana New" w:hAnsi="Angsana New"/>
          <w:sz w:val="30"/>
          <w:szCs w:val="30"/>
        </w:rPr>
        <w:t>Co., Ltd. (</w:t>
      </w:r>
      <w:r w:rsidRPr="000A3570">
        <w:rPr>
          <w:rFonts w:ascii="Angsana New" w:hAnsi="Angsana New"/>
          <w:sz w:val="30"/>
          <w:szCs w:val="30"/>
          <w:cs/>
        </w:rPr>
        <w:t>ประเทศพม่า)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ได้เลิก</w:t>
      </w:r>
      <w:r w:rsidR="009A5171">
        <w:rPr>
          <w:rFonts w:ascii="Angsana New" w:hAnsi="Angsana New" w:hint="cs"/>
          <w:sz w:val="30"/>
          <w:szCs w:val="30"/>
          <w:cs/>
        </w:rPr>
        <w:t>กิจการ</w:t>
      </w:r>
      <w:r>
        <w:rPr>
          <w:rFonts w:ascii="Angsana New" w:hAnsi="Angsana New" w:hint="cs"/>
          <w:sz w:val="30"/>
          <w:szCs w:val="30"/>
          <w:cs/>
        </w:rPr>
        <w:t>แล้ว</w:t>
      </w:r>
      <w:r w:rsidR="0081357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1357F">
        <w:rPr>
          <w:rFonts w:ascii="Angsana New" w:hAnsi="Angsana New"/>
          <w:sz w:val="30"/>
          <w:szCs w:val="30"/>
        </w:rPr>
        <w:t xml:space="preserve">2567 </w:t>
      </w:r>
      <w:r w:rsidR="009A517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รอการถอนเงิน</w:t>
      </w:r>
      <w:r w:rsidR="00C83F42">
        <w:rPr>
          <w:rFonts w:ascii="Angsana New" w:hAnsi="Angsana New" w:hint="cs"/>
          <w:sz w:val="30"/>
          <w:szCs w:val="30"/>
          <w:cs/>
        </w:rPr>
        <w:t>ออก</w:t>
      </w:r>
      <w:r>
        <w:rPr>
          <w:rFonts w:ascii="Angsana New" w:hAnsi="Angsana New" w:hint="cs"/>
          <w:sz w:val="30"/>
          <w:szCs w:val="30"/>
          <w:cs/>
        </w:rPr>
        <w:t xml:space="preserve"> (ซึ่งเป็นทรัพย์สินเพียงอย่างเดียว) จากประเทศพม่า</w:t>
      </w:r>
    </w:p>
    <w:p w14:paraId="7B5E4952" w14:textId="77777777" w:rsidR="000A3570" w:rsidRDefault="000A3570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24BC9375" w14:textId="4933B11F" w:rsidR="00A93DAD" w:rsidRPr="00A93DAD" w:rsidRDefault="00A93DAD" w:rsidP="00A93D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E1470E1" w14:textId="77777777" w:rsidR="000A3570" w:rsidRDefault="000A3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133E6A9" w14:textId="05F6D48D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7B268C74" w14:textId="097E4A88" w:rsidR="00D14E0F" w:rsidRPr="00BD0E84" w:rsidRDefault="00D14E0F" w:rsidP="00D14E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9984" w:type="dxa"/>
        <w:tblLook w:val="04A0" w:firstRow="1" w:lastRow="0" w:firstColumn="1" w:lastColumn="0" w:noHBand="0" w:noVBand="1"/>
      </w:tblPr>
      <w:tblGrid>
        <w:gridCol w:w="4111"/>
        <w:gridCol w:w="1274"/>
        <w:gridCol w:w="235"/>
        <w:gridCol w:w="1380"/>
        <w:gridCol w:w="235"/>
        <w:gridCol w:w="1264"/>
        <w:gridCol w:w="235"/>
        <w:gridCol w:w="1250"/>
      </w:tblGrid>
      <w:tr w:rsidR="00D14E0F" w:rsidRPr="00412EB6" w14:paraId="7288A0AA" w14:textId="77777777" w:rsidTr="002808A1">
        <w:tc>
          <w:tcPr>
            <w:tcW w:w="4111" w:type="dxa"/>
          </w:tcPr>
          <w:p w14:paraId="366CFB0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3" w:type="dxa"/>
            <w:gridSpan w:val="7"/>
            <w:tcBorders>
              <w:bottom w:val="single" w:sz="4" w:space="0" w:color="auto"/>
            </w:tcBorders>
          </w:tcPr>
          <w:p w14:paraId="0DE703C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D14E0F" w:rsidRPr="00412EB6" w14:paraId="28C6FE1C" w14:textId="77777777" w:rsidTr="002808A1">
        <w:tc>
          <w:tcPr>
            <w:tcW w:w="4111" w:type="dxa"/>
          </w:tcPr>
          <w:p w14:paraId="7E887C8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51D970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6B373DC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14B015F" w14:textId="77777777" w:rsidR="00D14E0F" w:rsidRPr="00DE6188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188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758064F6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9AE2E3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A2F25AF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DC5652B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E0F" w:rsidRPr="00412EB6" w14:paraId="2E867F6D" w14:textId="77777777" w:rsidTr="002808A1">
        <w:tc>
          <w:tcPr>
            <w:tcW w:w="4111" w:type="dxa"/>
          </w:tcPr>
          <w:p w14:paraId="750F49B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668AFD1D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D1D3E70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65F14705" w14:textId="77777777" w:rsidR="00D14E0F" w:rsidRPr="00DE6188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188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743E803A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CA231D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1B1D4B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397D3D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E0F" w:rsidRPr="00412EB6" w14:paraId="222CC855" w14:textId="77777777" w:rsidTr="002808A1">
        <w:tc>
          <w:tcPr>
            <w:tcW w:w="4111" w:type="dxa"/>
          </w:tcPr>
          <w:p w14:paraId="78D35295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E142419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45B9CA98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39DF832" w14:textId="77777777" w:rsidR="00D14E0F" w:rsidRPr="00DE6188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188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5E475ADF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2760C8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5" w:type="dxa"/>
          </w:tcPr>
          <w:p w14:paraId="35CA957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7D5DA84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4E0F" w:rsidRPr="00412EB6" w14:paraId="51969046" w14:textId="77777777" w:rsidTr="002808A1">
        <w:tc>
          <w:tcPr>
            <w:tcW w:w="4111" w:type="dxa"/>
          </w:tcPr>
          <w:p w14:paraId="2B0E1835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4" w:type="dxa"/>
            <w:vAlign w:val="center"/>
          </w:tcPr>
          <w:p w14:paraId="56C36CFD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239078B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00E32CFA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26411F4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B58CF7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91AE454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7B6242C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1FA" w:rsidRPr="00412EB6" w14:paraId="24FC78FD" w14:textId="77777777" w:rsidTr="002808A1">
        <w:tc>
          <w:tcPr>
            <w:tcW w:w="4111" w:type="dxa"/>
          </w:tcPr>
          <w:p w14:paraId="757EA0E1" w14:textId="6EDEEF24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4" w:type="dxa"/>
            <w:vAlign w:val="center"/>
          </w:tcPr>
          <w:p w14:paraId="15EECBBB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050A7F4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7EC299EA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  <w:tc>
          <w:tcPr>
            <w:tcW w:w="235" w:type="dxa"/>
          </w:tcPr>
          <w:p w14:paraId="0A97AA43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76B7061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FC3213C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2BDEFF7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20,875</w:t>
            </w:r>
          </w:p>
        </w:tc>
      </w:tr>
      <w:tr w:rsidR="00D14E0F" w:rsidRPr="00412EB6" w14:paraId="5F3DE6C1" w14:textId="77777777" w:rsidTr="002808A1">
        <w:tc>
          <w:tcPr>
            <w:tcW w:w="4111" w:type="dxa"/>
          </w:tcPr>
          <w:p w14:paraId="04BA5130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4" w:type="dxa"/>
          </w:tcPr>
          <w:p w14:paraId="7AC958A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95B040B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53B6D9C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8CCD76C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5710BF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52,175</w:t>
            </w:r>
          </w:p>
        </w:tc>
        <w:tc>
          <w:tcPr>
            <w:tcW w:w="235" w:type="dxa"/>
          </w:tcPr>
          <w:p w14:paraId="6CE4283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07E7B60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52,175</w:t>
            </w:r>
          </w:p>
        </w:tc>
      </w:tr>
      <w:tr w:rsidR="00D14E0F" w:rsidRPr="00412EB6" w14:paraId="77DB84AA" w14:textId="77777777" w:rsidTr="002808A1">
        <w:tc>
          <w:tcPr>
            <w:tcW w:w="4111" w:type="dxa"/>
          </w:tcPr>
          <w:p w14:paraId="64CA6243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1274" w:type="dxa"/>
          </w:tcPr>
          <w:p w14:paraId="4328909D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6409C9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77C3561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BCAB46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A76C92D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235" w:type="dxa"/>
          </w:tcPr>
          <w:p w14:paraId="4A10985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9B0348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</w:tr>
      <w:tr w:rsidR="00D14E0F" w:rsidRPr="00412EB6" w14:paraId="07E6E298" w14:textId="77777777" w:rsidTr="002808A1">
        <w:tc>
          <w:tcPr>
            <w:tcW w:w="4111" w:type="dxa"/>
          </w:tcPr>
          <w:p w14:paraId="3B7D705C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สินทรัพย์รอการขาย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64C43F9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6D89D65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F1B01C8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204A8B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D89E1F" w14:textId="77777777" w:rsidR="00D14E0F" w:rsidRPr="003D683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31,617</w:t>
            </w:r>
          </w:p>
        </w:tc>
        <w:tc>
          <w:tcPr>
            <w:tcW w:w="235" w:type="dxa"/>
          </w:tcPr>
          <w:p w14:paraId="3836ED1E" w14:textId="77777777" w:rsidR="00D14E0F" w:rsidRPr="003D683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E337A48" w14:textId="77777777" w:rsidR="00D14E0F" w:rsidRPr="003D683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31,617</w:t>
            </w:r>
          </w:p>
        </w:tc>
      </w:tr>
      <w:tr w:rsidR="00D14E0F" w:rsidRPr="00412EB6" w14:paraId="21301C68" w14:textId="77777777" w:rsidTr="002808A1">
        <w:tc>
          <w:tcPr>
            <w:tcW w:w="4111" w:type="dxa"/>
          </w:tcPr>
          <w:p w14:paraId="3F8F8ACE" w14:textId="2917EE58" w:rsidR="00D14E0F" w:rsidRPr="00EA6CF6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9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A6C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>2566</w:t>
            </w:r>
            <w:r w:rsidR="00BC7AB0" w:rsidRPr="00EA6CF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BC7AB0" w:rsidRPr="00EA6CF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และ </w:t>
            </w:r>
            <w:r w:rsidR="00BC7AB0" w:rsidRPr="00EA6CF6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 w:rsidR="00BC7AB0" w:rsidRPr="00EA6CF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มกราคม </w:t>
            </w:r>
            <w:r w:rsidR="00BC7AB0" w:rsidRPr="00EA6CF6"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00CCD369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4CD71D10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382D84F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  <w:tc>
          <w:tcPr>
            <w:tcW w:w="235" w:type="dxa"/>
          </w:tcPr>
          <w:p w14:paraId="7DB150C5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674A25C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86,797</w:t>
            </w:r>
          </w:p>
        </w:tc>
        <w:tc>
          <w:tcPr>
            <w:tcW w:w="235" w:type="dxa"/>
          </w:tcPr>
          <w:p w14:paraId="1385629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F23F30C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107,672</w:t>
            </w:r>
          </w:p>
        </w:tc>
      </w:tr>
      <w:tr w:rsidR="00C811FA" w:rsidRPr="00412EB6" w14:paraId="7A641B26" w14:textId="77777777" w:rsidTr="002808A1">
        <w:tc>
          <w:tcPr>
            <w:tcW w:w="4111" w:type="dxa"/>
          </w:tcPr>
          <w:p w14:paraId="089B7F68" w14:textId="77777777" w:rsidR="00C811FA" w:rsidRPr="00C811FA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1F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4" w:type="dxa"/>
            <w:vAlign w:val="center"/>
          </w:tcPr>
          <w:p w14:paraId="50737D6A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99F3408" w14:textId="77777777" w:rsidR="00C811FA" w:rsidRPr="00412EB6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6B9BFFA7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AABA779" w14:textId="77777777" w:rsidR="00C811FA" w:rsidRPr="00412EB6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644A5E7" w14:textId="2E2198D2" w:rsidR="00C811FA" w:rsidRPr="00412EB6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232,893</w:t>
            </w:r>
          </w:p>
        </w:tc>
        <w:tc>
          <w:tcPr>
            <w:tcW w:w="235" w:type="dxa"/>
          </w:tcPr>
          <w:p w14:paraId="129D3356" w14:textId="77777777" w:rsidR="00C811FA" w:rsidRPr="00412EB6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33C7285C" w14:textId="1BB0D86F" w:rsidR="00C811FA" w:rsidRPr="00412EB6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232,893</w:t>
            </w:r>
          </w:p>
        </w:tc>
      </w:tr>
      <w:tr w:rsidR="00C811FA" w:rsidRPr="00412EB6" w14:paraId="12713E20" w14:textId="77777777" w:rsidTr="002808A1">
        <w:tc>
          <w:tcPr>
            <w:tcW w:w="4111" w:type="dxa"/>
          </w:tcPr>
          <w:p w14:paraId="51B2E1DF" w14:textId="77777777" w:rsidR="00C811FA" w:rsidRPr="00C811FA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11F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C811FA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C811FA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 w:rsidRPr="00C811FA">
              <w:rPr>
                <w:rFonts w:ascii="Angsana New" w:hAnsi="Angsana New" w:hint="cs"/>
                <w:sz w:val="30"/>
                <w:szCs w:val="30"/>
                <w:cs/>
              </w:rPr>
              <w:t>สินทรัพย์รอการขาย</w:t>
            </w:r>
            <w:r w:rsidRPr="00C811FA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1274" w:type="dxa"/>
            <w:vAlign w:val="center"/>
          </w:tcPr>
          <w:p w14:paraId="56901123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FEE3F7B" w14:textId="77777777" w:rsidR="00C811FA" w:rsidRPr="00412EB6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220654BC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7ED7E4C" w14:textId="77777777" w:rsidR="00C811FA" w:rsidRPr="00412EB6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D1306D3" w14:textId="40D3A777" w:rsidR="00C811FA" w:rsidRPr="003D683F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35" w:type="dxa"/>
          </w:tcPr>
          <w:p w14:paraId="7DF97EA0" w14:textId="77777777" w:rsidR="00C811FA" w:rsidRPr="003D683F" w:rsidRDefault="00C811FA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77BC63F" w14:textId="4CBE765D" w:rsidR="00C811FA" w:rsidRPr="003D683F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</w:tr>
      <w:tr w:rsidR="00465E00" w:rsidRPr="00412EB6" w14:paraId="3C333FA5" w14:textId="77777777" w:rsidTr="002808A1">
        <w:tc>
          <w:tcPr>
            <w:tcW w:w="4111" w:type="dxa"/>
          </w:tcPr>
          <w:p w14:paraId="177FC439" w14:textId="7F421D1F" w:rsidR="00465E00" w:rsidRPr="00C811FA" w:rsidRDefault="00465E00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1B978691" w14:textId="4D50BA4A" w:rsidR="00465E00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F122392" w14:textId="77777777" w:rsidR="00465E00" w:rsidRPr="00412EB6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5EB690A" w14:textId="2D077C5B" w:rsidR="00465E00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32965AD" w14:textId="77777777" w:rsidR="00465E00" w:rsidRPr="00412EB6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2E446F" w14:textId="6E30931E" w:rsidR="00465E00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(9,575)</w:t>
            </w:r>
          </w:p>
        </w:tc>
        <w:tc>
          <w:tcPr>
            <w:tcW w:w="235" w:type="dxa"/>
          </w:tcPr>
          <w:p w14:paraId="18044513" w14:textId="77777777" w:rsidR="00465E00" w:rsidRPr="003D683F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6DA9FD9" w14:textId="3596D052" w:rsidR="00465E00" w:rsidRPr="003D683F" w:rsidRDefault="00465E00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(9,575)</w:t>
            </w:r>
          </w:p>
        </w:tc>
      </w:tr>
      <w:tr w:rsidR="00C811FA" w:rsidRPr="00412EB6" w14:paraId="082E8F27" w14:textId="77777777" w:rsidTr="002808A1">
        <w:tc>
          <w:tcPr>
            <w:tcW w:w="4111" w:type="dxa"/>
          </w:tcPr>
          <w:p w14:paraId="3EAA6871" w14:textId="38EE37DF" w:rsidR="00C811FA" w:rsidRPr="00F26ED5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>31</w:t>
            </w: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26E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7E16" w14:textId="2C478CEF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7872CCF5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672DD155" w14:textId="1D87B715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  <w:tc>
          <w:tcPr>
            <w:tcW w:w="235" w:type="dxa"/>
          </w:tcPr>
          <w:p w14:paraId="63C48D4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66DEAF7" w14:textId="1EAF2456" w:rsidR="00C811FA" w:rsidRDefault="00465E00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345,900</w:t>
            </w:r>
          </w:p>
        </w:tc>
        <w:tc>
          <w:tcPr>
            <w:tcW w:w="235" w:type="dxa"/>
          </w:tcPr>
          <w:p w14:paraId="41DBC259" w14:textId="77777777" w:rsidR="00C811FA" w:rsidRPr="003D683F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26BBA826" w14:textId="70B277B6" w:rsidR="00C811FA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366,775</w:t>
            </w:r>
          </w:p>
        </w:tc>
      </w:tr>
      <w:tr w:rsidR="00C811FA" w:rsidRPr="005F7ECF" w14:paraId="211287E3" w14:textId="77777777" w:rsidTr="002808A1">
        <w:tc>
          <w:tcPr>
            <w:tcW w:w="4111" w:type="dxa"/>
          </w:tcPr>
          <w:p w14:paraId="4DBE7DCC" w14:textId="77777777" w:rsidR="00C811FA" w:rsidRPr="00430BA3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1FECE7E8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5E897F3A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BE2CD01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26DF7FA6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730C670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5539AD4C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0BA2B0E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</w:rPr>
            </w:pPr>
          </w:p>
        </w:tc>
      </w:tr>
      <w:tr w:rsidR="00C811FA" w:rsidRPr="00412EB6" w14:paraId="11B645C6" w14:textId="77777777" w:rsidTr="002808A1">
        <w:tc>
          <w:tcPr>
            <w:tcW w:w="4111" w:type="dxa"/>
          </w:tcPr>
          <w:p w14:paraId="5EF3D419" w14:textId="77777777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74" w:type="dxa"/>
            <w:vAlign w:val="center"/>
          </w:tcPr>
          <w:p w14:paraId="4B1CAB9B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5F0420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14:paraId="0D2310BE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154613F4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C7843B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CC9C526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139D399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1FA" w:rsidRPr="00412EB6" w14:paraId="2CCB1440" w14:textId="77777777" w:rsidTr="002808A1">
        <w:tc>
          <w:tcPr>
            <w:tcW w:w="4111" w:type="dxa"/>
          </w:tcPr>
          <w:p w14:paraId="189F6518" w14:textId="50C6BD85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4" w:type="dxa"/>
          </w:tcPr>
          <w:p w14:paraId="35F60AFB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B10210A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74D05F03" w14:textId="7167B25B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  <w:tc>
          <w:tcPr>
            <w:tcW w:w="235" w:type="dxa"/>
          </w:tcPr>
          <w:p w14:paraId="78D9E2E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E1EE69" w14:textId="4D358765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842B27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28785E6C" w14:textId="7B42BD19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</w:tr>
      <w:tr w:rsidR="00C811FA" w:rsidRPr="00412EB6" w14:paraId="1AF8A6C2" w14:textId="77777777" w:rsidTr="002808A1">
        <w:tc>
          <w:tcPr>
            <w:tcW w:w="4111" w:type="dxa"/>
          </w:tcPr>
          <w:p w14:paraId="05D4ABE0" w14:textId="77777777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AD274E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6DCD66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6119341B" w14:textId="7A2384F5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35" w:type="dxa"/>
          </w:tcPr>
          <w:p w14:paraId="1EF0ED17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C459CF" w14:textId="78EF7333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35" w:type="dxa"/>
          </w:tcPr>
          <w:p w14:paraId="56B6147E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23D0BC1" w14:textId="0AE5D6E3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</w:tr>
      <w:tr w:rsidR="00C811FA" w:rsidRPr="00412EB6" w14:paraId="1D035C19" w14:textId="77777777" w:rsidTr="002808A1">
        <w:tc>
          <w:tcPr>
            <w:tcW w:w="4111" w:type="dxa"/>
          </w:tcPr>
          <w:p w14:paraId="50222A6E" w14:textId="4EC352C5" w:rsidR="00C811FA" w:rsidRPr="00EA6CF6" w:rsidRDefault="00BC7AB0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A6C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 xml:space="preserve">2566 </w:t>
            </w:r>
            <w:r w:rsidRPr="00EA6CF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และ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 xml:space="preserve">1 </w:t>
            </w:r>
            <w:r w:rsidRPr="00EA6CF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มกราคม </w:t>
            </w:r>
            <w:r w:rsidRPr="00EA6CF6"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274" w:type="dxa"/>
          </w:tcPr>
          <w:p w14:paraId="49C2A284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E172A7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45F83C32" w14:textId="5469F1D5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35" w:type="dxa"/>
          </w:tcPr>
          <w:p w14:paraId="5F2A2799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6F3E05D3" w14:textId="6B3970F4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35" w:type="dxa"/>
          </w:tcPr>
          <w:p w14:paraId="39726969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542C16D" w14:textId="7FB36C13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5,085</w:t>
            </w:r>
          </w:p>
        </w:tc>
      </w:tr>
      <w:tr w:rsidR="00C811FA" w:rsidRPr="00412EB6" w14:paraId="215F16BA" w14:textId="77777777" w:rsidTr="002808A1">
        <w:tc>
          <w:tcPr>
            <w:tcW w:w="4111" w:type="dxa"/>
          </w:tcPr>
          <w:p w14:paraId="24F0FB55" w14:textId="77777777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</w:tcPr>
          <w:p w14:paraId="4BE6B3F6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C92B42A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53169A41" w14:textId="387C440E" w:rsidR="00C811FA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  <w:tc>
          <w:tcPr>
            <w:tcW w:w="235" w:type="dxa"/>
          </w:tcPr>
          <w:p w14:paraId="25289824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1615F77" w14:textId="5C74BF2F" w:rsidR="00C811FA" w:rsidRPr="00412EB6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49,596</w:t>
            </w:r>
          </w:p>
        </w:tc>
        <w:tc>
          <w:tcPr>
            <w:tcW w:w="235" w:type="dxa"/>
          </w:tcPr>
          <w:p w14:paraId="2F982F86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C63F29B" w14:textId="4B844145" w:rsidR="00C811FA" w:rsidRPr="00412EB6" w:rsidRDefault="00C66CE7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50,001</w:t>
            </w:r>
          </w:p>
        </w:tc>
      </w:tr>
      <w:tr w:rsidR="00465E00" w:rsidRPr="00412EB6" w14:paraId="00B5DAFC" w14:textId="77777777" w:rsidTr="002808A1">
        <w:tc>
          <w:tcPr>
            <w:tcW w:w="4111" w:type="dxa"/>
          </w:tcPr>
          <w:p w14:paraId="75C2C032" w14:textId="6C16CC68" w:rsidR="00465E00" w:rsidRPr="00412EB6" w:rsidRDefault="00465E00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B543F91" w14:textId="0CBECD7E" w:rsidR="00465E00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A176BD3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6F9068CC" w14:textId="5C8CFAAB" w:rsidR="00465E00" w:rsidRPr="00412EB6" w:rsidRDefault="00465E00" w:rsidP="0043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121150B9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D52915D" w14:textId="12F144E9" w:rsidR="00465E00" w:rsidRPr="00412EB6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39F738E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720CF1A" w14:textId="2BDF633D" w:rsidR="00465E00" w:rsidRPr="00412EB6" w:rsidRDefault="00C66CE7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11FA" w:rsidRPr="00DE6188" w14:paraId="1D5349F9" w14:textId="77777777" w:rsidTr="002808A1">
        <w:tc>
          <w:tcPr>
            <w:tcW w:w="4111" w:type="dxa"/>
          </w:tcPr>
          <w:p w14:paraId="57F79F22" w14:textId="3202272C" w:rsidR="00C811FA" w:rsidRPr="00F26ED5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>31</w:t>
            </w: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26E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1A0B2B8" w14:textId="77777777" w:rsidR="00C811FA" w:rsidRPr="00DE6188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CF50EBE" w14:textId="77777777" w:rsidR="00C811FA" w:rsidRPr="00DE6188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56F5" w14:textId="71C74A7C" w:rsidR="00C811FA" w:rsidRPr="00DE6188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  <w:tc>
          <w:tcPr>
            <w:tcW w:w="235" w:type="dxa"/>
          </w:tcPr>
          <w:p w14:paraId="326BB6DE" w14:textId="77777777" w:rsidR="00C811FA" w:rsidRPr="00DE6188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9532F86" w14:textId="5D9883F1" w:rsidR="00C811FA" w:rsidRPr="00DE6188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49,43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5" w:type="dxa"/>
          </w:tcPr>
          <w:p w14:paraId="37531DD8" w14:textId="77777777" w:rsidR="00C811FA" w:rsidRPr="00DE6188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0AACAC1B" w14:textId="7050FD25" w:rsidR="00C811FA" w:rsidRPr="00DE6188" w:rsidRDefault="00C66CE7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54,21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C811FA" w:rsidRPr="005F7ECF" w14:paraId="23212C81" w14:textId="77777777" w:rsidTr="002808A1">
        <w:tc>
          <w:tcPr>
            <w:tcW w:w="4111" w:type="dxa"/>
          </w:tcPr>
          <w:p w14:paraId="1F4997D9" w14:textId="77777777" w:rsidR="00C811FA" w:rsidRPr="00430BA3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655310C2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3EB6D3C5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06E6F89F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65DCAD3F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DEF40A6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3E8FF653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14:paraId="33E995B6" w14:textId="77777777" w:rsidR="00C811FA" w:rsidRPr="00430BA3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</w:rPr>
            </w:pPr>
          </w:p>
        </w:tc>
      </w:tr>
      <w:tr w:rsidR="00C811FA" w:rsidRPr="00412EB6" w14:paraId="48990EA8" w14:textId="77777777" w:rsidTr="002808A1">
        <w:tc>
          <w:tcPr>
            <w:tcW w:w="4111" w:type="dxa"/>
          </w:tcPr>
          <w:p w14:paraId="4AB50BFB" w14:textId="79CF19CC" w:rsidR="00C811FA" w:rsidRPr="00412EB6" w:rsidRDefault="00430BA3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ค่าเผื่อ</w:t>
            </w:r>
            <w:r w:rsidR="003D7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ผลขาดทุนจาก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4" w:type="dxa"/>
            <w:vAlign w:val="center"/>
          </w:tcPr>
          <w:p w14:paraId="1E998217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2206109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2F373DFC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551AA5D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59019D0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DF12CD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18532402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BA3" w:rsidRPr="00412EB6" w14:paraId="47029245" w14:textId="77777777" w:rsidTr="002808A1">
        <w:tc>
          <w:tcPr>
            <w:tcW w:w="4111" w:type="dxa"/>
          </w:tcPr>
          <w:p w14:paraId="56F4F171" w14:textId="40807B5D" w:rsidR="00430BA3" w:rsidRPr="00F26ED5" w:rsidRDefault="00430BA3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7261EE"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>31</w:t>
            </w:r>
            <w:r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26ED5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0DDF5D89" w14:textId="2443283B" w:rsidR="00430BA3" w:rsidRPr="00412EB6" w:rsidRDefault="00C66CE7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D14104F" w14:textId="77777777" w:rsidR="00430BA3" w:rsidRPr="00412EB6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15C281BD" w14:textId="3F6B1DC6" w:rsidR="00430BA3" w:rsidRPr="00412EB6" w:rsidRDefault="00C66CE7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F7FDBC" w14:textId="77777777" w:rsidR="00430BA3" w:rsidRPr="00412EB6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1CDF97B" w14:textId="62A4DD2C" w:rsidR="00430BA3" w:rsidRPr="00412EB6" w:rsidRDefault="003D7831" w:rsidP="002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  <w:tc>
          <w:tcPr>
            <w:tcW w:w="235" w:type="dxa"/>
          </w:tcPr>
          <w:p w14:paraId="55E8918A" w14:textId="77777777" w:rsidR="00430BA3" w:rsidRPr="00412EB6" w:rsidRDefault="00430BA3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56243B44" w14:textId="3C50CB40" w:rsidR="00430BA3" w:rsidRPr="00412EB6" w:rsidRDefault="003D7831" w:rsidP="0023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</w:tr>
      <w:tr w:rsidR="00465E00" w:rsidRPr="00412EB6" w14:paraId="59F7A697" w14:textId="77777777" w:rsidTr="002808A1">
        <w:tc>
          <w:tcPr>
            <w:tcW w:w="4111" w:type="dxa"/>
          </w:tcPr>
          <w:p w14:paraId="56301270" w14:textId="77777777" w:rsidR="00465E00" w:rsidRPr="00430BA3" w:rsidRDefault="00465E00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0D4045A2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75BBFD63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47F4BF3E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1359862B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C7CCE86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0B0BDFA5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14:paraId="618F853F" w14:textId="77777777" w:rsidR="00465E00" w:rsidRPr="00430BA3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465E00" w:rsidRPr="00412EB6" w14:paraId="6ED77F55" w14:textId="77777777" w:rsidTr="002808A1">
        <w:tc>
          <w:tcPr>
            <w:tcW w:w="4111" w:type="dxa"/>
          </w:tcPr>
          <w:p w14:paraId="1EA6A80D" w14:textId="26A2082A" w:rsidR="00465E00" w:rsidRPr="00412EB6" w:rsidRDefault="00465E00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74" w:type="dxa"/>
            <w:vAlign w:val="center"/>
          </w:tcPr>
          <w:p w14:paraId="7A89C892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2E07EAE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14:paraId="49689394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BF281B6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31670101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79E4DB1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6F176055" w14:textId="77777777" w:rsidR="00465E00" w:rsidRPr="00412EB6" w:rsidRDefault="00465E00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1FA" w:rsidRPr="00412EB6" w14:paraId="4732AE20" w14:textId="77777777" w:rsidTr="002808A1">
        <w:tc>
          <w:tcPr>
            <w:tcW w:w="4111" w:type="dxa"/>
          </w:tcPr>
          <w:p w14:paraId="32D42A22" w14:textId="2BBA794C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center"/>
          </w:tcPr>
          <w:p w14:paraId="106131CC" w14:textId="705DE226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7BC0119C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vAlign w:val="center"/>
          </w:tcPr>
          <w:p w14:paraId="127077D9" w14:textId="5C6FF618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235" w:type="dxa"/>
          </w:tcPr>
          <w:p w14:paraId="7FB28224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7E3795C3" w14:textId="28E3E03C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86,090</w:t>
            </w:r>
          </w:p>
        </w:tc>
        <w:tc>
          <w:tcPr>
            <w:tcW w:w="235" w:type="dxa"/>
          </w:tcPr>
          <w:p w14:paraId="35794F41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center"/>
          </w:tcPr>
          <w:p w14:paraId="09E23C5F" w14:textId="22B74E86" w:rsidR="00C811FA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102,587</w:t>
            </w:r>
          </w:p>
        </w:tc>
      </w:tr>
      <w:tr w:rsidR="00C811FA" w:rsidRPr="00412EB6" w14:paraId="0E4A9343" w14:textId="77777777" w:rsidTr="002808A1">
        <w:tc>
          <w:tcPr>
            <w:tcW w:w="4111" w:type="dxa"/>
          </w:tcPr>
          <w:p w14:paraId="7E4EE281" w14:textId="512E94AD" w:rsidR="00C811FA" w:rsidRPr="00412EB6" w:rsidRDefault="00C811FA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vAlign w:val="center"/>
          </w:tcPr>
          <w:p w14:paraId="335469BF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48699A08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vAlign w:val="center"/>
          </w:tcPr>
          <w:p w14:paraId="1646EFFD" w14:textId="26462B94" w:rsidR="00C811FA" w:rsidRPr="00412EB6" w:rsidRDefault="007261EE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3,292</w:t>
            </w:r>
          </w:p>
        </w:tc>
        <w:tc>
          <w:tcPr>
            <w:tcW w:w="235" w:type="dxa"/>
          </w:tcPr>
          <w:p w14:paraId="3A717089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2CF71761" w14:textId="73AFBF48" w:rsidR="00C811FA" w:rsidRPr="00412EB6" w:rsidRDefault="003D7831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1E48B563" w14:textId="77777777" w:rsidR="00C811FA" w:rsidRPr="00412EB6" w:rsidRDefault="00C811FA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center"/>
          </w:tcPr>
          <w:p w14:paraId="666365F0" w14:textId="03ED9E9C" w:rsidR="00C811FA" w:rsidRPr="00412EB6" w:rsidRDefault="003D7831" w:rsidP="00C8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246,269</w:t>
            </w:r>
          </w:p>
        </w:tc>
      </w:tr>
    </w:tbl>
    <w:p w14:paraId="1E9C2B87" w14:textId="77777777" w:rsidR="00233A18" w:rsidRDefault="00233A18">
      <w:r>
        <w:br w:type="page"/>
      </w:r>
    </w:p>
    <w:tbl>
      <w:tblPr>
        <w:tblW w:w="9167" w:type="dxa"/>
        <w:tblLook w:val="04A0" w:firstRow="1" w:lastRow="0" w:firstColumn="1" w:lastColumn="0" w:noHBand="0" w:noVBand="1"/>
      </w:tblPr>
      <w:tblGrid>
        <w:gridCol w:w="6912"/>
        <w:gridCol w:w="235"/>
        <w:gridCol w:w="1784"/>
        <w:gridCol w:w="236"/>
      </w:tblGrid>
      <w:tr w:rsidR="00D14E0F" w:rsidRPr="00412EB6" w14:paraId="47BAAF70" w14:textId="77777777" w:rsidTr="00BC7AB0">
        <w:tc>
          <w:tcPr>
            <w:tcW w:w="6912" w:type="dxa"/>
          </w:tcPr>
          <w:p w14:paraId="16C25D4C" w14:textId="01FB3E92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3"/>
          </w:tcPr>
          <w:p w14:paraId="3981E854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9A092D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14E0F" w:rsidRPr="00412EB6" w14:paraId="4B61A53F" w14:textId="77777777" w:rsidTr="00BC7AB0">
        <w:tc>
          <w:tcPr>
            <w:tcW w:w="6912" w:type="dxa"/>
          </w:tcPr>
          <w:p w14:paraId="5FE93C1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3"/>
          </w:tcPr>
          <w:p w14:paraId="11B44256" w14:textId="77777777" w:rsidR="00D14E0F" w:rsidRPr="009A092D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92D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D14E0F" w:rsidRPr="00412EB6" w14:paraId="4DC015C1" w14:textId="77777777" w:rsidTr="00BC7AB0">
        <w:tc>
          <w:tcPr>
            <w:tcW w:w="6912" w:type="dxa"/>
          </w:tcPr>
          <w:p w14:paraId="7C0D5114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5EC5B6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14:paraId="777AA6D3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375EDFE5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4E0F" w:rsidRPr="00412EB6" w14:paraId="2A17C4BA" w14:textId="77777777" w:rsidTr="00BC7AB0">
        <w:tc>
          <w:tcPr>
            <w:tcW w:w="6912" w:type="dxa"/>
          </w:tcPr>
          <w:p w14:paraId="5D0F647A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5" w:type="dxa"/>
          </w:tcPr>
          <w:p w14:paraId="328E9495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22E6E010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E87A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1BEB1E21" w14:textId="77777777" w:rsidTr="00BC7AB0">
        <w:tc>
          <w:tcPr>
            <w:tcW w:w="6912" w:type="dxa"/>
          </w:tcPr>
          <w:p w14:paraId="6CE2D4FB" w14:textId="0781CD86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551190FA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1DF3A0F6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72C48D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0F44F5B5" w14:textId="77777777" w:rsidTr="00BC7AB0">
        <w:tc>
          <w:tcPr>
            <w:tcW w:w="6912" w:type="dxa"/>
          </w:tcPr>
          <w:p w14:paraId="25EFA7B7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6" w:name="_Hlk184387132"/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35" w:type="dxa"/>
          </w:tcPr>
          <w:p w14:paraId="7601D525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3F5AD916" w14:textId="77777777" w:rsidR="00D14E0F" w:rsidRPr="00412EB6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52,175</w:t>
            </w:r>
          </w:p>
        </w:tc>
        <w:tc>
          <w:tcPr>
            <w:tcW w:w="236" w:type="dxa"/>
          </w:tcPr>
          <w:p w14:paraId="1B470985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4A1AB552" w14:textId="77777777" w:rsidTr="00BC7AB0">
        <w:tc>
          <w:tcPr>
            <w:tcW w:w="6912" w:type="dxa"/>
          </w:tcPr>
          <w:p w14:paraId="6392D1AE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235" w:type="dxa"/>
          </w:tcPr>
          <w:p w14:paraId="1282F181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4477ADEA" w14:textId="77777777" w:rsidR="00D14E0F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236" w:type="dxa"/>
          </w:tcPr>
          <w:p w14:paraId="3E57D1DC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13B13F5D" w14:textId="77777777" w:rsidTr="00BC7AB0">
        <w:tc>
          <w:tcPr>
            <w:tcW w:w="6912" w:type="dxa"/>
          </w:tcPr>
          <w:p w14:paraId="7DAAE0CE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สินทรัพย์รอการขาย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235" w:type="dxa"/>
          </w:tcPr>
          <w:p w14:paraId="1F7F2CC2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6CE4D3EF" w14:textId="77777777" w:rsidR="00D14E0F" w:rsidRPr="003D683F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31,617</w:t>
            </w:r>
          </w:p>
        </w:tc>
        <w:tc>
          <w:tcPr>
            <w:tcW w:w="236" w:type="dxa"/>
          </w:tcPr>
          <w:p w14:paraId="21A36047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5E0D05C7" w14:textId="77777777" w:rsidTr="00BC7AB0">
        <w:tc>
          <w:tcPr>
            <w:tcW w:w="6912" w:type="dxa"/>
          </w:tcPr>
          <w:p w14:paraId="11D895C6" w14:textId="181A1ECA" w:rsidR="00D14E0F" w:rsidRPr="00CC4D04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4D0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4D04">
              <w:rPr>
                <w:rFonts w:ascii="Angsana New" w:hAnsi="Angsana New"/>
                <w:sz w:val="30"/>
                <w:szCs w:val="30"/>
              </w:rPr>
              <w:t>31</w:t>
            </w:r>
            <w:r w:rsidRPr="00CC4D0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C4D04">
              <w:rPr>
                <w:rFonts w:ascii="Angsana New" w:hAnsi="Angsana New"/>
                <w:sz w:val="30"/>
                <w:szCs w:val="30"/>
              </w:rPr>
              <w:t>2566</w:t>
            </w:r>
            <w:r w:rsidR="00BC7A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7AB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BC7A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BC7A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C7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3CF68F3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59E20DD8" w14:textId="77777777" w:rsidR="00D14E0F" w:rsidRPr="00412EB6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86,797</w:t>
            </w:r>
          </w:p>
        </w:tc>
        <w:tc>
          <w:tcPr>
            <w:tcW w:w="236" w:type="dxa"/>
          </w:tcPr>
          <w:p w14:paraId="503A0CE1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18A53CEC" w14:textId="77777777" w:rsidTr="00BC7AB0">
        <w:tc>
          <w:tcPr>
            <w:tcW w:w="6912" w:type="dxa"/>
          </w:tcPr>
          <w:p w14:paraId="23B3E94F" w14:textId="77777777" w:rsidR="00CC4D04" w:rsidRPr="00CC4D04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4D0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35" w:type="dxa"/>
          </w:tcPr>
          <w:p w14:paraId="480A45E1" w14:textId="77777777" w:rsidR="00CC4D04" w:rsidRPr="00412EB6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4D279BD5" w14:textId="61D64256" w:rsidR="00CC4D04" w:rsidRPr="00412EB6" w:rsidRDefault="007261EE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232,893</w:t>
            </w:r>
          </w:p>
        </w:tc>
        <w:tc>
          <w:tcPr>
            <w:tcW w:w="236" w:type="dxa"/>
          </w:tcPr>
          <w:p w14:paraId="03922515" w14:textId="77777777" w:rsidR="00CC4D04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03D96479" w14:textId="77777777" w:rsidTr="00BC7AB0">
        <w:tc>
          <w:tcPr>
            <w:tcW w:w="6912" w:type="dxa"/>
          </w:tcPr>
          <w:p w14:paraId="161ED63F" w14:textId="0C14A279" w:rsidR="00CC4D04" w:rsidRPr="00CC4D04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4D0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Pr="00CC4D04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 w:rsidRPr="00CC4D04">
              <w:rPr>
                <w:rFonts w:ascii="Angsana New" w:hAnsi="Angsana New"/>
                <w:sz w:val="30"/>
                <w:szCs w:val="30"/>
                <w:cs/>
              </w:rPr>
              <w:t xml:space="preserve"> “</w:t>
            </w:r>
            <w:r w:rsidRPr="00CC4D0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สินทรัพย์รอการขาย</w:t>
            </w:r>
            <w:r w:rsidRPr="00CC4D04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235" w:type="dxa"/>
          </w:tcPr>
          <w:p w14:paraId="380DDE51" w14:textId="77777777" w:rsidR="00CC4D04" w:rsidRPr="00412EB6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0716A272" w14:textId="53177804" w:rsidR="00CC4D04" w:rsidRDefault="007261EE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36" w:type="dxa"/>
          </w:tcPr>
          <w:p w14:paraId="0A629ACD" w14:textId="77777777" w:rsidR="00CC4D04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37811FD5" w14:textId="77777777" w:rsidTr="00BC7AB0">
        <w:tc>
          <w:tcPr>
            <w:tcW w:w="6912" w:type="dxa"/>
          </w:tcPr>
          <w:p w14:paraId="45F019B3" w14:textId="0D089354" w:rsidR="00CC4D04" w:rsidRPr="00CC4D04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5" w:type="dxa"/>
          </w:tcPr>
          <w:p w14:paraId="2716B428" w14:textId="77777777" w:rsidR="00CC4D04" w:rsidRPr="00412EB6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2D0A2AFD" w14:textId="55A153D4" w:rsidR="00CC4D04" w:rsidRPr="003D683F" w:rsidRDefault="00BC7AB0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7261EE">
              <w:rPr>
                <w:rFonts w:ascii="Angsana New" w:hAnsi="Angsana New"/>
                <w:sz w:val="30"/>
                <w:szCs w:val="30"/>
              </w:rPr>
              <w:t>(9,575)</w:t>
            </w:r>
          </w:p>
        </w:tc>
        <w:tc>
          <w:tcPr>
            <w:tcW w:w="236" w:type="dxa"/>
          </w:tcPr>
          <w:p w14:paraId="7A1FF82F" w14:textId="77777777" w:rsidR="00CC4D04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1B549369" w14:textId="77777777" w:rsidTr="00BC7AB0">
        <w:tc>
          <w:tcPr>
            <w:tcW w:w="6912" w:type="dxa"/>
          </w:tcPr>
          <w:p w14:paraId="6FAEF27C" w14:textId="019D99CF" w:rsidR="00CC4D04" w:rsidRPr="00F26ED5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>31</w:t>
            </w: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26E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25998386" w14:textId="77777777" w:rsidR="00CC4D04" w:rsidRPr="00412EB6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14:paraId="0D57648E" w14:textId="0048E191" w:rsidR="00CC4D04" w:rsidRPr="00412EB6" w:rsidRDefault="007261EE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345,900</w:t>
            </w:r>
          </w:p>
        </w:tc>
        <w:tc>
          <w:tcPr>
            <w:tcW w:w="236" w:type="dxa"/>
          </w:tcPr>
          <w:p w14:paraId="6CB949E4" w14:textId="77777777" w:rsidR="00CC4D04" w:rsidRDefault="00CC4D04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6"/>
      <w:tr w:rsidR="00D14E0F" w:rsidRPr="00BA2719" w14:paraId="556B0D4D" w14:textId="77777777" w:rsidTr="00BC7AB0">
        <w:tc>
          <w:tcPr>
            <w:tcW w:w="6912" w:type="dxa"/>
          </w:tcPr>
          <w:p w14:paraId="34A38EAB" w14:textId="77777777" w:rsidR="00D14E0F" w:rsidRPr="00BA2719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ind w:lef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5" w:type="dxa"/>
          </w:tcPr>
          <w:p w14:paraId="01A4F4C4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304EB0FC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0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E88CB6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10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E0F" w:rsidRPr="00412EB6" w14:paraId="73BF0F58" w14:textId="77777777" w:rsidTr="00BC7AB0">
        <w:tc>
          <w:tcPr>
            <w:tcW w:w="6912" w:type="dxa"/>
          </w:tcPr>
          <w:p w14:paraId="06EA29C7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5" w:type="dxa"/>
          </w:tcPr>
          <w:p w14:paraId="605172DC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2FB04B46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447EB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7755246D" w14:textId="77777777" w:rsidTr="00BC7AB0">
        <w:tc>
          <w:tcPr>
            <w:tcW w:w="6912" w:type="dxa"/>
          </w:tcPr>
          <w:p w14:paraId="03BC9863" w14:textId="01D0FD03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752EB35A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</w:tcPr>
          <w:p w14:paraId="1BA3760A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4184D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412EB6" w14:paraId="182FD303" w14:textId="77777777" w:rsidTr="00BC7AB0">
        <w:tc>
          <w:tcPr>
            <w:tcW w:w="6912" w:type="dxa"/>
          </w:tcPr>
          <w:p w14:paraId="18635D5D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5" w:type="dxa"/>
          </w:tcPr>
          <w:p w14:paraId="370184B0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504C2DDA" w14:textId="77777777" w:rsidR="00D14E0F" w:rsidRPr="00412EB6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14:paraId="1587DCD7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DE6188" w14:paraId="7FE004A6" w14:textId="77777777" w:rsidTr="00BC7AB0">
        <w:tc>
          <w:tcPr>
            <w:tcW w:w="6912" w:type="dxa"/>
          </w:tcPr>
          <w:p w14:paraId="7DBEE8B0" w14:textId="748BA9B3" w:rsidR="00D14E0F" w:rsidRPr="00233A18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3A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33A18">
              <w:rPr>
                <w:rFonts w:ascii="Angsana New" w:hAnsi="Angsana New"/>
                <w:sz w:val="30"/>
                <w:szCs w:val="30"/>
              </w:rPr>
              <w:t>31</w:t>
            </w:r>
            <w:r w:rsidRPr="00233A1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33A18">
              <w:rPr>
                <w:rFonts w:ascii="Angsana New" w:hAnsi="Angsana New"/>
                <w:sz w:val="30"/>
                <w:szCs w:val="30"/>
              </w:rPr>
              <w:t>2566</w:t>
            </w:r>
            <w:r w:rsidR="00BC7A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7AB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BC7A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BC7A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C7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1FF19689" w14:textId="77777777" w:rsidR="00D14E0F" w:rsidRPr="00DE6188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1228BD25" w14:textId="77777777" w:rsidR="00D14E0F" w:rsidRPr="00DE6188" w:rsidRDefault="00D14E0F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14:paraId="3FECF0D5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DE6188" w14:paraId="1ED33171" w14:textId="77777777" w:rsidTr="00BC7AB0">
        <w:tc>
          <w:tcPr>
            <w:tcW w:w="6912" w:type="dxa"/>
          </w:tcPr>
          <w:p w14:paraId="519C8B4A" w14:textId="7599B572" w:rsidR="00CC4D04" w:rsidRPr="00DE6188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5" w:type="dxa"/>
          </w:tcPr>
          <w:p w14:paraId="7D987B42" w14:textId="77777777" w:rsidR="00CC4D04" w:rsidRPr="00DE6188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5DBD89F6" w14:textId="622C8A59" w:rsidR="00CC4D04" w:rsidRDefault="007261EE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49,596</w:t>
            </w:r>
          </w:p>
        </w:tc>
        <w:tc>
          <w:tcPr>
            <w:tcW w:w="236" w:type="dxa"/>
          </w:tcPr>
          <w:p w14:paraId="4B628D4A" w14:textId="77777777" w:rsidR="00CC4D04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1EE" w:rsidRPr="00DE6188" w14:paraId="7E4E5478" w14:textId="77777777" w:rsidTr="00BC7AB0">
        <w:tc>
          <w:tcPr>
            <w:tcW w:w="6912" w:type="dxa"/>
          </w:tcPr>
          <w:p w14:paraId="2F022999" w14:textId="5FDD05BC" w:rsidR="007261EE" w:rsidRPr="00412EB6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5" w:type="dxa"/>
          </w:tcPr>
          <w:p w14:paraId="01028E9B" w14:textId="77777777" w:rsidR="007261EE" w:rsidRPr="00DE6188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5A257060" w14:textId="1FBFDF06" w:rsidR="007261EE" w:rsidRDefault="00BC7AB0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7261EE">
              <w:rPr>
                <w:rFonts w:ascii="Angsana New" w:hAnsi="Angsana New"/>
                <w:sz w:val="30"/>
                <w:szCs w:val="30"/>
              </w:rPr>
              <w:t>(86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7261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550930" w14:textId="77777777" w:rsid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DE6188" w14:paraId="19377C54" w14:textId="77777777" w:rsidTr="00BC7AB0">
        <w:tc>
          <w:tcPr>
            <w:tcW w:w="6912" w:type="dxa"/>
          </w:tcPr>
          <w:p w14:paraId="3ABA6A79" w14:textId="7E060671" w:rsidR="00CC4D04" w:rsidRPr="00F26ED5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>31</w:t>
            </w:r>
            <w:r w:rsidRPr="00F26ED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26ED5">
              <w:rPr>
                <w:rFonts w:ascii="Angsana New" w:hAnsi="Angsana New"/>
                <w:sz w:val="30"/>
                <w:szCs w:val="30"/>
              </w:rPr>
              <w:t>256</w:t>
            </w:r>
            <w:r w:rsidR="000A0B81" w:rsidRPr="00F26E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1C937C3A" w14:textId="77777777" w:rsidR="00CC4D04" w:rsidRPr="00DE6188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14:paraId="61116F7F" w14:textId="0BC249BB" w:rsidR="00CC4D04" w:rsidRDefault="007261EE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49,43</w:t>
            </w:r>
            <w:r w:rsidR="00D47D6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74EF3E57" w14:textId="77777777" w:rsidR="00CC4D04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1EE" w:rsidRPr="00DE6188" w14:paraId="7EF25BE3" w14:textId="77777777" w:rsidTr="00BC7AB0">
        <w:tc>
          <w:tcPr>
            <w:tcW w:w="6912" w:type="dxa"/>
          </w:tcPr>
          <w:p w14:paraId="49227829" w14:textId="77777777" w:rsidR="007261EE" w:rsidRPr="007261EE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5" w:type="dxa"/>
          </w:tcPr>
          <w:p w14:paraId="4A68A20C" w14:textId="77777777" w:rsidR="007261EE" w:rsidRP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2B1D8871" w14:textId="77777777" w:rsidR="007261EE" w:rsidRP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0827FA" w14:textId="77777777" w:rsidR="007261EE" w:rsidRP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61EE" w:rsidRPr="00DE6188" w14:paraId="1A3C31CD" w14:textId="77777777" w:rsidTr="00BC7AB0">
        <w:tc>
          <w:tcPr>
            <w:tcW w:w="6912" w:type="dxa"/>
          </w:tcPr>
          <w:p w14:paraId="7158BD80" w14:textId="39D618D9" w:rsidR="007261EE" w:rsidRPr="00DE6188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ค่าเผื่อ</w:t>
            </w:r>
            <w:r w:rsidR="003D7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ผลขาดทุนจาก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5" w:type="dxa"/>
          </w:tcPr>
          <w:p w14:paraId="746ACFE9" w14:textId="77777777" w:rsidR="007261EE" w:rsidRPr="00DE6188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40B701F9" w14:textId="77777777" w:rsid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38FB0" w14:textId="77777777" w:rsid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1EE" w:rsidRPr="00DE6188" w14:paraId="1F1E47B9" w14:textId="77777777" w:rsidTr="00BC7AB0">
        <w:tc>
          <w:tcPr>
            <w:tcW w:w="6912" w:type="dxa"/>
          </w:tcPr>
          <w:p w14:paraId="4DB5762F" w14:textId="5B99A883" w:rsidR="007261EE" w:rsidRPr="00F26ED5" w:rsidRDefault="007261EE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26ED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6ED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26E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4583CDC7" w14:textId="77777777" w:rsidR="007261EE" w:rsidRPr="00DE6188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6C7A29ED" w14:textId="4FB66793" w:rsidR="007261EE" w:rsidRDefault="003D7831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  <w:tc>
          <w:tcPr>
            <w:tcW w:w="236" w:type="dxa"/>
          </w:tcPr>
          <w:p w14:paraId="25A752C0" w14:textId="77777777" w:rsidR="007261EE" w:rsidRDefault="007261EE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E0F" w:rsidRPr="00BA2719" w14:paraId="5E20F093" w14:textId="77777777" w:rsidTr="00BC7AB0">
        <w:tc>
          <w:tcPr>
            <w:tcW w:w="6912" w:type="dxa"/>
          </w:tcPr>
          <w:p w14:paraId="501F5C60" w14:textId="77777777" w:rsidR="00D14E0F" w:rsidRPr="00BA2719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ind w:lef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5" w:type="dxa"/>
          </w:tcPr>
          <w:p w14:paraId="5E27A351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  <w:vAlign w:val="center"/>
          </w:tcPr>
          <w:p w14:paraId="31B14F77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16"/>
              </w:tabs>
              <w:spacing w:line="10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A42576D" w14:textId="77777777" w:rsidR="00D14E0F" w:rsidRPr="00BA2719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E0F" w:rsidRPr="00412EB6" w14:paraId="11D78605" w14:textId="77777777" w:rsidTr="00BC7AB0">
        <w:tc>
          <w:tcPr>
            <w:tcW w:w="6912" w:type="dxa"/>
          </w:tcPr>
          <w:p w14:paraId="30BA1A89" w14:textId="77777777" w:rsidR="00D14E0F" w:rsidRPr="00412EB6" w:rsidRDefault="00D14E0F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5" w:type="dxa"/>
          </w:tcPr>
          <w:p w14:paraId="6E98B928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vAlign w:val="center"/>
          </w:tcPr>
          <w:p w14:paraId="740426FE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2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8DB07" w14:textId="77777777" w:rsidR="00D14E0F" w:rsidRPr="00412EB6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0F519DF7" w14:textId="77777777" w:rsidTr="00BC7AB0">
        <w:tc>
          <w:tcPr>
            <w:tcW w:w="6912" w:type="dxa"/>
          </w:tcPr>
          <w:p w14:paraId="143D2591" w14:textId="17874D81" w:rsidR="00CC4D04" w:rsidRPr="00412EB6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08D6E48D" w14:textId="77777777" w:rsidR="00CC4D04" w:rsidRPr="00412EB6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bottom w:val="double" w:sz="4" w:space="0" w:color="auto"/>
            </w:tcBorders>
            <w:vAlign w:val="center"/>
          </w:tcPr>
          <w:p w14:paraId="370AA387" w14:textId="3C44E4D3" w:rsidR="00CC4D04" w:rsidRPr="00412EB6" w:rsidRDefault="00CC4D04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86,090</w:t>
            </w:r>
          </w:p>
        </w:tc>
        <w:tc>
          <w:tcPr>
            <w:tcW w:w="236" w:type="dxa"/>
          </w:tcPr>
          <w:p w14:paraId="2E3055A0" w14:textId="77777777" w:rsidR="00CC4D04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D04" w:rsidRPr="00412EB6" w14:paraId="7125A565" w14:textId="77777777" w:rsidTr="00BC7AB0">
        <w:tc>
          <w:tcPr>
            <w:tcW w:w="6912" w:type="dxa"/>
          </w:tcPr>
          <w:p w14:paraId="4925C11B" w14:textId="07FB4D08" w:rsidR="00CC4D04" w:rsidRPr="00412EB6" w:rsidRDefault="00CC4D04" w:rsidP="0017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486E0160" w14:textId="77777777" w:rsidR="00CC4D04" w:rsidRPr="00412EB6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378E2D" w14:textId="1BC9FCA9" w:rsidR="00CC4D04" w:rsidRDefault="003D7831" w:rsidP="00B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6" w:type="dxa"/>
          </w:tcPr>
          <w:p w14:paraId="51562711" w14:textId="77777777" w:rsidR="00CC4D04" w:rsidRDefault="00CC4D04" w:rsidP="00CC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C46F4F3" w14:textId="77777777" w:rsidR="00D14E0F" w:rsidRPr="00BA6C6B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24"/>
          <w:szCs w:val="24"/>
        </w:rPr>
      </w:pPr>
    </w:p>
    <w:p w14:paraId="16A6D94B" w14:textId="77777777" w:rsidR="003F158C" w:rsidRDefault="003F158C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1A6F9BC" w14:textId="77777777" w:rsidR="003F158C" w:rsidRDefault="003F158C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6955BE" w14:textId="77777777" w:rsidR="003F158C" w:rsidRDefault="003F158C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749F71E" w14:textId="5DC79343" w:rsidR="00D14E0F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7106">
        <w:rPr>
          <w:rFonts w:ascii="Angsana New" w:hAnsi="Angsana New"/>
          <w:sz w:val="30"/>
          <w:szCs w:val="30"/>
          <w:cs/>
        </w:rPr>
        <w:lastRenderedPageBreak/>
        <w:t>ราคาประเมิน</w:t>
      </w:r>
      <w:r w:rsidRPr="006B7106">
        <w:rPr>
          <w:rFonts w:ascii="Angsana New" w:hAnsi="Angsana New" w:hint="cs"/>
          <w:sz w:val="30"/>
          <w:szCs w:val="30"/>
          <w:cs/>
        </w:rPr>
        <w:t>ที่ดิน อาคารและส่วนปรับปรุงอาคารที่</w:t>
      </w:r>
      <w:r w:rsidRPr="006B7106">
        <w:rPr>
          <w:rFonts w:ascii="Angsana New" w:hAnsi="Angsana New"/>
          <w:sz w:val="30"/>
          <w:szCs w:val="30"/>
          <w:cs/>
        </w:rPr>
        <w:t xml:space="preserve">มีไว้เพื่อให้เช่าที่ประเมินโดยผู้ประเมินราคาอิสระซึ่งได้แก่ บริษัท เดอะแวลูเอชั่น แอนด์ คอนซัลแทนท์ส จำกัด โดยวิธีเปรียบเทียบราคาตลาด </w:t>
      </w:r>
      <w:r w:rsidRPr="006B7106">
        <w:rPr>
          <w:rFonts w:ascii="Angsana New" w:hAnsi="Angsana New"/>
          <w:sz w:val="30"/>
          <w:szCs w:val="30"/>
        </w:rPr>
        <w:t xml:space="preserve">(Market Approach) </w:t>
      </w:r>
      <w:r w:rsidRPr="006B7106">
        <w:rPr>
          <w:rFonts w:ascii="Angsana New" w:hAnsi="Angsana New"/>
          <w:sz w:val="30"/>
          <w:szCs w:val="30"/>
          <w:cs/>
        </w:rPr>
        <w:t>ตามรายงานในเดือน</w:t>
      </w:r>
      <w:r w:rsidRPr="006B7106">
        <w:rPr>
          <w:rFonts w:ascii="Angsana New" w:hAnsi="Angsana New" w:hint="cs"/>
          <w:sz w:val="30"/>
          <w:szCs w:val="30"/>
          <w:cs/>
        </w:rPr>
        <w:t>ธันวาคม</w:t>
      </w:r>
      <w:r w:rsidRPr="006B7106">
        <w:rPr>
          <w:rFonts w:ascii="Angsana New" w:hAnsi="Angsana New"/>
          <w:sz w:val="30"/>
          <w:szCs w:val="30"/>
        </w:rPr>
        <w:t xml:space="preserve"> 25</w:t>
      </w:r>
      <w:r w:rsidRPr="006B7106">
        <w:rPr>
          <w:rFonts w:ascii="Angsana New" w:hAnsi="Angsana New" w:hint="cs"/>
          <w:sz w:val="30"/>
          <w:szCs w:val="30"/>
        </w:rPr>
        <w:t>6</w:t>
      </w:r>
      <w:r w:rsidRPr="006B7106">
        <w:rPr>
          <w:rFonts w:ascii="Angsana New" w:hAnsi="Angsana New"/>
          <w:sz w:val="30"/>
          <w:szCs w:val="30"/>
        </w:rPr>
        <w:t>5</w:t>
      </w:r>
      <w:r w:rsidRPr="006B7106">
        <w:rPr>
          <w:rFonts w:ascii="Angsana New" w:hAnsi="Angsana New"/>
          <w:sz w:val="30"/>
          <w:szCs w:val="30"/>
          <w:cs/>
        </w:rPr>
        <w:t xml:space="preserve"> มีมูลค่าประมาณ </w:t>
      </w:r>
      <w:r w:rsidRPr="006B7106">
        <w:rPr>
          <w:rFonts w:ascii="Angsana New" w:hAnsi="Angsana New" w:hint="cs"/>
          <w:sz w:val="30"/>
          <w:szCs w:val="30"/>
        </w:rPr>
        <w:t>39</w:t>
      </w:r>
      <w:r w:rsidRPr="006B7106">
        <w:rPr>
          <w:rFonts w:ascii="Angsana New" w:hAnsi="Angsana New" w:hint="cs"/>
          <w:sz w:val="30"/>
          <w:szCs w:val="30"/>
          <w:cs/>
        </w:rPr>
        <w:t>.</w:t>
      </w:r>
      <w:r w:rsidRPr="006B7106">
        <w:rPr>
          <w:rFonts w:ascii="Angsana New" w:hAnsi="Angsana New" w:hint="cs"/>
          <w:sz w:val="30"/>
          <w:szCs w:val="30"/>
        </w:rPr>
        <w:t>4</w:t>
      </w:r>
      <w:r w:rsidRPr="006B7106">
        <w:rPr>
          <w:rFonts w:ascii="Angsana New" w:hAnsi="Angsana New" w:hint="cs"/>
          <w:sz w:val="30"/>
          <w:szCs w:val="30"/>
          <w:cs/>
        </w:rPr>
        <w:t xml:space="preserve"> </w:t>
      </w:r>
      <w:r w:rsidRPr="006B7106">
        <w:rPr>
          <w:rFonts w:ascii="Angsana New" w:hAnsi="Angsana New"/>
          <w:sz w:val="30"/>
          <w:szCs w:val="30"/>
          <w:cs/>
        </w:rPr>
        <w:t>ล้านบาท</w:t>
      </w:r>
    </w:p>
    <w:p w14:paraId="4B1BDC93" w14:textId="77777777" w:rsidR="003F158C" w:rsidRPr="00BA2719" w:rsidRDefault="003F158C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8B34A64" w14:textId="55C94E64" w:rsidR="00D14E0F" w:rsidRPr="00021A1C" w:rsidRDefault="00D14E0F" w:rsidP="00D14E0F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021A1C">
        <w:rPr>
          <w:rFonts w:ascii="Angsana New" w:hAnsi="Angsana New" w:cs="Angsana New" w:hint="cs"/>
          <w:sz w:val="30"/>
          <w:szCs w:val="30"/>
          <w:cs/>
        </w:rPr>
        <w:t>จำนวนค่าเช่าตามสัญญาที่จะได้รับ</w:t>
      </w:r>
      <w:r>
        <w:rPr>
          <w:rFonts w:ascii="Angsana New" w:hAnsi="Angsana New" w:cs="Angsana New" w:hint="cs"/>
          <w:sz w:val="30"/>
          <w:szCs w:val="30"/>
          <w:cs/>
        </w:rPr>
        <w:t>จากสินทรัพย์ให้เช่า มี</w:t>
      </w:r>
      <w:r w:rsidRPr="00021A1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31398FA2" w14:textId="77777777" w:rsidR="00D14E0F" w:rsidRPr="00DC2777" w:rsidRDefault="00D14E0F" w:rsidP="00D14E0F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369"/>
        <w:gridCol w:w="239"/>
        <w:gridCol w:w="1321"/>
      </w:tblGrid>
      <w:tr w:rsidR="00D14E0F" w:rsidRPr="00922551" w14:paraId="3B5AEEBE" w14:textId="77777777" w:rsidTr="006356C1">
        <w:trPr>
          <w:cantSplit/>
          <w:trHeight w:val="395"/>
        </w:trPr>
        <w:tc>
          <w:tcPr>
            <w:tcW w:w="3686" w:type="dxa"/>
          </w:tcPr>
          <w:p w14:paraId="08480143" w14:textId="77777777" w:rsidR="00D14E0F" w:rsidRPr="006761A2" w:rsidRDefault="00D14E0F" w:rsidP="006356C1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D651EC9" w14:textId="77777777" w:rsidR="00D14E0F" w:rsidRPr="00922551" w:rsidRDefault="00D14E0F" w:rsidP="006356C1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D14E0F" w:rsidRPr="00922551" w14:paraId="565D3ED7" w14:textId="77777777" w:rsidTr="006356C1">
        <w:trPr>
          <w:cantSplit/>
          <w:trHeight w:val="352"/>
        </w:trPr>
        <w:tc>
          <w:tcPr>
            <w:tcW w:w="3686" w:type="dxa"/>
          </w:tcPr>
          <w:p w14:paraId="2A85D42E" w14:textId="77777777" w:rsidR="00D14E0F" w:rsidRPr="00922551" w:rsidRDefault="00D14E0F" w:rsidP="006356C1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9A46D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95E0E2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E11E8A" w14:textId="77777777" w:rsidR="00D14E0F" w:rsidRPr="003568F1" w:rsidRDefault="00D14E0F" w:rsidP="006356C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D14E0F" w:rsidRPr="00922551" w14:paraId="5D6E7839" w14:textId="77777777" w:rsidTr="006356C1">
        <w:trPr>
          <w:cantSplit/>
          <w:trHeight w:val="352"/>
        </w:trPr>
        <w:tc>
          <w:tcPr>
            <w:tcW w:w="3686" w:type="dxa"/>
          </w:tcPr>
          <w:p w14:paraId="5240AC79" w14:textId="77777777" w:rsidR="00D14E0F" w:rsidRPr="00922551" w:rsidRDefault="00D14E0F" w:rsidP="006356C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258D27" w14:textId="0EE1803E" w:rsidR="00D14E0F" w:rsidRDefault="000A0B81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A4D9ED" w14:textId="77777777" w:rsidR="00D14E0F" w:rsidRPr="003944A4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4491AE3" w14:textId="733FF309" w:rsidR="00D14E0F" w:rsidRDefault="000A0B81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993C61" w14:textId="77777777" w:rsidR="00D14E0F" w:rsidRDefault="00D14E0F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ADF469" w14:textId="7ADE2E10" w:rsidR="00D14E0F" w:rsidRPr="00922551" w:rsidRDefault="000A0B81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4862933" w14:textId="77777777" w:rsidR="00D14E0F" w:rsidRPr="00922551" w:rsidRDefault="00D14E0F" w:rsidP="006356C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9E76731" w14:textId="0E10FA0D" w:rsidR="00D14E0F" w:rsidRPr="00922551" w:rsidRDefault="000A0B81" w:rsidP="0063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14E0F" w:rsidRPr="00922551" w14:paraId="1BFCC1DD" w14:textId="77777777" w:rsidTr="006356C1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071019" w14:textId="77777777" w:rsidR="00D14E0F" w:rsidRPr="00922551" w:rsidRDefault="00D14E0F" w:rsidP="006356C1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40196C8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022856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9D22F21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66CE32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16011967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38319A" w14:textId="77777777" w:rsidR="00D14E0F" w:rsidRPr="00922551" w:rsidRDefault="00D14E0F" w:rsidP="006356C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5DD3A8BA" w14:textId="77777777" w:rsidR="00D14E0F" w:rsidRPr="00922551" w:rsidRDefault="00D14E0F" w:rsidP="006356C1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91429A" w:rsidRPr="00922551" w14:paraId="01C8E7E0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A5EA0A" w14:textId="2AC2C305" w:rsidR="0091429A" w:rsidRPr="00B26C33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A1068A8" w14:textId="31A70D59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8BEBDE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CE480A3" w14:textId="1CF79AD1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28,516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27B0A7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4EB0BC6D" w14:textId="17441454" w:rsidR="0091429A" w:rsidRPr="00D04C47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D397F8E" w14:textId="77777777" w:rsidR="0091429A" w:rsidRPr="00922551" w:rsidRDefault="0091429A" w:rsidP="0091429A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51DF623F" w14:textId="1623EFC0" w:rsidR="0091429A" w:rsidRPr="00D04C47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</w:tr>
      <w:tr w:rsidR="0091429A" w:rsidRPr="00922551" w14:paraId="62DAB1DC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743FD0" w14:textId="4AEB8E84" w:rsidR="0091429A" w:rsidRPr="00B26C33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ไม่เกินสองปี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DC0D452" w14:textId="70B7DFE1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9E42C1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6773AE6B" w14:textId="5F5275E0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12,734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F72393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331C9D0A" w14:textId="7761FBA4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BC14BEB" w14:textId="77777777" w:rsidR="0091429A" w:rsidRPr="00922551" w:rsidRDefault="0091429A" w:rsidP="0091429A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718A548E" w14:textId="02BF1549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12,664</w:t>
            </w:r>
          </w:p>
        </w:tc>
      </w:tr>
      <w:tr w:rsidR="0091429A" w:rsidRPr="00922551" w14:paraId="58D29285" w14:textId="77777777" w:rsidTr="006356C1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E642E0" w14:textId="7D159CFF" w:rsidR="0091429A" w:rsidRPr="00160AB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0722D" w14:textId="59149EB1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90A48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C2F38" w14:textId="5BBFEE15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41,250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4C40A1" w14:textId="77777777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80654" w14:textId="03031CF3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4F793F1" w14:textId="77777777" w:rsidR="0091429A" w:rsidRPr="00922551" w:rsidRDefault="0091429A" w:rsidP="0091429A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34CB4" w14:textId="078016FC" w:rsidR="0091429A" w:rsidRDefault="0091429A" w:rsidP="0091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40,760</w:t>
            </w:r>
          </w:p>
        </w:tc>
      </w:tr>
    </w:tbl>
    <w:p w14:paraId="214BDF32" w14:textId="77777777" w:rsidR="00D14E0F" w:rsidRPr="000A0B81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</w:p>
    <w:p w14:paraId="76BE43B3" w14:textId="0971F5D3" w:rsidR="00D14E0F" w:rsidRPr="008A0807" w:rsidRDefault="00D14E0F" w:rsidP="008A080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8A0807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สินทรัพย์ที่ไม่ได้ใช้ในการดำเนินงาน</w:t>
      </w:r>
    </w:p>
    <w:p w14:paraId="7C380F41" w14:textId="77777777" w:rsidR="00D14E0F" w:rsidRPr="00BA2719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AE19BE" w14:textId="6F997AD4" w:rsidR="00D14E0F" w:rsidRDefault="00D14E0F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12C88">
        <w:rPr>
          <w:rFonts w:ascii="Angsana New" w:hAnsi="Angsana New"/>
          <w:sz w:val="30"/>
          <w:szCs w:val="30"/>
          <w:cs/>
        </w:rPr>
        <w:t>สินทรัพย์ที่ไม่ได้ใช้ในการดำเนินงานประกอบด้วยที่ดินและอาคารพาณิชย์ที่</w:t>
      </w:r>
      <w:r w:rsidRPr="00E12C88">
        <w:rPr>
          <w:rFonts w:ascii="Angsana New" w:hAnsi="Angsana New" w:hint="cs"/>
          <w:sz w:val="30"/>
          <w:szCs w:val="30"/>
          <w:cs/>
        </w:rPr>
        <w:t>กลุ่ม</w:t>
      </w:r>
      <w:r w:rsidRPr="00E12C88">
        <w:rPr>
          <w:rFonts w:ascii="Angsana New" w:hAnsi="Angsana New"/>
          <w:sz w:val="30"/>
          <w:szCs w:val="30"/>
          <w:cs/>
        </w:rPr>
        <w:t xml:space="preserve">บริษัทไม่ได้ใช้ดำเนินงานชั่วคราว ณ วันที่ </w:t>
      </w:r>
      <w:r w:rsidRPr="00E12C88">
        <w:rPr>
          <w:rFonts w:ascii="Angsana New" w:hAnsi="Angsana New"/>
          <w:sz w:val="30"/>
          <w:szCs w:val="30"/>
        </w:rPr>
        <w:t>31</w:t>
      </w:r>
      <w:r w:rsidRPr="00E12C8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12C88">
        <w:rPr>
          <w:rFonts w:ascii="Angsana New" w:hAnsi="Angsana New"/>
          <w:sz w:val="30"/>
          <w:szCs w:val="30"/>
        </w:rPr>
        <w:t>256</w:t>
      </w:r>
      <w:r w:rsidR="000A0B81" w:rsidRPr="00E12C88">
        <w:rPr>
          <w:rFonts w:ascii="Angsana New" w:hAnsi="Angsana New"/>
          <w:sz w:val="30"/>
          <w:szCs w:val="30"/>
        </w:rPr>
        <w:t>7</w:t>
      </w:r>
      <w:r w:rsidRPr="00E12C88">
        <w:rPr>
          <w:rFonts w:ascii="Angsana New" w:hAnsi="Angsana New"/>
          <w:sz w:val="30"/>
          <w:szCs w:val="30"/>
          <w:cs/>
        </w:rPr>
        <w:t xml:space="preserve"> และ </w:t>
      </w:r>
      <w:r w:rsidRPr="00E12C88">
        <w:rPr>
          <w:rFonts w:ascii="Angsana New" w:hAnsi="Angsana New"/>
          <w:sz w:val="30"/>
          <w:szCs w:val="30"/>
        </w:rPr>
        <w:t>256</w:t>
      </w:r>
      <w:r w:rsidR="000A0B81" w:rsidRPr="00E12C88">
        <w:rPr>
          <w:rFonts w:ascii="Angsana New" w:hAnsi="Angsana New"/>
          <w:sz w:val="30"/>
          <w:szCs w:val="30"/>
        </w:rPr>
        <w:t>6</w:t>
      </w:r>
      <w:r w:rsidRPr="00E12C88">
        <w:rPr>
          <w:rFonts w:ascii="Angsana New" w:hAnsi="Angsana New"/>
          <w:sz w:val="30"/>
          <w:szCs w:val="30"/>
          <w:cs/>
        </w:rPr>
        <w:t xml:space="preserve"> มีมูลค่าตามบัญชีรวมประมาณ </w:t>
      </w:r>
      <w:r w:rsidR="006B7106" w:rsidRPr="00E12C88">
        <w:rPr>
          <w:rFonts w:ascii="Angsana New" w:hAnsi="Angsana New"/>
          <w:sz w:val="30"/>
          <w:szCs w:val="30"/>
        </w:rPr>
        <w:t>12.8</w:t>
      </w:r>
      <w:r w:rsidRPr="00E12C8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B7106" w:rsidRPr="00E12C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6B7106" w:rsidRPr="00E12C88">
        <w:rPr>
          <w:rFonts w:ascii="Angsana New" w:hAnsi="Angsana New"/>
          <w:sz w:val="30"/>
          <w:szCs w:val="30"/>
        </w:rPr>
        <w:t xml:space="preserve">14.3 </w:t>
      </w:r>
      <w:r w:rsidR="006B7106" w:rsidRPr="00E12C88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E12C88">
        <w:rPr>
          <w:rFonts w:ascii="Angsana New" w:hAnsi="Angsana New"/>
          <w:sz w:val="30"/>
          <w:szCs w:val="30"/>
          <w:cs/>
        </w:rPr>
        <w:t>(ส่วนของเฉพาะ</w:t>
      </w:r>
      <w:r w:rsidRPr="00E12C88">
        <w:rPr>
          <w:rFonts w:ascii="Angsana New" w:hAnsi="Angsana New" w:hint="cs"/>
          <w:sz w:val="30"/>
          <w:szCs w:val="30"/>
          <w:cs/>
        </w:rPr>
        <w:t>บริษัท</w:t>
      </w:r>
      <w:r w:rsidRPr="00E12C88">
        <w:rPr>
          <w:rFonts w:ascii="Angsana New" w:hAnsi="Angsana New"/>
          <w:sz w:val="30"/>
          <w:szCs w:val="30"/>
          <w:cs/>
        </w:rPr>
        <w:t xml:space="preserve">มีมูลค่าตามบัญชีประมาณ </w:t>
      </w:r>
      <w:r w:rsidR="006B7106" w:rsidRPr="00E12C88">
        <w:rPr>
          <w:rFonts w:ascii="Angsana New" w:hAnsi="Angsana New"/>
          <w:sz w:val="30"/>
          <w:szCs w:val="30"/>
        </w:rPr>
        <w:t xml:space="preserve">4.2 </w:t>
      </w:r>
      <w:r w:rsidR="006B7106" w:rsidRPr="00E12C88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E12C88">
        <w:rPr>
          <w:rFonts w:ascii="Angsana New" w:hAnsi="Angsana New"/>
          <w:sz w:val="30"/>
          <w:szCs w:val="30"/>
        </w:rPr>
        <w:t>5.7</w:t>
      </w:r>
      <w:r w:rsidRPr="00E12C88">
        <w:rPr>
          <w:rFonts w:ascii="Angsana New" w:hAnsi="Angsana New"/>
          <w:sz w:val="30"/>
          <w:szCs w:val="30"/>
          <w:cs/>
        </w:rPr>
        <w:t xml:space="preserve"> ล้านบาท</w:t>
      </w:r>
      <w:r w:rsidR="006B7106" w:rsidRPr="00E12C88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12C88">
        <w:rPr>
          <w:rFonts w:ascii="Angsana New" w:hAnsi="Angsana New"/>
          <w:sz w:val="30"/>
          <w:szCs w:val="30"/>
          <w:cs/>
        </w:rPr>
        <w:t>) ทั้งนี้ราคาประเมินสินทรัพย์ล่าสุดที่ประเมินโดยผู้ประเมินราคาอิสระซึ่งได้แก่ บริษัท เดอะแวลูเอชั่น แอนด์ คอนซัลแทนท์ส จำกัด โดยวิธีเปรียบเทียบราคาตลาด</w:t>
      </w:r>
      <w:r w:rsidRPr="00E12C88">
        <w:rPr>
          <w:rFonts w:ascii="Angsana New" w:hAnsi="Angsana New" w:hint="cs"/>
          <w:sz w:val="30"/>
          <w:szCs w:val="30"/>
          <w:cs/>
        </w:rPr>
        <w:t>และวิธีคิดจากต้นทุน</w:t>
      </w:r>
      <w:r w:rsidRPr="00E12C88">
        <w:rPr>
          <w:rFonts w:ascii="Angsana New" w:hAnsi="Angsana New"/>
          <w:sz w:val="30"/>
          <w:szCs w:val="30"/>
          <w:cs/>
        </w:rPr>
        <w:t xml:space="preserve"> (</w:t>
      </w:r>
      <w:r w:rsidRPr="00E12C88">
        <w:rPr>
          <w:rFonts w:ascii="Angsana New" w:hAnsi="Angsana New"/>
          <w:sz w:val="30"/>
          <w:szCs w:val="30"/>
        </w:rPr>
        <w:t>Market Approach</w:t>
      </w:r>
      <w:r w:rsidRPr="00E12C88">
        <w:rPr>
          <w:rFonts w:ascii="Angsana New" w:hAnsi="Angsana New" w:hint="cs"/>
          <w:sz w:val="30"/>
          <w:szCs w:val="30"/>
          <w:cs/>
        </w:rPr>
        <w:t xml:space="preserve"> </w:t>
      </w:r>
      <w:r w:rsidRPr="00E12C88">
        <w:rPr>
          <w:rFonts w:ascii="Angsana New" w:hAnsi="Angsana New"/>
          <w:sz w:val="30"/>
          <w:szCs w:val="30"/>
        </w:rPr>
        <w:t>and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/>
          <w:sz w:val="30"/>
          <w:szCs w:val="30"/>
        </w:rPr>
        <w:t>Cost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proofErr w:type="spellStart"/>
      <w:r w:rsidRPr="00E12C88">
        <w:rPr>
          <w:rFonts w:ascii="Angsana New" w:hAnsi="Angsana New"/>
          <w:sz w:val="30"/>
          <w:szCs w:val="30"/>
        </w:rPr>
        <w:t>Approch</w:t>
      </w:r>
      <w:proofErr w:type="spellEnd"/>
      <w:r w:rsidRPr="00E12C88">
        <w:rPr>
          <w:rFonts w:ascii="Angsana New" w:hAnsi="Angsana New"/>
          <w:sz w:val="30"/>
          <w:szCs w:val="30"/>
        </w:rPr>
        <w:t>)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/>
          <w:sz w:val="30"/>
          <w:szCs w:val="30"/>
          <w:cs/>
        </w:rPr>
        <w:t>ตามรายงานในเดือ</w:t>
      </w:r>
      <w:r w:rsidRPr="00E12C88">
        <w:rPr>
          <w:rFonts w:ascii="Angsana New" w:hAnsi="Angsana New" w:hint="cs"/>
          <w:sz w:val="30"/>
          <w:szCs w:val="30"/>
          <w:cs/>
        </w:rPr>
        <w:t>นมีนาคม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 w:hint="cs"/>
          <w:sz w:val="30"/>
          <w:szCs w:val="30"/>
        </w:rPr>
        <w:t>2565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/>
          <w:sz w:val="30"/>
          <w:szCs w:val="30"/>
          <w:cs/>
        </w:rPr>
        <w:t>มีมูลค่ารวมประมาณ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B7106" w:rsidRPr="00E12C88">
        <w:rPr>
          <w:rFonts w:ascii="Angsana New" w:hAnsi="Angsana New"/>
          <w:sz w:val="30"/>
          <w:szCs w:val="30"/>
        </w:rPr>
        <w:t>63.6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/>
          <w:sz w:val="30"/>
          <w:szCs w:val="30"/>
          <w:cs/>
        </w:rPr>
        <w:t>ล้านบาท</w:t>
      </w:r>
      <w:r w:rsidRPr="00E12C8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E12C88">
        <w:rPr>
          <w:rFonts w:ascii="Angsana New" w:hAnsi="Angsana New"/>
          <w:sz w:val="30"/>
          <w:szCs w:val="30"/>
          <w:cs/>
        </w:rPr>
        <w:t>(ส่วนของเฉพาะ</w:t>
      </w:r>
      <w:r w:rsidRPr="00E12C88">
        <w:rPr>
          <w:rFonts w:ascii="Angsana New" w:hAnsi="Angsana New" w:hint="cs"/>
          <w:sz w:val="30"/>
          <w:szCs w:val="30"/>
          <w:cs/>
        </w:rPr>
        <w:t>บริษัท</w:t>
      </w:r>
      <w:r w:rsidRPr="00E12C88">
        <w:rPr>
          <w:rFonts w:ascii="Angsana New" w:hAnsi="Angsana New"/>
          <w:sz w:val="30"/>
          <w:szCs w:val="30"/>
          <w:cs/>
        </w:rPr>
        <w:t xml:space="preserve">มีมูลค่าประมาณ </w:t>
      </w:r>
      <w:r w:rsidR="00E12C88" w:rsidRPr="00E12C88">
        <w:rPr>
          <w:rFonts w:ascii="Angsana New" w:hAnsi="Angsana New"/>
          <w:sz w:val="30"/>
          <w:szCs w:val="30"/>
        </w:rPr>
        <w:t>15.8</w:t>
      </w:r>
      <w:r w:rsidRPr="00E12C88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621B33D1" w14:textId="77777777" w:rsidR="00B95566" w:rsidRDefault="00B95566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F39FC49" w14:textId="77777777" w:rsidR="00B95566" w:rsidRDefault="00B95566" w:rsidP="00D1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95566" w:rsidSect="001120E4">
          <w:footerReference w:type="default" r:id="rId14"/>
          <w:footerReference w:type="first" r:id="rId15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046D9EBA" w14:textId="77777777" w:rsidR="00B95566" w:rsidRPr="00524A87" w:rsidRDefault="00B95566" w:rsidP="00B955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524A87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 xml:space="preserve">ที่ดิน อาคารและอุปกรณ์ </w:t>
      </w:r>
      <w:r w:rsidRPr="00524A87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524A87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สุทธิ</w:t>
      </w:r>
    </w:p>
    <w:p w14:paraId="7C6EE543" w14:textId="77777777" w:rsidR="00B95566" w:rsidRPr="00953F7B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14317" w:type="dxa"/>
        <w:tblLayout w:type="fixed"/>
        <w:tblLook w:val="04A0" w:firstRow="1" w:lastRow="0" w:firstColumn="1" w:lastColumn="0" w:noHBand="0" w:noVBand="1"/>
      </w:tblPr>
      <w:tblGrid>
        <w:gridCol w:w="4309"/>
        <w:gridCol w:w="1423"/>
        <w:gridCol w:w="236"/>
        <w:gridCol w:w="1423"/>
        <w:gridCol w:w="236"/>
        <w:gridCol w:w="1423"/>
        <w:gridCol w:w="236"/>
        <w:gridCol w:w="1643"/>
        <w:gridCol w:w="236"/>
        <w:gridCol w:w="1423"/>
        <w:gridCol w:w="236"/>
        <w:gridCol w:w="1493"/>
      </w:tblGrid>
      <w:tr w:rsidR="00B05745" w:rsidRPr="00953F7B" w14:paraId="2EA86B2D" w14:textId="77777777" w:rsidTr="003A6B07">
        <w:tc>
          <w:tcPr>
            <w:tcW w:w="4309" w:type="dxa"/>
          </w:tcPr>
          <w:p w14:paraId="42D7C6E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4C95ECC0" w14:textId="27E347C6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(พันบาท)</w:t>
            </w:r>
          </w:p>
        </w:tc>
      </w:tr>
      <w:tr w:rsidR="00B05745" w:rsidRPr="00953F7B" w14:paraId="28CAE618" w14:textId="77777777" w:rsidTr="003A6B07">
        <w:tc>
          <w:tcPr>
            <w:tcW w:w="4309" w:type="dxa"/>
          </w:tcPr>
          <w:p w14:paraId="2B502FD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E48F63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1AA06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887818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800AA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8258BE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D6B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E01B34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4781A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C4511B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C4BE7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4560AC9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37DE7A3D" w14:textId="77777777" w:rsidTr="003A6B07">
        <w:tc>
          <w:tcPr>
            <w:tcW w:w="4309" w:type="dxa"/>
          </w:tcPr>
          <w:p w14:paraId="0AE9DF25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922394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0FD14E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8183BF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4C115D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E70ED1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6" w:type="dxa"/>
          </w:tcPr>
          <w:p w14:paraId="2D45815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</w:tcPr>
          <w:p w14:paraId="5E7F166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4C8C6C8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22C4678" w14:textId="77777777" w:rsidR="00B05745" w:rsidRPr="00953F7B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831C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</w:tcPr>
          <w:p w14:paraId="1EF854E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6AC2C029" w14:textId="77777777" w:rsidTr="003A6B07">
        <w:tc>
          <w:tcPr>
            <w:tcW w:w="4309" w:type="dxa"/>
          </w:tcPr>
          <w:p w14:paraId="6D0438D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05A9A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32498CB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AA8DCD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B2C139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4F7931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6" w:type="dxa"/>
          </w:tcPr>
          <w:p w14:paraId="58D3BFE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E75472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043754E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9C1AC9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7606E1F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303134C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953F7B" w14:paraId="124DEC8D" w14:textId="77777777" w:rsidTr="003A6B07">
        <w:tc>
          <w:tcPr>
            <w:tcW w:w="4309" w:type="dxa"/>
          </w:tcPr>
          <w:p w14:paraId="4C52C72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EADF57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2AF6E3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F24EBF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67DE38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68DDEA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BA359D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64BAC7F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C969C1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8EFB34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EBE04E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675DBDF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30E3F8A5" w14:textId="77777777" w:rsidTr="003A6B07">
        <w:tc>
          <w:tcPr>
            <w:tcW w:w="4309" w:type="dxa"/>
            <w:vAlign w:val="bottom"/>
          </w:tcPr>
          <w:p w14:paraId="527890B3" w14:textId="2F641809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3" w:type="dxa"/>
          </w:tcPr>
          <w:p w14:paraId="7653F4B2" w14:textId="1F03C128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  <w:vAlign w:val="bottom"/>
          </w:tcPr>
          <w:p w14:paraId="0DDF506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B1CE72C" w14:textId="592E694E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2EDD55B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C2DC89B" w14:textId="3B62F57F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366,407</w:t>
            </w:r>
          </w:p>
        </w:tc>
        <w:tc>
          <w:tcPr>
            <w:tcW w:w="236" w:type="dxa"/>
            <w:vAlign w:val="bottom"/>
          </w:tcPr>
          <w:p w14:paraId="0375E9EF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5D9C209B" w14:textId="2CC316DB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165,462</w:t>
            </w:r>
          </w:p>
        </w:tc>
        <w:tc>
          <w:tcPr>
            <w:tcW w:w="236" w:type="dxa"/>
            <w:vAlign w:val="bottom"/>
          </w:tcPr>
          <w:p w14:paraId="499BCFA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979D803" w14:textId="54972CBB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117,954</w:t>
            </w:r>
          </w:p>
        </w:tc>
        <w:tc>
          <w:tcPr>
            <w:tcW w:w="236" w:type="dxa"/>
          </w:tcPr>
          <w:p w14:paraId="5260DA9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3D3B8ED9" w14:textId="59C0BCFE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686,661</w:t>
            </w:r>
          </w:p>
        </w:tc>
      </w:tr>
      <w:tr w:rsidR="00B05745" w:rsidRPr="00953F7B" w14:paraId="602D0412" w14:textId="77777777" w:rsidTr="003A6B07">
        <w:tc>
          <w:tcPr>
            <w:tcW w:w="4309" w:type="dxa"/>
            <w:vAlign w:val="bottom"/>
          </w:tcPr>
          <w:p w14:paraId="34C6954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bookmarkStart w:id="7" w:name="_Hlk153888163"/>
            <w:r w:rsidRPr="00953F7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415A9020" w14:textId="13857B89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A57FDB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CACD9AE" w14:textId="0C2DA60B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7A24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189753A" w14:textId="2BDA0DAE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1,976</w:t>
            </w:r>
          </w:p>
        </w:tc>
        <w:tc>
          <w:tcPr>
            <w:tcW w:w="236" w:type="dxa"/>
          </w:tcPr>
          <w:p w14:paraId="2163209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2E6179F" w14:textId="5859DE7E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3,955</w:t>
            </w:r>
          </w:p>
        </w:tc>
        <w:tc>
          <w:tcPr>
            <w:tcW w:w="236" w:type="dxa"/>
          </w:tcPr>
          <w:p w14:paraId="002515A4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9BBF731" w14:textId="0871CCB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36" w:type="dxa"/>
          </w:tcPr>
          <w:p w14:paraId="2B06D8A3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1593BFAD" w14:textId="4B0178B2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bookmarkEnd w:id="7"/>
      <w:tr w:rsidR="00B05745" w:rsidRPr="00953F7B" w14:paraId="1A4F705C" w14:textId="77777777" w:rsidTr="003A6B07">
        <w:tc>
          <w:tcPr>
            <w:tcW w:w="4309" w:type="dxa"/>
            <w:vAlign w:val="bottom"/>
          </w:tcPr>
          <w:p w14:paraId="3A021788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7D4D92F2" w14:textId="562DC2E8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0B464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F92D44C" w14:textId="4043690B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E759A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C6720AE" w14:textId="23F1B79E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(56,417)</w:t>
            </w:r>
          </w:p>
        </w:tc>
        <w:tc>
          <w:tcPr>
            <w:tcW w:w="236" w:type="dxa"/>
          </w:tcPr>
          <w:p w14:paraId="0B5D71DB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1AE58C58" w14:textId="17C7812A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(2,400)</w:t>
            </w:r>
          </w:p>
        </w:tc>
        <w:tc>
          <w:tcPr>
            <w:tcW w:w="236" w:type="dxa"/>
          </w:tcPr>
          <w:p w14:paraId="7345BEC4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5B46B40" w14:textId="064DC839" w:rsidR="00B05745" w:rsidRPr="00953F7B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B05745" w:rsidRPr="00953F7B">
              <w:rPr>
                <w:rFonts w:ascii="Angsana New" w:hAnsi="Angsana New"/>
                <w:sz w:val="30"/>
                <w:szCs w:val="30"/>
              </w:rPr>
              <w:t>(28,618)</w:t>
            </w:r>
          </w:p>
        </w:tc>
        <w:tc>
          <w:tcPr>
            <w:tcW w:w="236" w:type="dxa"/>
          </w:tcPr>
          <w:p w14:paraId="05834E7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56B5DF96" w14:textId="24AA2821" w:rsidR="00B05745" w:rsidRPr="00953F7B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B05745" w:rsidRPr="00953F7B">
              <w:rPr>
                <w:rFonts w:ascii="Angsana New" w:hAnsi="Angsana New"/>
                <w:sz w:val="30"/>
                <w:szCs w:val="30"/>
              </w:rPr>
              <w:t>(87,435)</w:t>
            </w:r>
          </w:p>
        </w:tc>
      </w:tr>
      <w:tr w:rsidR="00B05745" w:rsidRPr="00953F7B" w14:paraId="6C079A28" w14:textId="77777777" w:rsidTr="003A6B07">
        <w:tc>
          <w:tcPr>
            <w:tcW w:w="4309" w:type="dxa"/>
            <w:vAlign w:val="bottom"/>
          </w:tcPr>
          <w:p w14:paraId="3ACDAD0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7F73C7EC" w14:textId="0D58C455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C99588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B7A525B" w14:textId="78C2CFB6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63FA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0B3E3C6" w14:textId="06AF9E82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236" w:type="dxa"/>
            <w:vAlign w:val="bottom"/>
          </w:tcPr>
          <w:p w14:paraId="1035E61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EC7EA6C" w14:textId="04E53E33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(491)</w:t>
            </w:r>
          </w:p>
        </w:tc>
        <w:tc>
          <w:tcPr>
            <w:tcW w:w="236" w:type="dxa"/>
            <w:vAlign w:val="bottom"/>
          </w:tcPr>
          <w:p w14:paraId="56792B2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17A6233" w14:textId="3E8A45CA" w:rsidR="00B05745" w:rsidRPr="00953F7B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B05745" w:rsidRPr="00953F7B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36" w:type="dxa"/>
          </w:tcPr>
          <w:p w14:paraId="4F15F3E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5DAA5EE7" w14:textId="00B2A118" w:rsidR="00B05745" w:rsidRPr="00953F7B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B05745" w:rsidRPr="00953F7B">
              <w:rPr>
                <w:rFonts w:ascii="Angsana New" w:hAnsi="Angsana New"/>
                <w:sz w:val="30"/>
                <w:szCs w:val="30"/>
              </w:rPr>
              <w:t>(1,125)</w:t>
            </w:r>
          </w:p>
        </w:tc>
      </w:tr>
      <w:tr w:rsidR="00B05745" w:rsidRPr="00953F7B" w14:paraId="295632B6" w14:textId="77777777" w:rsidTr="003A6B07">
        <w:tc>
          <w:tcPr>
            <w:tcW w:w="4309" w:type="dxa"/>
            <w:vAlign w:val="bottom"/>
          </w:tcPr>
          <w:p w14:paraId="7AB1F35A" w14:textId="791D613F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7D1C998" w14:textId="02D95CF3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</w:tcPr>
          <w:p w14:paraId="662F9678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AAC7A05" w14:textId="1D130340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55D1F864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33307B7" w14:textId="5E8C89C5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311,487</w:t>
            </w:r>
          </w:p>
        </w:tc>
        <w:tc>
          <w:tcPr>
            <w:tcW w:w="236" w:type="dxa"/>
          </w:tcPr>
          <w:p w14:paraId="07BBED3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4F87586D" w14:textId="7C16CD69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166,526</w:t>
            </w:r>
          </w:p>
        </w:tc>
        <w:tc>
          <w:tcPr>
            <w:tcW w:w="236" w:type="dxa"/>
          </w:tcPr>
          <w:p w14:paraId="16582F7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0215785" w14:textId="6D3CB9E4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90,297</w:t>
            </w:r>
          </w:p>
        </w:tc>
        <w:tc>
          <w:tcPr>
            <w:tcW w:w="236" w:type="dxa"/>
          </w:tcPr>
          <w:p w14:paraId="2A27761D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4ACCAEAE" w14:textId="174291EF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605,148</w:t>
            </w:r>
          </w:p>
        </w:tc>
      </w:tr>
      <w:tr w:rsidR="00D050BB" w:rsidRPr="00953F7B" w14:paraId="294A47EA" w14:textId="77777777" w:rsidTr="003A6B07">
        <w:tc>
          <w:tcPr>
            <w:tcW w:w="4309" w:type="dxa"/>
            <w:vAlign w:val="bottom"/>
          </w:tcPr>
          <w:p w14:paraId="6AE4405D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51861E3B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428D62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136BB2D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76744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018534" w14:textId="116C05E0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435FEC24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51F2E929" w14:textId="3B3CAB2D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36" w:type="dxa"/>
          </w:tcPr>
          <w:p w14:paraId="6EE799B1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00064C" w14:textId="14767E3A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FE7A23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464D9497" w14:textId="3E749D5D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tr w:rsidR="00D050BB" w:rsidRPr="00953F7B" w14:paraId="15C1F9F6" w14:textId="77777777" w:rsidTr="003A6B07">
        <w:tc>
          <w:tcPr>
            <w:tcW w:w="4309" w:type="dxa"/>
            <w:vAlign w:val="bottom"/>
          </w:tcPr>
          <w:p w14:paraId="21B5946E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4E0C112F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FC0E04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3B29668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40DD49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4761AA1" w14:textId="02AFD0C3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(59,749)</w:t>
            </w:r>
          </w:p>
        </w:tc>
        <w:tc>
          <w:tcPr>
            <w:tcW w:w="236" w:type="dxa"/>
          </w:tcPr>
          <w:p w14:paraId="11E8558D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1926CB81" w14:textId="7BB0B5B2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(13,098)</w:t>
            </w:r>
          </w:p>
        </w:tc>
        <w:tc>
          <w:tcPr>
            <w:tcW w:w="236" w:type="dxa"/>
          </w:tcPr>
          <w:p w14:paraId="0059E012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2F5BB9A" w14:textId="4C447F7B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(16,683)</w:t>
            </w:r>
          </w:p>
        </w:tc>
        <w:tc>
          <w:tcPr>
            <w:tcW w:w="236" w:type="dxa"/>
          </w:tcPr>
          <w:p w14:paraId="782ACB1A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20130C0C" w14:textId="3311B9B3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(89,530)</w:t>
            </w:r>
          </w:p>
        </w:tc>
      </w:tr>
      <w:tr w:rsidR="00D050BB" w:rsidRPr="00953F7B" w14:paraId="5E4E3DBF" w14:textId="77777777" w:rsidTr="003A6B07">
        <w:tc>
          <w:tcPr>
            <w:tcW w:w="4309" w:type="dxa"/>
            <w:vAlign w:val="bottom"/>
          </w:tcPr>
          <w:p w14:paraId="4D9EFE6D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67936DF1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EDA84B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15E14BF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4EB283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3231E3C" w14:textId="0590BD3F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36" w:type="dxa"/>
            <w:vAlign w:val="bottom"/>
          </w:tcPr>
          <w:p w14:paraId="054BCB0D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47B970BD" w14:textId="77205631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  <w:vAlign w:val="bottom"/>
          </w:tcPr>
          <w:p w14:paraId="3026D349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C845C14" w14:textId="7ADB7EBD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(112)</w:t>
            </w:r>
          </w:p>
        </w:tc>
        <w:tc>
          <w:tcPr>
            <w:tcW w:w="236" w:type="dxa"/>
          </w:tcPr>
          <w:p w14:paraId="5CCD4CD2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vAlign w:val="bottom"/>
          </w:tcPr>
          <w:p w14:paraId="1121F204" w14:textId="73A0265B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(546)</w:t>
            </w:r>
          </w:p>
        </w:tc>
      </w:tr>
      <w:tr w:rsidR="00D050BB" w:rsidRPr="00953F7B" w14:paraId="052A152A" w14:textId="77777777" w:rsidTr="003A6B07">
        <w:tc>
          <w:tcPr>
            <w:tcW w:w="4309" w:type="dxa"/>
            <w:vAlign w:val="bottom"/>
          </w:tcPr>
          <w:p w14:paraId="7AA3AE5C" w14:textId="32F3C225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46507CA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6" w:type="dxa"/>
          </w:tcPr>
          <w:p w14:paraId="62E8C0B3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577A9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6" w:type="dxa"/>
          </w:tcPr>
          <w:p w14:paraId="1C3C3FB3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7D6F" w14:textId="54270381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251,712</w:t>
            </w:r>
          </w:p>
        </w:tc>
        <w:tc>
          <w:tcPr>
            <w:tcW w:w="236" w:type="dxa"/>
          </w:tcPr>
          <w:p w14:paraId="002CE923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8A713" w14:textId="2215D975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154,097</w:t>
            </w:r>
          </w:p>
        </w:tc>
        <w:tc>
          <w:tcPr>
            <w:tcW w:w="236" w:type="dxa"/>
          </w:tcPr>
          <w:p w14:paraId="3F2E690F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2E8D" w14:textId="1F4DD8D5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73,502</w:t>
            </w:r>
          </w:p>
        </w:tc>
        <w:tc>
          <w:tcPr>
            <w:tcW w:w="236" w:type="dxa"/>
          </w:tcPr>
          <w:p w14:paraId="60E3C9B6" w14:textId="77777777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743A0" w14:textId="7BE41C09" w:rsidR="00D050BB" w:rsidRPr="00953F7B" w:rsidRDefault="00D050BB" w:rsidP="00D0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516,149</w:t>
            </w:r>
          </w:p>
        </w:tc>
      </w:tr>
    </w:tbl>
    <w:p w14:paraId="3A7A9D09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1FAB19A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E31438E" w14:textId="77777777" w:rsidR="00B95566" w:rsidRPr="00953F7B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309"/>
        <w:gridCol w:w="1423"/>
        <w:gridCol w:w="234"/>
        <w:gridCol w:w="1425"/>
        <w:gridCol w:w="234"/>
        <w:gridCol w:w="1423"/>
        <w:gridCol w:w="234"/>
        <w:gridCol w:w="1644"/>
        <w:gridCol w:w="236"/>
        <w:gridCol w:w="1423"/>
        <w:gridCol w:w="234"/>
        <w:gridCol w:w="1498"/>
      </w:tblGrid>
      <w:tr w:rsidR="00B05745" w:rsidRPr="00953F7B" w14:paraId="3595A3B1" w14:textId="77777777" w:rsidTr="003A6B07">
        <w:tc>
          <w:tcPr>
            <w:tcW w:w="4309" w:type="dxa"/>
          </w:tcPr>
          <w:p w14:paraId="3D4F0FD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1080BB14" w14:textId="2462B16E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(พันบาท)</w:t>
            </w:r>
          </w:p>
        </w:tc>
      </w:tr>
      <w:tr w:rsidR="00B05745" w:rsidRPr="00953F7B" w14:paraId="137483E1" w14:textId="77777777" w:rsidTr="003A6B07">
        <w:tc>
          <w:tcPr>
            <w:tcW w:w="4309" w:type="dxa"/>
          </w:tcPr>
          <w:p w14:paraId="3B9711E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D967D6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01565C0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915FA9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0B3B88F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6013DD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78AD8AE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4B7F76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99DDC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9DE65E5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3F8086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742A9B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24EE4726" w14:textId="77777777" w:rsidTr="003A6B07">
        <w:trPr>
          <w:trHeight w:val="340"/>
        </w:trPr>
        <w:tc>
          <w:tcPr>
            <w:tcW w:w="4309" w:type="dxa"/>
          </w:tcPr>
          <w:p w14:paraId="77F4186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6A58A35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658054D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0743BA7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4" w:type="dxa"/>
          </w:tcPr>
          <w:p w14:paraId="4C54179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11A62A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4" w:type="dxa"/>
          </w:tcPr>
          <w:p w14:paraId="7C46CC1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430FCBF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5010C5A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2E7A97D7" w14:textId="77777777" w:rsidR="00B05745" w:rsidRPr="00953F7B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1FF19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</w:tcPr>
          <w:p w14:paraId="27DB58E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159F8A5C" w14:textId="77777777" w:rsidTr="003A6B07">
        <w:tc>
          <w:tcPr>
            <w:tcW w:w="4309" w:type="dxa"/>
          </w:tcPr>
          <w:p w14:paraId="642C3D3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0365575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4" w:type="dxa"/>
          </w:tcPr>
          <w:p w14:paraId="0F792C7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6ACA01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4" w:type="dxa"/>
          </w:tcPr>
          <w:p w14:paraId="17863C5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3C4BE7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4" w:type="dxa"/>
          </w:tcPr>
          <w:p w14:paraId="7DCC19F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A0E370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2E612CC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100B5F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4" w:type="dxa"/>
          </w:tcPr>
          <w:p w14:paraId="7351005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F6D77F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953F7B" w14:paraId="2DDB027E" w14:textId="77777777" w:rsidTr="003A6B07">
        <w:tc>
          <w:tcPr>
            <w:tcW w:w="4309" w:type="dxa"/>
          </w:tcPr>
          <w:p w14:paraId="248BA02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B8C8D0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7A0B259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8AE598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73ADDFD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070493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1EB5993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7C3FC3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4B0BCD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B4ABBD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3D15C2B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0AB7CA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953F7B" w14:paraId="19E93716" w14:textId="77777777" w:rsidTr="003A6B07">
        <w:tc>
          <w:tcPr>
            <w:tcW w:w="4309" w:type="dxa"/>
            <w:vAlign w:val="bottom"/>
          </w:tcPr>
          <w:p w14:paraId="45FB6919" w14:textId="7F2A6255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3" w:type="dxa"/>
          </w:tcPr>
          <w:p w14:paraId="58FBCF4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F4CBA6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4D97DDCE" w14:textId="14D976C3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  <w:vAlign w:val="bottom"/>
          </w:tcPr>
          <w:p w14:paraId="5625004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4877DFA" w14:textId="2B142A9C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323,645</w:t>
            </w:r>
          </w:p>
        </w:tc>
        <w:tc>
          <w:tcPr>
            <w:tcW w:w="234" w:type="dxa"/>
            <w:vAlign w:val="bottom"/>
          </w:tcPr>
          <w:p w14:paraId="3CF8BAC9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2D227821" w14:textId="63F5FCAC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149,128</w:t>
            </w:r>
          </w:p>
        </w:tc>
        <w:tc>
          <w:tcPr>
            <w:tcW w:w="236" w:type="dxa"/>
            <w:vAlign w:val="bottom"/>
          </w:tcPr>
          <w:p w14:paraId="1E674BED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BD896F0" w14:textId="53E4463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110,224</w:t>
            </w:r>
          </w:p>
        </w:tc>
        <w:tc>
          <w:tcPr>
            <w:tcW w:w="234" w:type="dxa"/>
            <w:vAlign w:val="bottom"/>
          </w:tcPr>
          <w:p w14:paraId="3F237F3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439A84E6" w14:textId="10D5135C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607,218</w:t>
            </w:r>
          </w:p>
        </w:tc>
      </w:tr>
      <w:tr w:rsidR="00B05745" w:rsidRPr="00953F7B" w14:paraId="723F2AC5" w14:textId="77777777" w:rsidTr="003A6B07">
        <w:tc>
          <w:tcPr>
            <w:tcW w:w="4309" w:type="dxa"/>
            <w:vAlign w:val="bottom"/>
          </w:tcPr>
          <w:p w14:paraId="22F2FE11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3" w:type="dxa"/>
          </w:tcPr>
          <w:p w14:paraId="5F09990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41A7D9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07D0E9AE" w14:textId="155B424C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74A1746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0FA819B" w14:textId="6CABDBD8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7,181</w:t>
            </w:r>
          </w:p>
        </w:tc>
        <w:tc>
          <w:tcPr>
            <w:tcW w:w="234" w:type="dxa"/>
          </w:tcPr>
          <w:p w14:paraId="554B058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3A1FED60" w14:textId="4FC92A81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75E253D6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6B74264" w14:textId="3EFBF465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234" w:type="dxa"/>
          </w:tcPr>
          <w:p w14:paraId="3F7A9D5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1897AF6" w14:textId="304CF0E0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B05745" w:rsidRPr="00953F7B" w14:paraId="1364694D" w14:textId="77777777" w:rsidTr="003A6B07">
        <w:tc>
          <w:tcPr>
            <w:tcW w:w="4309" w:type="dxa"/>
            <w:vAlign w:val="bottom"/>
          </w:tcPr>
          <w:p w14:paraId="7C58CDF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75E337A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28DAEC4B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71A7BF00" w14:textId="26A63316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4B576753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323AC99" w14:textId="6E73BBA2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3F7B">
              <w:rPr>
                <w:rFonts w:ascii="Angsana New" w:hAnsi="Angsana New"/>
                <w:sz w:val="30"/>
                <w:szCs w:val="30"/>
              </w:rPr>
              <w:t>55,358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3AA1546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5A30DAB3" w14:textId="2FD9BFC8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3F7B">
              <w:rPr>
                <w:rFonts w:ascii="Angsana New" w:hAnsi="Angsana New"/>
                <w:sz w:val="30"/>
                <w:szCs w:val="30"/>
              </w:rPr>
              <w:t>1,433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F42DD98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33BDE84" w14:textId="27D191F6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(28,618)</w:t>
            </w:r>
          </w:p>
        </w:tc>
        <w:tc>
          <w:tcPr>
            <w:tcW w:w="234" w:type="dxa"/>
          </w:tcPr>
          <w:p w14:paraId="0AD4670A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7408DF1E" w14:textId="706C4D36" w:rsidR="00B05745" w:rsidRPr="00953F7B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5745" w:rsidRPr="00953F7B">
              <w:rPr>
                <w:rFonts w:ascii="Angsana New" w:hAnsi="Angsana New"/>
                <w:sz w:val="30"/>
                <w:szCs w:val="30"/>
              </w:rPr>
              <w:t>(85,409)</w:t>
            </w:r>
          </w:p>
        </w:tc>
      </w:tr>
      <w:tr w:rsidR="00B05745" w:rsidRPr="00953F7B" w14:paraId="2CE40D23" w14:textId="77777777" w:rsidTr="003A6B07">
        <w:tc>
          <w:tcPr>
            <w:tcW w:w="4309" w:type="dxa"/>
            <w:vAlign w:val="bottom"/>
          </w:tcPr>
          <w:p w14:paraId="0E287BED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4226FB7B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6C8A62FD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140484CA" w14:textId="1E0BD8BE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C66FD0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60669A8" w14:textId="1330B660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(285)</w:t>
            </w:r>
          </w:p>
        </w:tc>
        <w:tc>
          <w:tcPr>
            <w:tcW w:w="234" w:type="dxa"/>
            <w:vAlign w:val="bottom"/>
          </w:tcPr>
          <w:p w14:paraId="1F1049F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4EF367B2" w14:textId="49C11EA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  <w:tc>
          <w:tcPr>
            <w:tcW w:w="236" w:type="dxa"/>
            <w:vAlign w:val="bottom"/>
          </w:tcPr>
          <w:p w14:paraId="6ADDEA0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E674077" w14:textId="7605CE18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53F7B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34" w:type="dxa"/>
            <w:vAlign w:val="bottom"/>
          </w:tcPr>
          <w:p w14:paraId="3A210B3E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F83C330" w14:textId="1C701319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(807)</w:t>
            </w:r>
          </w:p>
        </w:tc>
      </w:tr>
      <w:tr w:rsidR="00B05745" w:rsidRPr="00953F7B" w14:paraId="325C25D2" w14:textId="77777777" w:rsidTr="003A6B07">
        <w:tc>
          <w:tcPr>
            <w:tcW w:w="4309" w:type="dxa"/>
            <w:vAlign w:val="bottom"/>
          </w:tcPr>
          <w:p w14:paraId="43D8C591" w14:textId="0EEFF4EA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E201AF3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60B6BCD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D782301" w14:textId="20277376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</w:tcPr>
          <w:p w14:paraId="64E3CA7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1DAD654" w14:textId="23AF8538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275,183</w:t>
            </w:r>
          </w:p>
        </w:tc>
        <w:tc>
          <w:tcPr>
            <w:tcW w:w="234" w:type="dxa"/>
          </w:tcPr>
          <w:p w14:paraId="135D169B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538F3B9" w14:textId="6CE33C8C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155,051</w:t>
            </w:r>
          </w:p>
        </w:tc>
        <w:tc>
          <w:tcPr>
            <w:tcW w:w="236" w:type="dxa"/>
          </w:tcPr>
          <w:p w14:paraId="24EB01FC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6B7EB19" w14:textId="0534BB99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85,388</w:t>
            </w:r>
          </w:p>
        </w:tc>
        <w:tc>
          <w:tcPr>
            <w:tcW w:w="234" w:type="dxa"/>
          </w:tcPr>
          <w:p w14:paraId="38C3140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FF9EF3E" w14:textId="0C2B3C9E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539,84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5745" w:rsidRPr="00953F7B" w14:paraId="46B71BF9" w14:textId="77777777" w:rsidTr="003A6B07">
        <w:tc>
          <w:tcPr>
            <w:tcW w:w="4309" w:type="dxa"/>
            <w:vAlign w:val="bottom"/>
          </w:tcPr>
          <w:p w14:paraId="1423AC5A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23" w:type="dxa"/>
          </w:tcPr>
          <w:p w14:paraId="3797C1F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53F9600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20E5959B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2A9237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DC262FF" w14:textId="2793C43D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  <w:tc>
          <w:tcPr>
            <w:tcW w:w="234" w:type="dxa"/>
          </w:tcPr>
          <w:p w14:paraId="355CB78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40F9057D" w14:textId="3FBCD6B1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5,191</w:t>
            </w:r>
          </w:p>
        </w:tc>
        <w:tc>
          <w:tcPr>
            <w:tcW w:w="236" w:type="dxa"/>
          </w:tcPr>
          <w:p w14:paraId="2C5471A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E986344" w14:textId="5218DCC2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1,785</w:t>
            </w:r>
          </w:p>
        </w:tc>
        <w:tc>
          <w:tcPr>
            <w:tcW w:w="234" w:type="dxa"/>
          </w:tcPr>
          <w:p w14:paraId="7724F48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1ECD5809" w14:textId="7CF6654B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12,103</w:t>
            </w:r>
          </w:p>
        </w:tc>
      </w:tr>
      <w:tr w:rsidR="00B05745" w:rsidRPr="00953F7B" w14:paraId="0EAF23AC" w14:textId="77777777" w:rsidTr="003A6B07">
        <w:tc>
          <w:tcPr>
            <w:tcW w:w="4309" w:type="dxa"/>
            <w:vAlign w:val="bottom"/>
          </w:tcPr>
          <w:p w14:paraId="79B8FCF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48CD83F2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F4BAA4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64CFB3E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F350CB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135AEFD" w14:textId="6427E9B1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(58,987)</w:t>
            </w:r>
          </w:p>
        </w:tc>
        <w:tc>
          <w:tcPr>
            <w:tcW w:w="234" w:type="dxa"/>
          </w:tcPr>
          <w:p w14:paraId="0386BF9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637170C7" w14:textId="53A67570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(12,907)</w:t>
            </w:r>
          </w:p>
        </w:tc>
        <w:tc>
          <w:tcPr>
            <w:tcW w:w="236" w:type="dxa"/>
          </w:tcPr>
          <w:p w14:paraId="120074F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6940D2F" w14:textId="64E9E0D6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4" w:type="dxa"/>
          </w:tcPr>
          <w:p w14:paraId="68CA9BA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6A6DBB16" w14:textId="3158E00F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(88,577)</w:t>
            </w:r>
          </w:p>
        </w:tc>
      </w:tr>
      <w:tr w:rsidR="00B05745" w:rsidRPr="00953F7B" w14:paraId="302AEEBF" w14:textId="77777777" w:rsidTr="003A6B07">
        <w:tc>
          <w:tcPr>
            <w:tcW w:w="4309" w:type="dxa"/>
            <w:vAlign w:val="bottom"/>
          </w:tcPr>
          <w:p w14:paraId="6FF82771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3" w:type="dxa"/>
          </w:tcPr>
          <w:p w14:paraId="1E0E0F7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C7413F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vAlign w:val="bottom"/>
          </w:tcPr>
          <w:p w14:paraId="2C2F768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3E2D39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FDB0FD5" w14:textId="4D55068C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234" w:type="dxa"/>
            <w:vAlign w:val="bottom"/>
          </w:tcPr>
          <w:p w14:paraId="31FB340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0D079543" w14:textId="04E13479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  <w:vAlign w:val="bottom"/>
          </w:tcPr>
          <w:p w14:paraId="76F5DEF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1778957" w14:textId="2AC6F39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234" w:type="dxa"/>
            <w:vAlign w:val="bottom"/>
          </w:tcPr>
          <w:p w14:paraId="71DC9FC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vAlign w:val="bottom"/>
          </w:tcPr>
          <w:p w14:paraId="227CFE0D" w14:textId="7A22E504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</w:tr>
      <w:tr w:rsidR="00B05745" w:rsidRPr="00953F7B" w14:paraId="2B644D97" w14:textId="77777777" w:rsidTr="003A6B07">
        <w:tc>
          <w:tcPr>
            <w:tcW w:w="4309" w:type="dxa"/>
            <w:vAlign w:val="bottom"/>
          </w:tcPr>
          <w:p w14:paraId="7A15EDCD" w14:textId="45FDDA9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F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3650B833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51B7579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723C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234" w:type="dxa"/>
          </w:tcPr>
          <w:p w14:paraId="041360E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5EAE" w14:textId="40EF6751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221,172</w:t>
            </w:r>
          </w:p>
        </w:tc>
        <w:tc>
          <w:tcPr>
            <w:tcW w:w="234" w:type="dxa"/>
          </w:tcPr>
          <w:p w14:paraId="4F8F24D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2EC9" w14:textId="647875A8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147,122</w:t>
            </w:r>
          </w:p>
        </w:tc>
        <w:tc>
          <w:tcPr>
            <w:tcW w:w="236" w:type="dxa"/>
          </w:tcPr>
          <w:p w14:paraId="2D60B75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5D0FA" w14:textId="1E1EADC9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70,366</w:t>
            </w:r>
          </w:p>
        </w:tc>
        <w:tc>
          <w:tcPr>
            <w:tcW w:w="234" w:type="dxa"/>
          </w:tcPr>
          <w:p w14:paraId="470F014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FC2E2" w14:textId="59EEC5C4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462,881</w:t>
            </w:r>
          </w:p>
        </w:tc>
      </w:tr>
      <w:tr w:rsidR="00B05745" w:rsidRPr="00953F7B" w14:paraId="2FBDCDE0" w14:textId="77777777" w:rsidTr="003A6B07">
        <w:tc>
          <w:tcPr>
            <w:tcW w:w="4309" w:type="dxa"/>
            <w:vAlign w:val="bottom"/>
          </w:tcPr>
          <w:p w14:paraId="42016C80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BAC51C0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2CC9182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9AF7A9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1BFF9D9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84DB1C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7A9E5C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BE1C063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E8AC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33ED507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C7F3421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97AC68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953F7B" w14:paraId="196D8796" w14:textId="77777777" w:rsidTr="003A6B07">
        <w:tc>
          <w:tcPr>
            <w:tcW w:w="4309" w:type="dxa"/>
            <w:vAlign w:val="bottom"/>
          </w:tcPr>
          <w:p w14:paraId="1F8FD7C7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23" w:type="dxa"/>
          </w:tcPr>
          <w:p w14:paraId="6C55B91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2FABAD35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</w:tcPr>
          <w:p w14:paraId="6820A717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4" w:type="dxa"/>
          </w:tcPr>
          <w:p w14:paraId="47B6F93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183A758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B7B82E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1D21950E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5FF37C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80C94C4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5B4104D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</w:tcPr>
          <w:p w14:paraId="440F48ED" w14:textId="77777777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953F7B" w14:paraId="4555316E" w14:textId="77777777" w:rsidTr="003A6B07">
        <w:tc>
          <w:tcPr>
            <w:tcW w:w="4309" w:type="dxa"/>
            <w:vAlign w:val="bottom"/>
          </w:tcPr>
          <w:p w14:paraId="19F75704" w14:textId="7D47DA82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40D1FFE8" w14:textId="7FC387F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4" w:type="dxa"/>
            <w:vAlign w:val="bottom"/>
          </w:tcPr>
          <w:p w14:paraId="53533DBF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bottom"/>
          </w:tcPr>
          <w:p w14:paraId="3B74B9C1" w14:textId="4ACA51EB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0806F423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0DD0A016" w14:textId="2502406B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36,304</w:t>
            </w:r>
          </w:p>
        </w:tc>
        <w:tc>
          <w:tcPr>
            <w:tcW w:w="234" w:type="dxa"/>
          </w:tcPr>
          <w:p w14:paraId="179A1668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14:paraId="0D5A3FEB" w14:textId="341CE9F9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11,475</w:t>
            </w:r>
          </w:p>
        </w:tc>
        <w:tc>
          <w:tcPr>
            <w:tcW w:w="236" w:type="dxa"/>
          </w:tcPr>
          <w:p w14:paraId="5A52CD52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359BB069" w14:textId="08B5833E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4,909</w:t>
            </w:r>
          </w:p>
        </w:tc>
        <w:tc>
          <w:tcPr>
            <w:tcW w:w="234" w:type="dxa"/>
            <w:vAlign w:val="bottom"/>
          </w:tcPr>
          <w:p w14:paraId="30CB7C05" w14:textId="77777777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bottom w:val="double" w:sz="4" w:space="0" w:color="auto"/>
            </w:tcBorders>
          </w:tcPr>
          <w:p w14:paraId="52E20E8E" w14:textId="163BDFB8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65,305</w:t>
            </w:r>
          </w:p>
        </w:tc>
      </w:tr>
      <w:tr w:rsidR="00B05745" w:rsidRPr="00953F7B" w14:paraId="39A542E5" w14:textId="77777777" w:rsidTr="003A6B07">
        <w:tc>
          <w:tcPr>
            <w:tcW w:w="4309" w:type="dxa"/>
          </w:tcPr>
          <w:p w14:paraId="70562C9D" w14:textId="57CD239A" w:rsidR="00B05745" w:rsidRPr="00953F7B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F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53F7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34FA7334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12,617</w:t>
            </w:r>
          </w:p>
        </w:tc>
        <w:tc>
          <w:tcPr>
            <w:tcW w:w="234" w:type="dxa"/>
            <w:vAlign w:val="bottom"/>
          </w:tcPr>
          <w:p w14:paraId="0722689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2FC09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953F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495BD24A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629F45BC" w14:textId="3D6C55ED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30,540</w:t>
            </w:r>
          </w:p>
        </w:tc>
        <w:tc>
          <w:tcPr>
            <w:tcW w:w="234" w:type="dxa"/>
          </w:tcPr>
          <w:p w14:paraId="134329DF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double" w:sz="4" w:space="0" w:color="auto"/>
              <w:bottom w:val="double" w:sz="4" w:space="0" w:color="auto"/>
            </w:tcBorders>
          </w:tcPr>
          <w:p w14:paraId="12AA0B0F" w14:textId="60F9EDAC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6,975</w:t>
            </w:r>
          </w:p>
        </w:tc>
        <w:tc>
          <w:tcPr>
            <w:tcW w:w="236" w:type="dxa"/>
          </w:tcPr>
          <w:p w14:paraId="2076F70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</w:tcPr>
          <w:p w14:paraId="0EEF59FB" w14:textId="10717F51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234" w:type="dxa"/>
            <w:vAlign w:val="bottom"/>
          </w:tcPr>
          <w:p w14:paraId="0F5B9986" w14:textId="77777777" w:rsidR="00B05745" w:rsidRPr="00953F7B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</w:tcBorders>
          </w:tcPr>
          <w:p w14:paraId="1C63BF0E" w14:textId="22D586D5" w:rsidR="00B05745" w:rsidRPr="00953F7B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53,268</w:t>
            </w:r>
          </w:p>
        </w:tc>
      </w:tr>
    </w:tbl>
    <w:p w14:paraId="30CD68A7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309"/>
        <w:gridCol w:w="1423"/>
        <w:gridCol w:w="236"/>
        <w:gridCol w:w="1423"/>
        <w:gridCol w:w="236"/>
        <w:gridCol w:w="1423"/>
        <w:gridCol w:w="239"/>
        <w:gridCol w:w="1643"/>
        <w:gridCol w:w="236"/>
        <w:gridCol w:w="1423"/>
        <w:gridCol w:w="236"/>
        <w:gridCol w:w="1490"/>
      </w:tblGrid>
      <w:tr w:rsidR="00B05745" w:rsidRPr="005A2CB8" w14:paraId="6CD96F1E" w14:textId="77777777" w:rsidTr="003A6B07">
        <w:tc>
          <w:tcPr>
            <w:tcW w:w="4309" w:type="dxa"/>
          </w:tcPr>
          <w:p w14:paraId="35B19E5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08" w:type="dxa"/>
            <w:gridSpan w:val="11"/>
          </w:tcPr>
          <w:p w14:paraId="7D6D8021" w14:textId="6D53D4F4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0574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B05745" w:rsidRPr="005A2CB8" w14:paraId="6CC11BF6" w14:textId="77777777" w:rsidTr="003A6B07">
        <w:tc>
          <w:tcPr>
            <w:tcW w:w="4309" w:type="dxa"/>
          </w:tcPr>
          <w:p w14:paraId="5292B73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18B113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F73B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4A646E8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FB2AEA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3AA3DC9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510F548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769E738A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C371A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FEC5C66" w14:textId="77777777" w:rsidR="00B05745" w:rsidRPr="008D5440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A1A68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F9D9DF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5A2CB8" w14:paraId="009A5A25" w14:textId="77777777" w:rsidTr="003A6B07">
        <w:tc>
          <w:tcPr>
            <w:tcW w:w="4309" w:type="dxa"/>
          </w:tcPr>
          <w:p w14:paraId="475A9E6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A7BE74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6567E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13504810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9E94F61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5696ED3E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9" w:type="dxa"/>
          </w:tcPr>
          <w:p w14:paraId="7718356B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</w:tcPr>
          <w:p w14:paraId="76C6382A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2D658B7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2BA4E10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</w:tcPr>
          <w:p w14:paraId="6F58856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</w:tcPr>
          <w:p w14:paraId="1F83066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B05745" w:rsidRPr="005A2CB8" w14:paraId="0E9AB72D" w14:textId="77777777" w:rsidTr="003A6B07">
        <w:tc>
          <w:tcPr>
            <w:tcW w:w="4309" w:type="dxa"/>
          </w:tcPr>
          <w:p w14:paraId="3C80E90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87966A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2462D15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E056F1C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31847F15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30C107C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9" w:type="dxa"/>
          </w:tcPr>
          <w:p w14:paraId="40E1464E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D52EF56" w14:textId="77777777" w:rsidR="00B05745" w:rsidRPr="007433DA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1B4774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350D21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E99448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262426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5A2CB8" w14:paraId="039FF029" w14:textId="77777777" w:rsidTr="003A6B07">
        <w:tc>
          <w:tcPr>
            <w:tcW w:w="4309" w:type="dxa"/>
          </w:tcPr>
          <w:p w14:paraId="6071E49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C5B118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CBD3DD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2FB39D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AE72F9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21AAEE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44B5442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7903D99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3BF5EC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FA2F75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9F7ADA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05D2D0C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5A2CB8" w14:paraId="2A19248A" w14:textId="77777777" w:rsidTr="003A6B07">
        <w:tc>
          <w:tcPr>
            <w:tcW w:w="4309" w:type="dxa"/>
            <w:vAlign w:val="bottom"/>
          </w:tcPr>
          <w:p w14:paraId="29CCF92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3" w:type="dxa"/>
          </w:tcPr>
          <w:p w14:paraId="377F707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  <w:vAlign w:val="bottom"/>
          </w:tcPr>
          <w:p w14:paraId="2F094AA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282044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  <w:vAlign w:val="bottom"/>
          </w:tcPr>
          <w:p w14:paraId="20EB955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8CD6AF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344,587</w:t>
            </w:r>
          </w:p>
        </w:tc>
        <w:tc>
          <w:tcPr>
            <w:tcW w:w="239" w:type="dxa"/>
            <w:vAlign w:val="bottom"/>
          </w:tcPr>
          <w:p w14:paraId="4B8CAA2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6E690EC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147,395</w:t>
            </w:r>
          </w:p>
        </w:tc>
        <w:tc>
          <w:tcPr>
            <w:tcW w:w="236" w:type="dxa"/>
            <w:vAlign w:val="bottom"/>
          </w:tcPr>
          <w:p w14:paraId="4F69F73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F3DAE8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82,603</w:t>
            </w:r>
          </w:p>
        </w:tc>
        <w:tc>
          <w:tcPr>
            <w:tcW w:w="236" w:type="dxa"/>
          </w:tcPr>
          <w:p w14:paraId="6C5E528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CCB9B7E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597,678</w:t>
            </w:r>
          </w:p>
        </w:tc>
      </w:tr>
      <w:tr w:rsidR="00B05745" w:rsidRPr="005A2CB8" w14:paraId="59A167A5" w14:textId="77777777" w:rsidTr="003A6B07">
        <w:tc>
          <w:tcPr>
            <w:tcW w:w="4309" w:type="dxa"/>
            <w:vAlign w:val="bottom"/>
          </w:tcPr>
          <w:p w14:paraId="219B8E0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67A4C92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C6E8B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4DA89B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E3595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2E799E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  <w:tc>
          <w:tcPr>
            <w:tcW w:w="239" w:type="dxa"/>
          </w:tcPr>
          <w:p w14:paraId="6A08F6D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74F22C2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1,725</w:t>
            </w:r>
          </w:p>
        </w:tc>
        <w:tc>
          <w:tcPr>
            <w:tcW w:w="236" w:type="dxa"/>
          </w:tcPr>
          <w:p w14:paraId="0993FDA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D75C4E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FD3B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D770255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</w:tr>
      <w:tr w:rsidR="00B05745" w:rsidRPr="005A2CB8" w14:paraId="56EBA7C3" w14:textId="77777777" w:rsidTr="003A6B07">
        <w:tc>
          <w:tcPr>
            <w:tcW w:w="4309" w:type="dxa"/>
            <w:vAlign w:val="bottom"/>
          </w:tcPr>
          <w:p w14:paraId="20120D0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6F8A37C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89D72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70EFC1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A7FF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633BC64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544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,417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0732576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314FDA7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2,400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F7BFA9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2494F0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20,818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169365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18C19E89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79,635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05745" w:rsidRPr="005A2CB8" w14:paraId="2717E897" w14:textId="77777777" w:rsidTr="003A6B07">
        <w:tc>
          <w:tcPr>
            <w:tcW w:w="4309" w:type="dxa"/>
            <w:vAlign w:val="bottom"/>
          </w:tcPr>
          <w:p w14:paraId="298FD44F" w14:textId="157D8BD5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DD0A6D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189CDB7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49C7D3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127D3D3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9A144D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290,145</w:t>
            </w:r>
          </w:p>
        </w:tc>
        <w:tc>
          <w:tcPr>
            <w:tcW w:w="239" w:type="dxa"/>
          </w:tcPr>
          <w:p w14:paraId="6ADA9CE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5FC16D7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146,720</w:t>
            </w:r>
          </w:p>
        </w:tc>
        <w:tc>
          <w:tcPr>
            <w:tcW w:w="236" w:type="dxa"/>
          </w:tcPr>
          <w:p w14:paraId="1A90F5F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63839F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61,785</w:t>
            </w:r>
          </w:p>
        </w:tc>
        <w:tc>
          <w:tcPr>
            <w:tcW w:w="236" w:type="dxa"/>
          </w:tcPr>
          <w:p w14:paraId="761414D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3F367449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521,743</w:t>
            </w:r>
          </w:p>
        </w:tc>
      </w:tr>
      <w:tr w:rsidR="00B05745" w:rsidRPr="005A2CB8" w14:paraId="5991789B" w14:textId="77777777" w:rsidTr="003A6B07">
        <w:tc>
          <w:tcPr>
            <w:tcW w:w="4309" w:type="dxa"/>
            <w:vAlign w:val="bottom"/>
          </w:tcPr>
          <w:p w14:paraId="5B42BB0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2A0EC58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BCA3C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6E4246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55106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F624357" w14:textId="66D2B302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14:paraId="47BE1BE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63402DD9" w14:textId="594BAFCF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302BD6F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CE39D1A" w14:textId="0451E4AE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0EA53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4A988E22" w14:textId="5DAA5C3B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B05745" w:rsidRPr="005A2CB8" w14:paraId="2A3A6D45" w14:textId="77777777" w:rsidTr="003A6B07">
        <w:tc>
          <w:tcPr>
            <w:tcW w:w="4309" w:type="dxa"/>
            <w:vAlign w:val="bottom"/>
          </w:tcPr>
          <w:p w14:paraId="3CCCAC5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23" w:type="dxa"/>
          </w:tcPr>
          <w:p w14:paraId="12FD9F1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CD026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21E138F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52A9D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64A04E7" w14:textId="1F880813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(59,749)</w:t>
            </w:r>
          </w:p>
        </w:tc>
        <w:tc>
          <w:tcPr>
            <w:tcW w:w="239" w:type="dxa"/>
          </w:tcPr>
          <w:p w14:paraId="10AAF86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vAlign w:val="bottom"/>
          </w:tcPr>
          <w:p w14:paraId="0A090D4C" w14:textId="4CB3C813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(13,098)</w:t>
            </w:r>
          </w:p>
        </w:tc>
        <w:tc>
          <w:tcPr>
            <w:tcW w:w="236" w:type="dxa"/>
          </w:tcPr>
          <w:p w14:paraId="184FC9B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7FA58A8" w14:textId="61BF3DE3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6" w:type="dxa"/>
          </w:tcPr>
          <w:p w14:paraId="6A28037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vAlign w:val="bottom"/>
          </w:tcPr>
          <w:p w14:paraId="770F8A52" w14:textId="2044548B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(89,530)</w:t>
            </w:r>
          </w:p>
        </w:tc>
      </w:tr>
      <w:tr w:rsidR="00B05745" w:rsidRPr="005A2CB8" w14:paraId="2E1D38E4" w14:textId="77777777" w:rsidTr="003A6B07">
        <w:tc>
          <w:tcPr>
            <w:tcW w:w="4309" w:type="dxa"/>
            <w:vAlign w:val="bottom"/>
          </w:tcPr>
          <w:p w14:paraId="1E7EAA4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C57918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676CE2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037A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0CF3574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6028" w14:textId="4779BD71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230,591</w:t>
            </w:r>
          </w:p>
        </w:tc>
        <w:tc>
          <w:tcPr>
            <w:tcW w:w="239" w:type="dxa"/>
          </w:tcPr>
          <w:p w14:paraId="0EE0CEE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1F41" w14:textId="3398B483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134,316</w:t>
            </w:r>
          </w:p>
        </w:tc>
        <w:tc>
          <w:tcPr>
            <w:tcW w:w="236" w:type="dxa"/>
          </w:tcPr>
          <w:p w14:paraId="7F0EF38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25A7C" w14:textId="4DC8485A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45,102</w:t>
            </w:r>
          </w:p>
        </w:tc>
        <w:tc>
          <w:tcPr>
            <w:tcW w:w="236" w:type="dxa"/>
          </w:tcPr>
          <w:p w14:paraId="1E76476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AA26" w14:textId="2F40BDD4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433,102</w:t>
            </w:r>
          </w:p>
        </w:tc>
      </w:tr>
      <w:tr w:rsidR="00B05745" w:rsidRPr="005A2CB8" w14:paraId="16ADF376" w14:textId="77777777" w:rsidTr="003A6B07">
        <w:tc>
          <w:tcPr>
            <w:tcW w:w="4309" w:type="dxa"/>
          </w:tcPr>
          <w:p w14:paraId="321C487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213C0B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AD4DFA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3950C3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801B4A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47D3AE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77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34857A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958597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C3CE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C698FF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497A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7ABF445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334A5E2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5CCB96D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9F25AC6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1911F0B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950416C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00CCF148" w14:textId="77777777" w:rsidR="00B95566" w:rsidRDefault="00B95566" w:rsidP="00B9556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274"/>
        <w:gridCol w:w="1417"/>
        <w:gridCol w:w="236"/>
        <w:gridCol w:w="1418"/>
        <w:gridCol w:w="236"/>
        <w:gridCol w:w="1423"/>
        <w:gridCol w:w="239"/>
        <w:gridCol w:w="1644"/>
        <w:gridCol w:w="236"/>
        <w:gridCol w:w="1423"/>
        <w:gridCol w:w="236"/>
        <w:gridCol w:w="1535"/>
      </w:tblGrid>
      <w:tr w:rsidR="00B05745" w:rsidRPr="005A2CB8" w14:paraId="3C1768C9" w14:textId="77777777" w:rsidTr="003A6B07">
        <w:tc>
          <w:tcPr>
            <w:tcW w:w="4274" w:type="dxa"/>
          </w:tcPr>
          <w:p w14:paraId="58D9E33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43" w:type="dxa"/>
            <w:gridSpan w:val="11"/>
          </w:tcPr>
          <w:p w14:paraId="417EE4AC" w14:textId="01002AA0" w:rsidR="00B05745" w:rsidRPr="00B05745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0574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B05745" w:rsidRPr="005A2CB8" w14:paraId="155BA73C" w14:textId="77777777" w:rsidTr="003A6B07">
        <w:tc>
          <w:tcPr>
            <w:tcW w:w="4274" w:type="dxa"/>
          </w:tcPr>
          <w:p w14:paraId="3D1D79C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D5034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EAD78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5AA2F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9D60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804F2F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0EA6D9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C7BDF2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BA63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09472C8" w14:textId="77777777" w:rsidR="00B05745" w:rsidRPr="008D5440" w:rsidRDefault="00B05745" w:rsidP="008653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04449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C6477F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5A2CB8" w14:paraId="133FF8D2" w14:textId="77777777" w:rsidTr="003A6B07">
        <w:tc>
          <w:tcPr>
            <w:tcW w:w="4274" w:type="dxa"/>
          </w:tcPr>
          <w:p w14:paraId="782B747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14:paraId="3620315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11489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</w:tcPr>
          <w:p w14:paraId="0E1ACA5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4D0F3E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4F2A84C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39" w:type="dxa"/>
          </w:tcPr>
          <w:p w14:paraId="2D35345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6D25CA3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3DA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36" w:type="dxa"/>
          </w:tcPr>
          <w:p w14:paraId="5DCB8D4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64F89D6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</w:tcPr>
          <w:p w14:paraId="30BBA83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</w:tcPr>
          <w:p w14:paraId="4D6ABF7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</w:tr>
      <w:tr w:rsidR="00B05745" w:rsidRPr="005A2CB8" w14:paraId="62485068" w14:textId="77777777" w:rsidTr="003A6B07">
        <w:tc>
          <w:tcPr>
            <w:tcW w:w="4274" w:type="dxa"/>
          </w:tcPr>
          <w:p w14:paraId="183959C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36A1D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29EC119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6CCA1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892B41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F12E1D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pacing w:val="-2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39" w:type="dxa"/>
          </w:tcPr>
          <w:p w14:paraId="526EE40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32DA74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7433D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0975EE2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C3E5F4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4FDB1DF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233A4D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05745" w:rsidRPr="005A2CB8" w14:paraId="7DF59873" w14:textId="77777777" w:rsidTr="003A6B07">
        <w:tc>
          <w:tcPr>
            <w:tcW w:w="4274" w:type="dxa"/>
          </w:tcPr>
          <w:p w14:paraId="0B418060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6872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8DB469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3113C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8D1C21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420EE64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50A6404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4FC22D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7D10CB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9E178F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79EA3CD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24B4DD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05745" w:rsidRPr="002D6DAB" w14:paraId="3E76E831" w14:textId="77777777" w:rsidTr="003A6B07">
        <w:tc>
          <w:tcPr>
            <w:tcW w:w="4274" w:type="dxa"/>
            <w:vAlign w:val="bottom"/>
          </w:tcPr>
          <w:p w14:paraId="51E67D32" w14:textId="39CC998C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544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</w:tcPr>
          <w:p w14:paraId="125DC61A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2858C3E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4861F439" w14:textId="3EEA653E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  <w:vAlign w:val="bottom"/>
          </w:tcPr>
          <w:p w14:paraId="70E31668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52DF7C9B" w14:textId="060D2582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317,419</w:t>
            </w:r>
          </w:p>
        </w:tc>
        <w:tc>
          <w:tcPr>
            <w:tcW w:w="239" w:type="dxa"/>
            <w:vAlign w:val="bottom"/>
          </w:tcPr>
          <w:p w14:paraId="62BC24A4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66D69BB7" w14:textId="4CE22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134,227</w:t>
            </w:r>
          </w:p>
        </w:tc>
        <w:tc>
          <w:tcPr>
            <w:tcW w:w="236" w:type="dxa"/>
            <w:vAlign w:val="bottom"/>
          </w:tcPr>
          <w:p w14:paraId="5220AA26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4A2C5882" w14:textId="7378F474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80,397</w:t>
            </w:r>
          </w:p>
        </w:tc>
        <w:tc>
          <w:tcPr>
            <w:tcW w:w="236" w:type="dxa"/>
          </w:tcPr>
          <w:p w14:paraId="224C51DD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41F711E9" w14:textId="4326311C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547,334</w:t>
            </w:r>
          </w:p>
        </w:tc>
      </w:tr>
      <w:tr w:rsidR="00B05745" w:rsidRPr="005A2CB8" w14:paraId="0263E62D" w14:textId="77777777" w:rsidTr="003A6B07">
        <w:tc>
          <w:tcPr>
            <w:tcW w:w="4274" w:type="dxa"/>
            <w:vAlign w:val="bottom"/>
          </w:tcPr>
          <w:p w14:paraId="72B683C1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5EE968CA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65F9F4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5232E70C" w14:textId="719200DF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D6964C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4509A68" w14:textId="53DD95A8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6,025</w:t>
            </w:r>
          </w:p>
        </w:tc>
        <w:tc>
          <w:tcPr>
            <w:tcW w:w="239" w:type="dxa"/>
          </w:tcPr>
          <w:p w14:paraId="7340557B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061C3763" w14:textId="381F84B6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36" w:type="dxa"/>
          </w:tcPr>
          <w:p w14:paraId="0385936E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36759ADC" w14:textId="3BCE4F7E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236" w:type="dxa"/>
          </w:tcPr>
          <w:p w14:paraId="58C2B0BA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72ECD2E7" w14:textId="7E94CF93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14,256</w:t>
            </w:r>
          </w:p>
        </w:tc>
      </w:tr>
      <w:tr w:rsidR="00B05745" w:rsidRPr="005A2CB8" w14:paraId="535BC5A0" w14:textId="77777777" w:rsidTr="003A6B07">
        <w:tc>
          <w:tcPr>
            <w:tcW w:w="4274" w:type="dxa"/>
            <w:vAlign w:val="bottom"/>
          </w:tcPr>
          <w:p w14:paraId="4D82025F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A1CEEF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8C57D4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1231EA" w14:textId="5A51E0E6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11A5F1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D17D06A" w14:textId="010BFE10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55,358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35A33F63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2C385E1" w14:textId="5A4921EE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1,433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1F3E0DB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405FC69" w14:textId="2E5A812E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20,819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4B13398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67E38F5" w14:textId="10B1E23B" w:rsidR="00B05745" w:rsidRPr="008D5440" w:rsidRDefault="003A6B07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B05745" w:rsidRPr="008D5440">
              <w:rPr>
                <w:rFonts w:ascii="Angsana New" w:hAnsi="Angsana New"/>
                <w:sz w:val="30"/>
                <w:szCs w:val="30"/>
              </w:rPr>
              <w:t>(</w:t>
            </w:r>
            <w:r w:rsidR="00B05745">
              <w:rPr>
                <w:rFonts w:ascii="Angsana New" w:hAnsi="Angsana New"/>
                <w:sz w:val="30"/>
                <w:szCs w:val="30"/>
              </w:rPr>
              <w:t>77,610</w:t>
            </w:r>
            <w:r w:rsidR="00B05745" w:rsidRPr="008D54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5745" w:rsidRPr="005A2CB8" w14:paraId="21088F5E" w14:textId="77777777" w:rsidTr="003A6B07">
        <w:tc>
          <w:tcPr>
            <w:tcW w:w="4274" w:type="dxa"/>
            <w:vAlign w:val="bottom"/>
          </w:tcPr>
          <w:p w14:paraId="02B974EE" w14:textId="767FFFB0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C76DDC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CE4885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C0FE9E" w14:textId="2409F6CD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3AF4C73E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B8C792D" w14:textId="1D1277E6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268,086</w:t>
            </w:r>
          </w:p>
        </w:tc>
        <w:tc>
          <w:tcPr>
            <w:tcW w:w="239" w:type="dxa"/>
          </w:tcPr>
          <w:p w14:paraId="3711A384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ABAD592" w14:textId="3C9EF38A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139,029</w:t>
            </w:r>
          </w:p>
        </w:tc>
        <w:tc>
          <w:tcPr>
            <w:tcW w:w="236" w:type="dxa"/>
          </w:tcPr>
          <w:p w14:paraId="2CA01AFB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537D9F7" w14:textId="30CEAA6C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61,574</w:t>
            </w:r>
          </w:p>
        </w:tc>
        <w:tc>
          <w:tcPr>
            <w:tcW w:w="236" w:type="dxa"/>
          </w:tcPr>
          <w:p w14:paraId="1AB196D9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131DD6D" w14:textId="09CD21AF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483,980</w:t>
            </w:r>
          </w:p>
        </w:tc>
      </w:tr>
      <w:tr w:rsidR="00B05745" w:rsidRPr="005A2CB8" w14:paraId="6A167397" w14:textId="77777777" w:rsidTr="003A6B07">
        <w:tc>
          <w:tcPr>
            <w:tcW w:w="4274" w:type="dxa"/>
            <w:vAlign w:val="bottom"/>
          </w:tcPr>
          <w:p w14:paraId="6070CADC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62233F3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3D5DB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14:paraId="3641714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A2859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00EB7D19" w14:textId="2AA7587C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9" w:type="dxa"/>
          </w:tcPr>
          <w:p w14:paraId="652AE4F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vAlign w:val="bottom"/>
          </w:tcPr>
          <w:p w14:paraId="399FFE54" w14:textId="0943F2D2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236" w:type="dxa"/>
          </w:tcPr>
          <w:p w14:paraId="49ECACD7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7AF8328" w14:textId="6EE572B3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4347613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vAlign w:val="bottom"/>
          </w:tcPr>
          <w:p w14:paraId="458A6A22" w14:textId="25B60091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8,177</w:t>
            </w:r>
          </w:p>
        </w:tc>
      </w:tr>
      <w:tr w:rsidR="00B05745" w:rsidRPr="005A2CB8" w14:paraId="4673355E" w14:textId="77777777" w:rsidTr="003A6B07">
        <w:tc>
          <w:tcPr>
            <w:tcW w:w="4274" w:type="dxa"/>
            <w:vAlign w:val="bottom"/>
          </w:tcPr>
          <w:p w14:paraId="7A5D4E81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99A53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964470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5069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BD50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5A877FFF" w14:textId="3C6EB728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(58,987)</w:t>
            </w:r>
          </w:p>
        </w:tc>
        <w:tc>
          <w:tcPr>
            <w:tcW w:w="239" w:type="dxa"/>
          </w:tcPr>
          <w:p w14:paraId="1B46446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1BB43C3" w14:textId="577443B6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(12,907)</w:t>
            </w:r>
          </w:p>
        </w:tc>
        <w:tc>
          <w:tcPr>
            <w:tcW w:w="236" w:type="dxa"/>
          </w:tcPr>
          <w:p w14:paraId="382384F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45B05AE2" w14:textId="07485726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(16,683)</w:t>
            </w:r>
          </w:p>
        </w:tc>
        <w:tc>
          <w:tcPr>
            <w:tcW w:w="236" w:type="dxa"/>
          </w:tcPr>
          <w:p w14:paraId="199B6C9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0C8C67" w14:textId="519B1153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(88,577)</w:t>
            </w:r>
          </w:p>
        </w:tc>
      </w:tr>
      <w:tr w:rsidR="00B05745" w:rsidRPr="005A2CB8" w14:paraId="3F6A3C00" w14:textId="77777777" w:rsidTr="003A6B07">
        <w:tc>
          <w:tcPr>
            <w:tcW w:w="4274" w:type="dxa"/>
            <w:vAlign w:val="bottom"/>
          </w:tcPr>
          <w:p w14:paraId="4CD3364F" w14:textId="1C272494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54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D74266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1B2AC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16E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15,291</w:t>
            </w:r>
          </w:p>
        </w:tc>
        <w:tc>
          <w:tcPr>
            <w:tcW w:w="236" w:type="dxa"/>
          </w:tcPr>
          <w:p w14:paraId="7E30D37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9BC" w14:textId="50866068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213,169</w:t>
            </w:r>
          </w:p>
        </w:tc>
        <w:tc>
          <w:tcPr>
            <w:tcW w:w="239" w:type="dxa"/>
          </w:tcPr>
          <w:p w14:paraId="76786BB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9EE5B" w14:textId="3C19A6BA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130,018</w:t>
            </w:r>
          </w:p>
        </w:tc>
        <w:tc>
          <w:tcPr>
            <w:tcW w:w="236" w:type="dxa"/>
          </w:tcPr>
          <w:p w14:paraId="51C9D1A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ECA6" w14:textId="1F3C11BC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45,102</w:t>
            </w:r>
          </w:p>
        </w:tc>
        <w:tc>
          <w:tcPr>
            <w:tcW w:w="236" w:type="dxa"/>
          </w:tcPr>
          <w:p w14:paraId="1B326A0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AB18D" w14:textId="0B5CF54C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403,580</w:t>
            </w:r>
          </w:p>
        </w:tc>
      </w:tr>
      <w:tr w:rsidR="00B05745" w:rsidRPr="005A2CB8" w14:paraId="06A59FF6" w14:textId="77777777" w:rsidTr="003A6B07">
        <w:tc>
          <w:tcPr>
            <w:tcW w:w="4274" w:type="dxa"/>
            <w:vAlign w:val="bottom"/>
          </w:tcPr>
          <w:p w14:paraId="698C944E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22590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DBEB34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0215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3C57E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00438F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D09461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7D3110A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179C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5EAD77C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98F5B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78223D5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5A2CB8" w14:paraId="4EFE39DF" w14:textId="77777777" w:rsidTr="003A6B07">
        <w:tc>
          <w:tcPr>
            <w:tcW w:w="4274" w:type="dxa"/>
            <w:vAlign w:val="bottom"/>
          </w:tcPr>
          <w:p w14:paraId="1AF66454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7973BAB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7CDD969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</w:tcPr>
          <w:p w14:paraId="5F1A8B80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18669F1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33F21D48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A2A85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</w:tcPr>
          <w:p w14:paraId="201E289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77DB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</w:tcPr>
          <w:p w14:paraId="7A6DFDE3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1E0B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</w:tcPr>
          <w:p w14:paraId="6D4018A4" w14:textId="7777777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45" w:rsidRPr="005A2CB8" w14:paraId="035DE5BF" w14:textId="77777777" w:rsidTr="003A6B07">
        <w:tc>
          <w:tcPr>
            <w:tcW w:w="4274" w:type="dxa"/>
            <w:vAlign w:val="bottom"/>
          </w:tcPr>
          <w:p w14:paraId="09FF083E" w14:textId="641B191D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7EBD90A" w14:textId="37F0CCA2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DF2160B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5B4493CA" w14:textId="5E55A366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E68685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bottom"/>
          </w:tcPr>
          <w:p w14:paraId="56C389DC" w14:textId="098E91CA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22,059</w:t>
            </w:r>
          </w:p>
        </w:tc>
        <w:tc>
          <w:tcPr>
            <w:tcW w:w="239" w:type="dxa"/>
          </w:tcPr>
          <w:p w14:paraId="268CAC58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  <w:vAlign w:val="bottom"/>
          </w:tcPr>
          <w:p w14:paraId="7DBC6343" w14:textId="4B3D9E9A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7,691</w:t>
            </w:r>
          </w:p>
        </w:tc>
        <w:tc>
          <w:tcPr>
            <w:tcW w:w="236" w:type="dxa"/>
          </w:tcPr>
          <w:p w14:paraId="3F39037E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bottom"/>
          </w:tcPr>
          <w:p w14:paraId="0947BFE2" w14:textId="4141A29D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2099030A" w14:textId="77777777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bottom w:val="double" w:sz="4" w:space="0" w:color="auto"/>
            </w:tcBorders>
            <w:vAlign w:val="bottom"/>
          </w:tcPr>
          <w:p w14:paraId="7AC2199F" w14:textId="205DBBD7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37,763</w:t>
            </w:r>
          </w:p>
        </w:tc>
      </w:tr>
      <w:tr w:rsidR="00B05745" w:rsidRPr="005A2CB8" w14:paraId="43AAE545" w14:textId="77777777" w:rsidTr="003A6B07">
        <w:tc>
          <w:tcPr>
            <w:tcW w:w="4274" w:type="dxa"/>
          </w:tcPr>
          <w:p w14:paraId="444382F7" w14:textId="438FB0DC" w:rsidR="00B05745" w:rsidRPr="008D5440" w:rsidRDefault="00B05745" w:rsidP="00B955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54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D544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D040882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36" w:type="dxa"/>
          </w:tcPr>
          <w:p w14:paraId="4EC747B4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6B48F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D54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19A891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649B9D" w14:textId="22727AD5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17,422</w:t>
            </w:r>
          </w:p>
        </w:tc>
        <w:tc>
          <w:tcPr>
            <w:tcW w:w="239" w:type="dxa"/>
          </w:tcPr>
          <w:p w14:paraId="0DB2C72E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6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FEDFB" w14:textId="0DCFD74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4,298</w:t>
            </w:r>
          </w:p>
        </w:tc>
        <w:tc>
          <w:tcPr>
            <w:tcW w:w="236" w:type="dxa"/>
          </w:tcPr>
          <w:p w14:paraId="12A9677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F3EDD2" w14:textId="5E8115C3" w:rsidR="00B05745" w:rsidRPr="008D5440" w:rsidRDefault="00B05745" w:rsidP="00CD59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748BD" w14:textId="77777777" w:rsidR="00B05745" w:rsidRPr="008D5440" w:rsidRDefault="00B05745" w:rsidP="008653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134E2E" w14:textId="33607CF2" w:rsidR="00B05745" w:rsidRPr="008D5440" w:rsidRDefault="00B05745" w:rsidP="003A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29,522</w:t>
            </w:r>
          </w:p>
        </w:tc>
      </w:tr>
    </w:tbl>
    <w:p w14:paraId="32A52ED9" w14:textId="24B2F7A4" w:rsidR="00B95566" w:rsidRPr="0027036F" w:rsidRDefault="00B95566" w:rsidP="00B9556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43C8B68" w14:textId="77777777" w:rsidR="00B95566" w:rsidRDefault="00B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39F91EB" w14:textId="23B00F02" w:rsidR="000A0B81" w:rsidRDefault="000A0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57C7B678" w14:textId="77777777" w:rsidR="00B95566" w:rsidRDefault="00B95566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B95566" w:rsidSect="00103924">
          <w:headerReference w:type="default" r:id="rId16"/>
          <w:headerReference w:type="first" r:id="rId17"/>
          <w:pgSz w:w="16834" w:h="11909" w:orient="landscape" w:code="9"/>
          <w:pgMar w:top="1440" w:right="1440" w:bottom="1109" w:left="1276" w:header="994" w:footer="497" w:gutter="0"/>
          <w:cols w:space="720"/>
          <w:titlePg/>
          <w:docGrid w:linePitch="245"/>
        </w:sectPr>
      </w:pPr>
    </w:p>
    <w:p w14:paraId="1EE2E74C" w14:textId="74DFA9C1" w:rsidR="007A1992" w:rsidRPr="00023CC8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E147E">
        <w:rPr>
          <w:rFonts w:ascii="Angsana New" w:hAnsi="Angsana New"/>
          <w:sz w:val="30"/>
          <w:szCs w:val="30"/>
          <w:cs/>
        </w:rPr>
        <w:lastRenderedPageBreak/>
        <w:t>ณ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AE147E">
        <w:rPr>
          <w:rFonts w:ascii="Angsana New" w:hAnsi="Angsana New"/>
          <w:sz w:val="30"/>
          <w:szCs w:val="30"/>
          <w:cs/>
        </w:rPr>
        <w:t>วันที่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AE147E">
        <w:rPr>
          <w:rFonts w:ascii="Angsana New" w:hAnsi="Angsana New"/>
          <w:sz w:val="30"/>
          <w:szCs w:val="30"/>
        </w:rPr>
        <w:t>31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AE147E">
        <w:rPr>
          <w:rFonts w:ascii="Angsana New" w:hAnsi="Angsana New"/>
          <w:sz w:val="30"/>
          <w:szCs w:val="30"/>
          <w:cs/>
        </w:rPr>
        <w:t>ธันวาคม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2567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และ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2566</w:t>
      </w:r>
      <w:r w:rsidRPr="007A1992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AE147E">
        <w:rPr>
          <w:rFonts w:ascii="Angsana New" w:hAnsi="Angsana New"/>
          <w:sz w:val="30"/>
          <w:szCs w:val="30"/>
          <w:cs/>
        </w:rPr>
        <w:t>ราคาทุนของอาคารและอุปกรณ์ของกลุ่มบริษัทซึ่งตัดค่าเสื่อมราคาหมดแล้ว</w:t>
      </w:r>
      <w:r>
        <w:rPr>
          <w:rFonts w:ascii="Angsana New" w:hAnsi="Angsana New"/>
          <w:sz w:val="30"/>
          <w:szCs w:val="30"/>
        </w:rPr>
        <w:t xml:space="preserve">        </w:t>
      </w:r>
      <w:r w:rsidRPr="00AE147E">
        <w:rPr>
          <w:rFonts w:ascii="Angsana New" w:hAnsi="Angsana New"/>
          <w:sz w:val="30"/>
          <w:szCs w:val="30"/>
          <w:cs/>
        </w:rPr>
        <w:t>แต่</w:t>
      </w:r>
      <w:r w:rsidRPr="00D22AAA">
        <w:rPr>
          <w:rFonts w:ascii="Angsana New" w:hAnsi="Angsana New" w:hint="cs"/>
          <w:sz w:val="30"/>
          <w:szCs w:val="30"/>
          <w:cs/>
        </w:rPr>
        <w:t xml:space="preserve">ยังคงใช้งานอยู่มีจำนวนเงินรวมประมาณ </w:t>
      </w:r>
      <w:r w:rsidR="00346DA1">
        <w:rPr>
          <w:rFonts w:ascii="Angsana New" w:hAnsi="Angsana New"/>
          <w:sz w:val="30"/>
          <w:szCs w:val="30"/>
        </w:rPr>
        <w:t>380.</w:t>
      </w:r>
      <w:r w:rsidR="00183484">
        <w:rPr>
          <w:rFonts w:ascii="Angsana New" w:hAnsi="Angsana New"/>
          <w:sz w:val="30"/>
          <w:szCs w:val="30"/>
        </w:rPr>
        <w:t>9</w:t>
      </w:r>
      <w:r w:rsidR="00346DA1">
        <w:rPr>
          <w:rFonts w:ascii="Angsana New" w:hAnsi="Angsana New"/>
          <w:sz w:val="30"/>
          <w:szCs w:val="30"/>
        </w:rPr>
        <w:t xml:space="preserve"> </w:t>
      </w:r>
      <w:r w:rsidRPr="00D22AAA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D22AAA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45</w:t>
      </w:r>
      <w:r w:rsidRPr="00D22AAA">
        <w:rPr>
          <w:rFonts w:ascii="Angsana New" w:hAnsi="Angsana New"/>
          <w:sz w:val="30"/>
          <w:szCs w:val="30"/>
        </w:rPr>
        <w:t>.</w:t>
      </w:r>
      <w:r w:rsidR="00183484">
        <w:rPr>
          <w:rFonts w:ascii="Angsana New" w:hAnsi="Angsana New"/>
          <w:sz w:val="30"/>
          <w:szCs w:val="30"/>
        </w:rPr>
        <w:t>9</w:t>
      </w:r>
      <w:r w:rsidRPr="00D22AAA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D22AAA">
        <w:rPr>
          <w:rFonts w:ascii="Angsana New" w:hAnsi="Angsana New"/>
          <w:sz w:val="30"/>
          <w:szCs w:val="30"/>
          <w:cs/>
        </w:rPr>
        <w:t>(ส่วนของเฉพาะ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="00346DA1">
        <w:rPr>
          <w:rFonts w:ascii="Angsana New" w:hAnsi="Angsana New"/>
          <w:sz w:val="30"/>
          <w:szCs w:val="30"/>
        </w:rPr>
        <w:t>353.4</w:t>
      </w:r>
      <w:r w:rsidRPr="00D22AAA">
        <w:rPr>
          <w:rFonts w:ascii="Angsana New" w:hAnsi="Angsana New" w:hint="cs"/>
          <w:sz w:val="30"/>
          <w:szCs w:val="30"/>
          <w:cs/>
        </w:rPr>
        <w:t xml:space="preserve"> </w:t>
      </w:r>
      <w:r w:rsidRPr="00D22AAA">
        <w:rPr>
          <w:rFonts w:ascii="Angsana New" w:hAnsi="Angsana New"/>
          <w:sz w:val="30"/>
          <w:szCs w:val="30"/>
          <w:cs/>
        </w:rPr>
        <w:t>ล้าน</w:t>
      </w:r>
      <w:r w:rsidRPr="005340F6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5340F6">
        <w:rPr>
          <w:rFonts w:ascii="Angsana New" w:hAnsi="Angsana New"/>
          <w:sz w:val="30"/>
          <w:szCs w:val="30"/>
          <w:cs/>
        </w:rPr>
        <w:t xml:space="preserve">และ </w:t>
      </w:r>
      <w:r w:rsidRPr="005340F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</w:t>
      </w:r>
      <w:r w:rsidRPr="00530336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A425C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A425C">
        <w:rPr>
          <w:rFonts w:ascii="Angsana New" w:hAnsi="Angsana New"/>
          <w:sz w:val="30"/>
          <w:szCs w:val="30"/>
        </w:rPr>
        <w:t>)</w:t>
      </w:r>
    </w:p>
    <w:p w14:paraId="01D00F47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25E6C0E8" w14:textId="77777777" w:rsidR="007A1992" w:rsidRPr="00D22AAA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22AA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สินทรัพย์สิทธิการใช้</w:t>
      </w:r>
      <w:r w:rsidRPr="00D22AA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- </w:t>
      </w:r>
      <w:r w:rsidRPr="00D22AA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สุทธิ</w:t>
      </w:r>
    </w:p>
    <w:p w14:paraId="20833AE9" w14:textId="77777777" w:rsidR="007A1992" w:rsidRPr="006761A2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689" w:type="dxa"/>
        <w:tblLayout w:type="fixed"/>
        <w:tblLook w:val="01E0" w:firstRow="1" w:lastRow="1" w:firstColumn="1" w:lastColumn="1" w:noHBand="0" w:noVBand="0"/>
      </w:tblPr>
      <w:tblGrid>
        <w:gridCol w:w="4820"/>
        <w:gridCol w:w="1410"/>
        <w:gridCol w:w="236"/>
        <w:gridCol w:w="1472"/>
        <w:gridCol w:w="236"/>
        <w:gridCol w:w="1515"/>
      </w:tblGrid>
      <w:tr w:rsidR="007A1992" w:rsidRPr="00FA69F3" w14:paraId="52290757" w14:textId="77777777" w:rsidTr="00865355">
        <w:tc>
          <w:tcPr>
            <w:tcW w:w="4820" w:type="dxa"/>
            <w:vAlign w:val="bottom"/>
          </w:tcPr>
          <w:p w14:paraId="6577B0B8" w14:textId="77777777" w:rsidR="007A1992" w:rsidRPr="00FA69F3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5"/>
            <w:tcBorders>
              <w:bottom w:val="single" w:sz="4" w:space="0" w:color="auto"/>
            </w:tcBorders>
          </w:tcPr>
          <w:p w14:paraId="3BC365E6" w14:textId="77777777" w:rsidR="007A1992" w:rsidRDefault="007A1992" w:rsidP="00865355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1992" w:rsidRPr="00FA69F3" w14:paraId="78951FB0" w14:textId="77777777" w:rsidTr="00865355">
        <w:tc>
          <w:tcPr>
            <w:tcW w:w="4820" w:type="dxa"/>
            <w:vAlign w:val="bottom"/>
          </w:tcPr>
          <w:p w14:paraId="0B0B65D5" w14:textId="77777777" w:rsidR="007A1992" w:rsidRPr="00FA69F3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F4E4BF5" w14:textId="77777777" w:rsidR="007A1992" w:rsidRPr="00FA69F3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C4DCF6" w14:textId="77777777" w:rsidR="007A1992" w:rsidRPr="00FA69F3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605D6C82" w14:textId="77777777" w:rsidR="007A1992" w:rsidRPr="00FA69F3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89855" w14:textId="77777777" w:rsidR="007A1992" w:rsidRPr="00FA69F3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998DE4D" w14:textId="77777777" w:rsidR="007A1992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A1992" w:rsidRPr="00CD4C3B" w14:paraId="558D6C13" w14:textId="77777777" w:rsidTr="00865355">
        <w:tc>
          <w:tcPr>
            <w:tcW w:w="4820" w:type="dxa"/>
            <w:vAlign w:val="bottom"/>
          </w:tcPr>
          <w:p w14:paraId="0BED9C8D" w14:textId="77777777" w:rsidR="007A1992" w:rsidRPr="00CD4C3B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D4C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59B7935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85B1A2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2BFC635A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C42D3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161C44F0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992" w:rsidRPr="00CD4C3B" w14:paraId="0D01A0CB" w14:textId="77777777" w:rsidTr="00865355">
        <w:tc>
          <w:tcPr>
            <w:tcW w:w="4820" w:type="dxa"/>
            <w:vAlign w:val="bottom"/>
          </w:tcPr>
          <w:p w14:paraId="2D77FA48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0" w:type="dxa"/>
          </w:tcPr>
          <w:p w14:paraId="6EC96CC7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F937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168B949D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11884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</w:tcPr>
          <w:p w14:paraId="07A62C64" w14:textId="77777777" w:rsidR="007A1992" w:rsidRPr="00CD4C3B" w:rsidRDefault="007A1992" w:rsidP="00865355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992" w:rsidRPr="00FA69F3" w14:paraId="3A178B9C" w14:textId="77777777" w:rsidTr="00865355">
        <w:tc>
          <w:tcPr>
            <w:tcW w:w="4820" w:type="dxa"/>
            <w:vAlign w:val="bottom"/>
          </w:tcPr>
          <w:p w14:paraId="12824286" w14:textId="4B17C6F1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</w:tcPr>
          <w:p w14:paraId="2A3EB9B1" w14:textId="38947258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239,041</w:t>
            </w:r>
          </w:p>
        </w:tc>
        <w:tc>
          <w:tcPr>
            <w:tcW w:w="236" w:type="dxa"/>
          </w:tcPr>
          <w:p w14:paraId="436678D1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4D35C8A2" w14:textId="5732AD58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</w:t>
            </w:r>
            <w:r w:rsidR="00346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35EDF79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09AFD8A9" w14:textId="451AE9A1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241,78</w:t>
            </w:r>
            <w:r w:rsidR="00346DA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A1992" w:rsidRPr="00FA69F3" w14:paraId="5CED3BA0" w14:textId="77777777" w:rsidTr="00865355">
        <w:tc>
          <w:tcPr>
            <w:tcW w:w="4820" w:type="dxa"/>
            <w:vAlign w:val="bottom"/>
          </w:tcPr>
          <w:p w14:paraId="3453ACB3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</w:tcPr>
          <w:p w14:paraId="09151E61" w14:textId="66989D51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38,26</w:t>
            </w:r>
            <w:r w:rsidR="000A66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A3B306E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1BBDA07D" w14:textId="353E957A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</w:t>
            </w:r>
            <w:r w:rsidR="00346D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4C29B8C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48D63648" w14:textId="7858CF4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39,96</w:t>
            </w:r>
            <w:r w:rsidR="000A66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1992" w:rsidRPr="00FA69F3" w14:paraId="1B0FDDDD" w14:textId="77777777" w:rsidTr="00865355">
        <w:tc>
          <w:tcPr>
            <w:tcW w:w="4820" w:type="dxa"/>
            <w:vAlign w:val="bottom"/>
          </w:tcPr>
          <w:p w14:paraId="1415504E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0B67863" w14:textId="6C9EB370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(3,700)</w:t>
            </w:r>
          </w:p>
        </w:tc>
        <w:tc>
          <w:tcPr>
            <w:tcW w:w="236" w:type="dxa"/>
          </w:tcPr>
          <w:p w14:paraId="43351C58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678D4684" w14:textId="5DC32E68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D71B08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434DD05" w14:textId="39F68A98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3,700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1992" w:rsidRPr="00FA69F3" w14:paraId="7144621B" w14:textId="77777777" w:rsidTr="00865355">
        <w:tc>
          <w:tcPr>
            <w:tcW w:w="4820" w:type="dxa"/>
            <w:vAlign w:val="bottom"/>
          </w:tcPr>
          <w:p w14:paraId="4ABF20FB" w14:textId="4B49215D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6775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7757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16111C8" w14:textId="0A20FA94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273,60</w:t>
            </w:r>
            <w:r w:rsidR="000A66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3F3DBE8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5D481A3D" w14:textId="1894267D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4,448</w:t>
            </w:r>
          </w:p>
        </w:tc>
        <w:tc>
          <w:tcPr>
            <w:tcW w:w="236" w:type="dxa"/>
          </w:tcPr>
          <w:p w14:paraId="32237086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4A0A0C5" w14:textId="71586B1C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278,05</w:t>
            </w:r>
            <w:r w:rsidR="000A66D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A1992" w:rsidRPr="00FA69F3" w14:paraId="4DED7F64" w14:textId="77777777" w:rsidTr="00865355">
        <w:tc>
          <w:tcPr>
            <w:tcW w:w="4820" w:type="dxa"/>
            <w:vAlign w:val="bottom"/>
          </w:tcPr>
          <w:p w14:paraId="67749D04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</w:tcPr>
          <w:p w14:paraId="7FB8A25A" w14:textId="58AE9230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19,834</w:t>
            </w:r>
          </w:p>
        </w:tc>
        <w:tc>
          <w:tcPr>
            <w:tcW w:w="236" w:type="dxa"/>
          </w:tcPr>
          <w:p w14:paraId="69395938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5820A35E" w14:textId="6F344753" w:rsidR="007A1992" w:rsidRDefault="00346DA1" w:rsidP="00346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2827C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5A8C2828" w14:textId="636B838E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19,834</w:t>
            </w:r>
          </w:p>
        </w:tc>
      </w:tr>
      <w:tr w:rsidR="007A1992" w:rsidRPr="00FA69F3" w14:paraId="49000C5D" w14:textId="77777777" w:rsidTr="00865355">
        <w:tc>
          <w:tcPr>
            <w:tcW w:w="4820" w:type="dxa"/>
            <w:vAlign w:val="bottom"/>
          </w:tcPr>
          <w:p w14:paraId="2B3CF8A5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D1B9932" w14:textId="16572DF7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(42,99</w:t>
            </w:r>
            <w:r w:rsidR="000A66D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D10968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C628006" w14:textId="49D80310" w:rsidR="007A1992" w:rsidRDefault="00346DA1" w:rsidP="00346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(968)</w:t>
            </w:r>
          </w:p>
        </w:tc>
        <w:tc>
          <w:tcPr>
            <w:tcW w:w="236" w:type="dxa"/>
          </w:tcPr>
          <w:p w14:paraId="09D62439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77386177" w14:textId="5AC24757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(43,96</w:t>
            </w:r>
            <w:r w:rsidR="000A66D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1992" w:rsidRPr="00FA69F3" w14:paraId="1155BB0D" w14:textId="77777777" w:rsidTr="00865355">
        <w:tc>
          <w:tcPr>
            <w:tcW w:w="4820" w:type="dxa"/>
            <w:vAlign w:val="bottom"/>
          </w:tcPr>
          <w:p w14:paraId="21E728A0" w14:textId="4CA21DED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C0E37A0" w14:textId="4E3F5888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250,443</w:t>
            </w:r>
          </w:p>
        </w:tc>
        <w:tc>
          <w:tcPr>
            <w:tcW w:w="236" w:type="dxa"/>
          </w:tcPr>
          <w:p w14:paraId="0878C321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BE27FD7" w14:textId="02710DA2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36" w:type="dxa"/>
          </w:tcPr>
          <w:p w14:paraId="5B4F0D15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BE64" w14:textId="5E906181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253,923</w:t>
            </w:r>
          </w:p>
        </w:tc>
      </w:tr>
      <w:tr w:rsidR="007A1992" w:rsidRPr="0024616B" w14:paraId="76FE2E58" w14:textId="77777777" w:rsidTr="00865355">
        <w:tc>
          <w:tcPr>
            <w:tcW w:w="4820" w:type="dxa"/>
            <w:vAlign w:val="bottom"/>
          </w:tcPr>
          <w:p w14:paraId="20F5A876" w14:textId="77777777" w:rsidR="007A1992" w:rsidRPr="0024616B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B4C6CF8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FD1F1E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29F7E24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B7066A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77DFA75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FA69F3" w14:paraId="5D1E867A" w14:textId="77777777" w:rsidTr="00865355">
        <w:tc>
          <w:tcPr>
            <w:tcW w:w="4820" w:type="dxa"/>
            <w:vAlign w:val="bottom"/>
          </w:tcPr>
          <w:p w14:paraId="1044EFFD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0" w:type="dxa"/>
          </w:tcPr>
          <w:p w14:paraId="3FB786DD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BDB0D6" w14:textId="77777777" w:rsidR="007A1992" w:rsidRPr="005340F6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4E35F8CD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6C271" w14:textId="77777777" w:rsidR="007A1992" w:rsidRPr="005340F6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3DAE2718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FA69F3" w14:paraId="56570630" w14:textId="77777777" w:rsidTr="00865355">
        <w:tc>
          <w:tcPr>
            <w:tcW w:w="4820" w:type="dxa"/>
            <w:vAlign w:val="bottom"/>
          </w:tcPr>
          <w:p w14:paraId="7719F073" w14:textId="2A30951B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</w:tcPr>
          <w:p w14:paraId="392A6ED4" w14:textId="09A773AA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132,77</w:t>
            </w:r>
            <w:r w:rsidR="00346DA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BEA8904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5F973BAA" w14:textId="272D0F00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46DA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7D8C119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6174BBD7" w14:textId="0CC139F5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132,84</w:t>
            </w:r>
            <w:r w:rsidR="00346DA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1992" w:rsidRPr="00FA69F3" w14:paraId="103FD849" w14:textId="77777777" w:rsidTr="00865355">
        <w:tc>
          <w:tcPr>
            <w:tcW w:w="4820" w:type="dxa"/>
            <w:vAlign w:val="bottom"/>
          </w:tcPr>
          <w:p w14:paraId="63954C88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</w:tcPr>
          <w:p w14:paraId="71A5E93A" w14:textId="37409DC2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44,357</w:t>
            </w:r>
          </w:p>
        </w:tc>
        <w:tc>
          <w:tcPr>
            <w:tcW w:w="236" w:type="dxa"/>
          </w:tcPr>
          <w:p w14:paraId="04F13E86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5F85640" w14:textId="6A987AC0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  <w:tc>
          <w:tcPr>
            <w:tcW w:w="236" w:type="dxa"/>
          </w:tcPr>
          <w:p w14:paraId="1311983D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250A1E79" w14:textId="759106E1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45,839</w:t>
            </w:r>
          </w:p>
        </w:tc>
      </w:tr>
      <w:tr w:rsidR="007A1992" w:rsidRPr="00FA69F3" w14:paraId="4BA2DCD9" w14:textId="77777777" w:rsidTr="00865355">
        <w:tc>
          <w:tcPr>
            <w:tcW w:w="4820" w:type="dxa"/>
            <w:vAlign w:val="bottom"/>
          </w:tcPr>
          <w:p w14:paraId="7C591134" w14:textId="77777777" w:rsidR="007A1992" w:rsidRPr="005C6D2D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FF5E9EE" w14:textId="79B288F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(3,46</w:t>
            </w:r>
            <w:r w:rsidR="000A66D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1C3AFC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0E0FA234" w14:textId="5EFA64B5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CE5167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E158BD8" w14:textId="3AA4F58B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3,46</w:t>
            </w:r>
            <w:r w:rsidR="000A66D8">
              <w:rPr>
                <w:rFonts w:ascii="Angsana New" w:hAnsi="Angsana New"/>
                <w:sz w:val="30"/>
                <w:szCs w:val="30"/>
              </w:rPr>
              <w:t>4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1992" w:rsidRPr="00FA69F3" w14:paraId="7C54528F" w14:textId="77777777" w:rsidTr="00865355">
        <w:tc>
          <w:tcPr>
            <w:tcW w:w="4820" w:type="dxa"/>
            <w:vAlign w:val="bottom"/>
          </w:tcPr>
          <w:p w14:paraId="41FF4294" w14:textId="28553B98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6775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7757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8AA081F" w14:textId="137B7FD8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173,66</w:t>
            </w:r>
            <w:r w:rsidR="000A66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E067DBB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A123B23" w14:textId="62096546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346DA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38737D24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94963C" w14:textId="6403E2C4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175,22</w:t>
            </w:r>
            <w:r w:rsidR="000A66D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1992" w:rsidRPr="00FA69F3" w14:paraId="42AC11D6" w14:textId="77777777" w:rsidTr="00865355">
        <w:tc>
          <w:tcPr>
            <w:tcW w:w="4820" w:type="dxa"/>
            <w:vAlign w:val="bottom"/>
          </w:tcPr>
          <w:p w14:paraId="49F04530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</w:tcPr>
          <w:p w14:paraId="219B2B6A" w14:textId="5E548619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39,279</w:t>
            </w:r>
          </w:p>
        </w:tc>
        <w:tc>
          <w:tcPr>
            <w:tcW w:w="236" w:type="dxa"/>
          </w:tcPr>
          <w:p w14:paraId="58DD4757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C06B989" w14:textId="45926A8B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36" w:type="dxa"/>
          </w:tcPr>
          <w:p w14:paraId="690889F2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07A0E634" w14:textId="36B0D9AF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40,628</w:t>
            </w:r>
          </w:p>
        </w:tc>
      </w:tr>
      <w:tr w:rsidR="007A1992" w:rsidRPr="00FA69F3" w14:paraId="0E568282" w14:textId="77777777" w:rsidTr="00865355">
        <w:tc>
          <w:tcPr>
            <w:tcW w:w="4820" w:type="dxa"/>
            <w:vAlign w:val="bottom"/>
          </w:tcPr>
          <w:p w14:paraId="5E351A61" w14:textId="77777777" w:rsidR="007A1992" w:rsidRPr="005C6D2D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641DAB3" w14:textId="0A4409D1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(31,877)</w:t>
            </w:r>
          </w:p>
        </w:tc>
        <w:tc>
          <w:tcPr>
            <w:tcW w:w="236" w:type="dxa"/>
          </w:tcPr>
          <w:p w14:paraId="176FC83E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661A361" w14:textId="68A222AF" w:rsidR="007A1992" w:rsidRDefault="00346DA1" w:rsidP="0088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</w:t>
            </w:r>
            <w:r w:rsidR="000A66D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C58432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66D68B3" w14:textId="7FEC2915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(32,44</w:t>
            </w:r>
            <w:r w:rsidR="000A66D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1992" w:rsidRPr="00FA69F3" w14:paraId="0F3D35A0" w14:textId="77777777" w:rsidTr="00865355">
        <w:tc>
          <w:tcPr>
            <w:tcW w:w="4820" w:type="dxa"/>
            <w:vAlign w:val="bottom"/>
          </w:tcPr>
          <w:p w14:paraId="27D962C9" w14:textId="2A573435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59AF7D47" w14:textId="444B15EE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181,06</w:t>
            </w:r>
            <w:r w:rsidR="000A66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C65F8D7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F082719" w14:textId="01A63DB9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</w:t>
            </w:r>
            <w:r w:rsidR="000A66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6D0BF80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6E09" w14:textId="29F128CA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183,410</w:t>
            </w:r>
          </w:p>
        </w:tc>
      </w:tr>
      <w:tr w:rsidR="007A1992" w:rsidRPr="0024616B" w14:paraId="71077F2B" w14:textId="77777777" w:rsidTr="00865355">
        <w:trPr>
          <w:trHeight w:val="205"/>
        </w:trPr>
        <w:tc>
          <w:tcPr>
            <w:tcW w:w="4820" w:type="dxa"/>
            <w:vAlign w:val="bottom"/>
          </w:tcPr>
          <w:p w14:paraId="3A3EF366" w14:textId="77777777" w:rsidR="007A1992" w:rsidRPr="0024616B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C0C5358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60ECB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57D24195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2AE80A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6114AB96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FA69F3" w14:paraId="7597021E" w14:textId="77777777" w:rsidTr="00865355">
        <w:tc>
          <w:tcPr>
            <w:tcW w:w="4820" w:type="dxa"/>
            <w:vAlign w:val="bottom"/>
          </w:tcPr>
          <w:p w14:paraId="47A6811E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0" w:type="dxa"/>
          </w:tcPr>
          <w:p w14:paraId="59B43656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5644B" w14:textId="77777777" w:rsidR="007A1992" w:rsidRPr="005340F6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0B359666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771FE" w14:textId="77777777" w:rsidR="007A1992" w:rsidRPr="005340F6" w:rsidRDefault="007A1992" w:rsidP="00865355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613CD3D2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FA69F3" w14:paraId="334BD8FF" w14:textId="77777777" w:rsidTr="00865355">
        <w:tc>
          <w:tcPr>
            <w:tcW w:w="4820" w:type="dxa"/>
            <w:vAlign w:val="bottom"/>
          </w:tcPr>
          <w:p w14:paraId="3D392924" w14:textId="59EC6FD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4EC27D0" w14:textId="47FD3B1B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99,9</w:t>
            </w:r>
            <w:r w:rsidR="00346DA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02C03952" w14:textId="77777777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double" w:sz="4" w:space="0" w:color="auto"/>
            </w:tcBorders>
          </w:tcPr>
          <w:p w14:paraId="2363C1B4" w14:textId="2D225DAA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346DA1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450AD1BC" w14:textId="77777777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vAlign w:val="bottom"/>
          </w:tcPr>
          <w:p w14:paraId="4B1D04BE" w14:textId="7D7F635B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102,827</w:t>
            </w:r>
          </w:p>
        </w:tc>
      </w:tr>
      <w:tr w:rsidR="007A1992" w:rsidRPr="00FA69F3" w14:paraId="320AB964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7FD07EA8" w14:textId="28F9580E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</w:tcPr>
          <w:p w14:paraId="7C97F2EE" w14:textId="389DCF17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69,37</w:t>
            </w:r>
            <w:r w:rsidR="000A66D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C4F970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double" w:sz="4" w:space="0" w:color="auto"/>
              <w:bottom w:val="double" w:sz="4" w:space="0" w:color="auto"/>
            </w:tcBorders>
          </w:tcPr>
          <w:p w14:paraId="44630B5E" w14:textId="41251CCB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</w:t>
            </w:r>
            <w:r w:rsidR="000A66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6B7E4CD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D1432B" w14:textId="45598A39" w:rsidR="007A1992" w:rsidRDefault="00346DA1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70,513</w:t>
            </w:r>
          </w:p>
        </w:tc>
      </w:tr>
      <w:tr w:rsidR="007A1992" w:rsidRPr="0024616B" w14:paraId="6E5031A3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076F30A" w14:textId="77777777" w:rsidR="007A1992" w:rsidRPr="0024616B" w:rsidRDefault="007A1992" w:rsidP="00865355">
            <w:pPr>
              <w:spacing w:line="200" w:lineRule="atLeast"/>
              <w:ind w:right="-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4E56ABEF" w14:textId="77777777" w:rsidR="007A1992" w:rsidRPr="0024616B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ind w:right="2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0EDFD7" w14:textId="77777777" w:rsidR="007A1992" w:rsidRPr="0024616B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4BAE2A26" w14:textId="77777777" w:rsidR="007A1992" w:rsidRPr="0024616B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3D522" w14:textId="77777777" w:rsidR="007A1992" w:rsidRPr="0024616B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096477AF" w14:textId="77777777" w:rsidR="007A1992" w:rsidRPr="0024616B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A1D3E12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689" w:type="dxa"/>
        <w:tblLayout w:type="fixed"/>
        <w:tblLook w:val="01E0" w:firstRow="1" w:lastRow="1" w:firstColumn="1" w:lastColumn="1" w:noHBand="0" w:noVBand="0"/>
      </w:tblPr>
      <w:tblGrid>
        <w:gridCol w:w="4820"/>
        <w:gridCol w:w="1410"/>
        <w:gridCol w:w="236"/>
        <w:gridCol w:w="1472"/>
        <w:gridCol w:w="236"/>
        <w:gridCol w:w="1515"/>
      </w:tblGrid>
      <w:tr w:rsidR="007A1992" w:rsidRPr="00FA69F3" w14:paraId="3F6A1797" w14:textId="77777777" w:rsidTr="00865355">
        <w:tc>
          <w:tcPr>
            <w:tcW w:w="4820" w:type="dxa"/>
            <w:vAlign w:val="bottom"/>
          </w:tcPr>
          <w:p w14:paraId="3FFA80BD" w14:textId="77777777" w:rsidR="007A1992" w:rsidRPr="00FA69F3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5"/>
            <w:tcBorders>
              <w:bottom w:val="single" w:sz="4" w:space="0" w:color="auto"/>
            </w:tcBorders>
          </w:tcPr>
          <w:p w14:paraId="08299C9E" w14:textId="77777777" w:rsidR="007A1992" w:rsidRDefault="007A1992" w:rsidP="00865355">
            <w:pPr>
              <w:tabs>
                <w:tab w:val="clear" w:pos="4678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A1992" w:rsidRPr="00FA69F3" w14:paraId="6B6D3BE2" w14:textId="77777777" w:rsidTr="00865355">
        <w:tc>
          <w:tcPr>
            <w:tcW w:w="4820" w:type="dxa"/>
            <w:vAlign w:val="bottom"/>
          </w:tcPr>
          <w:p w14:paraId="6417CC8D" w14:textId="77777777" w:rsidR="007A1992" w:rsidRPr="00FA69F3" w:rsidRDefault="007A1992" w:rsidP="008653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00F2F1E" w14:textId="77777777" w:rsidR="007A1992" w:rsidRPr="00FA69F3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8F48F8" w14:textId="77777777" w:rsidR="007A1992" w:rsidRPr="00FA69F3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0EF3F57" w14:textId="77777777" w:rsidR="007A1992" w:rsidRPr="00FA69F3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5DCDA4" w14:textId="77777777" w:rsidR="007A1992" w:rsidRPr="00FA69F3" w:rsidRDefault="007A1992" w:rsidP="00865355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AA6C8AB" w14:textId="77777777" w:rsidR="007A1992" w:rsidRDefault="007A1992" w:rsidP="008653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A1992" w:rsidRPr="00CD4C3B" w14:paraId="6F0F5AC7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589F3F5E" w14:textId="77777777" w:rsidR="007A1992" w:rsidRPr="00DD3FBE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D3FB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0" w:type="dxa"/>
            <w:tcBorders>
              <w:bottom w:val="nil"/>
            </w:tcBorders>
          </w:tcPr>
          <w:p w14:paraId="704ED322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6C553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6DCCD24C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ACA2F2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2AF40923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CD4C3B" w14:paraId="2833F0CF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3B1A870B" w14:textId="77777777" w:rsidR="007A1992" w:rsidRPr="0024616B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0" w:type="dxa"/>
            <w:tcBorders>
              <w:bottom w:val="nil"/>
            </w:tcBorders>
          </w:tcPr>
          <w:p w14:paraId="03BB897E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647BE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3C4B1ADE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527E22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7FBD9CC3" w14:textId="77777777" w:rsidR="007A1992" w:rsidRPr="00DD3FBE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FA69F3" w14:paraId="79D1D237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BA9F45D" w14:textId="46C94B74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72107258" w14:textId="567808A8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201,124</w:t>
            </w:r>
          </w:p>
        </w:tc>
        <w:tc>
          <w:tcPr>
            <w:tcW w:w="236" w:type="dxa"/>
          </w:tcPr>
          <w:p w14:paraId="7BFF7CCC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13638E6E" w14:textId="1875C243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BD039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765018BC" w14:textId="3728E7B5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201,124</w:t>
            </w:r>
          </w:p>
        </w:tc>
      </w:tr>
      <w:tr w:rsidR="007A1992" w:rsidRPr="00FA69F3" w14:paraId="0ED46CA0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017A73CE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51B967FF" w14:textId="4224EE71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16,334</w:t>
            </w:r>
          </w:p>
        </w:tc>
        <w:tc>
          <w:tcPr>
            <w:tcW w:w="236" w:type="dxa"/>
          </w:tcPr>
          <w:p w14:paraId="50D78A63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77E4DAB8" w14:textId="26FDB023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A7AE1F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38CF96AE" w14:textId="56DD12D8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16,334</w:t>
            </w:r>
          </w:p>
        </w:tc>
      </w:tr>
      <w:tr w:rsidR="007A1992" w:rsidRPr="00FA69F3" w14:paraId="657B780F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065800AF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91EE2C8" w14:textId="0C287A8B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3,700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0EF0F1D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5E239A22" w14:textId="63B9FD56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DCF8F3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64739A6" w14:textId="261CFBBC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3,700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1992" w:rsidRPr="00FA69F3" w14:paraId="2826184B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4CB9C0B9" w14:textId="58677A69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6775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7757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vAlign w:val="bottom"/>
          </w:tcPr>
          <w:p w14:paraId="0D235AEB" w14:textId="21671104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213,758</w:t>
            </w:r>
          </w:p>
        </w:tc>
        <w:tc>
          <w:tcPr>
            <w:tcW w:w="236" w:type="dxa"/>
          </w:tcPr>
          <w:p w14:paraId="20639774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27B60BD1" w14:textId="6D9A7985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02021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nil"/>
            </w:tcBorders>
            <w:vAlign w:val="bottom"/>
          </w:tcPr>
          <w:p w14:paraId="500D453D" w14:textId="38DE4484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213,758</w:t>
            </w:r>
          </w:p>
        </w:tc>
      </w:tr>
      <w:tr w:rsidR="007A1992" w:rsidRPr="00FA69F3" w14:paraId="3F482ADF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587EB4A2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0FE49E52" w14:textId="3CB9F414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16,284</w:t>
            </w:r>
          </w:p>
        </w:tc>
        <w:tc>
          <w:tcPr>
            <w:tcW w:w="236" w:type="dxa"/>
          </w:tcPr>
          <w:p w14:paraId="509A5FBE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4D57DF74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244067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6CC79265" w14:textId="027E4F06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16,284</w:t>
            </w:r>
          </w:p>
        </w:tc>
      </w:tr>
      <w:tr w:rsidR="007A1992" w:rsidRPr="00FA69F3" w14:paraId="058F4A6C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4EA1825B" w14:textId="77777777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512B2A1" w14:textId="67A9709F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(41,072)</w:t>
            </w:r>
          </w:p>
        </w:tc>
        <w:tc>
          <w:tcPr>
            <w:tcW w:w="236" w:type="dxa"/>
          </w:tcPr>
          <w:p w14:paraId="595B8E99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287A61B2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2A288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52223670" w14:textId="1032723D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(41,072)</w:t>
            </w:r>
          </w:p>
        </w:tc>
      </w:tr>
      <w:tr w:rsidR="007A1992" w:rsidRPr="00FA69F3" w14:paraId="1A2F4B55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526BBA4" w14:textId="0587D0B3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97B71" w14:textId="772DD3F9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188,970</w:t>
            </w:r>
          </w:p>
        </w:tc>
        <w:tc>
          <w:tcPr>
            <w:tcW w:w="236" w:type="dxa"/>
          </w:tcPr>
          <w:p w14:paraId="13015101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348D5A9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DA55A3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19D2" w14:textId="6188DADA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188,970</w:t>
            </w:r>
          </w:p>
        </w:tc>
      </w:tr>
      <w:tr w:rsidR="007A1992" w:rsidRPr="0024616B" w14:paraId="326F37CB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2369BEA4" w14:textId="77777777" w:rsidR="007A1992" w:rsidRPr="0024616B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vAlign w:val="bottom"/>
          </w:tcPr>
          <w:p w14:paraId="2AC36D59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46CC05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050DA9BF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35B443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nil"/>
            </w:tcBorders>
            <w:vAlign w:val="bottom"/>
          </w:tcPr>
          <w:p w14:paraId="3F51712A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FA69F3" w14:paraId="2A4D2DFC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FBC30EC" w14:textId="77777777" w:rsidR="007A1992" w:rsidRPr="0024616B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2461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24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21ADC732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8D93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29A71406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7F8EF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71D598A0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FA69F3" w14:paraId="3C54CCE9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6DE9D9C3" w14:textId="6D12AFC5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3F53F70A" w14:textId="5AE7BA3A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111,947</w:t>
            </w:r>
          </w:p>
        </w:tc>
        <w:tc>
          <w:tcPr>
            <w:tcW w:w="236" w:type="dxa"/>
          </w:tcPr>
          <w:p w14:paraId="13391560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0FF5B615" w14:textId="619EE756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6EB90" w14:textId="77777777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0197EC67" w14:textId="1832B7DC" w:rsidR="007A1992" w:rsidRPr="005340F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111,947</w:t>
            </w:r>
          </w:p>
        </w:tc>
      </w:tr>
      <w:tr w:rsidR="007A1992" w:rsidRPr="00FA69F3" w14:paraId="039DE035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1C45E7E8" w14:textId="77777777" w:rsidR="007A1992" w:rsidRPr="00DD3FBE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40DE6561" w14:textId="3D4C79DB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36,512</w:t>
            </w:r>
          </w:p>
        </w:tc>
        <w:tc>
          <w:tcPr>
            <w:tcW w:w="236" w:type="dxa"/>
          </w:tcPr>
          <w:p w14:paraId="2EE419A0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7FB7CB5D" w14:textId="1D5E92C9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01B07C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60DC6F12" w14:textId="23B6C7E1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36,512</w:t>
            </w:r>
          </w:p>
        </w:tc>
      </w:tr>
      <w:tr w:rsidR="007A1992" w:rsidRPr="00FA69F3" w14:paraId="50FEDD84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5AAEFC7C" w14:textId="77777777" w:rsidR="007A1992" w:rsidRPr="005C6D2D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61919D6" w14:textId="5751BED6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3,464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C00D2BB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6A0F4F3" w14:textId="50602C13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E1DDC7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F05EA6A" w14:textId="369D65CC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3,464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A1992" w:rsidRPr="00FA69F3" w14:paraId="00ED5214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5C84F847" w14:textId="0A537A12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6775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7757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67757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vAlign w:val="bottom"/>
          </w:tcPr>
          <w:p w14:paraId="7435A823" w14:textId="59F33F7C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144,995</w:t>
            </w:r>
          </w:p>
        </w:tc>
        <w:tc>
          <w:tcPr>
            <w:tcW w:w="236" w:type="dxa"/>
          </w:tcPr>
          <w:p w14:paraId="49803994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572DCE23" w14:textId="59869F71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49F9B9" w14:textId="77777777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nil"/>
            </w:tcBorders>
            <w:vAlign w:val="bottom"/>
          </w:tcPr>
          <w:p w14:paraId="17FDDBFE" w14:textId="31BAA500" w:rsidR="007A1992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144,995</w:t>
            </w:r>
          </w:p>
        </w:tc>
      </w:tr>
      <w:tr w:rsidR="007A1992" w:rsidRPr="00FA69F3" w14:paraId="617B6E17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2B728296" w14:textId="77777777" w:rsidR="007A1992" w:rsidRPr="00DD3FBE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63088C9B" w14:textId="60715D2B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30,612</w:t>
            </w:r>
          </w:p>
        </w:tc>
        <w:tc>
          <w:tcPr>
            <w:tcW w:w="236" w:type="dxa"/>
          </w:tcPr>
          <w:p w14:paraId="5A071307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5C71C750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824C0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31A6A7AD" w14:textId="3D3DE875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30,612</w:t>
            </w:r>
          </w:p>
        </w:tc>
      </w:tr>
      <w:tr w:rsidR="007A1992" w:rsidRPr="00FA69F3" w14:paraId="66356488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573B44D1" w14:textId="77777777" w:rsidR="007A1992" w:rsidRPr="005C6D2D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7CBE550" w14:textId="5376ABFA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(29,983)</w:t>
            </w:r>
          </w:p>
        </w:tc>
        <w:tc>
          <w:tcPr>
            <w:tcW w:w="236" w:type="dxa"/>
          </w:tcPr>
          <w:p w14:paraId="0428EA4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0B18DAD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4E96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9CC1B05" w14:textId="5922BCC7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(29,983)</w:t>
            </w:r>
          </w:p>
        </w:tc>
      </w:tr>
      <w:tr w:rsidR="007A1992" w:rsidRPr="00FA69F3" w14:paraId="533F7491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295EADD1" w14:textId="744A2FDB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00CB" w14:textId="77709A29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145,624</w:t>
            </w:r>
          </w:p>
        </w:tc>
        <w:tc>
          <w:tcPr>
            <w:tcW w:w="236" w:type="dxa"/>
          </w:tcPr>
          <w:p w14:paraId="7C0E4BBA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B7C128F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0D8AE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57828" w14:textId="1BE33F37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145,624</w:t>
            </w:r>
          </w:p>
        </w:tc>
      </w:tr>
      <w:tr w:rsidR="007A1992" w:rsidRPr="0024616B" w14:paraId="13BF89E5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4467B6F1" w14:textId="77777777" w:rsidR="007A1992" w:rsidRPr="0024616B" w:rsidRDefault="007A1992" w:rsidP="007A1992">
            <w:pPr>
              <w:ind w:left="-111" w:right="-2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9E21457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3330CF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33E461EC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D63B7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5A373A2C" w14:textId="77777777" w:rsidR="007A1992" w:rsidRPr="0024616B" w:rsidRDefault="007A1992" w:rsidP="00865355">
            <w:pPr>
              <w:ind w:right="-25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1992" w:rsidRPr="00FA69F3" w14:paraId="06C9D17D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3619DCDA" w14:textId="77777777" w:rsidR="007A1992" w:rsidRPr="0024616B" w:rsidRDefault="007A1992" w:rsidP="007A1992">
            <w:pPr>
              <w:ind w:left="-111"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193A55B0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60725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127CF7DA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D1EC4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46D2245D" w14:textId="77777777" w:rsidR="007A1992" w:rsidRPr="005340F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ind w:right="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992" w:rsidRPr="00FA69F3" w14:paraId="23F84DFD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077669C0" w14:textId="2BD07801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14:paraId="64C3AD36" w14:textId="40610A75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68,763</w:t>
            </w:r>
          </w:p>
        </w:tc>
        <w:tc>
          <w:tcPr>
            <w:tcW w:w="236" w:type="dxa"/>
          </w:tcPr>
          <w:p w14:paraId="41D8CEE1" w14:textId="77777777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14:paraId="3585548C" w14:textId="1B6E163C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094B49" w14:textId="77777777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bottom"/>
          </w:tcPr>
          <w:p w14:paraId="1A9A13DA" w14:textId="64421E38" w:rsidR="007A1992" w:rsidRPr="00B23D56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68,763</w:t>
            </w:r>
          </w:p>
        </w:tc>
      </w:tr>
      <w:tr w:rsidR="007A1992" w:rsidRPr="00FA69F3" w14:paraId="3529A6A2" w14:textId="77777777" w:rsidTr="00865355">
        <w:trPr>
          <w:trHeight w:val="50"/>
        </w:trPr>
        <w:tc>
          <w:tcPr>
            <w:tcW w:w="4820" w:type="dxa"/>
            <w:vAlign w:val="bottom"/>
          </w:tcPr>
          <w:p w14:paraId="07D4BACE" w14:textId="320E6BD8" w:rsidR="007A1992" w:rsidRPr="00FA69F3" w:rsidRDefault="007A1992" w:rsidP="007A1992">
            <w:pPr>
              <w:ind w:left="-111"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F26CA" w14:textId="50A7F839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847A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,346</w:t>
            </w:r>
          </w:p>
        </w:tc>
        <w:tc>
          <w:tcPr>
            <w:tcW w:w="236" w:type="dxa"/>
          </w:tcPr>
          <w:p w14:paraId="6B4FBE77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double" w:sz="4" w:space="0" w:color="auto"/>
              <w:bottom w:val="double" w:sz="4" w:space="0" w:color="auto"/>
            </w:tcBorders>
          </w:tcPr>
          <w:p w14:paraId="6D4AC613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9DC800" w14:textId="77777777" w:rsidR="007A1992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0EA702" w14:textId="115F4820" w:rsidR="007A1992" w:rsidRDefault="000F09D9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43,346</w:t>
            </w:r>
          </w:p>
        </w:tc>
      </w:tr>
    </w:tbl>
    <w:p w14:paraId="79A16707" w14:textId="77777777" w:rsidR="007A1992" w:rsidRPr="007A1992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229DA405" w14:textId="77777777" w:rsidR="007A1992" w:rsidRDefault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51F29F5E" w14:textId="465E16CE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0E5EFB">
        <w:tc>
          <w:tcPr>
            <w:tcW w:w="3794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0E5EFB">
        <w:tc>
          <w:tcPr>
            <w:tcW w:w="3794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7A0FB85D" w14:textId="77777777" w:rsidTr="006516EA">
        <w:tc>
          <w:tcPr>
            <w:tcW w:w="3794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61F05" w:rsidRPr="00B73DD0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61F05" w:rsidRPr="00B73DD0">
              <w:rPr>
                <w:rFonts w:hint="cs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2566</w:t>
            </w:r>
          </w:p>
        </w:tc>
      </w:tr>
      <w:tr w:rsidR="006516EA" w:rsidRPr="00A65910" w14:paraId="05B5F096" w14:textId="77777777" w:rsidTr="000E5EFB">
        <w:tc>
          <w:tcPr>
            <w:tcW w:w="3794" w:type="dxa"/>
          </w:tcPr>
          <w:p w14:paraId="4820ADFD" w14:textId="77777777" w:rsidR="006516EA" w:rsidRPr="00482B41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482B41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516EA" w:rsidRPr="00A65910" w14:paraId="5873ECF8" w14:textId="77777777" w:rsidTr="000E5EFB">
        <w:tc>
          <w:tcPr>
            <w:tcW w:w="3794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0E5EFB">
        <w:tc>
          <w:tcPr>
            <w:tcW w:w="3794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46B25" w:rsidRPr="00A65910" w14:paraId="147FFEF7" w14:textId="77777777" w:rsidTr="000E5EFB">
        <w:tc>
          <w:tcPr>
            <w:tcW w:w="3794" w:type="dxa"/>
          </w:tcPr>
          <w:p w14:paraId="55AF6BBD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44562261" w:rsidR="00946B25" w:rsidRPr="0080285C" w:rsidRDefault="00851BA4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36,910</w:t>
            </w:r>
          </w:p>
        </w:tc>
        <w:tc>
          <w:tcPr>
            <w:tcW w:w="236" w:type="dxa"/>
          </w:tcPr>
          <w:p w14:paraId="371CD3B8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218EBFAF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</w:rPr>
              <w:t>7</w:t>
            </w:r>
            <w:r w:rsidR="0059399A">
              <w:rPr>
                <w:rFonts w:ascii="Angsana New" w:hAnsi="Angsana New"/>
                <w:sz w:val="30"/>
                <w:szCs w:val="30"/>
              </w:rPr>
              <w:t>0</w:t>
            </w:r>
            <w:r w:rsidRPr="00B73DD0">
              <w:rPr>
                <w:rFonts w:ascii="Angsana New" w:hAnsi="Angsana New"/>
                <w:sz w:val="30"/>
                <w:szCs w:val="30"/>
              </w:rPr>
              <w:t>,</w:t>
            </w:r>
            <w:r w:rsidR="00851BA4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36" w:type="dxa"/>
          </w:tcPr>
          <w:p w14:paraId="72ABB93A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28824099" w:rsidR="00946B25" w:rsidRPr="0080285C" w:rsidRDefault="00FA1323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9399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1BA4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00716B26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0DB397D7" w:rsidR="00946B25" w:rsidRPr="00B73DD0" w:rsidRDefault="00851BA4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54,228</w:t>
            </w:r>
          </w:p>
        </w:tc>
      </w:tr>
      <w:tr w:rsidR="00946B25" w:rsidRPr="00A65910" w14:paraId="2826E212" w14:textId="77777777" w:rsidTr="000E5EFB">
        <w:tc>
          <w:tcPr>
            <w:tcW w:w="3794" w:type="dxa"/>
          </w:tcPr>
          <w:p w14:paraId="0D64F7B4" w14:textId="77777777" w:rsidR="00946B25" w:rsidRPr="00B73DD0" w:rsidRDefault="00946B2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4AC53EBF" w:rsidR="00946B25" w:rsidRPr="0080285C" w:rsidRDefault="00644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33631586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236" w:type="dxa"/>
          </w:tcPr>
          <w:p w14:paraId="039AF449" w14:textId="77777777" w:rsidR="00946B25" w:rsidRPr="00A6591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79D21DF4" w:rsidR="00946B25" w:rsidRPr="0080285C" w:rsidRDefault="00D15E82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</w:t>
            </w:r>
            <w:r w:rsidR="00851B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C24CF2C" w14:textId="77777777" w:rsidR="00946B25" w:rsidRPr="00A65910" w:rsidRDefault="00946B25" w:rsidP="00946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77777777" w:rsidR="00946B25" w:rsidRPr="00B73DD0" w:rsidRDefault="00946B25" w:rsidP="0094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644B25" w:rsidRPr="00A65910" w14:paraId="43FD3F46" w14:textId="77777777" w:rsidTr="00D44D2B">
        <w:tc>
          <w:tcPr>
            <w:tcW w:w="3794" w:type="dxa"/>
          </w:tcPr>
          <w:p w14:paraId="1603D795" w14:textId="72D204DC" w:rsidR="00644B25" w:rsidRDefault="0059399A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  <w:vAlign w:val="bottom"/>
          </w:tcPr>
          <w:p w14:paraId="2C721AAA" w14:textId="4E78C743" w:rsidR="00644B25" w:rsidRPr="0080285C" w:rsidRDefault="00851BA4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3075B3B1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2E7B4F2A" w14:textId="724CE21F" w:rsidR="00644B25" w:rsidRPr="00B73DD0" w:rsidRDefault="00851BA4" w:rsidP="0059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14:paraId="4B98CB22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FB5BF21" w14:textId="3250B167" w:rsidR="00644B25" w:rsidRPr="0080285C" w:rsidRDefault="00851BA4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3A721E6B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705C902" w14:textId="66553C69" w:rsidR="00644B25" w:rsidRPr="00B73DD0" w:rsidRDefault="00851BA4" w:rsidP="0059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644B25" w:rsidRPr="00A65910" w14:paraId="292658A6" w14:textId="77777777" w:rsidTr="000E5EFB">
        <w:tc>
          <w:tcPr>
            <w:tcW w:w="3794" w:type="dxa"/>
          </w:tcPr>
          <w:p w14:paraId="715B971B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1D5FA75C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3D05A6FF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  <w:tc>
          <w:tcPr>
            <w:tcW w:w="236" w:type="dxa"/>
          </w:tcPr>
          <w:p w14:paraId="7EA1F028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6F8B0A2A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4ABD3AA3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</w:tr>
      <w:tr w:rsidR="00644B25" w:rsidRPr="00A65910" w14:paraId="508FB971" w14:textId="77777777" w:rsidTr="000E5EFB">
        <w:tc>
          <w:tcPr>
            <w:tcW w:w="3794" w:type="dxa"/>
          </w:tcPr>
          <w:p w14:paraId="3F238EDA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B25" w:rsidRPr="00A65910" w14:paraId="6AA0DF9F" w14:textId="77777777" w:rsidTr="000E5EFB">
        <w:tc>
          <w:tcPr>
            <w:tcW w:w="3794" w:type="dxa"/>
          </w:tcPr>
          <w:p w14:paraId="34CA1259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17D2B8F3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8,938</w:t>
            </w:r>
          </w:p>
        </w:tc>
        <w:tc>
          <w:tcPr>
            <w:tcW w:w="236" w:type="dxa"/>
          </w:tcPr>
          <w:p w14:paraId="6311250A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9,293</w:t>
            </w:r>
          </w:p>
        </w:tc>
        <w:tc>
          <w:tcPr>
            <w:tcW w:w="236" w:type="dxa"/>
          </w:tcPr>
          <w:p w14:paraId="1E68FD94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06E4330E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  <w:tc>
          <w:tcPr>
            <w:tcW w:w="236" w:type="dxa"/>
          </w:tcPr>
          <w:p w14:paraId="4A6AFDAD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8,701</w:t>
            </w:r>
          </w:p>
        </w:tc>
      </w:tr>
      <w:tr w:rsidR="00644B25" w:rsidRPr="00A65910" w14:paraId="2AFE8D6F" w14:textId="77777777" w:rsidTr="000E5EFB">
        <w:tc>
          <w:tcPr>
            <w:tcW w:w="3794" w:type="dxa"/>
          </w:tcPr>
          <w:p w14:paraId="38AFBACB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9DC407" w14:textId="6A970053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0C9A2F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B316D9" w14:textId="414E883A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32CD66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644B25" w:rsidRPr="00A65910" w14:paraId="3E848017" w14:textId="77777777" w:rsidTr="000E5EFB">
        <w:tc>
          <w:tcPr>
            <w:tcW w:w="3794" w:type="dxa"/>
          </w:tcPr>
          <w:p w14:paraId="0284AAD4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3A78BEA3" w:rsidR="00644B25" w:rsidRPr="0080285C" w:rsidRDefault="0059399A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644B25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427B7F1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100,586</w:t>
            </w:r>
          </w:p>
        </w:tc>
        <w:tc>
          <w:tcPr>
            <w:tcW w:w="236" w:type="dxa"/>
          </w:tcPr>
          <w:p w14:paraId="2E8E7B5D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6F4645DD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9399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399A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36" w:type="dxa"/>
          </w:tcPr>
          <w:p w14:paraId="70217247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83,536</w:t>
            </w:r>
          </w:p>
        </w:tc>
      </w:tr>
      <w:tr w:rsidR="00644B25" w:rsidRPr="00A65910" w14:paraId="5A9CECA0" w14:textId="77777777" w:rsidTr="00482B41">
        <w:tc>
          <w:tcPr>
            <w:tcW w:w="3794" w:type="dxa"/>
          </w:tcPr>
          <w:p w14:paraId="33AAC592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</w:tcPr>
          <w:p w14:paraId="396A3E77" w14:textId="66D34626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BEB3F8F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AF2331B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6AB3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6CD3157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8EAA80E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D3DE592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B25" w:rsidRPr="00A65910" w14:paraId="7F8CEFE0" w14:textId="77777777" w:rsidTr="000E5EFB">
        <w:tc>
          <w:tcPr>
            <w:tcW w:w="3794" w:type="dxa"/>
          </w:tcPr>
          <w:p w14:paraId="7C33697E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B62F84A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EDC0FE9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B5B6676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76B0C8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68C26B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DF773F0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9279BB2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B25" w:rsidRPr="00A65910" w14:paraId="4C97E6BB" w14:textId="77777777" w:rsidTr="000E5EFB">
        <w:tc>
          <w:tcPr>
            <w:tcW w:w="3794" w:type="dxa"/>
          </w:tcPr>
          <w:p w14:paraId="5CDB5A16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661BE59E" w14:textId="5A2A4BDE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(7,262)</w:t>
            </w:r>
          </w:p>
        </w:tc>
        <w:tc>
          <w:tcPr>
            <w:tcW w:w="236" w:type="dxa"/>
          </w:tcPr>
          <w:p w14:paraId="5744C041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3906000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(10,857)</w:t>
            </w:r>
          </w:p>
        </w:tc>
        <w:tc>
          <w:tcPr>
            <w:tcW w:w="236" w:type="dxa"/>
          </w:tcPr>
          <w:p w14:paraId="54BF8012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1A1027D" w14:textId="0A137591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(3,316)</w:t>
            </w:r>
          </w:p>
        </w:tc>
        <w:tc>
          <w:tcPr>
            <w:tcW w:w="236" w:type="dxa"/>
          </w:tcPr>
          <w:p w14:paraId="28E947FC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87B4878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(6,065)</w:t>
            </w:r>
          </w:p>
        </w:tc>
      </w:tr>
      <w:tr w:rsidR="00644B25" w:rsidRPr="00A65910" w14:paraId="07FE5F4F" w14:textId="77777777" w:rsidTr="000E5EFB">
        <w:tc>
          <w:tcPr>
            <w:tcW w:w="3794" w:type="dxa"/>
          </w:tcPr>
          <w:p w14:paraId="7A7B642E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BF2727" w14:textId="7BFA0B36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424DF97B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68B641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(13,753)</w:t>
            </w:r>
          </w:p>
        </w:tc>
        <w:tc>
          <w:tcPr>
            <w:tcW w:w="236" w:type="dxa"/>
          </w:tcPr>
          <w:p w14:paraId="0024BBE6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C4929B1" w14:textId="067DB640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3DD13B8D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E666B1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(13,753)</w:t>
            </w:r>
          </w:p>
        </w:tc>
      </w:tr>
      <w:tr w:rsidR="00644B25" w:rsidRPr="00A65910" w14:paraId="454B561F" w14:textId="77777777" w:rsidTr="000E5EFB">
        <w:tc>
          <w:tcPr>
            <w:tcW w:w="3794" w:type="dxa"/>
          </w:tcPr>
          <w:p w14:paraId="449B065B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4FB4CB" w14:textId="1A159FB7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(15,931)</w:t>
            </w:r>
          </w:p>
        </w:tc>
        <w:tc>
          <w:tcPr>
            <w:tcW w:w="236" w:type="dxa"/>
          </w:tcPr>
          <w:p w14:paraId="2ED77A28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B762308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(24,610)</w:t>
            </w:r>
          </w:p>
        </w:tc>
        <w:tc>
          <w:tcPr>
            <w:tcW w:w="236" w:type="dxa"/>
          </w:tcPr>
          <w:p w14:paraId="1E2A9CDC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3D06B2D" w14:textId="787842A9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(11,985)</w:t>
            </w:r>
          </w:p>
        </w:tc>
        <w:tc>
          <w:tcPr>
            <w:tcW w:w="236" w:type="dxa"/>
          </w:tcPr>
          <w:p w14:paraId="4DAC9396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0A6AD18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(19,818)</w:t>
            </w:r>
          </w:p>
        </w:tc>
      </w:tr>
      <w:tr w:rsidR="00644B25" w:rsidRPr="00A65910" w14:paraId="305D40D8" w14:textId="77777777" w:rsidTr="000E5EFB">
        <w:tc>
          <w:tcPr>
            <w:tcW w:w="3794" w:type="dxa"/>
          </w:tcPr>
          <w:p w14:paraId="7633CC62" w14:textId="77777777" w:rsidR="00644B25" w:rsidRPr="005D46FB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34C5BC" w14:textId="77777777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929A22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2FE637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9F99FB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3E30F65" w14:textId="77777777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8D26E08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D408AB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4B25" w:rsidRPr="00A65910" w14:paraId="48742FA9" w14:textId="77777777" w:rsidTr="00B73DD0">
        <w:tc>
          <w:tcPr>
            <w:tcW w:w="3794" w:type="dxa"/>
          </w:tcPr>
          <w:p w14:paraId="048D6534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704159" w14:textId="66663A68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9399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399A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5087DBC8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07076971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75,976</w:t>
            </w:r>
          </w:p>
        </w:tc>
        <w:tc>
          <w:tcPr>
            <w:tcW w:w="236" w:type="dxa"/>
          </w:tcPr>
          <w:p w14:paraId="4264C91A" w14:textId="77777777" w:rsidR="00644B25" w:rsidRPr="00A6591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2F83B500" w14:textId="23D0B7D9" w:rsidR="00644B25" w:rsidRPr="0080285C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9399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399A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14:paraId="6AC39092" w14:textId="77777777" w:rsidR="00644B25" w:rsidRPr="00A65910" w:rsidRDefault="00644B25" w:rsidP="00644B2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6B8E2D7E" w14:textId="77777777" w:rsidR="00644B25" w:rsidRPr="00B73DD0" w:rsidRDefault="00644B25" w:rsidP="0064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63,718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7F51FF8B" w14:textId="77777777" w:rsidR="007A1992" w:rsidRDefault="007A1992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3E17D991" w14:textId="77777777" w:rsidR="007A1992" w:rsidRDefault="007A1992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7B8A9C98" w14:textId="026C5E64" w:rsidR="007A1992" w:rsidRDefault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16FCC2B8" w14:textId="77777777" w:rsidR="005C5E95" w:rsidRDefault="005C5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1EEA8A77" w14:textId="38224D50" w:rsidR="007A1992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27036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6CEB7BF" w14:textId="77777777" w:rsidR="007A1992" w:rsidRPr="00537873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549" w:type="dxa"/>
        <w:tblLook w:val="01E0" w:firstRow="1" w:lastRow="1" w:firstColumn="1" w:lastColumn="1" w:noHBand="0" w:noVBand="0"/>
      </w:tblPr>
      <w:tblGrid>
        <w:gridCol w:w="3510"/>
        <w:gridCol w:w="1276"/>
        <w:gridCol w:w="255"/>
        <w:gridCol w:w="1304"/>
        <w:gridCol w:w="255"/>
        <w:gridCol w:w="1333"/>
        <w:gridCol w:w="255"/>
        <w:gridCol w:w="1361"/>
      </w:tblGrid>
      <w:tr w:rsidR="007A1992" w:rsidRPr="006946D8" w14:paraId="7AA17C6A" w14:textId="77777777" w:rsidTr="00865355">
        <w:tc>
          <w:tcPr>
            <w:tcW w:w="3510" w:type="dxa"/>
            <w:vAlign w:val="bottom"/>
          </w:tcPr>
          <w:p w14:paraId="636BDCEC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9" w:type="dxa"/>
            <w:gridSpan w:val="7"/>
            <w:tcBorders>
              <w:bottom w:val="single" w:sz="4" w:space="0" w:color="auto"/>
            </w:tcBorders>
            <w:vAlign w:val="bottom"/>
          </w:tcPr>
          <w:p w14:paraId="3C072EF7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A1992" w:rsidRPr="006946D8" w14:paraId="0C6A595C" w14:textId="77777777" w:rsidTr="00865355">
        <w:tc>
          <w:tcPr>
            <w:tcW w:w="3510" w:type="dxa"/>
            <w:vAlign w:val="bottom"/>
          </w:tcPr>
          <w:p w14:paraId="202EE1AD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4645E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vAlign w:val="bottom"/>
          </w:tcPr>
          <w:p w14:paraId="74DB3EAA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FBC4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992" w:rsidRPr="006946D8" w14:paraId="71EDD42E" w14:textId="77777777" w:rsidTr="00865355">
        <w:tc>
          <w:tcPr>
            <w:tcW w:w="3510" w:type="dxa"/>
            <w:vAlign w:val="bottom"/>
          </w:tcPr>
          <w:p w14:paraId="66F2D904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D7C49F2" w14:textId="1305E421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742D7412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ECAC85C" w14:textId="3976CA9C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vAlign w:val="bottom"/>
          </w:tcPr>
          <w:p w14:paraId="1475219B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C96E2EA" w14:textId="0704E44A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738C2045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1BEDB3E" w14:textId="4D032B96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A1992" w:rsidRPr="00D8298B" w14:paraId="3B7CF951" w14:textId="77777777" w:rsidTr="00865355">
        <w:tc>
          <w:tcPr>
            <w:tcW w:w="3510" w:type="dxa"/>
            <w:vAlign w:val="bottom"/>
          </w:tcPr>
          <w:p w14:paraId="4BF1CFD0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BE3602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1A2A9D3B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FDEA43E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4B4FC71F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E96DFFB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5" w:type="dxa"/>
            <w:vAlign w:val="bottom"/>
          </w:tcPr>
          <w:p w14:paraId="0D1B735C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25355C" w14:textId="77777777" w:rsidR="007A1992" w:rsidRPr="00D8298B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17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A1992" w:rsidRPr="006946D8" w14:paraId="2A0602FC" w14:textId="77777777" w:rsidTr="00865355">
        <w:tc>
          <w:tcPr>
            <w:tcW w:w="3510" w:type="dxa"/>
            <w:vAlign w:val="bottom"/>
          </w:tcPr>
          <w:p w14:paraId="44756BAC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14:paraId="67B077C1" w14:textId="189689B2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5" w:type="dxa"/>
            <w:vAlign w:val="bottom"/>
          </w:tcPr>
          <w:p w14:paraId="77EF11E2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8E0516" w14:textId="5C975E6E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55" w:type="dxa"/>
            <w:vAlign w:val="bottom"/>
          </w:tcPr>
          <w:p w14:paraId="4865EBBE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911AE32" w14:textId="67604E9B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5" w:type="dxa"/>
            <w:vAlign w:val="bottom"/>
          </w:tcPr>
          <w:p w14:paraId="0654634C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E7217C0" w14:textId="1B99B369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7A1992" w:rsidRPr="006946D8" w14:paraId="5D16B373" w14:textId="77777777" w:rsidTr="00865355">
        <w:tc>
          <w:tcPr>
            <w:tcW w:w="3510" w:type="dxa"/>
            <w:vAlign w:val="bottom"/>
          </w:tcPr>
          <w:p w14:paraId="43AD361E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01FC0E" w14:textId="13629EDB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56,594</w:t>
            </w:r>
          </w:p>
        </w:tc>
        <w:tc>
          <w:tcPr>
            <w:tcW w:w="255" w:type="dxa"/>
            <w:vAlign w:val="bottom"/>
          </w:tcPr>
          <w:p w14:paraId="522F9926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7132E82" w14:textId="63FB214A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73,824</w:t>
            </w:r>
          </w:p>
        </w:tc>
        <w:tc>
          <w:tcPr>
            <w:tcW w:w="255" w:type="dxa"/>
            <w:vAlign w:val="bottom"/>
          </w:tcPr>
          <w:p w14:paraId="05EBF3B1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7F08532" w14:textId="74B477C8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132BC55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6FFBAB" w14:textId="626519CA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992" w:rsidRPr="006946D8" w14:paraId="7A678EB7" w14:textId="77777777" w:rsidTr="00865355">
        <w:trPr>
          <w:trHeight w:val="70"/>
        </w:trPr>
        <w:tc>
          <w:tcPr>
            <w:tcW w:w="3510" w:type="dxa"/>
            <w:vAlign w:val="bottom"/>
          </w:tcPr>
          <w:p w14:paraId="4AEF24EF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8BCB7" w14:textId="46B22E08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56,632</w:t>
            </w:r>
          </w:p>
        </w:tc>
        <w:tc>
          <w:tcPr>
            <w:tcW w:w="255" w:type="dxa"/>
            <w:vAlign w:val="bottom"/>
          </w:tcPr>
          <w:p w14:paraId="741C94CA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0132" w14:textId="0B5D11D5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74,240</w:t>
            </w:r>
          </w:p>
        </w:tc>
        <w:tc>
          <w:tcPr>
            <w:tcW w:w="255" w:type="dxa"/>
            <w:vAlign w:val="bottom"/>
          </w:tcPr>
          <w:p w14:paraId="148B9FBA" w14:textId="7777777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5DC3" w14:textId="1856C93D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5" w:type="dxa"/>
            <w:vAlign w:val="bottom"/>
          </w:tcPr>
          <w:p w14:paraId="56C8EEB6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A9308" w14:textId="6E79A5FE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</w:tbl>
    <w:p w14:paraId="71DB0993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B0B396B" w14:textId="5B538624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946D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46D8">
        <w:rPr>
          <w:rFonts w:ascii="Angsana New" w:hAnsi="Angsana New"/>
          <w:sz w:val="30"/>
          <w:szCs w:val="30"/>
        </w:rPr>
        <w:t>31</w:t>
      </w:r>
      <w:r w:rsidRPr="006946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3D56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23D56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6D8">
        <w:rPr>
          <w:rFonts w:ascii="Angsana New" w:hAnsi="Angsana New" w:hint="cs"/>
          <w:sz w:val="30"/>
          <w:szCs w:val="30"/>
          <w:cs/>
        </w:rPr>
        <w:t>กลุ่มบริษัทมีวงเงิน</w:t>
      </w:r>
      <w:r w:rsidR="00E76F7C">
        <w:rPr>
          <w:rFonts w:ascii="Angsana New" w:hAnsi="Angsana New" w:hint="cs"/>
          <w:sz w:val="30"/>
          <w:szCs w:val="30"/>
          <w:cs/>
        </w:rPr>
        <w:t>สินเชื่อ</w:t>
      </w:r>
      <w:r w:rsidRPr="006946D8">
        <w:rPr>
          <w:rFonts w:ascii="Angsana New" w:hAnsi="Angsana New" w:hint="cs"/>
          <w:sz w:val="30"/>
          <w:szCs w:val="30"/>
          <w:cs/>
        </w:rPr>
        <w:t>กับสถาบันการเงินหลายแห่ง</w:t>
      </w:r>
      <w:r w:rsidR="00E76F7C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8A6C929" w14:textId="77777777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1701"/>
        <w:gridCol w:w="284"/>
        <w:gridCol w:w="1701"/>
      </w:tblGrid>
      <w:tr w:rsidR="007A1992" w:rsidRPr="006946D8" w14:paraId="6C45B651" w14:textId="77777777" w:rsidTr="00865355">
        <w:tc>
          <w:tcPr>
            <w:tcW w:w="5778" w:type="dxa"/>
            <w:vAlign w:val="bottom"/>
          </w:tcPr>
          <w:p w14:paraId="31801D83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F8E88F" w14:textId="6330BA91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9FE71BE" w14:textId="77777777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5E5DEB" w14:textId="3FD43241" w:rsidR="007A1992" w:rsidRPr="006946D8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A1992" w:rsidRPr="00583E6A" w14:paraId="78F580C1" w14:textId="77777777" w:rsidTr="00865355">
        <w:tc>
          <w:tcPr>
            <w:tcW w:w="5778" w:type="dxa"/>
            <w:vAlign w:val="bottom"/>
          </w:tcPr>
          <w:p w14:paraId="4970393C" w14:textId="77777777" w:rsidR="007A1992" w:rsidRPr="00583E6A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9DB8" w14:textId="77777777" w:rsidR="007A1992" w:rsidRPr="00583E6A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BF7D67" w14:textId="77777777" w:rsidR="007A1992" w:rsidRPr="00583E6A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3A9F14" w14:textId="77777777" w:rsidR="007A1992" w:rsidRPr="00583E6A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1992" w:rsidRPr="006946D8" w14:paraId="6480A33E" w14:textId="77777777" w:rsidTr="00865355">
        <w:tc>
          <w:tcPr>
            <w:tcW w:w="5778" w:type="dxa"/>
            <w:vAlign w:val="bottom"/>
          </w:tcPr>
          <w:p w14:paraId="7D5958AE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 (ล้านบาท)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C130E" w14:textId="5D177B9D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188.0</w:t>
            </w:r>
          </w:p>
        </w:tc>
        <w:tc>
          <w:tcPr>
            <w:tcW w:w="284" w:type="dxa"/>
          </w:tcPr>
          <w:p w14:paraId="4F63E610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67DD5D2" w14:textId="68498487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56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88.0</w:t>
            </w:r>
          </w:p>
        </w:tc>
      </w:tr>
      <w:tr w:rsidR="007A1992" w:rsidRPr="006946D8" w14:paraId="18CC9E65" w14:textId="77777777" w:rsidTr="00865355">
        <w:tc>
          <w:tcPr>
            <w:tcW w:w="5778" w:type="dxa"/>
            <w:vAlign w:val="bottom"/>
          </w:tcPr>
          <w:p w14:paraId="36036614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FDDF7" w14:textId="3EE99BEB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  <w:tc>
          <w:tcPr>
            <w:tcW w:w="284" w:type="dxa"/>
          </w:tcPr>
          <w:p w14:paraId="4DA31842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4E6796B" w14:textId="04770AD8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</w:tr>
      <w:tr w:rsidR="007A1992" w:rsidRPr="006946D8" w14:paraId="3B876F75" w14:textId="77777777" w:rsidTr="00865355">
        <w:tc>
          <w:tcPr>
            <w:tcW w:w="5778" w:type="dxa"/>
            <w:vAlign w:val="bottom"/>
          </w:tcPr>
          <w:p w14:paraId="7CE535B8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(ล้านเหรียญสหรัฐ)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ADA6B" w14:textId="5276A3DC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8.4</w:t>
            </w:r>
          </w:p>
        </w:tc>
        <w:tc>
          <w:tcPr>
            <w:tcW w:w="284" w:type="dxa"/>
          </w:tcPr>
          <w:p w14:paraId="52A9F70A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D770F01" w14:textId="06594C4B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8.5</w:t>
            </w:r>
          </w:p>
        </w:tc>
      </w:tr>
      <w:tr w:rsidR="007A1992" w:rsidRPr="006946D8" w14:paraId="4FBAC653" w14:textId="77777777" w:rsidTr="00865355">
        <w:tc>
          <w:tcPr>
            <w:tcW w:w="5778" w:type="dxa"/>
            <w:vAlign w:val="bottom"/>
          </w:tcPr>
          <w:p w14:paraId="55CBAA07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นกู้ยืมระยะสั้น (ล้านกีบ</w:t>
            </w: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6B62C" w14:textId="0889934C" w:rsidR="007A1992" w:rsidRPr="008C26B9" w:rsidRDefault="0026411D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C2101B">
              <w:rPr>
                <w:rFonts w:ascii="Angsana New" w:hAnsi="Angsana New"/>
                <w:sz w:val="30"/>
                <w:szCs w:val="30"/>
              </w:rPr>
              <w:t>,000.0</w:t>
            </w:r>
          </w:p>
        </w:tc>
        <w:tc>
          <w:tcPr>
            <w:tcW w:w="284" w:type="dxa"/>
          </w:tcPr>
          <w:p w14:paraId="10C7717B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E5937B4" w14:textId="204E48E1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Pr="008C26B9">
              <w:rPr>
                <w:rFonts w:ascii="Angsana New" w:hAnsi="Angsana New"/>
                <w:sz w:val="30"/>
                <w:szCs w:val="30"/>
              </w:rPr>
              <w:t>,300.0</w:t>
            </w:r>
          </w:p>
        </w:tc>
      </w:tr>
      <w:tr w:rsidR="007A1992" w:rsidRPr="006946D8" w14:paraId="30EB5D01" w14:textId="77777777" w:rsidTr="00865355">
        <w:tc>
          <w:tcPr>
            <w:tcW w:w="5778" w:type="dxa"/>
            <w:vAlign w:val="bottom"/>
          </w:tcPr>
          <w:p w14:paraId="171AAFEA" w14:textId="4C821131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2101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 w:rsidR="00B73184">
              <w:rPr>
                <w:rFonts w:ascii="Angsana New" w:hAnsi="Angsana New" w:hint="cs"/>
                <w:sz w:val="30"/>
                <w:szCs w:val="30"/>
                <w:cs/>
              </w:rPr>
              <w:t xml:space="preserve"> (ล้านบาท)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DB5BFA" w14:textId="3A05B8E3" w:rsidR="007A1992" w:rsidRPr="008C26B9" w:rsidRDefault="00B73184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2101B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84" w:type="dxa"/>
          </w:tcPr>
          <w:p w14:paraId="7B6479F5" w14:textId="77777777" w:rsidR="007A1992" w:rsidRPr="006946D8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8A79AD2" w14:textId="49371F9F" w:rsidR="007A1992" w:rsidRDefault="00B73184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</w:tr>
      <w:tr w:rsidR="00B73184" w:rsidRPr="006946D8" w14:paraId="5179D283" w14:textId="77777777" w:rsidTr="00865355">
        <w:tc>
          <w:tcPr>
            <w:tcW w:w="5778" w:type="dxa"/>
            <w:vAlign w:val="bottom"/>
          </w:tcPr>
          <w:p w14:paraId="4EE0DB36" w14:textId="118DBE13" w:rsidR="00B73184" w:rsidRPr="00C2101B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2101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(ล้าน</w:t>
            </w: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696DD" w14:textId="7D4B54F1" w:rsidR="00B73184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84" w:type="dxa"/>
          </w:tcPr>
          <w:p w14:paraId="66165381" w14:textId="77777777" w:rsidR="00B73184" w:rsidRPr="006946D8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18E770D" w14:textId="7838E713" w:rsidR="00B73184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8.6</w:t>
            </w:r>
          </w:p>
        </w:tc>
      </w:tr>
      <w:tr w:rsidR="00B73184" w:rsidRPr="006946D8" w14:paraId="047EF629" w14:textId="77777777" w:rsidTr="00865355">
        <w:tc>
          <w:tcPr>
            <w:tcW w:w="5778" w:type="dxa"/>
            <w:vAlign w:val="bottom"/>
          </w:tcPr>
          <w:p w14:paraId="75AE3177" w14:textId="3C4C5C67" w:rsidR="00B73184" w:rsidRPr="00C2101B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วงเงินบัตรเครดิตเพื่อชำระค่าน้ำมันเชื้อเพลิง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AC8F67" w14:textId="0DB5C947" w:rsidR="00B73184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284" w:type="dxa"/>
          </w:tcPr>
          <w:p w14:paraId="15062EEC" w14:textId="77777777" w:rsidR="00B73184" w:rsidRPr="006946D8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942D8AC" w14:textId="599E749C" w:rsidR="00B73184" w:rsidRDefault="00B73184" w:rsidP="00B7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</w:tbl>
    <w:p w14:paraId="4B573CB6" w14:textId="77777777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CC0F4CC" w14:textId="48112C02" w:rsidR="007A1992" w:rsidRDefault="00963E3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963E32">
        <w:rPr>
          <w:rFonts w:ascii="Angsana New" w:hAnsi="Angsana New"/>
          <w:spacing w:val="-2"/>
          <w:sz w:val="30"/>
          <w:szCs w:val="30"/>
        </w:rPr>
        <w:t xml:space="preserve">31 </w:t>
      </w:r>
      <w:r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63E32">
        <w:rPr>
          <w:rFonts w:ascii="Angsana New" w:hAnsi="Angsana New"/>
          <w:spacing w:val="-2"/>
          <w:sz w:val="30"/>
          <w:szCs w:val="30"/>
        </w:rPr>
        <w:t xml:space="preserve">2567 </w:t>
      </w:r>
      <w:r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963E32">
        <w:rPr>
          <w:rFonts w:ascii="Angsana New" w:hAnsi="Angsana New"/>
          <w:spacing w:val="-2"/>
          <w:sz w:val="30"/>
          <w:szCs w:val="30"/>
        </w:rPr>
        <w:t xml:space="preserve">2566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เงินกู้ยืมระยะสั้น</w:t>
      </w:r>
      <w:r w:rsidRPr="00963E32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>มีอัตราดอกเบี้ยร้อยละ</w:t>
      </w:r>
      <w:r w:rsidR="00C2101B" w:rsidRPr="00963E32">
        <w:rPr>
          <w:rFonts w:ascii="Angsana New" w:hAnsi="Angsana New"/>
          <w:spacing w:val="-2"/>
          <w:sz w:val="30"/>
          <w:szCs w:val="30"/>
        </w:rPr>
        <w:t xml:space="preserve"> 8.38</w:t>
      </w:r>
      <w:r w:rsidR="007A1992" w:rsidRPr="00963E32">
        <w:rPr>
          <w:rFonts w:ascii="Angsana New" w:hAnsi="Angsana New"/>
          <w:spacing w:val="-2"/>
          <w:sz w:val="30"/>
          <w:szCs w:val="30"/>
        </w:rPr>
        <w:t xml:space="preserve">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C2101B" w:rsidRPr="00963E32">
        <w:rPr>
          <w:rFonts w:ascii="Angsana New" w:hAnsi="Angsana New"/>
          <w:spacing w:val="-2"/>
          <w:sz w:val="30"/>
          <w:szCs w:val="30"/>
        </w:rPr>
        <w:t xml:space="preserve">14.5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7A1992">
        <w:rPr>
          <w:rFonts w:ascii="Angsana New" w:hAnsi="Angsana New" w:hint="cs"/>
          <w:sz w:val="30"/>
          <w:szCs w:val="30"/>
          <w:cs/>
        </w:rPr>
        <w:t xml:space="preserve">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และร้อยละ </w:t>
      </w:r>
      <w:r w:rsidR="007A1992" w:rsidRPr="00963E32">
        <w:rPr>
          <w:rFonts w:ascii="Angsana New" w:hAnsi="Angsana New"/>
          <w:spacing w:val="-2"/>
          <w:sz w:val="30"/>
          <w:szCs w:val="30"/>
        </w:rPr>
        <w:t xml:space="preserve">7.25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ถึงร้อยละ </w:t>
      </w:r>
      <w:r w:rsidR="007A1992" w:rsidRPr="00963E32">
        <w:rPr>
          <w:rFonts w:ascii="Angsana New" w:hAnsi="Angsana New"/>
          <w:spacing w:val="-2"/>
          <w:sz w:val="30"/>
          <w:szCs w:val="30"/>
        </w:rPr>
        <w:t xml:space="preserve">8.40 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963E32">
        <w:rPr>
          <w:rFonts w:ascii="Angsana New" w:hAnsi="Angsana New"/>
          <w:spacing w:val="-2"/>
          <w:sz w:val="30"/>
          <w:szCs w:val="30"/>
        </w:rPr>
        <w:t xml:space="preserve"> </w:t>
      </w:r>
      <w:r w:rsidRPr="00963E32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1992" w:rsidRPr="00963E32">
        <w:rPr>
          <w:rFonts w:ascii="Angsana New" w:hAnsi="Angsana New"/>
          <w:spacing w:val="-2"/>
          <w:sz w:val="30"/>
          <w:szCs w:val="30"/>
          <w:cs/>
        </w:rPr>
        <w:t>นอกจากนี้บริษัทต้องปฏิบัติตามเงื่อนไข</w:t>
      </w:r>
      <w:r w:rsidR="007A1992" w:rsidRPr="00963E32">
        <w:rPr>
          <w:rFonts w:ascii="Angsana New" w:hAnsi="Angsana New" w:hint="cs"/>
          <w:spacing w:val="-2"/>
          <w:sz w:val="30"/>
          <w:szCs w:val="30"/>
          <w:cs/>
        </w:rPr>
        <w:t>ของวงเงินกู้ยืมตาม</w:t>
      </w:r>
      <w:r w:rsidR="007A1992" w:rsidRPr="00963E32">
        <w:rPr>
          <w:rFonts w:ascii="Angsana New" w:hAnsi="Angsana New"/>
          <w:spacing w:val="-2"/>
          <w:sz w:val="30"/>
          <w:szCs w:val="30"/>
          <w:cs/>
        </w:rPr>
        <w:t>ที่กำหนดไว้</w:t>
      </w:r>
      <w:r w:rsidR="007A1992">
        <w:rPr>
          <w:rFonts w:ascii="Angsana New" w:hAnsi="Angsana New" w:hint="cs"/>
          <w:sz w:val="30"/>
          <w:szCs w:val="30"/>
          <w:cs/>
        </w:rPr>
        <w:t>ซึ่งรวมถึงการ</w:t>
      </w:r>
      <w:r w:rsidR="007A1992" w:rsidRPr="00B7184A">
        <w:rPr>
          <w:rFonts w:ascii="Angsana New" w:hAnsi="Angsana New"/>
          <w:sz w:val="30"/>
          <w:szCs w:val="30"/>
          <w:cs/>
        </w:rPr>
        <w:t>รักษาอัตราส่วนหนี้สินต่อส่วนทุนใน</w:t>
      </w:r>
      <w:r w:rsidR="007A1992" w:rsidRPr="00C2101B">
        <w:rPr>
          <w:rFonts w:ascii="Angsana New" w:hAnsi="Angsana New"/>
          <w:sz w:val="30"/>
          <w:szCs w:val="30"/>
          <w:cs/>
        </w:rPr>
        <w:t xml:space="preserve">อัตราไม่เกินกว่า </w:t>
      </w:r>
      <w:r w:rsidR="007A1992" w:rsidRPr="00C2101B">
        <w:rPr>
          <w:rFonts w:ascii="Angsana New" w:hAnsi="Angsana New"/>
          <w:sz w:val="30"/>
          <w:szCs w:val="30"/>
        </w:rPr>
        <w:t>7:1</w:t>
      </w:r>
      <w:r w:rsidR="007A1992" w:rsidRPr="00C2101B">
        <w:rPr>
          <w:rFonts w:ascii="Angsana New" w:hAnsi="Angsana New" w:hint="cs"/>
          <w:sz w:val="30"/>
          <w:szCs w:val="30"/>
          <w:cs/>
        </w:rPr>
        <w:t xml:space="preserve"> เท่า สำหรับ</w:t>
      </w:r>
      <w:r w:rsidR="007A1992">
        <w:rPr>
          <w:rFonts w:ascii="Angsana New" w:hAnsi="Angsana New" w:hint="cs"/>
          <w:sz w:val="30"/>
          <w:szCs w:val="30"/>
          <w:cs/>
        </w:rPr>
        <w:t>งบการเงินประจำปีเฉพาะกิจการ</w:t>
      </w:r>
    </w:p>
    <w:p w14:paraId="417C186A" w14:textId="77777777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0C18056" w14:textId="77777777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946D8">
        <w:rPr>
          <w:rFonts w:ascii="Angsana New" w:hAnsi="Angsana New" w:hint="cs"/>
          <w:sz w:val="30"/>
          <w:szCs w:val="30"/>
          <w:cs/>
        </w:rPr>
        <w:t>วงเงิน</w:t>
      </w:r>
      <w:r w:rsidRPr="006946D8">
        <w:rPr>
          <w:rFonts w:ascii="Angsana New" w:hAnsi="Angsana New"/>
          <w:sz w:val="30"/>
          <w:szCs w:val="30"/>
          <w:cs/>
        </w:rPr>
        <w:t>เบิกเกินบัญชี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และเงินกู้ยืมระยะสั้น</w:t>
      </w:r>
      <w:r w:rsidRPr="006946D8">
        <w:rPr>
          <w:rFonts w:ascii="Angsana New" w:hAnsi="Angsana New" w:hint="cs"/>
          <w:sz w:val="30"/>
          <w:szCs w:val="30"/>
          <w:cs/>
        </w:rPr>
        <w:t>ข้างต้นบางส่วนค้ำประกันโดย</w:t>
      </w: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6946D8">
        <w:rPr>
          <w:rFonts w:ascii="Angsana New" w:hAnsi="Angsana New" w:hint="cs"/>
          <w:sz w:val="30"/>
          <w:szCs w:val="30"/>
          <w:cs/>
        </w:rPr>
        <w:t>กรรมการบางท่านของกลุ่มบริษัท</w:t>
      </w:r>
    </w:p>
    <w:p w14:paraId="2A653750" w14:textId="77777777" w:rsidR="007A1992" w:rsidRPr="006946D8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DE729C8" w14:textId="34CAD962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732454">
        <w:rPr>
          <w:rFonts w:ascii="Angsana New" w:hAnsi="Angsana New" w:hint="cs"/>
          <w:sz w:val="30"/>
          <w:szCs w:val="30"/>
          <w:cs/>
        </w:rPr>
        <w:t>วงเงิน</w:t>
      </w:r>
      <w:r w:rsidRPr="00732454">
        <w:rPr>
          <w:rFonts w:ascii="Angsana New" w:hAnsi="Angsana New"/>
          <w:sz w:val="30"/>
          <w:szCs w:val="30"/>
          <w:cs/>
        </w:rPr>
        <w:t>เบิกเกินบัญชี</w:t>
      </w:r>
      <w:r w:rsidRPr="007A2193">
        <w:rPr>
          <w:rFonts w:ascii="Angsana New" w:hAnsi="Angsana New"/>
          <w:sz w:val="30"/>
          <w:szCs w:val="30"/>
          <w:cs/>
        </w:rPr>
        <w:t>ของบริษัทย่อย</w:t>
      </w:r>
      <w:r w:rsidRPr="007A2193">
        <w:rPr>
          <w:rFonts w:ascii="Angsana New" w:hAnsi="Angsana New" w:hint="cs"/>
          <w:sz w:val="30"/>
          <w:szCs w:val="30"/>
          <w:cs/>
        </w:rPr>
        <w:t>ในประเทศสองแห่ง</w:t>
      </w:r>
      <w:r w:rsidRPr="007A2193">
        <w:rPr>
          <w:rFonts w:ascii="Angsana New" w:hAnsi="Angsana New"/>
          <w:sz w:val="30"/>
          <w:szCs w:val="30"/>
          <w:cs/>
        </w:rPr>
        <w:t>ค้ำประกันโดย</w:t>
      </w:r>
      <w:r w:rsidRPr="00732454">
        <w:rPr>
          <w:rFonts w:ascii="Angsana New" w:hAnsi="Angsana New"/>
          <w:sz w:val="30"/>
          <w:szCs w:val="30"/>
          <w:cs/>
        </w:rPr>
        <w:t>บัญชีเงิน</w:t>
      </w:r>
      <w:r w:rsidRPr="006946D8">
        <w:rPr>
          <w:rFonts w:ascii="Angsana New" w:hAnsi="Angsana New"/>
          <w:sz w:val="30"/>
          <w:szCs w:val="30"/>
          <w:cs/>
        </w:rPr>
        <w:t>ฝากประจำ</w:t>
      </w:r>
      <w:r w:rsidRPr="006946D8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7D5AFB">
        <w:rPr>
          <w:rFonts w:ascii="Angsana New" w:hAnsi="Angsana New"/>
          <w:sz w:val="30"/>
          <w:szCs w:val="30"/>
          <w:cs/>
        </w:rPr>
        <w:t>หมายเหตุ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CF3BD1">
        <w:rPr>
          <w:rFonts w:ascii="Angsana New" w:hAnsi="Angsana New"/>
          <w:sz w:val="30"/>
          <w:szCs w:val="30"/>
        </w:rPr>
        <w:t>1</w:t>
      </w:r>
    </w:p>
    <w:p w14:paraId="183AB566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F4DD86F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874CDA7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1154C50" w14:textId="32808F6F" w:rsidR="00D509EA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  <w:r>
        <w:rPr>
          <w:rFonts w:ascii="Angsana New" w:eastAsia="SimSun" w:hAnsi="Angsana New"/>
          <w:b/>
          <w:bCs/>
          <w:sz w:val="30"/>
          <w:szCs w:val="30"/>
          <w:lang w:eastAsia="zh-CN"/>
        </w:rPr>
        <w:lastRenderedPageBreak/>
        <w:t xml:space="preserve"> </w:t>
      </w:r>
      <w:r w:rsidR="00D509E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13C9118F" w14:textId="77777777" w:rsidR="00D509EA" w:rsidRPr="001A0005" w:rsidRDefault="00D509EA" w:rsidP="00D509E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D509EA" w:rsidRPr="007871A6" w14:paraId="476DF859" w14:textId="77777777" w:rsidTr="00824A9A">
        <w:tc>
          <w:tcPr>
            <w:tcW w:w="4248" w:type="dxa"/>
            <w:vAlign w:val="bottom"/>
          </w:tcPr>
          <w:p w14:paraId="08B64251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531AD519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509EA" w:rsidRPr="007871A6" w14:paraId="1BBA279B" w14:textId="77777777" w:rsidTr="00824A9A">
        <w:tc>
          <w:tcPr>
            <w:tcW w:w="4248" w:type="dxa"/>
            <w:vAlign w:val="bottom"/>
          </w:tcPr>
          <w:p w14:paraId="60DD471F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3FE5378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D4E8F3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78F9A19E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9EA" w:rsidRPr="007871A6" w14:paraId="517384A7" w14:textId="77777777" w:rsidTr="00824A9A">
        <w:tc>
          <w:tcPr>
            <w:tcW w:w="4248" w:type="dxa"/>
            <w:vAlign w:val="bottom"/>
          </w:tcPr>
          <w:p w14:paraId="4F8E2CDD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0609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604264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FB5DE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550E0B1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88E04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CED45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4449" w14:textId="77777777" w:rsidR="00D509EA" w:rsidRPr="006946D8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09EA" w:rsidRPr="007871A6" w14:paraId="799CBF87" w14:textId="77777777" w:rsidTr="00D509EA">
        <w:tc>
          <w:tcPr>
            <w:tcW w:w="4248" w:type="dxa"/>
            <w:vAlign w:val="bottom"/>
          </w:tcPr>
          <w:p w14:paraId="57B4D63B" w14:textId="578D7AF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6DEC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04E46E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BC26CD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6297452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602C34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378CAC7F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AC2434E" w14:textId="77777777" w:rsidR="00D509EA" w:rsidRPr="001605A9" w:rsidRDefault="00D509EA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09EA" w:rsidRPr="007871A6" w14:paraId="2FA8221E" w14:textId="77777777" w:rsidTr="00D509EA">
        <w:tc>
          <w:tcPr>
            <w:tcW w:w="4248" w:type="dxa"/>
          </w:tcPr>
          <w:p w14:paraId="0D6CA717" w14:textId="146C263F" w:rsidR="00D509EA" w:rsidRPr="007F18A0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8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2D960" w14:textId="5989E238" w:rsidR="00D509EA" w:rsidRPr="00060266" w:rsidRDefault="00FD3A2C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70" w:type="dxa"/>
          </w:tcPr>
          <w:p w14:paraId="3169FE4F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4DECA6" w14:textId="02C4563C" w:rsidR="00D509EA" w:rsidRPr="00060266" w:rsidRDefault="00FD3A2C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  <w:tc>
          <w:tcPr>
            <w:tcW w:w="236" w:type="dxa"/>
          </w:tcPr>
          <w:p w14:paraId="2A7C6EE1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B667A9" w14:textId="0B0E6C0B" w:rsidR="00D509EA" w:rsidRPr="00060266" w:rsidRDefault="00D509EA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8" w:type="dxa"/>
            <w:shd w:val="clear" w:color="auto" w:fill="auto"/>
          </w:tcPr>
          <w:p w14:paraId="2AB38188" w14:textId="77777777" w:rsidR="00D509EA" w:rsidRPr="007871A6" w:rsidRDefault="00D509EA" w:rsidP="0082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0EA8" w14:textId="72D16099" w:rsidR="00D509EA" w:rsidRPr="00060266" w:rsidRDefault="00D509EA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</w:tr>
      <w:tr w:rsidR="00D509EA" w:rsidRPr="007871A6" w14:paraId="23F34EF4" w14:textId="77777777" w:rsidTr="00D509EA">
        <w:tc>
          <w:tcPr>
            <w:tcW w:w="4248" w:type="dxa"/>
          </w:tcPr>
          <w:p w14:paraId="60319FA1" w14:textId="1BD2B31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5CF4F" w14:textId="7777777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1AEF226" w14:textId="7777777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C7DBC" w14:textId="03E50202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BC07EA5" w14:textId="7777777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C768C5" w14:textId="7777777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570B0589" w14:textId="77777777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4CE8" w14:textId="3A08ACF6" w:rsidR="00D509EA" w:rsidRPr="00812BD1" w:rsidRDefault="00D509EA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47D63" w:rsidRPr="007871A6" w14:paraId="133B02C5" w14:textId="77777777" w:rsidTr="00D509EA">
        <w:tc>
          <w:tcPr>
            <w:tcW w:w="4248" w:type="dxa"/>
            <w:vAlign w:val="bottom"/>
          </w:tcPr>
          <w:p w14:paraId="133F16CE" w14:textId="0C0E8BC6" w:rsidR="00D47D63" w:rsidRPr="006D0932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F174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AA105" w14:textId="67CD2F36" w:rsidR="00D47D63" w:rsidRPr="00060266" w:rsidRDefault="00D47D63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70" w:type="dxa"/>
          </w:tcPr>
          <w:p w14:paraId="0DE021E6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12960" w14:textId="45990C40" w:rsidR="00D47D63" w:rsidRPr="00060266" w:rsidRDefault="00D47D63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36" w:type="dxa"/>
          </w:tcPr>
          <w:p w14:paraId="781D4A3F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B65531" w14:textId="1B77C0BA" w:rsidR="00D47D63" w:rsidRPr="00060266" w:rsidRDefault="00D47D63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38" w:type="dxa"/>
            <w:shd w:val="clear" w:color="auto" w:fill="auto"/>
          </w:tcPr>
          <w:p w14:paraId="6BEEE77B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73339BE" w14:textId="5C29725D" w:rsidR="00D47D63" w:rsidRPr="00060266" w:rsidRDefault="00D47D63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5,975</w:t>
            </w:r>
          </w:p>
        </w:tc>
      </w:tr>
      <w:tr w:rsidR="00D47D63" w:rsidRPr="007871A6" w14:paraId="37EC8AE6" w14:textId="77777777" w:rsidTr="00CE063C">
        <w:tc>
          <w:tcPr>
            <w:tcW w:w="4248" w:type="dxa"/>
            <w:vAlign w:val="bottom"/>
          </w:tcPr>
          <w:p w14:paraId="0122792B" w14:textId="533B8515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8F2530" w14:textId="625F7D1D" w:rsidR="00D47D63" w:rsidRPr="00060266" w:rsidRDefault="0076742E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D3A2C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68926F9D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4D0C2D2" w14:textId="3C219A88" w:rsidR="00D47D63" w:rsidRPr="00060266" w:rsidRDefault="0076742E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FD3A2C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67CEE048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F1CE0" w14:textId="15E6654B" w:rsidR="00D47D63" w:rsidRPr="00060266" w:rsidRDefault="0076742E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9539E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38" w:type="dxa"/>
            <w:shd w:val="clear" w:color="auto" w:fill="auto"/>
          </w:tcPr>
          <w:p w14:paraId="5583745F" w14:textId="77777777" w:rsidR="00D47D63" w:rsidRPr="007871A6" w:rsidRDefault="00D47D63" w:rsidP="00D4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F1446CA" w14:textId="4DC4C7D8" w:rsidR="00D47D63" w:rsidRPr="00060266" w:rsidRDefault="0076742E" w:rsidP="00FD3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D47D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E5048A" w:rsidRPr="007871A6" w14:paraId="627F8717" w14:textId="77777777" w:rsidTr="00CE063C">
        <w:tc>
          <w:tcPr>
            <w:tcW w:w="4248" w:type="dxa"/>
            <w:vAlign w:val="bottom"/>
          </w:tcPr>
          <w:p w14:paraId="5ECF9B73" w14:textId="46322017" w:rsidR="00E5048A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8B8210" w14:textId="216FD26C" w:rsidR="00E5048A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26,582</w:t>
            </w:r>
          </w:p>
        </w:tc>
        <w:tc>
          <w:tcPr>
            <w:tcW w:w="270" w:type="dxa"/>
          </w:tcPr>
          <w:p w14:paraId="4C09803F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89C1F6" w14:textId="59E84297" w:rsidR="00E5048A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39,329</w:t>
            </w:r>
          </w:p>
        </w:tc>
        <w:tc>
          <w:tcPr>
            <w:tcW w:w="236" w:type="dxa"/>
          </w:tcPr>
          <w:p w14:paraId="76E2C25F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7A5B4" w14:textId="3E4F6E07" w:rsidR="00E5048A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  <w:tc>
          <w:tcPr>
            <w:tcW w:w="238" w:type="dxa"/>
            <w:shd w:val="clear" w:color="auto" w:fill="auto"/>
          </w:tcPr>
          <w:p w14:paraId="7BACD982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1213874" w14:textId="083CCDDA" w:rsidR="00E5048A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36,649</w:t>
            </w:r>
          </w:p>
        </w:tc>
      </w:tr>
      <w:tr w:rsidR="00E5048A" w:rsidRPr="007871A6" w14:paraId="078540FF" w14:textId="77777777" w:rsidTr="00944B80">
        <w:tc>
          <w:tcPr>
            <w:tcW w:w="4248" w:type="dxa"/>
            <w:vAlign w:val="bottom"/>
          </w:tcPr>
          <w:p w14:paraId="318A90D9" w14:textId="59A1704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E39E0A" w14:textId="42BB29CD" w:rsidR="00E5048A" w:rsidRPr="0006026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  <w:tc>
          <w:tcPr>
            <w:tcW w:w="270" w:type="dxa"/>
          </w:tcPr>
          <w:p w14:paraId="5632AADE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D1DA31" w14:textId="72B4A120" w:rsidR="00E5048A" w:rsidRPr="0006026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20,616</w:t>
            </w:r>
          </w:p>
        </w:tc>
        <w:tc>
          <w:tcPr>
            <w:tcW w:w="236" w:type="dxa"/>
          </w:tcPr>
          <w:p w14:paraId="3DAC77F2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C82595B" w14:textId="12672054" w:rsidR="00E5048A" w:rsidRPr="0006026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17,658</w:t>
            </w:r>
          </w:p>
        </w:tc>
        <w:tc>
          <w:tcPr>
            <w:tcW w:w="238" w:type="dxa"/>
            <w:shd w:val="clear" w:color="auto" w:fill="auto"/>
          </w:tcPr>
          <w:p w14:paraId="4FAAB4C0" w14:textId="77777777" w:rsidR="00E5048A" w:rsidRPr="007871A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2E50888" w14:textId="3DFF34EB" w:rsidR="00E5048A" w:rsidRPr="00060266" w:rsidRDefault="00E5048A" w:rsidP="00E5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18,608</w:t>
            </w:r>
          </w:p>
        </w:tc>
      </w:tr>
      <w:tr w:rsidR="001605A9" w:rsidRPr="007871A6" w14:paraId="28569C6A" w14:textId="77777777" w:rsidTr="00944B80">
        <w:tc>
          <w:tcPr>
            <w:tcW w:w="4248" w:type="dxa"/>
            <w:vAlign w:val="bottom"/>
          </w:tcPr>
          <w:p w14:paraId="0CC81552" w14:textId="3FB3EE8F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E69EB6" w14:textId="74D3B3F8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70" w:type="dxa"/>
          </w:tcPr>
          <w:p w14:paraId="1463A79A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217F9C" w14:textId="78AC30FE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36" w:type="dxa"/>
          </w:tcPr>
          <w:p w14:paraId="76295424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A8DEC6E" w14:textId="00E082E1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38" w:type="dxa"/>
            <w:shd w:val="clear" w:color="auto" w:fill="auto"/>
          </w:tcPr>
          <w:p w14:paraId="21B3FB79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10C31DB0" w14:textId="400995EE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</w:tr>
      <w:tr w:rsidR="001605A9" w:rsidRPr="007871A6" w14:paraId="324DDED0" w14:textId="77777777" w:rsidTr="00D509EA">
        <w:tc>
          <w:tcPr>
            <w:tcW w:w="4248" w:type="dxa"/>
            <w:vAlign w:val="bottom"/>
          </w:tcPr>
          <w:p w14:paraId="320AED7D" w14:textId="01FEDA3B" w:rsidR="001605A9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45AE19" w14:textId="0D2D4A50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57,597</w:t>
            </w:r>
          </w:p>
        </w:tc>
        <w:tc>
          <w:tcPr>
            <w:tcW w:w="270" w:type="dxa"/>
          </w:tcPr>
          <w:p w14:paraId="5434DF2E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2C959" w14:textId="47A42698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87,696</w:t>
            </w:r>
          </w:p>
        </w:tc>
        <w:tc>
          <w:tcPr>
            <w:tcW w:w="236" w:type="dxa"/>
          </w:tcPr>
          <w:p w14:paraId="67D30271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11A236" w14:textId="01D1AE56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44,235</w:t>
            </w:r>
          </w:p>
        </w:tc>
        <w:tc>
          <w:tcPr>
            <w:tcW w:w="238" w:type="dxa"/>
            <w:shd w:val="clear" w:color="auto" w:fill="auto"/>
          </w:tcPr>
          <w:p w14:paraId="3088C071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94B8C31" w14:textId="45E54475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73,245</w:t>
            </w:r>
          </w:p>
        </w:tc>
      </w:tr>
      <w:tr w:rsidR="001605A9" w:rsidRPr="007871A6" w14:paraId="12445129" w14:textId="77777777" w:rsidTr="003E5EFE">
        <w:tc>
          <w:tcPr>
            <w:tcW w:w="4248" w:type="dxa"/>
            <w:vAlign w:val="bottom"/>
          </w:tcPr>
          <w:p w14:paraId="271F9E81" w14:textId="3B087778" w:rsidR="001605A9" w:rsidRPr="00D509EA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07E87" w14:textId="4754E8A9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163,256</w:t>
            </w:r>
          </w:p>
        </w:tc>
        <w:tc>
          <w:tcPr>
            <w:tcW w:w="270" w:type="dxa"/>
          </w:tcPr>
          <w:p w14:paraId="2AD2B558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3C291" w14:textId="1306059B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217,489</w:t>
            </w:r>
          </w:p>
        </w:tc>
        <w:tc>
          <w:tcPr>
            <w:tcW w:w="236" w:type="dxa"/>
          </w:tcPr>
          <w:p w14:paraId="09CC1E1B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B94CC" w14:textId="30E68ABD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110,024</w:t>
            </w:r>
          </w:p>
        </w:tc>
        <w:tc>
          <w:tcPr>
            <w:tcW w:w="238" w:type="dxa"/>
            <w:shd w:val="clear" w:color="auto" w:fill="auto"/>
          </w:tcPr>
          <w:p w14:paraId="2F784FA5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43865" w14:textId="1AC2864F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156,258</w:t>
            </w:r>
          </w:p>
        </w:tc>
      </w:tr>
      <w:tr w:rsidR="001605A9" w:rsidRPr="007871A6" w14:paraId="2390D3E0" w14:textId="77777777" w:rsidTr="003E5EFE">
        <w:tc>
          <w:tcPr>
            <w:tcW w:w="4248" w:type="dxa"/>
            <w:vAlign w:val="bottom"/>
          </w:tcPr>
          <w:p w14:paraId="02F8C74E" w14:textId="5CD0E683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2BE2D" w14:textId="77777777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D4678BA" w14:textId="77777777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39240C6" w14:textId="7AF19BD0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CCBD786" w14:textId="77777777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3182997" w14:textId="77777777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41004DB6" w14:textId="77777777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22060" w14:textId="2EB8E608" w:rsidR="001605A9" w:rsidRPr="00812BD1" w:rsidRDefault="001605A9" w:rsidP="0081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605A9" w:rsidRPr="007871A6" w14:paraId="4BB381EF" w14:textId="77777777" w:rsidTr="003E5EFE">
        <w:tc>
          <w:tcPr>
            <w:tcW w:w="4248" w:type="dxa"/>
            <w:vAlign w:val="bottom"/>
          </w:tcPr>
          <w:p w14:paraId="061CF96B" w14:textId="4EDC0B56" w:rsidR="001605A9" w:rsidRPr="004B6BC5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B6B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992476" w14:textId="2C269845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169,971</w:t>
            </w:r>
          </w:p>
        </w:tc>
        <w:tc>
          <w:tcPr>
            <w:tcW w:w="270" w:type="dxa"/>
          </w:tcPr>
          <w:p w14:paraId="2E188B40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EA2DB8E" w14:textId="3BAB3B64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222,967</w:t>
            </w:r>
          </w:p>
        </w:tc>
        <w:tc>
          <w:tcPr>
            <w:tcW w:w="236" w:type="dxa"/>
          </w:tcPr>
          <w:p w14:paraId="48CDD776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CFB3E5" w14:textId="5B3D6C00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110,431</w:t>
            </w:r>
          </w:p>
        </w:tc>
        <w:tc>
          <w:tcPr>
            <w:tcW w:w="238" w:type="dxa"/>
            <w:shd w:val="clear" w:color="auto" w:fill="auto"/>
          </w:tcPr>
          <w:p w14:paraId="0A350C7F" w14:textId="77777777" w:rsidR="001605A9" w:rsidRPr="007871A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D0F5F" w14:textId="67020415" w:rsidR="001605A9" w:rsidRPr="00060266" w:rsidRDefault="001605A9" w:rsidP="0016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158,391</w:t>
            </w:r>
          </w:p>
        </w:tc>
      </w:tr>
    </w:tbl>
    <w:p w14:paraId="032114C6" w14:textId="77777777" w:rsidR="00D509EA" w:rsidRPr="001A0005" w:rsidRDefault="00D509EA" w:rsidP="00D509E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4024368" w14:textId="54739483" w:rsidR="007A1992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27036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เงินกู้ยืมระยะยาว</w:t>
      </w:r>
    </w:p>
    <w:p w14:paraId="65E0A80C" w14:textId="77777777" w:rsidR="007A1992" w:rsidRPr="001A0005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1701"/>
        <w:gridCol w:w="284"/>
        <w:gridCol w:w="1701"/>
      </w:tblGrid>
      <w:tr w:rsidR="007A1992" w:rsidRPr="005F76E9" w14:paraId="562A820D" w14:textId="77777777" w:rsidTr="00865355">
        <w:tc>
          <w:tcPr>
            <w:tcW w:w="5778" w:type="dxa"/>
            <w:vAlign w:val="bottom"/>
          </w:tcPr>
          <w:p w14:paraId="769BC832" w14:textId="77777777" w:rsidR="007A1992" w:rsidRPr="005F76E9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15C1F53" w14:textId="77777777" w:rsidR="007A1992" w:rsidRPr="005F76E9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7A1992" w:rsidRPr="005F76E9" w14:paraId="6A9CDBE3" w14:textId="77777777" w:rsidTr="00865355">
        <w:tc>
          <w:tcPr>
            <w:tcW w:w="5778" w:type="dxa"/>
            <w:vAlign w:val="bottom"/>
          </w:tcPr>
          <w:p w14:paraId="37CC10D4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AE6245" w14:textId="0F7D4CD9" w:rsidR="007A1992" w:rsidRPr="005F76E9" w:rsidRDefault="007A1992" w:rsidP="007A19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vAlign w:val="center"/>
          </w:tcPr>
          <w:p w14:paraId="7EFCAEF4" w14:textId="77777777" w:rsidR="007A1992" w:rsidRPr="005F76E9" w:rsidRDefault="007A1992" w:rsidP="007A19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D0C831" w14:textId="2DCA2418" w:rsidR="007A1992" w:rsidRPr="005F76E9" w:rsidRDefault="007A1992" w:rsidP="007A19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A1992" w:rsidRPr="0050736D" w14:paraId="4DD9B907" w14:textId="77777777" w:rsidTr="00865355">
        <w:tc>
          <w:tcPr>
            <w:tcW w:w="5778" w:type="dxa"/>
            <w:vAlign w:val="bottom"/>
          </w:tcPr>
          <w:p w14:paraId="1EAC765F" w14:textId="77777777" w:rsidR="007A1992" w:rsidRPr="0050736D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45EB5C" w14:textId="77777777" w:rsidR="007A1992" w:rsidRPr="0050736D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A6301E2" w14:textId="77777777" w:rsidR="007A1992" w:rsidRPr="0050736D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4C36A8" w14:textId="77777777" w:rsidR="007A1992" w:rsidRPr="0050736D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1992" w:rsidRPr="005F76E9" w14:paraId="06F3A94A" w14:textId="77777777" w:rsidTr="00865355">
        <w:tc>
          <w:tcPr>
            <w:tcW w:w="5778" w:type="dxa"/>
            <w:vAlign w:val="bottom"/>
          </w:tcPr>
          <w:p w14:paraId="349C0DE5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F5A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  <w:r w:rsidRPr="007F5A6D">
              <w:rPr>
                <w:rFonts w:ascii="Angsana New" w:hAnsi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701" w:type="dxa"/>
            <w:vAlign w:val="bottom"/>
          </w:tcPr>
          <w:p w14:paraId="61CDE78D" w14:textId="2028E839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52A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5,243</w:t>
            </w:r>
          </w:p>
        </w:tc>
        <w:tc>
          <w:tcPr>
            <w:tcW w:w="284" w:type="dxa"/>
            <w:vAlign w:val="center"/>
          </w:tcPr>
          <w:p w14:paraId="3338F280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ABBF005" w14:textId="6C355A6C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330,531</w:t>
            </w:r>
          </w:p>
        </w:tc>
      </w:tr>
      <w:tr w:rsidR="007A1992" w:rsidRPr="005F76E9" w14:paraId="60C41E07" w14:textId="77777777" w:rsidTr="00865355">
        <w:tc>
          <w:tcPr>
            <w:tcW w:w="5778" w:type="dxa"/>
            <w:vAlign w:val="bottom"/>
          </w:tcPr>
          <w:p w14:paraId="4CB23B92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CA43903" w14:textId="6A1137BF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(107,765)</w:t>
            </w:r>
          </w:p>
        </w:tc>
        <w:tc>
          <w:tcPr>
            <w:tcW w:w="284" w:type="dxa"/>
            <w:vAlign w:val="center"/>
          </w:tcPr>
          <w:p w14:paraId="732C1449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D131972" w14:textId="46DC9078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(214,508)</w:t>
            </w:r>
          </w:p>
        </w:tc>
      </w:tr>
      <w:tr w:rsidR="007A1992" w:rsidRPr="005F76E9" w14:paraId="1B2C605E" w14:textId="77777777" w:rsidTr="00865355">
        <w:tc>
          <w:tcPr>
            <w:tcW w:w="5778" w:type="dxa"/>
            <w:vAlign w:val="bottom"/>
          </w:tcPr>
          <w:p w14:paraId="5EC0D6DF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54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0B2B" w14:textId="664C16DF" w:rsidR="007A1992" w:rsidRPr="008C26B9" w:rsidRDefault="00C2101B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7,478</w:t>
            </w:r>
          </w:p>
        </w:tc>
        <w:tc>
          <w:tcPr>
            <w:tcW w:w="284" w:type="dxa"/>
            <w:vAlign w:val="center"/>
          </w:tcPr>
          <w:p w14:paraId="47B94883" w14:textId="77777777" w:rsidR="007A1992" w:rsidRPr="005F76E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FA5E7" w14:textId="72E77F6F" w:rsidR="007A1992" w:rsidRPr="008C26B9" w:rsidRDefault="007A1992" w:rsidP="007A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116,023</w:t>
            </w:r>
          </w:p>
        </w:tc>
      </w:tr>
    </w:tbl>
    <w:p w14:paraId="6E6387E1" w14:textId="21F04887" w:rsidR="00DF1EC4" w:rsidRPr="001A0005" w:rsidRDefault="00DF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F9B371" w14:textId="1D71C500" w:rsidR="007A1992" w:rsidRDefault="007A1992" w:rsidP="00DF1E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52D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52D49">
        <w:rPr>
          <w:rFonts w:ascii="Angsana New" w:hAnsi="Angsana New"/>
          <w:sz w:val="30"/>
          <w:szCs w:val="30"/>
        </w:rPr>
        <w:t>31</w:t>
      </w:r>
      <w:r w:rsidRPr="00D52D4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5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D52D4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52D4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52D49">
        <w:rPr>
          <w:rFonts w:ascii="Angsana New" w:hAnsi="Angsana New" w:hint="cs"/>
          <w:sz w:val="30"/>
          <w:szCs w:val="30"/>
          <w:cs/>
        </w:rPr>
        <w:t xml:space="preserve"> </w:t>
      </w:r>
      <w:r w:rsidRPr="00D52D49">
        <w:rPr>
          <w:rFonts w:ascii="Angsana New" w:hAnsi="Angsana New"/>
          <w:sz w:val="30"/>
          <w:szCs w:val="30"/>
          <w:cs/>
        </w:rPr>
        <w:t>บริษัท</w:t>
      </w:r>
      <w:r w:rsidRPr="00D52D49">
        <w:rPr>
          <w:rFonts w:ascii="Angsana New" w:hAnsi="Angsana New" w:hint="cs"/>
          <w:sz w:val="30"/>
          <w:szCs w:val="30"/>
          <w:cs/>
        </w:rPr>
        <w:t>ย่อยในประเทศกัมพูชา</w:t>
      </w:r>
      <w:r w:rsidRPr="00D52D49">
        <w:rPr>
          <w:rFonts w:ascii="Angsana New" w:hAnsi="Angsana New"/>
          <w:sz w:val="30"/>
          <w:szCs w:val="30"/>
          <w:cs/>
        </w:rPr>
        <w:t>มีเงินกู้ยืมระยะยาว</w:t>
      </w:r>
      <w:r w:rsidRPr="00D52D49">
        <w:rPr>
          <w:rFonts w:ascii="Angsana New" w:hAnsi="Angsana New" w:hint="cs"/>
          <w:sz w:val="30"/>
          <w:szCs w:val="30"/>
          <w:cs/>
        </w:rPr>
        <w:t>คงค้างกับธนาคาร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ในประเทศและ</w:t>
      </w:r>
      <w:r w:rsidRPr="00D52D49">
        <w:rPr>
          <w:rFonts w:ascii="Angsana New" w:hAnsi="Angsana New" w:hint="cs"/>
          <w:sz w:val="30"/>
          <w:szCs w:val="30"/>
          <w:cs/>
        </w:rPr>
        <w:t>ต่าง</w:t>
      </w:r>
      <w:r w:rsidRPr="00D52D49">
        <w:rPr>
          <w:rFonts w:ascii="Angsana New" w:hAnsi="Angsana New"/>
          <w:sz w:val="30"/>
          <w:szCs w:val="30"/>
          <w:cs/>
        </w:rPr>
        <w:t>ประเท</w:t>
      </w:r>
      <w:r w:rsidRPr="00D52D49">
        <w:rPr>
          <w:rFonts w:ascii="Angsana New" w:hAnsi="Angsana New" w:hint="cs"/>
          <w:sz w:val="30"/>
          <w:szCs w:val="30"/>
          <w:cs/>
        </w:rPr>
        <w:t>ศ</w:t>
      </w:r>
      <w:r w:rsidRPr="00AC5F66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จำนวนเงินรวม </w:t>
      </w:r>
      <w:r w:rsidR="00CD0641">
        <w:rPr>
          <w:rFonts w:ascii="Angsana New" w:hAnsi="Angsana New"/>
          <w:spacing w:val="-4"/>
          <w:sz w:val="30"/>
          <w:szCs w:val="30"/>
        </w:rPr>
        <w:t>3.4</w:t>
      </w:r>
      <w:r w:rsidRPr="00AC5F66">
        <w:rPr>
          <w:rFonts w:ascii="Angsana New" w:hAnsi="Angsana New" w:hint="cs"/>
          <w:spacing w:val="-4"/>
          <w:sz w:val="30"/>
          <w:szCs w:val="30"/>
          <w:cs/>
        </w:rPr>
        <w:t xml:space="preserve"> ล้านเหรียญ</w:t>
      </w:r>
      <w:r w:rsidRPr="0050736D">
        <w:rPr>
          <w:rFonts w:ascii="Angsana New" w:hAnsi="Angsana New" w:hint="cs"/>
          <w:sz w:val="30"/>
          <w:szCs w:val="30"/>
          <w:cs/>
        </w:rPr>
        <w:t xml:space="preserve">สหรัฐอเมริกา และ </w:t>
      </w:r>
      <w:r w:rsidR="004C0A78">
        <w:rPr>
          <w:rFonts w:ascii="Angsana New" w:hAnsi="Angsana New"/>
          <w:sz w:val="30"/>
          <w:szCs w:val="30"/>
        </w:rPr>
        <w:t>9.7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0736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ตามลำดับ </w:t>
      </w:r>
      <w:r w:rsidRPr="00CD0641">
        <w:rPr>
          <w:rFonts w:ascii="Angsana New" w:hAnsi="Angsana New" w:hint="cs"/>
          <w:sz w:val="30"/>
          <w:szCs w:val="30"/>
          <w:cs/>
        </w:rPr>
        <w:t xml:space="preserve">(วงเงินรวม </w:t>
      </w:r>
      <w:r w:rsidR="00CD0641" w:rsidRPr="00CD0641">
        <w:rPr>
          <w:rFonts w:ascii="Angsana New" w:hAnsi="Angsana New"/>
          <w:sz w:val="30"/>
          <w:szCs w:val="30"/>
        </w:rPr>
        <w:t>35.9</w:t>
      </w:r>
      <w:r w:rsidRPr="00CD0641">
        <w:rPr>
          <w:rFonts w:ascii="Angsana New" w:hAnsi="Angsana New" w:hint="cs"/>
          <w:sz w:val="30"/>
          <w:szCs w:val="30"/>
          <w:cs/>
        </w:rPr>
        <w:t xml:space="preserve"> </w:t>
      </w:r>
      <w:r w:rsidRPr="002E388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2E388D">
        <w:rPr>
          <w:rFonts w:ascii="Angsana New" w:hAnsi="Angsana New"/>
          <w:sz w:val="30"/>
          <w:szCs w:val="30"/>
        </w:rPr>
        <w:t>)</w:t>
      </w:r>
      <w:r w:rsidRPr="002E388D">
        <w:rPr>
          <w:rFonts w:ascii="Angsana New" w:hAnsi="Angsana New" w:hint="cs"/>
          <w:sz w:val="30"/>
          <w:szCs w:val="30"/>
          <w:cs/>
        </w:rPr>
        <w:t xml:space="preserve"> ซึ่งค้ำประกันเต็มจำนวนโดยบริษัท </w:t>
      </w:r>
      <w:r w:rsidRPr="002E388D">
        <w:rPr>
          <w:rFonts w:ascii="Angsana New" w:hAnsi="Angsana New"/>
          <w:sz w:val="30"/>
          <w:szCs w:val="30"/>
          <w:cs/>
        </w:rPr>
        <w:t>เงินกู้ยืม</w:t>
      </w:r>
      <w:r w:rsidRPr="002E388D">
        <w:rPr>
          <w:rFonts w:ascii="Angsana New" w:hAnsi="Angsana New" w:hint="cs"/>
          <w:sz w:val="30"/>
          <w:szCs w:val="30"/>
          <w:cs/>
        </w:rPr>
        <w:t>นี้</w:t>
      </w:r>
      <w:r w:rsidRPr="002E388D">
        <w:rPr>
          <w:rFonts w:ascii="Angsana New" w:hAnsi="Angsana New"/>
          <w:sz w:val="30"/>
          <w:szCs w:val="30"/>
          <w:cs/>
        </w:rPr>
        <w:t>มีอัตราดอกเบี้ย</w:t>
      </w:r>
      <w:r w:rsidRPr="002E388D">
        <w:rPr>
          <w:rFonts w:ascii="Angsana New" w:hAnsi="Angsana New" w:hint="cs"/>
          <w:sz w:val="30"/>
          <w:szCs w:val="30"/>
          <w:cs/>
        </w:rPr>
        <w:t>ต่อปีอ้างอิงกับ</w:t>
      </w:r>
      <w:r w:rsidRPr="002E388D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E388D">
        <w:rPr>
          <w:rFonts w:ascii="Angsana New" w:hAnsi="Angsana New"/>
          <w:sz w:val="30"/>
          <w:szCs w:val="30"/>
        </w:rPr>
        <w:t>SOFR</w:t>
      </w:r>
      <w:r w:rsidRPr="002E388D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E388D">
        <w:rPr>
          <w:rFonts w:ascii="Angsana New" w:hAnsi="Angsana New" w:hint="cs"/>
          <w:sz w:val="30"/>
          <w:szCs w:val="30"/>
          <w:cs/>
        </w:rPr>
        <w:t>บวก</w:t>
      </w:r>
      <w:r w:rsidR="002E388D">
        <w:rPr>
          <w:rFonts w:ascii="Angsana New" w:hAnsi="Angsana New"/>
          <w:sz w:val="30"/>
          <w:szCs w:val="30"/>
        </w:rPr>
        <w:t xml:space="preserve">    </w:t>
      </w:r>
      <w:r w:rsidRPr="002E388D">
        <w:rPr>
          <w:rFonts w:ascii="Angsana New" w:hAnsi="Angsana New" w:hint="cs"/>
          <w:sz w:val="30"/>
          <w:szCs w:val="30"/>
          <w:cs/>
        </w:rPr>
        <w:t>ร้อยละ</w:t>
      </w:r>
      <w:r w:rsidRPr="00CF3BD1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CF3BD1">
        <w:rPr>
          <w:rFonts w:ascii="Angsana New" w:hAnsi="Angsana New"/>
          <w:spacing w:val="-4"/>
          <w:sz w:val="30"/>
          <w:szCs w:val="30"/>
        </w:rPr>
        <w:t>2.7</w:t>
      </w:r>
      <w:r w:rsidR="00CD0641" w:rsidRPr="00CF3BD1">
        <w:rPr>
          <w:rFonts w:ascii="Angsana New" w:hAnsi="Angsana New"/>
          <w:spacing w:val="-4"/>
          <w:sz w:val="30"/>
          <w:szCs w:val="30"/>
        </w:rPr>
        <w:t>2</w:t>
      </w:r>
      <w:r w:rsidRPr="00CF3BD1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CF3BD1">
        <w:rPr>
          <w:rFonts w:ascii="Angsana New" w:hAnsi="Angsana New" w:hint="cs"/>
          <w:spacing w:val="-4"/>
          <w:sz w:val="30"/>
          <w:szCs w:val="30"/>
          <w:cs/>
        </w:rPr>
        <w:t>ถึงร้อยละ</w:t>
      </w:r>
      <w:r w:rsidRPr="00CF3BD1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CF3BD1">
        <w:rPr>
          <w:rFonts w:ascii="Angsana New" w:hAnsi="Angsana New"/>
          <w:spacing w:val="-4"/>
          <w:sz w:val="30"/>
          <w:szCs w:val="30"/>
        </w:rPr>
        <w:t>3.72</w:t>
      </w:r>
      <w:r w:rsidRPr="00CF3BD1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CF3BD1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Pr="00CF3BD1">
        <w:rPr>
          <w:rFonts w:ascii="Angsana New" w:hAnsi="Angsana New" w:hint="cs"/>
          <w:color w:val="FFFFFF"/>
          <w:spacing w:val="-4"/>
          <w:sz w:val="30"/>
          <w:szCs w:val="30"/>
          <w:cs/>
        </w:rPr>
        <w:t>-</w:t>
      </w:r>
      <w:r w:rsidRPr="00CF3BD1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CF3BD1">
        <w:rPr>
          <w:rFonts w:ascii="Angsana New" w:hAnsi="Angsana New"/>
          <w:spacing w:val="-4"/>
          <w:sz w:val="30"/>
          <w:szCs w:val="30"/>
          <w:cs/>
        </w:rPr>
        <w:t>ดอกเบี้ย</w:t>
      </w:r>
      <w:r w:rsidRPr="00CF3BD1">
        <w:rPr>
          <w:rFonts w:ascii="Angsana New" w:hAnsi="Angsana New" w:hint="cs"/>
          <w:spacing w:val="-4"/>
          <w:sz w:val="30"/>
          <w:szCs w:val="30"/>
          <w:cs/>
        </w:rPr>
        <w:t>ครบ</w:t>
      </w:r>
      <w:r w:rsidRPr="00CF3BD1">
        <w:rPr>
          <w:rFonts w:ascii="Angsana New" w:hAnsi="Angsana New"/>
          <w:spacing w:val="-4"/>
          <w:sz w:val="30"/>
          <w:szCs w:val="30"/>
          <w:cs/>
        </w:rPr>
        <w:t>กำหนดชำระ</w:t>
      </w:r>
      <w:r w:rsidRPr="00CF3BD1">
        <w:rPr>
          <w:rFonts w:ascii="Angsana New" w:hAnsi="Angsana New" w:hint="cs"/>
          <w:spacing w:val="-4"/>
          <w:sz w:val="30"/>
          <w:szCs w:val="30"/>
          <w:cs/>
        </w:rPr>
        <w:t>เป็นรายไตรมาส</w:t>
      </w:r>
      <w:r w:rsidRPr="00CD0641">
        <w:rPr>
          <w:rFonts w:ascii="Angsana New" w:hAnsi="Angsana New"/>
          <w:sz w:val="30"/>
          <w:szCs w:val="30"/>
          <w:cs/>
        </w:rPr>
        <w:t>ส่วนเงินต้น</w:t>
      </w:r>
      <w:r w:rsidRPr="00CD0641">
        <w:rPr>
          <w:rFonts w:ascii="Angsana New" w:hAnsi="Angsana New" w:hint="cs"/>
          <w:sz w:val="30"/>
          <w:szCs w:val="30"/>
          <w:cs/>
        </w:rPr>
        <w:t>ทยอยครบกำ</w:t>
      </w:r>
      <w:r w:rsidRPr="00CD0641">
        <w:rPr>
          <w:rFonts w:ascii="Angsana New" w:hAnsi="Angsana New"/>
          <w:sz w:val="30"/>
          <w:szCs w:val="30"/>
          <w:cs/>
        </w:rPr>
        <w:t>หนดชำระ</w:t>
      </w:r>
      <w:r w:rsidRPr="00CD0641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0641">
        <w:rPr>
          <w:rFonts w:ascii="Angsana New" w:hAnsi="Angsana New"/>
          <w:sz w:val="30"/>
          <w:szCs w:val="30"/>
        </w:rPr>
        <w:t>25</w:t>
      </w:r>
      <w:r w:rsidR="00CD0641" w:rsidRPr="00CD0641">
        <w:rPr>
          <w:rFonts w:ascii="Angsana New" w:hAnsi="Angsana New"/>
          <w:sz w:val="30"/>
          <w:szCs w:val="30"/>
        </w:rPr>
        <w:t>68</w:t>
      </w:r>
      <w:r w:rsidRPr="00CD064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D0641">
        <w:rPr>
          <w:rFonts w:ascii="Angsana New" w:hAnsi="Angsana New"/>
          <w:sz w:val="30"/>
          <w:szCs w:val="30"/>
        </w:rPr>
        <w:t>256</w:t>
      </w:r>
      <w:r w:rsidRPr="00CD0641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B97FBC" w14:textId="77777777" w:rsidR="001A0005" w:rsidRDefault="001A0005" w:rsidP="00DF1E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87C074" w14:textId="77777777" w:rsidR="001A0005" w:rsidRDefault="001A0005" w:rsidP="00DF1E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087324E" w14:textId="1A5A8EB8" w:rsidR="007A1992" w:rsidRPr="00E07B5E" w:rsidRDefault="007A1992" w:rsidP="007A199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E07B5E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หนี้สินตามสัญญาเช่า</w:t>
      </w:r>
    </w:p>
    <w:p w14:paraId="0DA1D239" w14:textId="77777777" w:rsidR="007A1992" w:rsidRPr="00FE00C8" w:rsidRDefault="007A1992" w:rsidP="007A19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7A1992" w:rsidRPr="007871A6" w14:paraId="36B989CA" w14:textId="77777777" w:rsidTr="004C0A78">
        <w:tc>
          <w:tcPr>
            <w:tcW w:w="4248" w:type="dxa"/>
            <w:vAlign w:val="bottom"/>
          </w:tcPr>
          <w:p w14:paraId="140AA02A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76AF1B5C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A1992" w:rsidRPr="007871A6" w14:paraId="378CD906" w14:textId="77777777" w:rsidTr="004C0A78">
        <w:tc>
          <w:tcPr>
            <w:tcW w:w="4248" w:type="dxa"/>
            <w:vAlign w:val="bottom"/>
          </w:tcPr>
          <w:p w14:paraId="06E7DD7B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8287C06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9879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41280677" w14:textId="77777777" w:rsidR="007A1992" w:rsidRPr="007871A6" w:rsidRDefault="007A1992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78" w:rsidRPr="007871A6" w14:paraId="40DE5AAE" w14:textId="77777777" w:rsidTr="004C0A78">
        <w:tc>
          <w:tcPr>
            <w:tcW w:w="4248" w:type="dxa"/>
            <w:vAlign w:val="bottom"/>
          </w:tcPr>
          <w:p w14:paraId="316E9432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813E8" w14:textId="14651157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460B200" w14:textId="77777777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9A9F" w14:textId="273EAA3E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BCD7976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8A72" w14:textId="52C9E71A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0470" w14:textId="77777777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43267" w14:textId="2F4F77DB" w:rsidR="004C0A78" w:rsidRPr="006946D8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C0A78" w:rsidRPr="007871A6" w14:paraId="14E3CFF8" w14:textId="77777777" w:rsidTr="004C0A78">
        <w:tc>
          <w:tcPr>
            <w:tcW w:w="4248" w:type="dxa"/>
            <w:vAlign w:val="bottom"/>
          </w:tcPr>
          <w:p w14:paraId="2D49A712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871A6">
              <w:rPr>
                <w:rFonts w:ascii="Angsana New" w:hAnsi="Angsana New"/>
                <w:sz w:val="30"/>
                <w:szCs w:val="30"/>
                <w:cs/>
              </w:rPr>
              <w:t>สัญญ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871A6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198E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04962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7C048D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67CC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5B708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AB710A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441C833F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7871A6" w14:paraId="3EAEC39F" w14:textId="77777777" w:rsidTr="004C0A78">
        <w:tc>
          <w:tcPr>
            <w:tcW w:w="4248" w:type="dxa"/>
          </w:tcPr>
          <w:p w14:paraId="02AE2CE5" w14:textId="6FC4F901" w:rsidR="004C0A78" w:rsidRPr="007871A6" w:rsidRDefault="00161FBE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</w:t>
            </w:r>
            <w:r w:rsidR="004C0A78" w:rsidRPr="007871A6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D11D3" w14:textId="6C69650D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35,487</w:t>
            </w:r>
          </w:p>
        </w:tc>
        <w:tc>
          <w:tcPr>
            <w:tcW w:w="270" w:type="dxa"/>
          </w:tcPr>
          <w:p w14:paraId="7DA1B42D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A221A" w14:textId="2372E3A2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44,619</w:t>
            </w:r>
          </w:p>
        </w:tc>
        <w:tc>
          <w:tcPr>
            <w:tcW w:w="236" w:type="dxa"/>
          </w:tcPr>
          <w:p w14:paraId="314B0DBF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B2B1C" w14:textId="42EA752F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25,939</w:t>
            </w:r>
          </w:p>
        </w:tc>
        <w:tc>
          <w:tcPr>
            <w:tcW w:w="238" w:type="dxa"/>
            <w:shd w:val="clear" w:color="auto" w:fill="auto"/>
          </w:tcPr>
          <w:p w14:paraId="6F919907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FA882CD" w14:textId="5AD639EB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33,656</w:t>
            </w:r>
          </w:p>
        </w:tc>
      </w:tr>
      <w:tr w:rsidR="004C0A78" w:rsidRPr="007871A6" w14:paraId="269EF098" w14:textId="77777777" w:rsidTr="004C0A78">
        <w:tc>
          <w:tcPr>
            <w:tcW w:w="4248" w:type="dxa"/>
          </w:tcPr>
          <w:p w14:paraId="519379BC" w14:textId="0EF1C8FC" w:rsidR="004C0A78" w:rsidRPr="007871A6" w:rsidRDefault="00161FBE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</w:t>
            </w:r>
            <w:r w:rsidR="004C0A78" w:rsidRPr="007871A6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กำหนดชำระภายในสองถึงห้าปี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0C5F" w14:textId="77A37E88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22,605</w:t>
            </w:r>
          </w:p>
        </w:tc>
        <w:tc>
          <w:tcPr>
            <w:tcW w:w="270" w:type="dxa"/>
          </w:tcPr>
          <w:p w14:paraId="469161A4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5BB535" w14:textId="7CB983C8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48,517</w:t>
            </w:r>
          </w:p>
        </w:tc>
        <w:tc>
          <w:tcPr>
            <w:tcW w:w="236" w:type="dxa"/>
          </w:tcPr>
          <w:p w14:paraId="234389EC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EEA23" w14:textId="1F0D6BAB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  <w:tc>
          <w:tcPr>
            <w:tcW w:w="238" w:type="dxa"/>
            <w:shd w:val="clear" w:color="auto" w:fill="auto"/>
          </w:tcPr>
          <w:p w14:paraId="643944E3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A231" w14:textId="1FE720ED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26,931</w:t>
            </w:r>
          </w:p>
        </w:tc>
      </w:tr>
      <w:tr w:rsidR="004C0A78" w:rsidRPr="007871A6" w14:paraId="791C769B" w14:textId="77777777" w:rsidTr="004C0A78">
        <w:tc>
          <w:tcPr>
            <w:tcW w:w="4248" w:type="dxa"/>
            <w:vAlign w:val="bottom"/>
          </w:tcPr>
          <w:p w14:paraId="3A80B2F0" w14:textId="2D171ECF" w:rsidR="004C0A78" w:rsidRPr="007871A6" w:rsidRDefault="004C0A78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D721B" w14:textId="7DB63BFE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58,092</w:t>
            </w:r>
          </w:p>
        </w:tc>
        <w:tc>
          <w:tcPr>
            <w:tcW w:w="270" w:type="dxa"/>
          </w:tcPr>
          <w:p w14:paraId="79EF7C9A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8C1774" w14:textId="7AB3BFC5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93,136</w:t>
            </w:r>
          </w:p>
        </w:tc>
        <w:tc>
          <w:tcPr>
            <w:tcW w:w="236" w:type="dxa"/>
          </w:tcPr>
          <w:p w14:paraId="606CB28D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0ABD57" w14:textId="3846A793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33,768</w:t>
            </w:r>
          </w:p>
        </w:tc>
        <w:tc>
          <w:tcPr>
            <w:tcW w:w="238" w:type="dxa"/>
            <w:shd w:val="clear" w:color="auto" w:fill="auto"/>
          </w:tcPr>
          <w:p w14:paraId="480E7E95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FB02" w14:textId="374A01A3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60,587</w:t>
            </w:r>
          </w:p>
        </w:tc>
      </w:tr>
      <w:tr w:rsidR="004C0A78" w:rsidRPr="007871A6" w14:paraId="69F750F3" w14:textId="77777777" w:rsidTr="004C0A78">
        <w:tc>
          <w:tcPr>
            <w:tcW w:w="4248" w:type="dxa"/>
            <w:vAlign w:val="bottom"/>
          </w:tcPr>
          <w:p w14:paraId="53FF1450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F2278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B3293" w14:textId="70D2B8E2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(3,200)</w:t>
            </w:r>
          </w:p>
        </w:tc>
        <w:tc>
          <w:tcPr>
            <w:tcW w:w="270" w:type="dxa"/>
          </w:tcPr>
          <w:p w14:paraId="579038B9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DCECD8" w14:textId="540EAFDE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5,965</w:t>
            </w:r>
            <w:r w:rsidRPr="00737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76F9EE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5EE2AB" w14:textId="474C2A18" w:rsidR="004C0A78" w:rsidRPr="00060266" w:rsidRDefault="00CD0641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(1,30</w:t>
            </w:r>
            <w:r w:rsidR="00DF1EC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62AB7B4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643E4" w14:textId="4B858404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(2,998)</w:t>
            </w:r>
          </w:p>
        </w:tc>
      </w:tr>
      <w:tr w:rsidR="004C0A78" w:rsidRPr="007871A6" w14:paraId="06256731" w14:textId="77777777" w:rsidTr="00161FBE">
        <w:tc>
          <w:tcPr>
            <w:tcW w:w="4248" w:type="dxa"/>
            <w:vAlign w:val="bottom"/>
          </w:tcPr>
          <w:p w14:paraId="4FE97349" w14:textId="255D10C1" w:rsidR="004C0A78" w:rsidRPr="007871A6" w:rsidRDefault="00161FBE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 (คิดลดในอัตราดอกเบี้ยที่แท้จริง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89EC5" w14:textId="6520548D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D0F1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2FA489" w14:textId="37522348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C806B1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B595DC" w14:textId="36CB7B9E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B42DF6E" w14:textId="77777777" w:rsidR="004C0A78" w:rsidRPr="007871A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255E1" w14:textId="0C691807" w:rsidR="004C0A78" w:rsidRPr="00060266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FBE" w:rsidRPr="007871A6" w14:paraId="13012705" w14:textId="77777777" w:rsidTr="00161FBE">
        <w:tc>
          <w:tcPr>
            <w:tcW w:w="4248" w:type="dxa"/>
            <w:vAlign w:val="bottom"/>
          </w:tcPr>
          <w:p w14:paraId="0FB467DD" w14:textId="11EED1C2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4.77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5.42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013B31" w14:textId="35C7483C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54,892</w:t>
            </w:r>
          </w:p>
        </w:tc>
        <w:tc>
          <w:tcPr>
            <w:tcW w:w="270" w:type="dxa"/>
          </w:tcPr>
          <w:p w14:paraId="2548793B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85F8946" w14:textId="392AF320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87,171</w:t>
            </w:r>
          </w:p>
        </w:tc>
        <w:tc>
          <w:tcPr>
            <w:tcW w:w="236" w:type="dxa"/>
          </w:tcPr>
          <w:p w14:paraId="34222F27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77B427" w14:textId="3FBDD77C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32,460</w:t>
            </w:r>
          </w:p>
        </w:tc>
        <w:tc>
          <w:tcPr>
            <w:tcW w:w="238" w:type="dxa"/>
            <w:shd w:val="clear" w:color="auto" w:fill="auto"/>
          </w:tcPr>
          <w:p w14:paraId="7146EC7E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BA40B" w14:textId="7100871C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57,589</w:t>
            </w:r>
          </w:p>
        </w:tc>
      </w:tr>
      <w:tr w:rsidR="00161FBE" w:rsidRPr="007871A6" w14:paraId="6F49BEAD" w14:textId="77777777" w:rsidTr="00161FBE">
        <w:tc>
          <w:tcPr>
            <w:tcW w:w="4248" w:type="dxa"/>
            <w:vAlign w:val="bottom"/>
          </w:tcPr>
          <w:p w14:paraId="63F47D18" w14:textId="289EFB09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6FE7B2" w14:textId="3D3B57AA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879AC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3008570" w14:textId="7B7471B6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0BFE3F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5256139" w14:textId="3D7CE546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60F933C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90423C" w14:textId="593410FF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FBE" w:rsidRPr="007871A6" w14:paraId="3138DD41" w14:textId="77777777" w:rsidTr="00161FBE">
        <w:tc>
          <w:tcPr>
            <w:tcW w:w="4248" w:type="dxa"/>
            <w:vAlign w:val="bottom"/>
          </w:tcPr>
          <w:p w14:paraId="35BD5482" w14:textId="4549223E" w:rsidR="00161FBE" w:rsidRPr="004F2278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แสดงภายใต้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5FBF4A" w14:textId="77777777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A5F55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683DD5" w14:textId="77777777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8FB2F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68F5A5" w14:textId="77777777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9A47DED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67FD5C6" w14:textId="77777777" w:rsidR="00161FBE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FBE" w:rsidRPr="007871A6" w14:paraId="4A560389" w14:textId="77777777" w:rsidTr="00161FBE">
        <w:tc>
          <w:tcPr>
            <w:tcW w:w="4248" w:type="dxa"/>
            <w:vAlign w:val="bottom"/>
          </w:tcPr>
          <w:p w14:paraId="24DA73E3" w14:textId="77E7C5E3" w:rsidR="00161FBE" w:rsidRPr="004F2278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9C9258" w14:textId="613BEB95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33,472</w:t>
            </w:r>
          </w:p>
        </w:tc>
        <w:tc>
          <w:tcPr>
            <w:tcW w:w="270" w:type="dxa"/>
          </w:tcPr>
          <w:p w14:paraId="70A733B9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7846DA" w14:textId="0FE50D4D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41,149</w:t>
            </w:r>
          </w:p>
        </w:tc>
        <w:tc>
          <w:tcPr>
            <w:tcW w:w="236" w:type="dxa"/>
          </w:tcPr>
          <w:p w14:paraId="764302C4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CE16C9" w14:textId="2E445E5E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24,897</w:t>
            </w:r>
          </w:p>
        </w:tc>
        <w:tc>
          <w:tcPr>
            <w:tcW w:w="238" w:type="dxa"/>
            <w:shd w:val="clear" w:color="auto" w:fill="auto"/>
          </w:tcPr>
          <w:p w14:paraId="144CE0FC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45FCD5B" w14:textId="77E1D8BA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31,450</w:t>
            </w:r>
          </w:p>
        </w:tc>
      </w:tr>
      <w:tr w:rsidR="00161FBE" w:rsidRPr="007871A6" w14:paraId="169E11CA" w14:textId="77777777" w:rsidTr="00161FBE">
        <w:tc>
          <w:tcPr>
            <w:tcW w:w="4248" w:type="dxa"/>
            <w:vAlign w:val="bottom"/>
          </w:tcPr>
          <w:p w14:paraId="67F324B5" w14:textId="130562B4" w:rsidR="00161FBE" w:rsidRPr="004F2278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D410E3" w14:textId="4263314D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21,420</w:t>
            </w:r>
          </w:p>
        </w:tc>
        <w:tc>
          <w:tcPr>
            <w:tcW w:w="270" w:type="dxa"/>
          </w:tcPr>
          <w:p w14:paraId="6398CC33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DEA48E" w14:textId="7267409E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46,022</w:t>
            </w:r>
          </w:p>
        </w:tc>
        <w:tc>
          <w:tcPr>
            <w:tcW w:w="236" w:type="dxa"/>
          </w:tcPr>
          <w:p w14:paraId="335BC83C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1D67F5" w14:textId="7E26F1F1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7,563</w:t>
            </w:r>
          </w:p>
        </w:tc>
        <w:tc>
          <w:tcPr>
            <w:tcW w:w="238" w:type="dxa"/>
            <w:shd w:val="clear" w:color="auto" w:fill="auto"/>
          </w:tcPr>
          <w:p w14:paraId="7A2A0AC0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9EB6568" w14:textId="371CB731" w:rsidR="00161FBE" w:rsidRDefault="00161FBE" w:rsidP="00A0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26,139</w:t>
            </w:r>
          </w:p>
        </w:tc>
      </w:tr>
      <w:tr w:rsidR="00161FBE" w:rsidRPr="007871A6" w14:paraId="36CED211" w14:textId="77777777" w:rsidTr="00161FBE">
        <w:tc>
          <w:tcPr>
            <w:tcW w:w="4248" w:type="dxa"/>
            <w:vAlign w:val="bottom"/>
          </w:tcPr>
          <w:p w14:paraId="7B24EC9A" w14:textId="3FFC5366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5D697" w14:textId="7494BF4B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54,892</w:t>
            </w:r>
          </w:p>
        </w:tc>
        <w:tc>
          <w:tcPr>
            <w:tcW w:w="270" w:type="dxa"/>
          </w:tcPr>
          <w:p w14:paraId="5956486E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57B2D" w14:textId="097B8D0C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87,171</w:t>
            </w:r>
          </w:p>
        </w:tc>
        <w:tc>
          <w:tcPr>
            <w:tcW w:w="236" w:type="dxa"/>
          </w:tcPr>
          <w:p w14:paraId="5EF357AB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731A9" w14:textId="63DEBD54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32,460</w:t>
            </w:r>
          </w:p>
        </w:tc>
        <w:tc>
          <w:tcPr>
            <w:tcW w:w="238" w:type="dxa"/>
            <w:shd w:val="clear" w:color="auto" w:fill="auto"/>
          </w:tcPr>
          <w:p w14:paraId="4FB8E182" w14:textId="77777777" w:rsidR="00161FBE" w:rsidRPr="007871A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00C26" w14:textId="731233A7" w:rsidR="00161FBE" w:rsidRPr="00060266" w:rsidRDefault="00161FBE" w:rsidP="0016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57,589</w:t>
            </w:r>
          </w:p>
        </w:tc>
      </w:tr>
    </w:tbl>
    <w:p w14:paraId="3B22C3BF" w14:textId="77777777" w:rsidR="00CD0641" w:rsidRDefault="00CD0641" w:rsidP="00CD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3134EB" w14:textId="22D0E517" w:rsidR="007A1992" w:rsidRPr="00CE3A73" w:rsidRDefault="007A1992" w:rsidP="00DF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E3A73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161FE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23D56">
        <w:rPr>
          <w:rFonts w:ascii="Angsana New" w:hAnsi="Angsana New" w:hint="cs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7</w:t>
      </w:r>
      <w:r w:rsidRPr="00161FEA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61FE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23D56">
        <w:rPr>
          <w:rFonts w:ascii="Angsana New" w:hAnsi="Angsana New" w:hint="cs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6</w:t>
      </w:r>
      <w:r w:rsidRPr="00161FEA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E3A73">
        <w:rPr>
          <w:rFonts w:ascii="Angsana New" w:hAnsi="Angsana New" w:hint="cs"/>
          <w:sz w:val="30"/>
          <w:szCs w:val="30"/>
          <w:cs/>
        </w:rPr>
        <w:t>มีกระแสเงินสดจ่ายจากสัญญาเช่า</w:t>
      </w:r>
      <w:r w:rsidRPr="00161FE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CE3A73">
        <w:rPr>
          <w:rFonts w:ascii="Angsana New" w:hAnsi="Angsana New" w:hint="cs"/>
          <w:sz w:val="30"/>
          <w:szCs w:val="30"/>
          <w:cs/>
        </w:rPr>
        <w:t>(จำนวนเงินขั้นต้นของค่าเช่า)</w:t>
      </w:r>
      <w:r w:rsidR="004C0A78">
        <w:rPr>
          <w:rFonts w:ascii="Angsana New" w:hAnsi="Angsana New"/>
          <w:color w:val="FFFFFF"/>
          <w:sz w:val="30"/>
          <w:szCs w:val="30"/>
        </w:rPr>
        <w:t>-</w:t>
      </w:r>
      <w:r w:rsidRPr="00CE3A73">
        <w:rPr>
          <w:rFonts w:ascii="Angsana New" w:hAnsi="Angsana New" w:hint="cs"/>
          <w:sz w:val="30"/>
          <w:szCs w:val="30"/>
          <w:cs/>
        </w:rPr>
        <w:t>ใน</w:t>
      </w:r>
      <w:r w:rsidR="002E388D">
        <w:rPr>
          <w:rFonts w:ascii="Angsana New" w:hAnsi="Angsana New"/>
          <w:sz w:val="30"/>
          <w:szCs w:val="30"/>
        </w:rPr>
        <w:t xml:space="preserve">               </w:t>
      </w:r>
      <w:r w:rsidRPr="00CE3A73">
        <w:rPr>
          <w:rFonts w:ascii="Angsana New" w:hAnsi="Angsana New" w:hint="cs"/>
          <w:sz w:val="30"/>
          <w:szCs w:val="30"/>
          <w:cs/>
        </w:rPr>
        <w:t>งบการเงินรวมเป็นจำนวนเงิน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BF1F80">
        <w:rPr>
          <w:rFonts w:ascii="Angsana New" w:hAnsi="Angsana New"/>
          <w:sz w:val="30"/>
          <w:szCs w:val="30"/>
        </w:rPr>
        <w:t>57.4</w:t>
      </w:r>
      <w:r>
        <w:rPr>
          <w:rFonts w:ascii="Angsana New" w:hAnsi="Angsana New"/>
          <w:sz w:val="30"/>
          <w:szCs w:val="30"/>
        </w:rPr>
        <w:t xml:space="preserve"> </w:t>
      </w:r>
      <w:r w:rsidRPr="00CE3A7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3A7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411D">
        <w:rPr>
          <w:rFonts w:ascii="Angsana New" w:hAnsi="Angsana New"/>
          <w:sz w:val="30"/>
          <w:szCs w:val="30"/>
        </w:rPr>
        <w:t>48.4</w:t>
      </w:r>
      <w:r w:rsidRPr="00CE3A73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</w:t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E3A73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B00176">
        <w:rPr>
          <w:rFonts w:ascii="Angsana New" w:hAnsi="Angsana New"/>
          <w:sz w:val="30"/>
          <w:szCs w:val="30"/>
        </w:rPr>
        <w:t>33.8</w:t>
      </w:r>
      <w:r>
        <w:rPr>
          <w:rFonts w:ascii="Angsana New" w:hAnsi="Angsana New"/>
          <w:sz w:val="30"/>
          <w:szCs w:val="30"/>
        </w:rPr>
        <w:t xml:space="preserve"> </w:t>
      </w:r>
      <w:r w:rsidRPr="00CE3A73">
        <w:rPr>
          <w:rFonts w:ascii="Angsana New" w:hAnsi="Angsana New"/>
          <w:sz w:val="30"/>
          <w:szCs w:val="30"/>
          <w:cs/>
        </w:rPr>
        <w:t>ล้านบาท</w:t>
      </w:r>
      <w:r w:rsidRPr="00CE3A7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C08E3">
        <w:rPr>
          <w:rFonts w:ascii="Angsana New" w:hAnsi="Angsana New"/>
          <w:sz w:val="30"/>
          <w:szCs w:val="30"/>
        </w:rPr>
        <w:t>38.5</w:t>
      </w:r>
      <w:r w:rsidRPr="00CE3A7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03C7E7BA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118192" w14:textId="5D7B7E2B" w:rsidR="007A1992" w:rsidRPr="000A1707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A1707">
        <w:rPr>
          <w:rFonts w:ascii="Angsana New" w:hAnsi="Angsana New" w:hint="cs"/>
          <w:sz w:val="30"/>
          <w:szCs w:val="30"/>
          <w:cs/>
        </w:rPr>
        <w:t xml:space="preserve">มีรายจ่ายค่าเช่าสำหรับสัญญาเช่าระยะสั้นสำหรับปี </w:t>
      </w:r>
      <w:r w:rsidRPr="00B23D56">
        <w:rPr>
          <w:rFonts w:ascii="Angsana New" w:hAnsi="Angsana New" w:hint="cs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23D56">
        <w:rPr>
          <w:rFonts w:ascii="Angsana New" w:hAnsi="Angsana New" w:hint="cs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6</w:t>
      </w:r>
      <w:r w:rsidRPr="000A1707"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ซึ่งแสดงรายการเป็นส่วนหนึ่งของค่าใช้จ่ายในการบริหารในงบการเงินรวม</w:t>
      </w:r>
      <w:r w:rsidRPr="000A1707">
        <w:rPr>
          <w:rFonts w:ascii="Angsana New" w:hAnsi="Angsana New"/>
          <w:sz w:val="30"/>
          <w:szCs w:val="30"/>
          <w:cs/>
        </w:rPr>
        <w:t>เป็น</w:t>
      </w:r>
      <w:r w:rsidRPr="00E07B5E">
        <w:rPr>
          <w:rFonts w:ascii="Angsana New" w:hAnsi="Angsana New"/>
          <w:sz w:val="30"/>
          <w:szCs w:val="30"/>
          <w:cs/>
        </w:rPr>
        <w:t>จำนวนเงิน</w:t>
      </w:r>
      <w:r w:rsidRPr="00E07B5E">
        <w:rPr>
          <w:rFonts w:ascii="Angsana New" w:hAnsi="Angsana New"/>
          <w:sz w:val="30"/>
          <w:szCs w:val="30"/>
        </w:rPr>
        <w:t xml:space="preserve"> </w:t>
      </w:r>
      <w:r w:rsidR="00F87CF5">
        <w:rPr>
          <w:rFonts w:ascii="Angsana New" w:hAnsi="Angsana New"/>
          <w:sz w:val="30"/>
          <w:szCs w:val="30"/>
        </w:rPr>
        <w:t>0.8</w:t>
      </w:r>
      <w:r w:rsidRPr="00E07B5E">
        <w:rPr>
          <w:rFonts w:ascii="Angsana New" w:hAnsi="Angsana New"/>
          <w:sz w:val="30"/>
          <w:szCs w:val="30"/>
        </w:rPr>
        <w:t xml:space="preserve"> </w:t>
      </w:r>
      <w:r w:rsidRPr="00E07B5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07B5E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0A78">
        <w:rPr>
          <w:rFonts w:ascii="Angsana New" w:hAnsi="Angsana New"/>
          <w:sz w:val="30"/>
          <w:szCs w:val="30"/>
        </w:rPr>
        <w:t>1.2</w:t>
      </w:r>
      <w:r w:rsidRPr="00E07B5E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และในงบการเงินเฉพาะกิจการ</w:t>
      </w:r>
      <w:r w:rsidRPr="00E07B5E">
        <w:rPr>
          <w:rFonts w:ascii="Angsana New" w:hAnsi="Angsana New"/>
          <w:color w:val="000000"/>
          <w:sz w:val="30"/>
          <w:szCs w:val="30"/>
          <w:cs/>
        </w:rPr>
        <w:t xml:space="preserve">มีจำนวนเงินปีละ </w:t>
      </w:r>
      <w:r w:rsidR="00F87CF5">
        <w:rPr>
          <w:rFonts w:ascii="Angsana New" w:hAnsi="Angsana New"/>
          <w:color w:val="000000"/>
          <w:sz w:val="30"/>
          <w:szCs w:val="30"/>
        </w:rPr>
        <w:t>1.2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</w:p>
    <w:p w14:paraId="65A47DF3" w14:textId="77777777" w:rsidR="007A1992" w:rsidRDefault="007A1992" w:rsidP="007A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39FC8" w14:textId="65D96406" w:rsidR="008C0F68" w:rsidRDefault="007A1992" w:rsidP="00E64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A7A">
        <w:rPr>
          <w:rFonts w:ascii="Angsana New" w:hAnsi="Angsana New"/>
          <w:sz w:val="30"/>
          <w:szCs w:val="30"/>
          <w:cs/>
        </w:rPr>
        <w:t xml:space="preserve">ดอกเบี้ยจ่ายตัดบัญชีสำหรับปี </w:t>
      </w:r>
      <w:r w:rsidRPr="00B23D56">
        <w:rPr>
          <w:rFonts w:ascii="Angsana New" w:hAnsi="Angsana New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Pr="00B23D56">
        <w:rPr>
          <w:rFonts w:ascii="Angsana New" w:hAnsi="Angsana New"/>
          <w:sz w:val="30"/>
          <w:szCs w:val="30"/>
        </w:rPr>
        <w:t>256</w:t>
      </w:r>
      <w:r w:rsidR="004C0A78">
        <w:rPr>
          <w:rFonts w:ascii="Angsana New" w:hAnsi="Angsana New"/>
          <w:sz w:val="30"/>
          <w:szCs w:val="30"/>
        </w:rPr>
        <w:t>6</w:t>
      </w:r>
      <w:r w:rsidRPr="00183A7A">
        <w:rPr>
          <w:rFonts w:ascii="Angsana New" w:hAnsi="Angsana New"/>
          <w:sz w:val="30"/>
          <w:szCs w:val="30"/>
          <w:cs/>
        </w:rPr>
        <w:t xml:space="preserve"> ซึ่งแสดงรายการเป็นส่วนหนึ่งของต้นทุนทางการเงินในงบกำไรขาดทุนเบ็ดเสร็จรวมมีจำนวนเงิน </w:t>
      </w:r>
      <w:r w:rsidR="00F87CF5">
        <w:rPr>
          <w:rFonts w:ascii="Angsana New" w:hAnsi="Angsana New"/>
          <w:sz w:val="30"/>
          <w:szCs w:val="30"/>
        </w:rPr>
        <w:t>3.9</w:t>
      </w:r>
      <w:r>
        <w:rPr>
          <w:rFonts w:ascii="Angsana New" w:hAnsi="Angsana New"/>
          <w:sz w:val="30"/>
          <w:szCs w:val="30"/>
        </w:rPr>
        <w:t xml:space="preserve"> </w:t>
      </w:r>
      <w:r w:rsidRPr="00183A7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83A7A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4.</w:t>
      </w:r>
      <w:r w:rsidR="004C0A78">
        <w:rPr>
          <w:rFonts w:ascii="Angsana New" w:hAnsi="Angsana New"/>
          <w:sz w:val="30"/>
          <w:szCs w:val="30"/>
        </w:rPr>
        <w:t>6</w:t>
      </w:r>
      <w:r w:rsidRPr="00183A7A">
        <w:rPr>
          <w:rFonts w:ascii="Angsana New" w:hAnsi="Angsana New" w:hint="cs"/>
          <w:sz w:val="30"/>
          <w:szCs w:val="30"/>
          <w:cs/>
        </w:rPr>
        <w:t xml:space="preserve"> ล้านบาท ตามลำดับ (สำหรับเฉพาะบริษัทมีจำนวนเงิน </w:t>
      </w:r>
      <w:r w:rsidR="00F87CF5">
        <w:rPr>
          <w:rFonts w:ascii="Angsana New" w:hAnsi="Angsana New"/>
          <w:sz w:val="30"/>
          <w:szCs w:val="30"/>
        </w:rPr>
        <w:t>2.6</w:t>
      </w:r>
      <w:r>
        <w:rPr>
          <w:rFonts w:ascii="Angsana New" w:hAnsi="Angsana New"/>
          <w:sz w:val="30"/>
          <w:szCs w:val="30"/>
        </w:rPr>
        <w:t xml:space="preserve"> </w:t>
      </w:r>
      <w:r w:rsidRPr="00183A7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83A7A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3.</w:t>
      </w:r>
      <w:r w:rsidR="004C0A78">
        <w:rPr>
          <w:rFonts w:ascii="Angsana New" w:hAnsi="Angsana New"/>
          <w:sz w:val="30"/>
          <w:szCs w:val="30"/>
        </w:rPr>
        <w:t>8</w:t>
      </w:r>
      <w:r w:rsidRPr="00183A7A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653822D2" w14:textId="77777777" w:rsidR="00FE00C8" w:rsidRPr="00E64E55" w:rsidRDefault="00FE00C8" w:rsidP="00E64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E667FE" w14:textId="77777777" w:rsidR="00161FBE" w:rsidRDefault="00161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6B05C1BD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6C7E55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cs/>
          <w:lang w:eastAsia="zh-CN"/>
        </w:rPr>
      </w:pPr>
    </w:p>
    <w:p w14:paraId="629908FC" w14:textId="2DBFA42B" w:rsidR="004C0A78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136E04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36E0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B23D56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D5385D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D5385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136E04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23FAA861" w14:textId="77777777" w:rsidR="004C0A78" w:rsidRPr="00F4738C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47" w:type="dxa"/>
        <w:tblLook w:val="04A0" w:firstRow="1" w:lastRow="0" w:firstColumn="1" w:lastColumn="0" w:noHBand="0" w:noVBand="1"/>
      </w:tblPr>
      <w:tblGrid>
        <w:gridCol w:w="4786"/>
        <w:gridCol w:w="1083"/>
        <w:gridCol w:w="236"/>
        <w:gridCol w:w="1069"/>
        <w:gridCol w:w="236"/>
        <w:gridCol w:w="1107"/>
        <w:gridCol w:w="236"/>
        <w:gridCol w:w="1094"/>
      </w:tblGrid>
      <w:tr w:rsidR="004C0A78" w:rsidRPr="00520E63" w14:paraId="5B167D39" w14:textId="77777777" w:rsidTr="00865355">
        <w:tc>
          <w:tcPr>
            <w:tcW w:w="4786" w:type="dxa"/>
          </w:tcPr>
          <w:p w14:paraId="621A5C3D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1" w:type="dxa"/>
            <w:gridSpan w:val="7"/>
            <w:tcBorders>
              <w:bottom w:val="single" w:sz="4" w:space="0" w:color="auto"/>
            </w:tcBorders>
          </w:tcPr>
          <w:p w14:paraId="2851898C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C0A78" w:rsidRPr="00520E63" w14:paraId="3D066359" w14:textId="77777777" w:rsidTr="00865355">
        <w:tc>
          <w:tcPr>
            <w:tcW w:w="4786" w:type="dxa"/>
          </w:tcPr>
          <w:p w14:paraId="08CEEAD9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432F8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F4070B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F1E9E" w14:textId="77777777" w:rsidR="004C0A78" w:rsidRPr="00520E63" w:rsidRDefault="004C0A78" w:rsidP="0086535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78" w:rsidRPr="00520E63" w14:paraId="706DDE98" w14:textId="77777777" w:rsidTr="00865355">
        <w:tc>
          <w:tcPr>
            <w:tcW w:w="4786" w:type="dxa"/>
          </w:tcPr>
          <w:p w14:paraId="391E1FE7" w14:textId="77777777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3BAC133" w14:textId="68CABDB0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92AB07" w14:textId="77777777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BB7FBCB" w14:textId="302EF4E0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C4362D3" w14:textId="77777777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0332ED1" w14:textId="76FCC339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97CCA4" w14:textId="77777777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8925259" w14:textId="19776430" w:rsidR="004C0A78" w:rsidRPr="00520E63" w:rsidRDefault="004C0A78" w:rsidP="004C0A7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C0A78" w:rsidRPr="00D5385D" w14:paraId="21562EA1" w14:textId="77777777" w:rsidTr="00865355">
        <w:tc>
          <w:tcPr>
            <w:tcW w:w="4786" w:type="dxa"/>
          </w:tcPr>
          <w:p w14:paraId="42016B40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B7C3DCE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5BF394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A9C7C9B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6552A6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A208C63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682E3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DC81EE6" w14:textId="77777777" w:rsidR="004C0A78" w:rsidRPr="00D5385D" w:rsidRDefault="004C0A78" w:rsidP="004C0A78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0A78" w:rsidRPr="00520E63" w14:paraId="6668CB30" w14:textId="77777777" w:rsidTr="00865355">
        <w:tc>
          <w:tcPr>
            <w:tcW w:w="4786" w:type="dxa"/>
          </w:tcPr>
          <w:p w14:paraId="25F7A3F7" w14:textId="7905C2C7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ยอดคงเหลือ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59F94C" w14:textId="6E75711F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46,466</w:t>
            </w:r>
          </w:p>
        </w:tc>
        <w:tc>
          <w:tcPr>
            <w:tcW w:w="236" w:type="dxa"/>
          </w:tcPr>
          <w:p w14:paraId="1EBDA5CA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C8DED4E" w14:textId="685733DA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/>
                <w:sz w:val="30"/>
                <w:szCs w:val="30"/>
              </w:rPr>
              <w:t>10,097</w:t>
            </w:r>
          </w:p>
        </w:tc>
        <w:tc>
          <w:tcPr>
            <w:tcW w:w="236" w:type="dxa"/>
          </w:tcPr>
          <w:p w14:paraId="1BD5A8A6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EB39D94" w14:textId="2DD65D92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43,508</w:t>
            </w:r>
          </w:p>
        </w:tc>
        <w:tc>
          <w:tcPr>
            <w:tcW w:w="236" w:type="dxa"/>
          </w:tcPr>
          <w:p w14:paraId="7BB11639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3AE726E" w14:textId="2534F649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/>
                <w:sz w:val="30"/>
                <w:szCs w:val="30"/>
              </w:rPr>
              <w:t>8,379</w:t>
            </w:r>
          </w:p>
        </w:tc>
      </w:tr>
      <w:tr w:rsidR="004C0A78" w:rsidRPr="00520E63" w14:paraId="6A5E0334" w14:textId="77777777" w:rsidTr="00865355">
        <w:tc>
          <w:tcPr>
            <w:tcW w:w="4786" w:type="dxa"/>
          </w:tcPr>
          <w:p w14:paraId="5D47D97C" w14:textId="77777777" w:rsidR="004C0A78" w:rsidRPr="00520E63" w:rsidRDefault="004C0A78" w:rsidP="00D5385D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86F5D37" w14:textId="630C2A52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57C16C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8A44025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3DCB93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B76ABE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086D889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02DDC02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C0A78" w:rsidRPr="00520E63" w14:paraId="440BC005" w14:textId="77777777" w:rsidTr="00865355">
        <w:tc>
          <w:tcPr>
            <w:tcW w:w="4786" w:type="dxa"/>
          </w:tcPr>
          <w:p w14:paraId="33ADD0DC" w14:textId="77777777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3" w:type="dxa"/>
          </w:tcPr>
          <w:p w14:paraId="2E326223" w14:textId="76AD8C44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  <w:tc>
          <w:tcPr>
            <w:tcW w:w="236" w:type="dxa"/>
          </w:tcPr>
          <w:p w14:paraId="5DEBA6DD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46D576F" w14:textId="1808D4B6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236" w:type="dxa"/>
          </w:tcPr>
          <w:p w14:paraId="61C00D6C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FCFC8BF" w14:textId="7C558FD9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  <w:tc>
          <w:tcPr>
            <w:tcW w:w="236" w:type="dxa"/>
          </w:tcPr>
          <w:p w14:paraId="0154F911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3E3C510" w14:textId="511CCF10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</w:tr>
      <w:tr w:rsidR="004C0A78" w:rsidRPr="00520E63" w14:paraId="2CC4002F" w14:textId="77777777" w:rsidTr="00865355">
        <w:tc>
          <w:tcPr>
            <w:tcW w:w="4786" w:type="dxa"/>
          </w:tcPr>
          <w:p w14:paraId="11D2508E" w14:textId="77777777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C691361" w14:textId="3BD905E0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36" w:type="dxa"/>
          </w:tcPr>
          <w:p w14:paraId="76194820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2F0F64D" w14:textId="762B8C3C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3125B96C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F4728B9" w14:textId="11DEFB79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14:paraId="37F1F56F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8616DF4" w14:textId="1B722033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4C0A78" w:rsidRPr="00520E63" w14:paraId="62BE8AD7" w14:textId="77777777" w:rsidTr="00865355">
        <w:tc>
          <w:tcPr>
            <w:tcW w:w="4786" w:type="dxa"/>
          </w:tcPr>
          <w:p w14:paraId="7647DD0B" w14:textId="77777777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ค่าใช้จ่ายที่รับรู้ใน</w:t>
            </w: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DF7E442" w14:textId="15A96780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  <w:tc>
          <w:tcPr>
            <w:tcW w:w="236" w:type="dxa"/>
          </w:tcPr>
          <w:p w14:paraId="69FC9C27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AFF7EC1" w14:textId="15E3DF6D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236" w:type="dxa"/>
          </w:tcPr>
          <w:p w14:paraId="56AE6BE2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6D98A9" w14:textId="3350ABBF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3,153</w:t>
            </w:r>
          </w:p>
        </w:tc>
        <w:tc>
          <w:tcPr>
            <w:tcW w:w="236" w:type="dxa"/>
          </w:tcPr>
          <w:p w14:paraId="13868A40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B7280A9" w14:textId="2859A665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2,906</w:t>
            </w:r>
          </w:p>
        </w:tc>
      </w:tr>
      <w:tr w:rsidR="004C0A78" w:rsidRPr="00520E63" w14:paraId="7D23A700" w14:textId="77777777" w:rsidTr="00865355">
        <w:tc>
          <w:tcPr>
            <w:tcW w:w="4786" w:type="dxa"/>
          </w:tcPr>
          <w:p w14:paraId="42E143D4" w14:textId="77777777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ขาดทุนจากการวัดมูลค่าประมาณการตามหลัก</w:t>
            </w:r>
          </w:p>
        </w:tc>
        <w:tc>
          <w:tcPr>
            <w:tcW w:w="1083" w:type="dxa"/>
          </w:tcPr>
          <w:p w14:paraId="56F4012B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DDB0B3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D0BA4F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86F7E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F2A2C48" w14:textId="77777777" w:rsidR="004C0A78" w:rsidRPr="00AB488C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1BB91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B59BB8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520E63" w14:paraId="263331A7" w14:textId="77777777" w:rsidTr="00C95EF9">
        <w:tc>
          <w:tcPr>
            <w:tcW w:w="4786" w:type="dxa"/>
          </w:tcPr>
          <w:p w14:paraId="5BCA9DF0" w14:textId="234D6BC9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20E63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รับรู้ในขาดทุนเบ็ดเสร็จอื่น</w:t>
            </w:r>
          </w:p>
        </w:tc>
        <w:tc>
          <w:tcPr>
            <w:tcW w:w="1083" w:type="dxa"/>
          </w:tcPr>
          <w:p w14:paraId="0719F29B" w14:textId="1B1DE62C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  <w:tc>
          <w:tcPr>
            <w:tcW w:w="236" w:type="dxa"/>
          </w:tcPr>
          <w:p w14:paraId="097CE5CD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7889383" w14:textId="116ABBF9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41,504</w:t>
            </w:r>
          </w:p>
        </w:tc>
        <w:tc>
          <w:tcPr>
            <w:tcW w:w="236" w:type="dxa"/>
          </w:tcPr>
          <w:p w14:paraId="6D8FB83E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9C1072" w14:textId="599C716A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3,838</w:t>
            </w:r>
          </w:p>
        </w:tc>
        <w:tc>
          <w:tcPr>
            <w:tcW w:w="236" w:type="dxa"/>
          </w:tcPr>
          <w:p w14:paraId="272FAAE0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ABB1576" w14:textId="502FBCE9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38,424</w:t>
            </w:r>
          </w:p>
        </w:tc>
      </w:tr>
      <w:tr w:rsidR="004C0A78" w:rsidRPr="00520E63" w14:paraId="6E66D472" w14:textId="77777777" w:rsidTr="00865355">
        <w:tc>
          <w:tcPr>
            <w:tcW w:w="4786" w:type="dxa"/>
          </w:tcPr>
          <w:p w14:paraId="150488B8" w14:textId="471F5909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16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FDC565" w14:textId="3D01251D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(10,361)</w:t>
            </w:r>
          </w:p>
        </w:tc>
        <w:tc>
          <w:tcPr>
            <w:tcW w:w="236" w:type="dxa"/>
          </w:tcPr>
          <w:p w14:paraId="478AA9A1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9A5B95" w14:textId="67B20099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(8,241)</w:t>
            </w:r>
          </w:p>
        </w:tc>
        <w:tc>
          <w:tcPr>
            <w:tcW w:w="236" w:type="dxa"/>
          </w:tcPr>
          <w:p w14:paraId="15B831A8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655BB4B" w14:textId="38073519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(10,121)</w:t>
            </w:r>
          </w:p>
        </w:tc>
        <w:tc>
          <w:tcPr>
            <w:tcW w:w="236" w:type="dxa"/>
          </w:tcPr>
          <w:p w14:paraId="31FF0E1B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0CCDDD4" w14:textId="0A4571CF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(6,201)</w:t>
            </w:r>
          </w:p>
        </w:tc>
      </w:tr>
      <w:tr w:rsidR="004C0A78" w:rsidRPr="00D5385D" w14:paraId="4C75208E" w14:textId="77777777" w:rsidTr="00865355">
        <w:tc>
          <w:tcPr>
            <w:tcW w:w="4786" w:type="dxa"/>
          </w:tcPr>
          <w:p w14:paraId="79F10FB9" w14:textId="18A779BA" w:rsidR="004C0A78" w:rsidRPr="00D5385D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FF52538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A1964E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4101AAE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C7814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CF75C34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8EE91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E04E293" w14:textId="77777777" w:rsidR="004C0A78" w:rsidRPr="00D5385D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0A78" w:rsidRPr="00520E63" w14:paraId="5A847C80" w14:textId="77777777" w:rsidTr="00865355">
        <w:tc>
          <w:tcPr>
            <w:tcW w:w="4786" w:type="dxa"/>
          </w:tcPr>
          <w:p w14:paraId="446ECADE" w14:textId="1ED8869D" w:rsidR="004C0A78" w:rsidRPr="00520E63" w:rsidRDefault="004C0A78" w:rsidP="00D5385D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98623D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696973F9" w14:textId="18F5D46F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0D9302AF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5BDAA447" w14:textId="1C0384ED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46,466</w:t>
            </w:r>
          </w:p>
        </w:tc>
        <w:tc>
          <w:tcPr>
            <w:tcW w:w="236" w:type="dxa"/>
          </w:tcPr>
          <w:p w14:paraId="6DDD142D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55C0120" w14:textId="52D2FECB" w:rsidR="004C0A78" w:rsidRPr="00520E63" w:rsidRDefault="00E64E55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  <w:tc>
          <w:tcPr>
            <w:tcW w:w="236" w:type="dxa"/>
          </w:tcPr>
          <w:p w14:paraId="45A40F5A" w14:textId="77777777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41EDCAA9" w14:textId="1AC155BB" w:rsidR="004C0A78" w:rsidRPr="00520E63" w:rsidRDefault="004C0A78" w:rsidP="004C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43,508</w:t>
            </w:r>
          </w:p>
        </w:tc>
      </w:tr>
    </w:tbl>
    <w:p w14:paraId="27A922CD" w14:textId="77777777" w:rsidR="004C0A78" w:rsidRPr="00F4738C" w:rsidRDefault="004C0A78" w:rsidP="004C0A7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CF0FE" w14:textId="145BF1CC" w:rsidR="00D5385D" w:rsidRPr="00412EB6" w:rsidRDefault="00D5385D" w:rsidP="00D53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ขาดทุน (กำไร) จากการวัดมูลค่าประมาณการตามหลักคณิตศาสตร์ประกันภัยที่รับรู้ใน</w:t>
      </w:r>
      <w:r w:rsidR="009C3819">
        <w:rPr>
          <w:rFonts w:ascii="Angsana New" w:hAnsi="Angsana New" w:hint="cs"/>
          <w:sz w:val="30"/>
          <w:szCs w:val="30"/>
          <w:cs/>
        </w:rPr>
        <w:t>ขาดทุน</w:t>
      </w:r>
      <w:r w:rsidRPr="00412EB6">
        <w:rPr>
          <w:rFonts w:ascii="Angsana New" w:hAnsi="Angsana New"/>
          <w:sz w:val="30"/>
          <w:szCs w:val="30"/>
          <w:cs/>
        </w:rPr>
        <w:t>เบ็ดเสร็จอื่นเกิดขึ้นจาก</w:t>
      </w:r>
    </w:p>
    <w:p w14:paraId="6F762FFD" w14:textId="77777777" w:rsidR="00D5385D" w:rsidRPr="00F4738C" w:rsidRDefault="00D5385D" w:rsidP="00D53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1" w:type="dxa"/>
        <w:tblLook w:val="04A0" w:firstRow="1" w:lastRow="0" w:firstColumn="1" w:lastColumn="0" w:noHBand="0" w:noVBand="1"/>
      </w:tblPr>
      <w:tblGrid>
        <w:gridCol w:w="4111"/>
        <w:gridCol w:w="1168"/>
        <w:gridCol w:w="236"/>
        <w:gridCol w:w="1186"/>
        <w:gridCol w:w="236"/>
        <w:gridCol w:w="1156"/>
        <w:gridCol w:w="239"/>
        <w:gridCol w:w="1179"/>
      </w:tblGrid>
      <w:tr w:rsidR="00D5385D" w14:paraId="36B58ADE" w14:textId="77777777" w:rsidTr="00D5385D">
        <w:tc>
          <w:tcPr>
            <w:tcW w:w="4111" w:type="dxa"/>
            <w:shd w:val="clear" w:color="auto" w:fill="auto"/>
          </w:tcPr>
          <w:p w14:paraId="0A429C6B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3043DE57" w14:textId="5A6D14CB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5385D" w14:paraId="582ABB11" w14:textId="77777777" w:rsidTr="00D5385D">
        <w:tc>
          <w:tcPr>
            <w:tcW w:w="4111" w:type="dxa"/>
            <w:shd w:val="clear" w:color="auto" w:fill="auto"/>
          </w:tcPr>
          <w:p w14:paraId="4F4C5273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03D44D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F47599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05070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85D" w14:paraId="2B46C726" w14:textId="77777777" w:rsidTr="00D5385D">
        <w:tc>
          <w:tcPr>
            <w:tcW w:w="4111" w:type="dxa"/>
            <w:shd w:val="clear" w:color="auto" w:fill="auto"/>
          </w:tcPr>
          <w:p w14:paraId="7A5767F8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63C8B69" w14:textId="30955A7B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BCE76D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90727D8" w14:textId="3FBF863A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2909536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0951" w14:textId="4D9C2DE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A733F5" w14:textId="77777777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0F513" w14:textId="6112F470" w:rsidR="00D5385D" w:rsidRPr="00B53387" w:rsidRDefault="00D5385D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385D" w:rsidRPr="007C517B" w14:paraId="6AD93FF3" w14:textId="77777777" w:rsidTr="00D5385D">
        <w:tc>
          <w:tcPr>
            <w:tcW w:w="4111" w:type="dxa"/>
            <w:shd w:val="clear" w:color="auto" w:fill="auto"/>
          </w:tcPr>
          <w:p w14:paraId="5552D033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50A14BC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ECA52D4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2D86363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26994AD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7795DCE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</w:tcPr>
          <w:p w14:paraId="76108113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234B38E" w14:textId="77777777" w:rsidR="00D5385D" w:rsidRPr="007C517B" w:rsidRDefault="00D5385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A308C" w14:paraId="033D0145" w14:textId="77777777" w:rsidTr="00D5385D">
        <w:tc>
          <w:tcPr>
            <w:tcW w:w="4111" w:type="dxa"/>
            <w:shd w:val="clear" w:color="auto" w:fill="auto"/>
          </w:tcPr>
          <w:p w14:paraId="2B7746BD" w14:textId="2629D045" w:rsidR="00BA308C" w:rsidRPr="00B53387" w:rsidRDefault="00BA308C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168" w:type="dxa"/>
          </w:tcPr>
          <w:p w14:paraId="19E18513" w14:textId="1DDC30BD" w:rsidR="00BA308C" w:rsidRPr="00B53387" w:rsidRDefault="00E64E55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F4738C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36" w:type="dxa"/>
          </w:tcPr>
          <w:p w14:paraId="7BBAD728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9DD0EA5" w14:textId="21B7CF4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(602)</w:t>
            </w:r>
          </w:p>
        </w:tc>
        <w:tc>
          <w:tcPr>
            <w:tcW w:w="236" w:type="dxa"/>
          </w:tcPr>
          <w:p w14:paraId="4087A62F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EFF3589" w14:textId="1EA161E1" w:rsidR="00BA308C" w:rsidRPr="00B53387" w:rsidRDefault="00E64E55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239" w:type="dxa"/>
            <w:shd w:val="clear" w:color="auto" w:fill="auto"/>
          </w:tcPr>
          <w:p w14:paraId="0FB5A828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700C2C6" w14:textId="295AC4C1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(551)</w:t>
            </w:r>
          </w:p>
        </w:tc>
      </w:tr>
      <w:tr w:rsidR="00BA308C" w14:paraId="34A83838" w14:textId="77777777" w:rsidTr="00BA308C">
        <w:tc>
          <w:tcPr>
            <w:tcW w:w="4111" w:type="dxa"/>
            <w:shd w:val="clear" w:color="auto" w:fill="auto"/>
          </w:tcPr>
          <w:p w14:paraId="497DEF31" w14:textId="00AFCF6A" w:rsidR="00BA308C" w:rsidRPr="00B53387" w:rsidRDefault="00BA308C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4E180B" w14:textId="2918A164" w:rsidR="00BA308C" w:rsidRPr="00B53387" w:rsidRDefault="00F473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71FD57C0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1C6766" w14:textId="234ECED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42,106</w:t>
            </w:r>
          </w:p>
        </w:tc>
        <w:tc>
          <w:tcPr>
            <w:tcW w:w="236" w:type="dxa"/>
          </w:tcPr>
          <w:p w14:paraId="1FB77745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C6742EB" w14:textId="73872536" w:rsidR="00BA308C" w:rsidRPr="00B53387" w:rsidRDefault="00E64E55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9" w:type="dxa"/>
            <w:shd w:val="clear" w:color="auto" w:fill="auto"/>
          </w:tcPr>
          <w:p w14:paraId="007F1BB3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7564BD7" w14:textId="165B3C6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38,975</w:t>
            </w:r>
          </w:p>
        </w:tc>
      </w:tr>
      <w:tr w:rsidR="00BA308C" w14:paraId="64059D16" w14:textId="77777777" w:rsidTr="00BA308C">
        <w:tc>
          <w:tcPr>
            <w:tcW w:w="4111" w:type="dxa"/>
            <w:shd w:val="clear" w:color="auto" w:fill="auto"/>
          </w:tcPr>
          <w:p w14:paraId="4F6940B9" w14:textId="73B4D917" w:rsidR="00BA308C" w:rsidRPr="0085669A" w:rsidRDefault="00BA308C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66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E4E1F6" w14:textId="2CD03545" w:rsidR="00BA308C" w:rsidRPr="00B53387" w:rsidRDefault="00E64E55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  <w:tc>
          <w:tcPr>
            <w:tcW w:w="236" w:type="dxa"/>
          </w:tcPr>
          <w:p w14:paraId="4EBD4B4B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EFE6D89" w14:textId="0F5EA04D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41,504</w:t>
            </w:r>
          </w:p>
        </w:tc>
        <w:tc>
          <w:tcPr>
            <w:tcW w:w="236" w:type="dxa"/>
          </w:tcPr>
          <w:p w14:paraId="11BD1330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5D9ED" w14:textId="6720320E" w:rsidR="00BA308C" w:rsidRPr="00B53387" w:rsidRDefault="00E64E55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3,838</w:t>
            </w:r>
          </w:p>
        </w:tc>
        <w:tc>
          <w:tcPr>
            <w:tcW w:w="239" w:type="dxa"/>
            <w:shd w:val="clear" w:color="auto" w:fill="auto"/>
          </w:tcPr>
          <w:p w14:paraId="18D62980" w14:textId="77777777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2C327" w14:textId="56018ED6" w:rsidR="00BA308C" w:rsidRPr="00B53387" w:rsidRDefault="00BA308C" w:rsidP="00BA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38,424</w:t>
            </w:r>
          </w:p>
        </w:tc>
      </w:tr>
    </w:tbl>
    <w:p w14:paraId="5728CFF6" w14:textId="77777777" w:rsidR="001C5D20" w:rsidRDefault="001C5D20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0A99F654" w14:textId="77777777" w:rsidR="00E64E55" w:rsidRDefault="00E64E55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3D50BA95" w14:textId="77777777" w:rsidR="00E64E55" w:rsidRDefault="00E64E55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31D4705B" w14:textId="77777777" w:rsidR="00E64E55" w:rsidRPr="007C517B" w:rsidRDefault="00E64E55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78277083" w14:textId="77777777" w:rsidR="004B7530" w:rsidRDefault="004B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D23620" w14:textId="124EE803" w:rsidR="004C0A78" w:rsidRPr="004B7530" w:rsidRDefault="004C0A78" w:rsidP="004C0A7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B7530">
        <w:rPr>
          <w:rFonts w:ascii="Angsana New" w:hAnsi="Angsana New"/>
          <w:sz w:val="30"/>
          <w:szCs w:val="30"/>
          <w:cs/>
        </w:rPr>
        <w:lastRenderedPageBreak/>
        <w:t>สมมติฐานที่สำคัญ</w:t>
      </w:r>
      <w:r w:rsidRPr="004B7530">
        <w:rPr>
          <w:rFonts w:ascii="Angsana New" w:hAnsi="Angsana New" w:hint="cs"/>
          <w:sz w:val="30"/>
          <w:szCs w:val="30"/>
          <w:cs/>
        </w:rPr>
        <w:t>ที่</w:t>
      </w:r>
      <w:r w:rsidRPr="004B7530">
        <w:rPr>
          <w:rFonts w:ascii="Angsana New" w:hAnsi="Angsana New"/>
          <w:sz w:val="30"/>
          <w:szCs w:val="30"/>
          <w:cs/>
        </w:rPr>
        <w:t>ใช้ในการคำนวณ</w:t>
      </w:r>
      <w:r w:rsidR="007C517B" w:rsidRPr="004B7530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4B7530">
        <w:rPr>
          <w:rFonts w:ascii="Angsana New" w:hAnsi="Angsana New"/>
          <w:sz w:val="30"/>
          <w:szCs w:val="30"/>
          <w:cs/>
        </w:rPr>
        <w:t>มีดังนี้</w:t>
      </w:r>
    </w:p>
    <w:p w14:paraId="787312E8" w14:textId="77777777" w:rsidR="004C0A78" w:rsidRPr="004B7530" w:rsidRDefault="004C0A78" w:rsidP="004C0A78">
      <w:pPr>
        <w:pStyle w:val="BodyText2"/>
        <w:ind w:left="351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3510"/>
        <w:gridCol w:w="1392"/>
        <w:gridCol w:w="232"/>
        <w:gridCol w:w="1494"/>
        <w:gridCol w:w="261"/>
        <w:gridCol w:w="1326"/>
        <w:gridCol w:w="239"/>
        <w:gridCol w:w="1294"/>
      </w:tblGrid>
      <w:tr w:rsidR="004C0A78" w:rsidRPr="004B7530" w14:paraId="1681D9C7" w14:textId="77777777" w:rsidTr="00865355">
        <w:tc>
          <w:tcPr>
            <w:tcW w:w="3510" w:type="dxa"/>
            <w:shd w:val="clear" w:color="auto" w:fill="auto"/>
          </w:tcPr>
          <w:p w14:paraId="71A951B5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8" w:type="dxa"/>
            <w:gridSpan w:val="7"/>
            <w:tcBorders>
              <w:bottom w:val="single" w:sz="4" w:space="0" w:color="auto"/>
            </w:tcBorders>
          </w:tcPr>
          <w:p w14:paraId="07B06E3D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ร้อยละ (ต่อปี)</w:t>
            </w:r>
          </w:p>
        </w:tc>
      </w:tr>
      <w:tr w:rsidR="004C0A78" w:rsidRPr="004B7530" w14:paraId="7F0B5FBF" w14:textId="77777777" w:rsidTr="00865355">
        <w:tc>
          <w:tcPr>
            <w:tcW w:w="3510" w:type="dxa"/>
            <w:shd w:val="clear" w:color="auto" w:fill="auto"/>
          </w:tcPr>
          <w:p w14:paraId="0E8C62F0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BC5B24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70158A1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20F8D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D20" w:rsidRPr="004B7530" w14:paraId="5BE37C43" w14:textId="77777777" w:rsidTr="00865355">
        <w:tc>
          <w:tcPr>
            <w:tcW w:w="3510" w:type="dxa"/>
            <w:shd w:val="clear" w:color="auto" w:fill="auto"/>
          </w:tcPr>
          <w:p w14:paraId="7265262F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D76C665" w14:textId="3DACD5F0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40A5EB21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383A340B" w14:textId="0736C16B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2BEB68C8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F91E2" w14:textId="085BC118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332C3AAF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40C2A" w14:textId="0DB5DBC2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C5D20" w:rsidRPr="004B7530" w14:paraId="64C829EE" w14:textId="77777777" w:rsidTr="00865355">
        <w:tc>
          <w:tcPr>
            <w:tcW w:w="3510" w:type="dxa"/>
            <w:shd w:val="clear" w:color="auto" w:fill="auto"/>
          </w:tcPr>
          <w:p w14:paraId="41230622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77AF207D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47E48F5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BC1A80F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59251C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79F17EF5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A06A66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51EAC62" w14:textId="77777777" w:rsidR="001C5D20" w:rsidRPr="004B7530" w:rsidRDefault="001C5D20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D20" w:rsidRPr="004B7530" w14:paraId="5B0D60A7" w14:textId="77777777" w:rsidTr="00865355">
        <w:tc>
          <w:tcPr>
            <w:tcW w:w="3510" w:type="dxa"/>
            <w:shd w:val="clear" w:color="auto" w:fill="auto"/>
          </w:tcPr>
          <w:p w14:paraId="6DFD72BD" w14:textId="77777777" w:rsidR="001C5D20" w:rsidRPr="004B7530" w:rsidRDefault="001C5D20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2" w:type="dxa"/>
          </w:tcPr>
          <w:p w14:paraId="2F27B05A" w14:textId="214D2197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 xml:space="preserve">2.10 </w:t>
            </w: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4B7530"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232" w:type="dxa"/>
          </w:tcPr>
          <w:p w14:paraId="20A5318F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C6AEBA6" w14:textId="504B81B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 xml:space="preserve">2.47 </w:t>
            </w: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4B7530">
              <w:rPr>
                <w:rFonts w:ascii="Angsana New" w:hAnsi="Angsana New"/>
                <w:sz w:val="30"/>
                <w:szCs w:val="30"/>
              </w:rPr>
              <w:t xml:space="preserve"> 2.52</w:t>
            </w:r>
          </w:p>
        </w:tc>
        <w:tc>
          <w:tcPr>
            <w:tcW w:w="261" w:type="dxa"/>
          </w:tcPr>
          <w:p w14:paraId="2CDF420E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0BF5EB94" w14:textId="78E47C1C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2.1</w:t>
            </w:r>
            <w:r w:rsidR="003E557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745B5418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B619EC" w14:textId="160B9DB9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2.47</w:t>
            </w:r>
          </w:p>
        </w:tc>
      </w:tr>
      <w:tr w:rsidR="001C5D20" w:rsidRPr="004B7530" w14:paraId="1F1ED589" w14:textId="77777777" w:rsidTr="00865355">
        <w:tc>
          <w:tcPr>
            <w:tcW w:w="3510" w:type="dxa"/>
            <w:shd w:val="clear" w:color="auto" w:fill="auto"/>
          </w:tcPr>
          <w:p w14:paraId="2B41D27E" w14:textId="77777777" w:rsidR="001C5D20" w:rsidRPr="004B7530" w:rsidRDefault="001C5D20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92" w:type="dxa"/>
          </w:tcPr>
          <w:p w14:paraId="1734EDDD" w14:textId="1E4AF65B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2" w:type="dxa"/>
          </w:tcPr>
          <w:p w14:paraId="6495F2B4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78CBECD" w14:textId="7D7E1D1E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261" w:type="dxa"/>
          </w:tcPr>
          <w:p w14:paraId="1D80AF64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6CD55EE6" w14:textId="74C3E3AC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9" w:type="dxa"/>
            <w:shd w:val="clear" w:color="auto" w:fill="auto"/>
          </w:tcPr>
          <w:p w14:paraId="50A69A03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26F33B1" w14:textId="0060CFAB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</w:tr>
      <w:tr w:rsidR="001C5D20" w:rsidRPr="004B7530" w14:paraId="0545A421" w14:textId="77777777" w:rsidTr="00865355">
        <w:tc>
          <w:tcPr>
            <w:tcW w:w="3510" w:type="dxa"/>
            <w:shd w:val="clear" w:color="auto" w:fill="auto"/>
          </w:tcPr>
          <w:p w14:paraId="7CF2A023" w14:textId="77777777" w:rsidR="001C5D20" w:rsidRPr="004B7530" w:rsidRDefault="001C5D20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92" w:type="dxa"/>
          </w:tcPr>
          <w:p w14:paraId="02F667D6" w14:textId="24D0ECE3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  <w:tc>
          <w:tcPr>
            <w:tcW w:w="232" w:type="dxa"/>
          </w:tcPr>
          <w:p w14:paraId="41FA3FCE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86E8B1E" w14:textId="513A8D9A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  <w:tc>
          <w:tcPr>
            <w:tcW w:w="261" w:type="dxa"/>
          </w:tcPr>
          <w:p w14:paraId="03DBE11C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25578F2B" w14:textId="5324C54C" w:rsidR="001C5D20" w:rsidRPr="004B7530" w:rsidRDefault="00E64E55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  <w:tc>
          <w:tcPr>
            <w:tcW w:w="239" w:type="dxa"/>
            <w:shd w:val="clear" w:color="auto" w:fill="auto"/>
          </w:tcPr>
          <w:p w14:paraId="2B1C2D9A" w14:textId="77777777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0E43A2" w14:textId="5FA47CD4" w:rsidR="001C5D20" w:rsidRPr="004B7530" w:rsidRDefault="001C5D20" w:rsidP="001C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6.00 - 43.11</w:t>
            </w:r>
          </w:p>
        </w:tc>
      </w:tr>
    </w:tbl>
    <w:p w14:paraId="5BB62648" w14:textId="77777777" w:rsidR="004C0A78" w:rsidRPr="004B7530" w:rsidRDefault="004C0A78" w:rsidP="004C0A78">
      <w:pPr>
        <w:pStyle w:val="BodyText2"/>
        <w:ind w:left="351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5E77D02" w14:textId="71AC6718" w:rsidR="004C0A78" w:rsidRPr="004B7530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7530">
        <w:rPr>
          <w:rFonts w:ascii="Angsana New" w:hAnsi="Angsana New"/>
          <w:sz w:val="30"/>
          <w:szCs w:val="30"/>
          <w:cs/>
        </w:rPr>
        <w:t>ทั้งนี้การเปลี่ยนแปลงของสมมติฐานที่สำคัญข้างต้นอาจมีผลต่อความอ่อนไหวของยอดคงเหลือของประมาณการหนี้สิน</w:t>
      </w:r>
      <w:r w:rsidR="007C517B" w:rsidRPr="004B7530">
        <w:rPr>
          <w:rFonts w:ascii="Angsana New" w:hAnsi="Angsana New" w:hint="cs"/>
          <w:sz w:val="30"/>
          <w:szCs w:val="30"/>
          <w:cs/>
        </w:rPr>
        <w:t>สำหรับ</w:t>
      </w:r>
      <w:r w:rsidRPr="004B7530">
        <w:rPr>
          <w:rFonts w:ascii="Angsana New" w:hAnsi="Angsana New"/>
          <w:sz w:val="30"/>
          <w:szCs w:val="30"/>
          <w:cs/>
        </w:rPr>
        <w:t>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4CB3A24C" w14:textId="77777777" w:rsidR="004C0A78" w:rsidRPr="004B7530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3"/>
        <w:gridCol w:w="236"/>
        <w:gridCol w:w="1417"/>
        <w:gridCol w:w="236"/>
        <w:gridCol w:w="1514"/>
        <w:gridCol w:w="236"/>
        <w:gridCol w:w="1418"/>
        <w:gridCol w:w="236"/>
        <w:gridCol w:w="1514"/>
      </w:tblGrid>
      <w:tr w:rsidR="004C0A78" w:rsidRPr="004B7530" w14:paraId="4CAE7D87" w14:textId="77777777" w:rsidTr="00865355">
        <w:trPr>
          <w:cantSplit/>
        </w:trPr>
        <w:tc>
          <w:tcPr>
            <w:tcW w:w="2833" w:type="dxa"/>
            <w:vAlign w:val="bottom"/>
          </w:tcPr>
          <w:p w14:paraId="22661F18" w14:textId="77777777" w:rsidR="004C0A78" w:rsidRPr="004B7530" w:rsidRDefault="004C0A78" w:rsidP="0086535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C39B42" w14:textId="77777777" w:rsidR="004C0A78" w:rsidRPr="004B7530" w:rsidRDefault="004C0A78" w:rsidP="0086535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1" w:type="dxa"/>
            <w:gridSpan w:val="7"/>
            <w:tcBorders>
              <w:bottom w:val="single" w:sz="4" w:space="0" w:color="auto"/>
            </w:tcBorders>
            <w:vAlign w:val="bottom"/>
          </w:tcPr>
          <w:p w14:paraId="65280E03" w14:textId="77777777" w:rsidR="004C0A78" w:rsidRPr="004B7530" w:rsidRDefault="004C0A78" w:rsidP="0086535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หนี้สินอาจเพิ่มขึ้น (ลดลง) จากการเปลี่ยนแปลงของสมมติฐานที่สำคัญ (พันบาท)</w:t>
            </w:r>
          </w:p>
        </w:tc>
      </w:tr>
      <w:tr w:rsidR="004C0A78" w:rsidRPr="004B7530" w14:paraId="14A88853" w14:textId="77777777" w:rsidTr="00865355">
        <w:trPr>
          <w:cantSplit/>
        </w:trPr>
        <w:tc>
          <w:tcPr>
            <w:tcW w:w="2833" w:type="dxa"/>
            <w:vAlign w:val="bottom"/>
          </w:tcPr>
          <w:p w14:paraId="5D128838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00C6EE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57DC523B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36" w:type="dxa"/>
            <w:vAlign w:val="bottom"/>
          </w:tcPr>
          <w:p w14:paraId="3A4B7CFF" w14:textId="77777777" w:rsidR="004C0A78" w:rsidRPr="004B7530" w:rsidRDefault="004C0A78" w:rsidP="0086535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vAlign w:val="bottom"/>
          </w:tcPr>
          <w:p w14:paraId="7D071B20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4C0A78" w:rsidRPr="004B7530" w14:paraId="08172747" w14:textId="77777777" w:rsidTr="00865355">
        <w:trPr>
          <w:cantSplit/>
        </w:trPr>
        <w:tc>
          <w:tcPr>
            <w:tcW w:w="2833" w:type="dxa"/>
            <w:vAlign w:val="bottom"/>
          </w:tcPr>
          <w:p w14:paraId="208288A2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C07655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887FA8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9635A3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04946D62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  <w:vAlign w:val="bottom"/>
          </w:tcPr>
          <w:p w14:paraId="4D3500CC" w14:textId="77777777" w:rsidR="004C0A78" w:rsidRPr="004B7530" w:rsidRDefault="004C0A78" w:rsidP="0086535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56C74CB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C94BB1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416984C4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4C0A78" w:rsidRPr="004B7530" w14:paraId="6226794D" w14:textId="77777777" w:rsidTr="00865355">
        <w:trPr>
          <w:cantSplit/>
        </w:trPr>
        <w:tc>
          <w:tcPr>
            <w:tcW w:w="2833" w:type="dxa"/>
            <w:tcBorders>
              <w:bottom w:val="single" w:sz="4" w:space="0" w:color="auto"/>
            </w:tcBorders>
            <w:vAlign w:val="bottom"/>
          </w:tcPr>
          <w:p w14:paraId="7B4A7A9F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สมมติฐานที่สำคัญ</w:t>
            </w:r>
          </w:p>
        </w:tc>
        <w:tc>
          <w:tcPr>
            <w:tcW w:w="236" w:type="dxa"/>
            <w:vAlign w:val="bottom"/>
          </w:tcPr>
          <w:p w14:paraId="734F2FED" w14:textId="77777777" w:rsidR="004C0A78" w:rsidRPr="004B7530" w:rsidRDefault="004C0A78" w:rsidP="008653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EE9534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EDEBA57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19F7C44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36" w:type="dxa"/>
            <w:vAlign w:val="bottom"/>
          </w:tcPr>
          <w:p w14:paraId="5E6EFC51" w14:textId="77777777" w:rsidR="004C0A78" w:rsidRPr="004B7530" w:rsidRDefault="004C0A78" w:rsidP="0086535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D2916E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32224BE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FE86990" w14:textId="77777777" w:rsidR="004C0A78" w:rsidRPr="004B7530" w:rsidRDefault="004C0A78" w:rsidP="00865355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4B753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C0A78" w:rsidRPr="004B7530" w14:paraId="2EBC6EF4" w14:textId="77777777" w:rsidTr="00865355">
        <w:trPr>
          <w:cantSplit/>
        </w:trPr>
        <w:tc>
          <w:tcPr>
            <w:tcW w:w="2833" w:type="dxa"/>
            <w:tcBorders>
              <w:top w:val="single" w:sz="4" w:space="0" w:color="auto"/>
            </w:tcBorders>
            <w:vAlign w:val="bottom"/>
          </w:tcPr>
          <w:p w14:paraId="79085D74" w14:textId="77777777" w:rsidR="004C0A78" w:rsidRPr="004B7530" w:rsidRDefault="004C0A78" w:rsidP="007C517B">
            <w:pPr>
              <w:pStyle w:val="NoSpacing"/>
              <w:spacing w:line="1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F62D37" w14:textId="77777777" w:rsidR="004C0A78" w:rsidRPr="004B7530" w:rsidRDefault="004C0A78" w:rsidP="007C517B">
            <w:pPr>
              <w:pStyle w:val="NoSpacing"/>
              <w:spacing w:line="140" w:lineRule="atLeast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317D69" w14:textId="77777777" w:rsidR="004C0A78" w:rsidRPr="004B7530" w:rsidRDefault="004C0A78" w:rsidP="007C517B">
            <w:pPr>
              <w:spacing w:line="140" w:lineRule="atLeast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A4E43B" w14:textId="77777777" w:rsidR="004C0A78" w:rsidRPr="004B7530" w:rsidRDefault="004C0A78" w:rsidP="007C517B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4A963" w14:textId="77777777" w:rsidR="004C0A78" w:rsidRPr="004B7530" w:rsidRDefault="004C0A78" w:rsidP="007C517B">
            <w:pPr>
              <w:spacing w:line="140" w:lineRule="atLeast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7321D7" w14:textId="77777777" w:rsidR="004C0A78" w:rsidRPr="004B7530" w:rsidRDefault="004C0A78" w:rsidP="007C517B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61E00" w14:textId="77777777" w:rsidR="004C0A78" w:rsidRPr="004B7530" w:rsidRDefault="004C0A78" w:rsidP="007C517B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19F198" w14:textId="77777777" w:rsidR="004C0A78" w:rsidRPr="004B7530" w:rsidRDefault="004C0A78" w:rsidP="007C517B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616FC" w14:textId="77777777" w:rsidR="004C0A78" w:rsidRPr="004B7530" w:rsidRDefault="004C0A78" w:rsidP="007C517B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4B7530" w14:paraId="379B3CB1" w14:textId="77777777" w:rsidTr="00865355">
        <w:trPr>
          <w:cantSplit/>
        </w:trPr>
        <w:tc>
          <w:tcPr>
            <w:tcW w:w="2833" w:type="dxa"/>
            <w:vAlign w:val="bottom"/>
          </w:tcPr>
          <w:p w14:paraId="0DF96355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4B7530">
              <w:rPr>
                <w:rFonts w:ascii="Angsana New" w:hAnsi="Angsana New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  <w:vAlign w:val="bottom"/>
          </w:tcPr>
          <w:p w14:paraId="33645B71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C14D44B" w14:textId="747EA66F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211DB5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F7D8824" w14:textId="77777777" w:rsidR="004C0A78" w:rsidRPr="004B7530" w:rsidRDefault="004C0A78" w:rsidP="00865355">
            <w:pPr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DC8951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CEA21" w14:textId="77777777" w:rsidR="004C0A78" w:rsidRPr="004B7530" w:rsidRDefault="004C0A78" w:rsidP="00865355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EB7A7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ED835F8" w14:textId="77777777" w:rsidR="004C0A78" w:rsidRPr="004B7530" w:rsidRDefault="004C0A78" w:rsidP="00865355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4B7530" w14:paraId="7C992F2F" w14:textId="77777777" w:rsidTr="00865355">
        <w:trPr>
          <w:cantSplit/>
        </w:trPr>
        <w:tc>
          <w:tcPr>
            <w:tcW w:w="2833" w:type="dxa"/>
            <w:vAlign w:val="bottom"/>
          </w:tcPr>
          <w:p w14:paraId="597424B8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4B7530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4B7530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4B7530">
              <w:rPr>
                <w:rFonts w:ascii="Angsana New" w:hAnsi="Angsana New"/>
                <w:szCs w:val="30"/>
              </w:rPr>
              <w:t>1</w:t>
            </w:r>
            <w:r w:rsidRPr="004B7530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B19F8D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442D5F6" w14:textId="60310817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(1,530)</w:t>
            </w:r>
          </w:p>
        </w:tc>
        <w:tc>
          <w:tcPr>
            <w:tcW w:w="236" w:type="dxa"/>
            <w:vAlign w:val="bottom"/>
          </w:tcPr>
          <w:p w14:paraId="2317343B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C3B8A8F" w14:textId="425E195D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(1,389)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3F6299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64878" w14:textId="105DC997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1,695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708F8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F00914" w14:textId="2838792C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4C0A78" w:rsidRPr="004B7530" w14:paraId="254C8CCA" w14:textId="77777777" w:rsidTr="00865355">
        <w:trPr>
          <w:cantSplit/>
        </w:trPr>
        <w:tc>
          <w:tcPr>
            <w:tcW w:w="2833" w:type="dxa"/>
            <w:vAlign w:val="bottom"/>
          </w:tcPr>
          <w:p w14:paraId="1BB42612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4B7530">
              <w:rPr>
                <w:rFonts w:ascii="Angsana New" w:hAnsi="Angsana New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  <w:vAlign w:val="bottom"/>
          </w:tcPr>
          <w:p w14:paraId="69254E16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731A21E" w14:textId="77777777" w:rsidR="004C0A78" w:rsidRPr="004B7530" w:rsidRDefault="004C0A78" w:rsidP="00865355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2549F8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F93663D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C6265F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BB0039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047242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2A028DE" w14:textId="77777777" w:rsidR="004C0A78" w:rsidRPr="004B7530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4B7530" w14:paraId="1A87FA14" w14:textId="77777777" w:rsidTr="00865355">
        <w:trPr>
          <w:cantSplit/>
        </w:trPr>
        <w:tc>
          <w:tcPr>
            <w:tcW w:w="2833" w:type="dxa"/>
            <w:vAlign w:val="bottom"/>
          </w:tcPr>
          <w:p w14:paraId="04C1E772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4B7530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4B7530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4B7530">
              <w:rPr>
                <w:rFonts w:ascii="Angsana New" w:hAnsi="Angsana New"/>
                <w:szCs w:val="30"/>
              </w:rPr>
              <w:t>1</w:t>
            </w:r>
            <w:r w:rsidRPr="004B7530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DD8AD86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85AE7F" w14:textId="533E4B22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236" w:type="dxa"/>
            <w:vAlign w:val="bottom"/>
          </w:tcPr>
          <w:p w14:paraId="4F83F62F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883DD2" w14:textId="346ED4C7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86579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19B809" w14:textId="5F33849C" w:rsidR="004C0A78" w:rsidRPr="004B7530" w:rsidRDefault="00E64E55" w:rsidP="00E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(1,381)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60C61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605E0A5" w14:textId="530C2106" w:rsidR="004C0A78" w:rsidRPr="004B7530" w:rsidRDefault="00E64E55" w:rsidP="00E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(1,250)</w:t>
            </w:r>
          </w:p>
        </w:tc>
      </w:tr>
      <w:tr w:rsidR="004C0A78" w:rsidRPr="004B7530" w14:paraId="4B1720E5" w14:textId="77777777" w:rsidTr="00865355">
        <w:trPr>
          <w:cantSplit/>
          <w:trHeight w:val="74"/>
        </w:trPr>
        <w:tc>
          <w:tcPr>
            <w:tcW w:w="2833" w:type="dxa"/>
            <w:vAlign w:val="bottom"/>
          </w:tcPr>
          <w:p w14:paraId="6D918676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4B7530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  <w:vAlign w:val="bottom"/>
          </w:tcPr>
          <w:p w14:paraId="02E05BBA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42B8F9C" w14:textId="77777777" w:rsidR="004C0A78" w:rsidRPr="004B7530" w:rsidRDefault="004C0A78" w:rsidP="00865355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3157D9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E03FA45" w14:textId="77777777" w:rsidR="004C0A78" w:rsidRPr="004B7530" w:rsidRDefault="004C0A78" w:rsidP="00865355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A50C20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CEE032" w14:textId="77777777" w:rsidR="004C0A78" w:rsidRPr="004B7530" w:rsidRDefault="004C0A78" w:rsidP="00865355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7BBD54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81AE6DA" w14:textId="77777777" w:rsidR="004C0A78" w:rsidRPr="004B7530" w:rsidRDefault="004C0A78" w:rsidP="00865355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A78" w:rsidRPr="004B7530" w14:paraId="209EF6BE" w14:textId="77777777" w:rsidTr="00865355">
        <w:trPr>
          <w:cantSplit/>
          <w:trHeight w:val="74"/>
        </w:trPr>
        <w:tc>
          <w:tcPr>
            <w:tcW w:w="2833" w:type="dxa"/>
            <w:vAlign w:val="bottom"/>
          </w:tcPr>
          <w:p w14:paraId="5155DA04" w14:textId="77777777" w:rsidR="004C0A78" w:rsidRPr="004B7530" w:rsidRDefault="004C0A78" w:rsidP="0082380D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4B7530"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Pr="004B7530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4B7530">
              <w:rPr>
                <w:rFonts w:ascii="Angsana New" w:hAnsi="Angsana New"/>
                <w:szCs w:val="30"/>
              </w:rPr>
              <w:t>20</w:t>
            </w:r>
            <w:r w:rsidRPr="004B7530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599A9B6" w14:textId="77777777" w:rsidR="004C0A78" w:rsidRPr="004B7530" w:rsidRDefault="004C0A78" w:rsidP="00865355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3109849" w14:textId="13893D3C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(4,109)</w:t>
            </w:r>
          </w:p>
        </w:tc>
        <w:tc>
          <w:tcPr>
            <w:tcW w:w="236" w:type="dxa"/>
            <w:vAlign w:val="bottom"/>
          </w:tcPr>
          <w:p w14:paraId="3EAF1B4F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EB78A07" w14:textId="067D342C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(3,732)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3710B3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87AEB" w14:textId="5BED07D0" w:rsidR="004C0A78" w:rsidRPr="004B7530" w:rsidRDefault="0072184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065AE" w14:textId="77777777" w:rsidR="004C0A78" w:rsidRPr="004B7530" w:rsidRDefault="004C0A78" w:rsidP="00865355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A9BC06" w14:textId="448BE6C7" w:rsidR="004C0A78" w:rsidRPr="004B7530" w:rsidRDefault="00E64E55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530">
              <w:rPr>
                <w:rFonts w:ascii="Angsana New" w:hAnsi="Angsana New"/>
                <w:sz w:val="30"/>
                <w:szCs w:val="30"/>
              </w:rPr>
              <w:t>4,780</w:t>
            </w:r>
          </w:p>
        </w:tc>
      </w:tr>
    </w:tbl>
    <w:p w14:paraId="193234DB" w14:textId="77777777" w:rsidR="004C0A78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4B753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ส่วนเกินมูลค่าหุ้นและสำรองตามกฎหมาย</w:t>
      </w:r>
    </w:p>
    <w:p w14:paraId="3622661D" w14:textId="77777777" w:rsidR="004C0A78" w:rsidRPr="00B77E42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60B434FC" w14:textId="77777777" w:rsidR="004C0A78" w:rsidRPr="00935D06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35D06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</w:p>
    <w:p w14:paraId="7C618833" w14:textId="77777777" w:rsidR="004C0A78" w:rsidRPr="00B77E42" w:rsidRDefault="004C0A78" w:rsidP="004C0A78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44B318DE" w14:textId="77777777" w:rsidR="004C0A78" w:rsidRPr="00935D06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35D06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5D06">
        <w:rPr>
          <w:rFonts w:ascii="Angsana New" w:hAnsi="Angsana New"/>
          <w:sz w:val="30"/>
          <w:szCs w:val="30"/>
        </w:rPr>
        <w:t xml:space="preserve">2535 </w:t>
      </w:r>
      <w:r w:rsidRPr="00935D06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935D06">
        <w:rPr>
          <w:rFonts w:ascii="Angsana New" w:hAnsi="Angsana New"/>
          <w:sz w:val="30"/>
          <w:szCs w:val="30"/>
        </w:rPr>
        <w:t xml:space="preserve">51 </w:t>
      </w:r>
      <w:r w:rsidRPr="00935D06">
        <w:rPr>
          <w:rFonts w:ascii="Angsana New" w:hAnsi="Angsana New" w:hint="cs"/>
          <w:sz w:val="30"/>
          <w:szCs w:val="30"/>
          <w:cs/>
        </w:rPr>
        <w:t>ในกรณีที่บริษัทมหาชนเสนอขายหุ้นสูงกว่ามูลค่าหุ้นที่จดทะเบียนไว้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35D06">
        <w:rPr>
          <w:rFonts w:ascii="Angsana New" w:hAnsi="Angsana New"/>
          <w:sz w:val="30"/>
          <w:szCs w:val="30"/>
        </w:rPr>
        <w:t>“</w:t>
      </w:r>
      <w:r w:rsidRPr="00935D06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935D06">
        <w:rPr>
          <w:rFonts w:ascii="Angsana New" w:hAnsi="Angsana New"/>
          <w:sz w:val="30"/>
          <w:szCs w:val="30"/>
        </w:rPr>
        <w:t>”</w:t>
      </w:r>
      <w:r w:rsidRPr="00935D06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5CDDEBB" w14:textId="77777777" w:rsidR="004C0A78" w:rsidRPr="00B77E42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5E67CDB" w14:textId="77777777" w:rsidR="004C0A78" w:rsidRPr="00935D06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35D06"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5650BDFE" w14:textId="77777777" w:rsidR="004C0A78" w:rsidRPr="00B77E42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2958A58" w14:textId="77777777" w:rsidR="004C0A78" w:rsidRPr="00935D06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35D06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5D06">
        <w:rPr>
          <w:rFonts w:ascii="Angsana New" w:hAnsi="Angsana New"/>
          <w:sz w:val="30"/>
          <w:szCs w:val="30"/>
        </w:rPr>
        <w:t>2535</w:t>
      </w:r>
      <w:r w:rsidRPr="00935D06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935D06">
        <w:rPr>
          <w:rFonts w:ascii="Angsana New" w:hAnsi="Angsana New"/>
          <w:sz w:val="30"/>
          <w:szCs w:val="30"/>
        </w:rPr>
        <w:t>116</w:t>
      </w:r>
      <w:r w:rsidRPr="00935D06">
        <w:rPr>
          <w:rFonts w:ascii="Angsana New" w:hAnsi="Angsana New" w:hint="cs"/>
          <w:sz w:val="30"/>
          <w:szCs w:val="30"/>
          <w:cs/>
        </w:rPr>
        <w:t xml:space="preserve"> บริษัทมหาชนจะต้องจัดสรรทุนสำรอง (</w:t>
      </w:r>
      <w:r w:rsidRPr="00935D06">
        <w:rPr>
          <w:rFonts w:ascii="Angsana New" w:hAnsi="Angsana New"/>
          <w:sz w:val="30"/>
          <w:szCs w:val="30"/>
        </w:rPr>
        <w:t>“</w:t>
      </w:r>
      <w:r w:rsidRPr="00935D06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Pr="00935D06">
        <w:rPr>
          <w:rFonts w:ascii="Angsana New" w:hAnsi="Angsana New"/>
          <w:sz w:val="30"/>
          <w:szCs w:val="30"/>
        </w:rPr>
        <w:t>”)</w:t>
      </w:r>
      <w:r w:rsidRPr="00935D06">
        <w:rPr>
          <w:rFonts w:ascii="Angsana New" w:hAnsi="Angsana New" w:hint="cs"/>
          <w:sz w:val="30"/>
          <w:szCs w:val="30"/>
          <w:cs/>
        </w:rPr>
        <w:t xml:space="preserve"> อย่างน้อยร้อยละ </w:t>
      </w:r>
      <w:r w:rsidRPr="00935D06">
        <w:rPr>
          <w:rFonts w:ascii="Angsana New" w:hAnsi="Angsana New"/>
          <w:sz w:val="30"/>
          <w:szCs w:val="30"/>
        </w:rPr>
        <w:t xml:space="preserve">5 </w:t>
      </w:r>
      <w:r w:rsidRPr="00935D06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35D06">
        <w:rPr>
          <w:rFonts w:ascii="Angsana New" w:hAnsi="Angsana New"/>
          <w:sz w:val="30"/>
          <w:szCs w:val="30"/>
        </w:rPr>
        <w:t>10</w:t>
      </w:r>
      <w:r w:rsidRPr="00935D06">
        <w:rPr>
          <w:rFonts w:ascii="Angsana New" w:hAnsi="Angsana New" w:hint="cs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DE94056" w14:textId="77777777" w:rsidR="004C0A78" w:rsidRPr="00B77E42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28561283" w14:textId="77777777" w:rsidR="004C0A78" w:rsidRPr="00EB1585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EB158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0910FB64" w14:textId="77777777" w:rsidR="004C0A78" w:rsidRPr="00B77E42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16"/>
          <w:szCs w:val="16"/>
          <w:lang w:eastAsia="zh-CN"/>
        </w:rPr>
      </w:pPr>
    </w:p>
    <w:tbl>
      <w:tblPr>
        <w:tblW w:w="9643" w:type="dxa"/>
        <w:tblLook w:val="01E0" w:firstRow="1" w:lastRow="1" w:firstColumn="1" w:lastColumn="1" w:noHBand="0" w:noVBand="0"/>
      </w:tblPr>
      <w:tblGrid>
        <w:gridCol w:w="3686"/>
        <w:gridCol w:w="1276"/>
        <w:gridCol w:w="255"/>
        <w:gridCol w:w="1307"/>
        <w:gridCol w:w="252"/>
        <w:gridCol w:w="1308"/>
        <w:gridCol w:w="255"/>
        <w:gridCol w:w="1304"/>
      </w:tblGrid>
      <w:tr w:rsidR="004C0A78" w:rsidRPr="00A43E33" w14:paraId="37784BA7" w14:textId="77777777" w:rsidTr="00865355">
        <w:tc>
          <w:tcPr>
            <w:tcW w:w="3686" w:type="dxa"/>
          </w:tcPr>
          <w:p w14:paraId="6B88EFF6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7F6A98E3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C0A78" w:rsidRPr="00A43E33" w14:paraId="41F8CFF8" w14:textId="77777777" w:rsidTr="00865355">
        <w:tc>
          <w:tcPr>
            <w:tcW w:w="3686" w:type="dxa"/>
            <w:vAlign w:val="bottom"/>
          </w:tcPr>
          <w:p w14:paraId="1CFB2401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10823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1C21562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B354D" w14:textId="77777777" w:rsidR="004C0A78" w:rsidRPr="00A43E33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17B" w:rsidRPr="00A43E33" w14:paraId="13594290" w14:textId="77777777" w:rsidTr="00865355">
        <w:tc>
          <w:tcPr>
            <w:tcW w:w="3686" w:type="dxa"/>
            <w:vAlign w:val="bottom"/>
          </w:tcPr>
          <w:p w14:paraId="014F46D2" w14:textId="7777777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5CA514" w14:textId="2792299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5235D259" w14:textId="77777777" w:rsidR="007C517B" w:rsidRPr="00A43E33" w:rsidRDefault="007C517B" w:rsidP="007C517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75D37CB7" w14:textId="10FB374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vAlign w:val="bottom"/>
          </w:tcPr>
          <w:p w14:paraId="4D647742" w14:textId="77777777" w:rsidR="007C517B" w:rsidRPr="00A43E33" w:rsidRDefault="007C517B" w:rsidP="007C517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24005B5" w14:textId="3B6CC75C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0D27A55B" w14:textId="77777777" w:rsidR="007C517B" w:rsidRPr="00A43E33" w:rsidRDefault="007C517B" w:rsidP="007C517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FF5B2A" w14:textId="6240123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517B" w:rsidRPr="00A43E33" w14:paraId="79BFB3A8" w14:textId="77777777" w:rsidTr="00865355">
        <w:tc>
          <w:tcPr>
            <w:tcW w:w="3686" w:type="dxa"/>
            <w:vAlign w:val="bottom"/>
          </w:tcPr>
          <w:p w14:paraId="625B3BCB" w14:textId="7777777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6111BE66" w14:textId="7777777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00C23F3A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vAlign w:val="bottom"/>
          </w:tcPr>
          <w:p w14:paraId="37004453" w14:textId="7777777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2049FD18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8" w:type="dxa"/>
            <w:vAlign w:val="bottom"/>
          </w:tcPr>
          <w:p w14:paraId="517F57F6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D5E54D5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1304" w:type="dxa"/>
            <w:vAlign w:val="bottom"/>
          </w:tcPr>
          <w:p w14:paraId="46E92866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517B" w:rsidRPr="00A43E33" w14:paraId="1D47DF0A" w14:textId="77777777" w:rsidTr="005B0E76">
        <w:tc>
          <w:tcPr>
            <w:tcW w:w="3686" w:type="dxa"/>
            <w:vAlign w:val="bottom"/>
          </w:tcPr>
          <w:p w14:paraId="4A5C35BB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276" w:type="dxa"/>
          </w:tcPr>
          <w:p w14:paraId="4E8630F5" w14:textId="23C4C387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192,02</w:t>
            </w:r>
            <w:r w:rsidR="00D305F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0D1101AC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079CEB7" w14:textId="3E01D901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92,511</w:t>
            </w:r>
          </w:p>
        </w:tc>
        <w:tc>
          <w:tcPr>
            <w:tcW w:w="252" w:type="dxa"/>
            <w:vAlign w:val="bottom"/>
          </w:tcPr>
          <w:p w14:paraId="3BFC3B44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567A720C" w14:textId="2B254891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  <w:tc>
          <w:tcPr>
            <w:tcW w:w="255" w:type="dxa"/>
            <w:vAlign w:val="bottom"/>
          </w:tcPr>
          <w:p w14:paraId="3276281A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ED3CF1" w14:textId="75DFE40A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82,406</w:t>
            </w:r>
          </w:p>
        </w:tc>
      </w:tr>
      <w:tr w:rsidR="007C517B" w:rsidRPr="00A43E33" w14:paraId="4C9D4268" w14:textId="77777777" w:rsidTr="005B0E76">
        <w:tc>
          <w:tcPr>
            <w:tcW w:w="3686" w:type="dxa"/>
            <w:vAlign w:val="bottom"/>
          </w:tcPr>
          <w:p w14:paraId="69445547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76" w:type="dxa"/>
          </w:tcPr>
          <w:p w14:paraId="7D886C0A" w14:textId="5AECAC01" w:rsidR="007C517B" w:rsidRPr="00EB1585" w:rsidRDefault="005726F1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30,929</w:t>
            </w:r>
          </w:p>
        </w:tc>
        <w:tc>
          <w:tcPr>
            <w:tcW w:w="255" w:type="dxa"/>
            <w:vAlign w:val="bottom"/>
          </w:tcPr>
          <w:p w14:paraId="75A5C75F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3DE7E92" w14:textId="4D2BC374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61,312</w:t>
            </w:r>
          </w:p>
        </w:tc>
        <w:tc>
          <w:tcPr>
            <w:tcW w:w="252" w:type="dxa"/>
            <w:vAlign w:val="bottom"/>
          </w:tcPr>
          <w:p w14:paraId="39AA9901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0BC9FD7" w14:textId="1A26C0DE" w:rsidR="007C517B" w:rsidRPr="00EB1585" w:rsidRDefault="005726F1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28,686</w:t>
            </w:r>
          </w:p>
        </w:tc>
        <w:tc>
          <w:tcPr>
            <w:tcW w:w="255" w:type="dxa"/>
            <w:vAlign w:val="bottom"/>
          </w:tcPr>
          <w:p w14:paraId="3F4CEB33" w14:textId="77777777" w:rsidR="007C517B" w:rsidRPr="00A43E33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E7D32E" w14:textId="0A520B8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59,437</w:t>
            </w:r>
          </w:p>
        </w:tc>
      </w:tr>
      <w:tr w:rsidR="007C517B" w:rsidRPr="00A43E33" w14:paraId="4566078E" w14:textId="77777777" w:rsidTr="005B0E76">
        <w:tc>
          <w:tcPr>
            <w:tcW w:w="3686" w:type="dxa"/>
            <w:vAlign w:val="bottom"/>
          </w:tcPr>
          <w:p w14:paraId="4809808C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276" w:type="dxa"/>
          </w:tcPr>
          <w:p w14:paraId="2F9562DC" w14:textId="2EF89735" w:rsidR="007C517B" w:rsidRPr="00EB1585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E64E55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55" w:type="dxa"/>
            <w:vAlign w:val="bottom"/>
          </w:tcPr>
          <w:p w14:paraId="10FE7043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0C2561C1" w14:textId="57EC3A34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116,928</w:t>
            </w:r>
          </w:p>
        </w:tc>
        <w:tc>
          <w:tcPr>
            <w:tcW w:w="252" w:type="dxa"/>
            <w:vAlign w:val="bottom"/>
          </w:tcPr>
          <w:p w14:paraId="1123F16C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2AF17A94" w14:textId="54A3309D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17,458</w:t>
            </w:r>
          </w:p>
        </w:tc>
        <w:tc>
          <w:tcPr>
            <w:tcW w:w="255" w:type="dxa"/>
            <w:vAlign w:val="bottom"/>
          </w:tcPr>
          <w:p w14:paraId="0CF8380A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98A9AEC" w14:textId="3B1FF70D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12,133</w:t>
            </w:r>
          </w:p>
        </w:tc>
      </w:tr>
      <w:tr w:rsidR="007C517B" w:rsidRPr="00A43E33" w14:paraId="4F8BE9A4" w14:textId="77777777" w:rsidTr="005B0E76">
        <w:tc>
          <w:tcPr>
            <w:tcW w:w="3686" w:type="dxa"/>
            <w:vAlign w:val="bottom"/>
          </w:tcPr>
          <w:p w14:paraId="763CB8C9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276" w:type="dxa"/>
          </w:tcPr>
          <w:p w14:paraId="1289EDEF" w14:textId="468F7F96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25,76</w:t>
            </w:r>
            <w:r w:rsidR="005579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5079A77D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61B530E" w14:textId="3A56F28F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33,239</w:t>
            </w:r>
          </w:p>
        </w:tc>
        <w:tc>
          <w:tcPr>
            <w:tcW w:w="252" w:type="dxa"/>
            <w:vAlign w:val="bottom"/>
          </w:tcPr>
          <w:p w14:paraId="414E2876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6E7311AE" w14:textId="66BE5103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23,772</w:t>
            </w:r>
          </w:p>
        </w:tc>
        <w:tc>
          <w:tcPr>
            <w:tcW w:w="255" w:type="dxa"/>
            <w:vAlign w:val="bottom"/>
          </w:tcPr>
          <w:p w14:paraId="4F7A1FBE" w14:textId="77777777" w:rsidR="007C517B" w:rsidRPr="00A43E33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B20ACA5" w14:textId="6CA97A3D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32,294</w:t>
            </w:r>
          </w:p>
        </w:tc>
      </w:tr>
      <w:tr w:rsidR="007C517B" w:rsidRPr="00A43E33" w14:paraId="6E733B58" w14:textId="77777777" w:rsidTr="005B0E76">
        <w:tc>
          <w:tcPr>
            <w:tcW w:w="3686" w:type="dxa"/>
            <w:vAlign w:val="bottom"/>
          </w:tcPr>
          <w:p w14:paraId="458F1F28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276" w:type="dxa"/>
          </w:tcPr>
          <w:p w14:paraId="1EAB0E8F" w14:textId="3B5869C0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17,901</w:t>
            </w:r>
          </w:p>
        </w:tc>
        <w:tc>
          <w:tcPr>
            <w:tcW w:w="255" w:type="dxa"/>
            <w:vAlign w:val="bottom"/>
          </w:tcPr>
          <w:p w14:paraId="235A534D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5B3A7229" w14:textId="1961CC34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21,130</w:t>
            </w:r>
          </w:p>
        </w:tc>
        <w:tc>
          <w:tcPr>
            <w:tcW w:w="252" w:type="dxa"/>
            <w:vAlign w:val="bottom"/>
          </w:tcPr>
          <w:p w14:paraId="6C3A69C8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7F90429" w14:textId="04F76F11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8,883</w:t>
            </w:r>
          </w:p>
        </w:tc>
        <w:tc>
          <w:tcPr>
            <w:tcW w:w="255" w:type="dxa"/>
            <w:vAlign w:val="bottom"/>
          </w:tcPr>
          <w:p w14:paraId="47215EF4" w14:textId="77777777" w:rsidR="007C517B" w:rsidRPr="00A43E33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6448A1C" w14:textId="2D5970E2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12,003</w:t>
            </w:r>
          </w:p>
        </w:tc>
      </w:tr>
      <w:tr w:rsidR="007C517B" w:rsidRPr="00A43E33" w14:paraId="63D55729" w14:textId="77777777" w:rsidTr="005B0E76">
        <w:tc>
          <w:tcPr>
            <w:tcW w:w="3686" w:type="dxa"/>
            <w:vAlign w:val="bottom"/>
          </w:tcPr>
          <w:p w14:paraId="3709E629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276" w:type="dxa"/>
          </w:tcPr>
          <w:p w14:paraId="11CF8D43" w14:textId="2437258D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55" w:type="dxa"/>
            <w:vAlign w:val="bottom"/>
          </w:tcPr>
          <w:p w14:paraId="626AF910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CE1BDB8" w14:textId="7E0FEDE7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10,098</w:t>
            </w:r>
          </w:p>
        </w:tc>
        <w:tc>
          <w:tcPr>
            <w:tcW w:w="252" w:type="dxa"/>
            <w:vAlign w:val="bottom"/>
          </w:tcPr>
          <w:p w14:paraId="3B380CB1" w14:textId="77777777" w:rsidR="007C517B" w:rsidRPr="006D3581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704BBBC3" w14:textId="6D976B62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9,571</w:t>
            </w:r>
          </w:p>
        </w:tc>
        <w:tc>
          <w:tcPr>
            <w:tcW w:w="255" w:type="dxa"/>
            <w:vAlign w:val="bottom"/>
          </w:tcPr>
          <w:p w14:paraId="246F2366" w14:textId="77777777" w:rsidR="007C517B" w:rsidRPr="00A43E33" w:rsidRDefault="007C517B" w:rsidP="007C517B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6ADC7C3" w14:textId="0682F07D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10,010</w:t>
            </w:r>
          </w:p>
        </w:tc>
      </w:tr>
      <w:tr w:rsidR="007C517B" w:rsidRPr="00A43E33" w14:paraId="7433E546" w14:textId="77777777" w:rsidTr="005B0E76">
        <w:tc>
          <w:tcPr>
            <w:tcW w:w="3686" w:type="dxa"/>
            <w:vAlign w:val="bottom"/>
          </w:tcPr>
          <w:p w14:paraId="0A7D9923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76" w:type="dxa"/>
            <w:vAlign w:val="bottom"/>
          </w:tcPr>
          <w:p w14:paraId="0F689402" w14:textId="49DDB3E2" w:rsidR="007C517B" w:rsidRPr="006D3581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A02BE5C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164D9AA7" w14:textId="1CEA0AF9" w:rsidR="007C517B" w:rsidRPr="006D3581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A32BA3B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471F40CD" w14:textId="0463C169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  <w:tc>
          <w:tcPr>
            <w:tcW w:w="255" w:type="dxa"/>
            <w:vAlign w:val="bottom"/>
          </w:tcPr>
          <w:p w14:paraId="1505CA5F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A316672" w14:textId="7AD4BAA3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585">
              <w:rPr>
                <w:rFonts w:ascii="Angsana New" w:hAnsi="Angsana New"/>
                <w:sz w:val="30"/>
                <w:szCs w:val="30"/>
              </w:rPr>
              <w:t>35,820</w:t>
            </w:r>
          </w:p>
        </w:tc>
      </w:tr>
      <w:tr w:rsidR="007C517B" w:rsidRPr="00A43E33" w14:paraId="58CA5721" w14:textId="77777777" w:rsidTr="005B0E76">
        <w:tc>
          <w:tcPr>
            <w:tcW w:w="3686" w:type="dxa"/>
            <w:vAlign w:val="bottom"/>
          </w:tcPr>
          <w:p w14:paraId="05EFA1AC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76" w:type="dxa"/>
            <w:vAlign w:val="bottom"/>
          </w:tcPr>
          <w:p w14:paraId="551A050C" w14:textId="76B8481D" w:rsidR="007C517B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55" w:type="dxa"/>
            <w:vAlign w:val="bottom"/>
          </w:tcPr>
          <w:p w14:paraId="624074B9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5DCAD577" w14:textId="5E7E1623" w:rsidR="007C517B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252" w:type="dxa"/>
            <w:vAlign w:val="bottom"/>
          </w:tcPr>
          <w:p w14:paraId="496C2486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54C210E7" w14:textId="666E4168" w:rsidR="007C517B" w:rsidRPr="00EB1585" w:rsidRDefault="00E64E55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55" w:type="dxa"/>
            <w:vAlign w:val="bottom"/>
          </w:tcPr>
          <w:p w14:paraId="340F6129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D0F234E" w14:textId="4B2FD28D" w:rsidR="007C517B" w:rsidRPr="008C5AF9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</w:tr>
      <w:tr w:rsidR="00B77E42" w:rsidRPr="00A43E33" w14:paraId="2C71C297" w14:textId="77777777" w:rsidTr="005B0E76">
        <w:tc>
          <w:tcPr>
            <w:tcW w:w="3686" w:type="dxa"/>
            <w:vAlign w:val="bottom"/>
          </w:tcPr>
          <w:p w14:paraId="1F8FE472" w14:textId="12AA91B2" w:rsidR="00B77E42" w:rsidRDefault="00B77E42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</w:t>
            </w:r>
            <w:r w:rsidR="003624B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สินทรัพย์ที่ไม่ได้ใช้</w:t>
            </w:r>
          </w:p>
        </w:tc>
        <w:tc>
          <w:tcPr>
            <w:tcW w:w="1276" w:type="dxa"/>
            <w:vAlign w:val="bottom"/>
          </w:tcPr>
          <w:p w14:paraId="6E3BA32E" w14:textId="77777777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0F01DA4" w14:textId="77777777" w:rsidR="00B77E42" w:rsidRPr="006D3581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16ADCEDC" w14:textId="77777777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4E57CD5" w14:textId="77777777" w:rsidR="00B77E42" w:rsidRPr="006D3581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12F2AB1F" w14:textId="77777777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29B74C8" w14:textId="77777777" w:rsidR="00B77E42" w:rsidRPr="00A43E33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0DBD471" w14:textId="77777777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E42" w:rsidRPr="00A43E33" w14:paraId="30375E60" w14:textId="77777777" w:rsidTr="005B0E76">
        <w:tc>
          <w:tcPr>
            <w:tcW w:w="3686" w:type="dxa"/>
            <w:vAlign w:val="bottom"/>
          </w:tcPr>
          <w:p w14:paraId="19C0F6F7" w14:textId="7C570F5C" w:rsidR="00B77E42" w:rsidRDefault="00B77E42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ในการดำเนินงาน</w:t>
            </w:r>
            <w:r w:rsidR="003624B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และสินทรัพย์ถาวร</w:t>
            </w:r>
          </w:p>
        </w:tc>
        <w:tc>
          <w:tcPr>
            <w:tcW w:w="1276" w:type="dxa"/>
            <w:vAlign w:val="bottom"/>
          </w:tcPr>
          <w:p w14:paraId="1ACF2432" w14:textId="01163D72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55" w:type="dxa"/>
            <w:vAlign w:val="bottom"/>
          </w:tcPr>
          <w:p w14:paraId="17AC4A10" w14:textId="77777777" w:rsidR="00B77E42" w:rsidRPr="006D3581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bottom"/>
          </w:tcPr>
          <w:p w14:paraId="47A20E9F" w14:textId="38A4AD2E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  <w:tc>
          <w:tcPr>
            <w:tcW w:w="252" w:type="dxa"/>
            <w:vAlign w:val="bottom"/>
          </w:tcPr>
          <w:p w14:paraId="2F17B631" w14:textId="77777777" w:rsidR="00B77E42" w:rsidRPr="006D3581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</w:tcPr>
          <w:p w14:paraId="3BB533C4" w14:textId="2A37FD9B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55" w:type="dxa"/>
            <w:vAlign w:val="bottom"/>
          </w:tcPr>
          <w:p w14:paraId="318FC85C" w14:textId="77777777" w:rsidR="00B77E42" w:rsidRPr="00A43E33" w:rsidRDefault="00B77E42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406494F" w14:textId="4016C31A" w:rsidR="00B77E42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</w:tr>
      <w:tr w:rsidR="007C517B" w:rsidRPr="00A43E33" w14:paraId="5DD2E6F1" w14:textId="77777777" w:rsidTr="005B0E76">
        <w:tc>
          <w:tcPr>
            <w:tcW w:w="3686" w:type="dxa"/>
            <w:vAlign w:val="bottom"/>
          </w:tcPr>
          <w:p w14:paraId="657D6720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EA242C" w14:textId="5DEFD93F" w:rsidR="007C517B" w:rsidRPr="00EB1585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5726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5796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5" w:type="dxa"/>
            <w:vAlign w:val="bottom"/>
          </w:tcPr>
          <w:p w14:paraId="2F7A74E4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7E31E8E" w14:textId="148E440D" w:rsidR="007C517B" w:rsidRPr="006D3581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C51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52" w:type="dxa"/>
            <w:vAlign w:val="bottom"/>
          </w:tcPr>
          <w:p w14:paraId="2F17EB41" w14:textId="77777777" w:rsidR="007C517B" w:rsidRPr="006D3581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3A8E2E5" w14:textId="08006A73" w:rsidR="007C517B" w:rsidRPr="00EB1585" w:rsidRDefault="00B77E42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5726F1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5" w:type="dxa"/>
            <w:vAlign w:val="bottom"/>
          </w:tcPr>
          <w:p w14:paraId="41155391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A33BC7D" w14:textId="665FDD47" w:rsidR="007C517B" w:rsidRPr="00A43E33" w:rsidRDefault="007C517B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77E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77E42"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7C517B" w:rsidRPr="00A43E33" w14:paraId="31E9C536" w14:textId="77777777" w:rsidTr="00865355">
        <w:tc>
          <w:tcPr>
            <w:tcW w:w="3686" w:type="dxa"/>
            <w:vAlign w:val="bottom"/>
          </w:tcPr>
          <w:p w14:paraId="7EF29C17" w14:textId="77777777" w:rsidR="007C517B" w:rsidRPr="00A43E33" w:rsidRDefault="007C517B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17D1" w14:textId="045E12DF" w:rsidR="007C517B" w:rsidRPr="00A43E33" w:rsidRDefault="005726F1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426,139</w:t>
            </w:r>
          </w:p>
        </w:tc>
        <w:tc>
          <w:tcPr>
            <w:tcW w:w="255" w:type="dxa"/>
            <w:vAlign w:val="bottom"/>
          </w:tcPr>
          <w:p w14:paraId="0DAD7157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1C3DD" w14:textId="58588A6D" w:rsidR="007C517B" w:rsidRPr="00A43E33" w:rsidRDefault="0082380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369,569</w:t>
            </w:r>
          </w:p>
        </w:tc>
        <w:tc>
          <w:tcPr>
            <w:tcW w:w="252" w:type="dxa"/>
            <w:vAlign w:val="bottom"/>
          </w:tcPr>
          <w:p w14:paraId="5D23C409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46370" w14:textId="09EC2030" w:rsidR="007C517B" w:rsidRPr="00A43E33" w:rsidRDefault="005726F1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309,009</w:t>
            </w:r>
          </w:p>
        </w:tc>
        <w:tc>
          <w:tcPr>
            <w:tcW w:w="255" w:type="dxa"/>
            <w:vAlign w:val="bottom"/>
          </w:tcPr>
          <w:p w14:paraId="4F07952E" w14:textId="77777777" w:rsidR="007C517B" w:rsidRPr="00A43E33" w:rsidRDefault="007C517B" w:rsidP="007C517B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E937" w14:textId="088805EE" w:rsidR="007C517B" w:rsidRPr="00A43E33" w:rsidRDefault="0082380D" w:rsidP="007C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276,049</w:t>
            </w:r>
          </w:p>
        </w:tc>
      </w:tr>
    </w:tbl>
    <w:p w14:paraId="1C9BC7EA" w14:textId="77777777" w:rsidR="00B77E42" w:rsidRDefault="00B77E42" w:rsidP="00B77E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03F878C" w14:textId="276303F6" w:rsidR="004C0A78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8C5AF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ค่าใช้จ่ายตาม</w:t>
      </w:r>
      <w:r w:rsidR="0082380D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ธรรมชาติ</w:t>
      </w:r>
    </w:p>
    <w:p w14:paraId="50400B62" w14:textId="77777777" w:rsidR="004C0A78" w:rsidRPr="008523E4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10039" w:type="dxa"/>
        <w:tblLook w:val="01E0" w:firstRow="1" w:lastRow="1" w:firstColumn="1" w:lastColumn="1" w:noHBand="0" w:noVBand="0"/>
      </w:tblPr>
      <w:tblGrid>
        <w:gridCol w:w="3708"/>
        <w:gridCol w:w="1313"/>
        <w:gridCol w:w="255"/>
        <w:gridCol w:w="1417"/>
        <w:gridCol w:w="255"/>
        <w:gridCol w:w="1417"/>
        <w:gridCol w:w="255"/>
        <w:gridCol w:w="1419"/>
      </w:tblGrid>
      <w:tr w:rsidR="004C0A78" w:rsidRPr="008C5AF9" w14:paraId="7210EC16" w14:textId="77777777" w:rsidTr="00865355">
        <w:tc>
          <w:tcPr>
            <w:tcW w:w="3708" w:type="dxa"/>
            <w:vAlign w:val="bottom"/>
          </w:tcPr>
          <w:p w14:paraId="44017C74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1" w:type="dxa"/>
            <w:gridSpan w:val="7"/>
            <w:tcBorders>
              <w:bottom w:val="single" w:sz="4" w:space="0" w:color="auto"/>
            </w:tcBorders>
            <w:vAlign w:val="bottom"/>
          </w:tcPr>
          <w:p w14:paraId="08103D6B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C0A78" w:rsidRPr="008C5AF9" w14:paraId="4EE4E9B8" w14:textId="77777777" w:rsidTr="00865355">
        <w:tc>
          <w:tcPr>
            <w:tcW w:w="3708" w:type="dxa"/>
            <w:vAlign w:val="bottom"/>
          </w:tcPr>
          <w:p w14:paraId="0E3E0D5E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38EE9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0DE7097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12B8" w14:textId="77777777" w:rsidR="004C0A78" w:rsidRPr="008C5AF9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80D" w:rsidRPr="008C5AF9" w14:paraId="7E9E81E0" w14:textId="77777777" w:rsidTr="00865355">
        <w:tc>
          <w:tcPr>
            <w:tcW w:w="3708" w:type="dxa"/>
            <w:vAlign w:val="bottom"/>
          </w:tcPr>
          <w:p w14:paraId="3EE71F9F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43B4E031" w14:textId="3CFEAF22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0D0991F1" w14:textId="77777777" w:rsidR="0082380D" w:rsidRPr="008C5AF9" w:rsidRDefault="0082380D" w:rsidP="0082380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3091BC" w14:textId="37066D3B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vAlign w:val="bottom"/>
          </w:tcPr>
          <w:p w14:paraId="3953A234" w14:textId="77777777" w:rsidR="0082380D" w:rsidRPr="008C5AF9" w:rsidRDefault="0082380D" w:rsidP="0082380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82749D" w14:textId="0F60CF90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1FC08F11" w14:textId="77777777" w:rsidR="0082380D" w:rsidRPr="008C5AF9" w:rsidRDefault="0082380D" w:rsidP="0082380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3D4576" w14:textId="02BE945D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2380D" w:rsidRPr="008523E4" w14:paraId="5151DAE0" w14:textId="77777777" w:rsidTr="00865355">
        <w:tc>
          <w:tcPr>
            <w:tcW w:w="3708" w:type="dxa"/>
            <w:vAlign w:val="bottom"/>
          </w:tcPr>
          <w:p w14:paraId="21E96F8E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3" w:type="dxa"/>
            <w:vAlign w:val="bottom"/>
          </w:tcPr>
          <w:p w14:paraId="136953C2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4ABF03A8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CFC1721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0E101154" w14:textId="77777777" w:rsidR="0082380D" w:rsidRPr="008523E4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97569CF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4868D6B5" w14:textId="77777777" w:rsidR="0082380D" w:rsidRPr="008523E4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901B38B" w14:textId="77777777" w:rsidR="0082380D" w:rsidRPr="008523E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80D" w:rsidRPr="008C5AF9" w14:paraId="6194EDA1" w14:textId="77777777" w:rsidTr="00865355">
        <w:tc>
          <w:tcPr>
            <w:tcW w:w="3708" w:type="dxa"/>
            <w:vAlign w:val="bottom"/>
          </w:tcPr>
          <w:p w14:paraId="4C46951F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13" w:type="dxa"/>
            <w:vAlign w:val="bottom"/>
          </w:tcPr>
          <w:p w14:paraId="4AD3A69F" w14:textId="05CA505F" w:rsidR="0082380D" w:rsidRPr="00290124" w:rsidRDefault="0026411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361,747</w:t>
            </w:r>
          </w:p>
        </w:tc>
        <w:tc>
          <w:tcPr>
            <w:tcW w:w="255" w:type="dxa"/>
            <w:vAlign w:val="bottom"/>
          </w:tcPr>
          <w:p w14:paraId="34ABEBDE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2846FC7" w14:textId="6BF1DD12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3,934</w:t>
            </w:r>
          </w:p>
        </w:tc>
        <w:tc>
          <w:tcPr>
            <w:tcW w:w="255" w:type="dxa"/>
            <w:vAlign w:val="bottom"/>
          </w:tcPr>
          <w:p w14:paraId="6DC0EDBF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D6DAB08" w14:textId="3DDEE164" w:rsidR="0082380D" w:rsidRPr="00EA5899" w:rsidRDefault="0026411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282,977</w:t>
            </w:r>
          </w:p>
        </w:tc>
        <w:tc>
          <w:tcPr>
            <w:tcW w:w="255" w:type="dxa"/>
            <w:vAlign w:val="bottom"/>
          </w:tcPr>
          <w:p w14:paraId="13470217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627D7F7" w14:textId="2DEAD1E1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336">
              <w:rPr>
                <w:rFonts w:ascii="Angsana New" w:hAnsi="Angsana New" w:hint="cs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7,464</w:t>
            </w:r>
          </w:p>
        </w:tc>
      </w:tr>
      <w:tr w:rsidR="0082380D" w:rsidRPr="008C5AF9" w14:paraId="7BCAEE20" w14:textId="77777777" w:rsidTr="00865355">
        <w:tc>
          <w:tcPr>
            <w:tcW w:w="3708" w:type="dxa"/>
            <w:vAlign w:val="bottom"/>
          </w:tcPr>
          <w:p w14:paraId="296D1D98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หนี้สูญและขาดทุนจากการด้อยค่า</w:t>
            </w:r>
          </w:p>
        </w:tc>
        <w:tc>
          <w:tcPr>
            <w:tcW w:w="1313" w:type="dxa"/>
            <w:vAlign w:val="bottom"/>
          </w:tcPr>
          <w:p w14:paraId="5A151D78" w14:textId="77777777" w:rsidR="0082380D" w:rsidRPr="00290124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71868D8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E7B2804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5BB23E7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75D37E7" w14:textId="77777777" w:rsidR="0082380D" w:rsidRPr="00EA589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364A5F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23CFF3DB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80D" w:rsidRPr="008C5AF9" w14:paraId="5C24664E" w14:textId="77777777" w:rsidTr="00865355">
        <w:tc>
          <w:tcPr>
            <w:tcW w:w="3708" w:type="dxa"/>
            <w:vAlign w:val="bottom"/>
          </w:tcPr>
          <w:p w14:paraId="331E2C19" w14:textId="18CA49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C5AF9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</w:t>
            </w:r>
            <w:r w:rsidR="00851BA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13" w:type="dxa"/>
            <w:vAlign w:val="bottom"/>
          </w:tcPr>
          <w:p w14:paraId="278E9945" w14:textId="3DAD75CC" w:rsidR="0082380D" w:rsidRPr="00290124" w:rsidRDefault="00851BA4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403,388</w:t>
            </w:r>
          </w:p>
        </w:tc>
        <w:tc>
          <w:tcPr>
            <w:tcW w:w="255" w:type="dxa"/>
            <w:vAlign w:val="bottom"/>
          </w:tcPr>
          <w:p w14:paraId="249AABE8" w14:textId="77777777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CC1B3D4" w14:textId="7589DA19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590,164</w:t>
            </w:r>
          </w:p>
        </w:tc>
        <w:tc>
          <w:tcPr>
            <w:tcW w:w="255" w:type="dxa"/>
            <w:vAlign w:val="bottom"/>
          </w:tcPr>
          <w:p w14:paraId="0E1CAFF9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97A2C5" w14:textId="42E26FD5" w:rsidR="0082380D" w:rsidRPr="00EA5899" w:rsidRDefault="00851BA4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197,644</w:t>
            </w:r>
          </w:p>
        </w:tc>
        <w:tc>
          <w:tcPr>
            <w:tcW w:w="255" w:type="dxa"/>
            <w:vAlign w:val="bottom"/>
          </w:tcPr>
          <w:p w14:paraId="3D4C4C10" w14:textId="77777777" w:rsidR="0082380D" w:rsidRPr="008C5AF9" w:rsidRDefault="0082380D" w:rsidP="008238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30EDC41" w14:textId="3B02BF2D" w:rsidR="0082380D" w:rsidRPr="008C5AF9" w:rsidRDefault="0082380D" w:rsidP="0082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387,460</w:t>
            </w:r>
          </w:p>
        </w:tc>
      </w:tr>
      <w:tr w:rsidR="00122394" w:rsidRPr="008C5AF9" w14:paraId="14D3C898" w14:textId="77777777" w:rsidTr="00865355">
        <w:tc>
          <w:tcPr>
            <w:tcW w:w="3708" w:type="dxa"/>
            <w:vAlign w:val="bottom"/>
          </w:tcPr>
          <w:p w14:paraId="40C9AF66" w14:textId="4DCC5E8D" w:rsidR="0012239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13" w:type="dxa"/>
            <w:vAlign w:val="bottom"/>
          </w:tcPr>
          <w:p w14:paraId="145AC003" w14:textId="06CDD2C4" w:rsidR="00122394" w:rsidRDefault="00851BA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  <w:tc>
          <w:tcPr>
            <w:tcW w:w="255" w:type="dxa"/>
            <w:vAlign w:val="bottom"/>
          </w:tcPr>
          <w:p w14:paraId="7884F267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5445EB" w14:textId="5B8057C8" w:rsidR="00122394" w:rsidRPr="00290124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F0AFC71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3838478" w14:textId="4355D0DC" w:rsidR="00122394" w:rsidRDefault="00851BA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66,288</w:t>
            </w:r>
          </w:p>
        </w:tc>
        <w:tc>
          <w:tcPr>
            <w:tcW w:w="255" w:type="dxa"/>
            <w:vAlign w:val="bottom"/>
          </w:tcPr>
          <w:p w14:paraId="477DCE87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4068F034" w14:textId="5571F777" w:rsidR="00122394" w:rsidRPr="00EA5899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394" w:rsidRPr="008C5AF9" w14:paraId="6354A764" w14:textId="77777777" w:rsidTr="00865355">
        <w:tc>
          <w:tcPr>
            <w:tcW w:w="3708" w:type="dxa"/>
            <w:vAlign w:val="bottom"/>
          </w:tcPr>
          <w:p w14:paraId="7B759D1E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313" w:type="dxa"/>
            <w:vAlign w:val="bottom"/>
          </w:tcPr>
          <w:p w14:paraId="6A197F7B" w14:textId="51088353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37,348</w:t>
            </w:r>
          </w:p>
        </w:tc>
        <w:tc>
          <w:tcPr>
            <w:tcW w:w="255" w:type="dxa"/>
            <w:vAlign w:val="bottom"/>
          </w:tcPr>
          <w:p w14:paraId="6F3C8DFD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12009DE" w14:textId="21DAAD83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37,729</w:t>
            </w:r>
          </w:p>
        </w:tc>
        <w:tc>
          <w:tcPr>
            <w:tcW w:w="255" w:type="dxa"/>
            <w:vAlign w:val="bottom"/>
          </w:tcPr>
          <w:p w14:paraId="45272CF1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AF3E23C" w14:textId="717A7B0F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18,859</w:t>
            </w:r>
          </w:p>
        </w:tc>
        <w:tc>
          <w:tcPr>
            <w:tcW w:w="255" w:type="dxa"/>
            <w:vAlign w:val="bottom"/>
          </w:tcPr>
          <w:p w14:paraId="493ADE14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72668DA3" w14:textId="3346FC24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23,975</w:t>
            </w:r>
          </w:p>
        </w:tc>
      </w:tr>
      <w:tr w:rsidR="00122394" w:rsidRPr="008C5AF9" w14:paraId="69D254E2" w14:textId="77777777" w:rsidTr="00865355">
        <w:tc>
          <w:tcPr>
            <w:tcW w:w="3708" w:type="dxa"/>
            <w:vAlign w:val="bottom"/>
          </w:tcPr>
          <w:p w14:paraId="41A686DD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ค่าซ่อมรถยึดและขาดทุนจากการขายรถยึด</w:t>
            </w:r>
          </w:p>
        </w:tc>
        <w:tc>
          <w:tcPr>
            <w:tcW w:w="1313" w:type="dxa"/>
            <w:vAlign w:val="bottom"/>
          </w:tcPr>
          <w:p w14:paraId="2C909677" w14:textId="08684B92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169,274</w:t>
            </w:r>
          </w:p>
        </w:tc>
        <w:tc>
          <w:tcPr>
            <w:tcW w:w="255" w:type="dxa"/>
            <w:vAlign w:val="bottom"/>
          </w:tcPr>
          <w:p w14:paraId="41E92653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87028DA" w14:textId="5F3E0CA9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150,529</w:t>
            </w:r>
          </w:p>
        </w:tc>
        <w:tc>
          <w:tcPr>
            <w:tcW w:w="255" w:type="dxa"/>
            <w:vAlign w:val="bottom"/>
          </w:tcPr>
          <w:p w14:paraId="71DBFFD8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F2FAB4" w14:textId="4D141AA0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51,263</w:t>
            </w:r>
          </w:p>
        </w:tc>
        <w:tc>
          <w:tcPr>
            <w:tcW w:w="255" w:type="dxa"/>
            <w:vAlign w:val="bottom"/>
          </w:tcPr>
          <w:p w14:paraId="4788A155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5FA220D4" w14:textId="543CB182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106,015</w:t>
            </w:r>
          </w:p>
        </w:tc>
      </w:tr>
      <w:tr w:rsidR="00122394" w:rsidRPr="008C5AF9" w14:paraId="08FB6732" w14:textId="77777777" w:rsidTr="00865355">
        <w:tc>
          <w:tcPr>
            <w:tcW w:w="3708" w:type="dxa"/>
            <w:vAlign w:val="bottom"/>
          </w:tcPr>
          <w:p w14:paraId="450F4335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3" w:type="dxa"/>
            <w:vAlign w:val="bottom"/>
          </w:tcPr>
          <w:p w14:paraId="759231AD" w14:textId="14B75B98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103,480</w:t>
            </w:r>
          </w:p>
        </w:tc>
        <w:tc>
          <w:tcPr>
            <w:tcW w:w="255" w:type="dxa"/>
            <w:vAlign w:val="bottom"/>
          </w:tcPr>
          <w:p w14:paraId="0488A97F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9DB1321" w14:textId="2FBC575F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67,0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5" w:type="dxa"/>
            <w:vAlign w:val="bottom"/>
          </w:tcPr>
          <w:p w14:paraId="34798FFD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6959CD3" w14:textId="5DAE0099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88,843</w:t>
            </w:r>
          </w:p>
        </w:tc>
        <w:tc>
          <w:tcPr>
            <w:tcW w:w="255" w:type="dxa"/>
            <w:vAlign w:val="bottom"/>
          </w:tcPr>
          <w:p w14:paraId="24AE222C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4761AB74" w14:textId="45D1200D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52,475</w:t>
            </w:r>
          </w:p>
        </w:tc>
      </w:tr>
      <w:tr w:rsidR="00122394" w:rsidRPr="008C5AF9" w14:paraId="6287A786" w14:textId="77777777" w:rsidTr="00865355">
        <w:tc>
          <w:tcPr>
            <w:tcW w:w="3708" w:type="dxa"/>
            <w:vAlign w:val="bottom"/>
          </w:tcPr>
          <w:p w14:paraId="2FB2ABC7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13" w:type="dxa"/>
            <w:vAlign w:val="bottom"/>
          </w:tcPr>
          <w:p w14:paraId="7474B720" w14:textId="006407FD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31,315</w:t>
            </w:r>
          </w:p>
        </w:tc>
        <w:tc>
          <w:tcPr>
            <w:tcW w:w="255" w:type="dxa"/>
            <w:vAlign w:val="bottom"/>
          </w:tcPr>
          <w:p w14:paraId="3CA22B8E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46DB3D7" w14:textId="68454764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39,683</w:t>
            </w:r>
          </w:p>
        </w:tc>
        <w:tc>
          <w:tcPr>
            <w:tcW w:w="255" w:type="dxa"/>
            <w:vAlign w:val="bottom"/>
          </w:tcPr>
          <w:p w14:paraId="6F98FCFE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B2E9DD3" w14:textId="24BE178B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  <w:tc>
          <w:tcPr>
            <w:tcW w:w="255" w:type="dxa"/>
            <w:vAlign w:val="bottom"/>
          </w:tcPr>
          <w:p w14:paraId="266983BE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8EFCC91" w14:textId="38E4533E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11,942</w:t>
            </w:r>
          </w:p>
        </w:tc>
      </w:tr>
      <w:tr w:rsidR="00122394" w:rsidRPr="008C5AF9" w14:paraId="68D20C14" w14:textId="77777777" w:rsidTr="00865355">
        <w:tc>
          <w:tcPr>
            <w:tcW w:w="3708" w:type="dxa"/>
            <w:vAlign w:val="bottom"/>
          </w:tcPr>
          <w:p w14:paraId="09329926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ค่าบริการระบบเชื่อมต่อ</w:t>
            </w:r>
          </w:p>
        </w:tc>
        <w:tc>
          <w:tcPr>
            <w:tcW w:w="1313" w:type="dxa"/>
            <w:vAlign w:val="bottom"/>
          </w:tcPr>
          <w:p w14:paraId="7529F5A2" w14:textId="21873839" w:rsidR="00122394" w:rsidRPr="00290124" w:rsidRDefault="008921AB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29,040</w:t>
            </w:r>
          </w:p>
        </w:tc>
        <w:tc>
          <w:tcPr>
            <w:tcW w:w="255" w:type="dxa"/>
            <w:vAlign w:val="bottom"/>
          </w:tcPr>
          <w:p w14:paraId="65C135D8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03B922F" w14:textId="1863DF81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28,552</w:t>
            </w:r>
          </w:p>
        </w:tc>
        <w:tc>
          <w:tcPr>
            <w:tcW w:w="255" w:type="dxa"/>
            <w:vAlign w:val="bottom"/>
          </w:tcPr>
          <w:p w14:paraId="4863F26F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D58729A" w14:textId="306F59B1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25,524</w:t>
            </w:r>
          </w:p>
        </w:tc>
        <w:tc>
          <w:tcPr>
            <w:tcW w:w="255" w:type="dxa"/>
            <w:vAlign w:val="bottom"/>
          </w:tcPr>
          <w:p w14:paraId="05315577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50A86FB3" w14:textId="638EA88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25,662</w:t>
            </w:r>
          </w:p>
        </w:tc>
      </w:tr>
      <w:tr w:rsidR="00122394" w:rsidRPr="008C5AF9" w14:paraId="34914591" w14:textId="77777777" w:rsidTr="00865355">
        <w:tc>
          <w:tcPr>
            <w:tcW w:w="3708" w:type="dxa"/>
            <w:vAlign w:val="bottom"/>
          </w:tcPr>
          <w:p w14:paraId="5D26443D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ค่าน้ำมันรถใช้งาน</w:t>
            </w:r>
          </w:p>
        </w:tc>
        <w:tc>
          <w:tcPr>
            <w:tcW w:w="1313" w:type="dxa"/>
            <w:vAlign w:val="bottom"/>
          </w:tcPr>
          <w:p w14:paraId="2014C45C" w14:textId="1670F0DD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11,936</w:t>
            </w:r>
          </w:p>
        </w:tc>
        <w:tc>
          <w:tcPr>
            <w:tcW w:w="255" w:type="dxa"/>
            <w:vAlign w:val="bottom"/>
          </w:tcPr>
          <w:p w14:paraId="57BDBBFC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4E1A617" w14:textId="7AF3EF06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55" w:type="dxa"/>
            <w:vAlign w:val="bottom"/>
          </w:tcPr>
          <w:p w14:paraId="7FAD7746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CC5BE1A" w14:textId="05A29668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8,964</w:t>
            </w:r>
          </w:p>
        </w:tc>
        <w:tc>
          <w:tcPr>
            <w:tcW w:w="255" w:type="dxa"/>
            <w:vAlign w:val="bottom"/>
          </w:tcPr>
          <w:p w14:paraId="091AC716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63545016" w14:textId="398FFE16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11,463</w:t>
            </w:r>
          </w:p>
        </w:tc>
      </w:tr>
      <w:tr w:rsidR="00122394" w:rsidRPr="008C5AF9" w14:paraId="18369143" w14:textId="77777777" w:rsidTr="00865355">
        <w:tc>
          <w:tcPr>
            <w:tcW w:w="3708" w:type="dxa"/>
            <w:vAlign w:val="bottom"/>
          </w:tcPr>
          <w:p w14:paraId="4426A2E4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/>
                <w:sz w:val="30"/>
                <w:szCs w:val="30"/>
                <w:cs/>
              </w:rPr>
              <w:t>ต้นทุนสินค้าที่ขาย</w:t>
            </w:r>
          </w:p>
        </w:tc>
        <w:tc>
          <w:tcPr>
            <w:tcW w:w="1313" w:type="dxa"/>
            <w:vAlign w:val="bottom"/>
          </w:tcPr>
          <w:p w14:paraId="1943EF27" w14:textId="05D51060" w:rsidR="00122394" w:rsidRPr="00290124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A7B57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49AA016" w14:textId="6F37ADF0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31,348</w:t>
            </w:r>
          </w:p>
        </w:tc>
        <w:tc>
          <w:tcPr>
            <w:tcW w:w="255" w:type="dxa"/>
            <w:vAlign w:val="bottom"/>
          </w:tcPr>
          <w:p w14:paraId="3AFC198D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46CFA7B" w14:textId="4970BC51" w:rsidR="00122394" w:rsidRPr="00EA5899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13D22CBC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010AD914" w14:textId="56ACAC9A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31,348</w:t>
            </w:r>
          </w:p>
        </w:tc>
      </w:tr>
      <w:tr w:rsidR="00122394" w:rsidRPr="008C5AF9" w14:paraId="368C746C" w14:textId="77777777" w:rsidTr="00865355">
        <w:tc>
          <w:tcPr>
            <w:tcW w:w="3708" w:type="dxa"/>
            <w:vAlign w:val="bottom"/>
          </w:tcPr>
          <w:p w14:paraId="006F6547" w14:textId="08685B92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D52D49">
              <w:rPr>
                <w:rFonts w:ascii="Angsana New" w:hAnsi="Angsana New"/>
                <w:sz w:val="30"/>
                <w:szCs w:val="30"/>
                <w:cs/>
              </w:rPr>
              <w:t xml:space="preserve">การลดมูลค่าของสินทรัพย์รอการขาย </w:t>
            </w:r>
          </w:p>
        </w:tc>
        <w:tc>
          <w:tcPr>
            <w:tcW w:w="1313" w:type="dxa"/>
            <w:vAlign w:val="bottom"/>
          </w:tcPr>
          <w:p w14:paraId="4C8CFAAB" w14:textId="77777777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7795836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539F465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B61AC4A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1B9EC6" w14:textId="77777777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7A6F090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3A67AE09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394" w:rsidRPr="008C5AF9" w14:paraId="783191DF" w14:textId="77777777" w:rsidTr="005763B7">
        <w:tc>
          <w:tcPr>
            <w:tcW w:w="3708" w:type="dxa"/>
            <w:vAlign w:val="bottom"/>
          </w:tcPr>
          <w:p w14:paraId="455B3551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52D49">
              <w:rPr>
                <w:rFonts w:ascii="Angsana New" w:hAnsi="Angsana New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313" w:type="dxa"/>
          </w:tcPr>
          <w:p w14:paraId="57193559" w14:textId="4FE44D2A" w:rsidR="00122394" w:rsidRPr="00290124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(20,661)</w:t>
            </w:r>
          </w:p>
        </w:tc>
        <w:tc>
          <w:tcPr>
            <w:tcW w:w="255" w:type="dxa"/>
            <w:vAlign w:val="bottom"/>
          </w:tcPr>
          <w:p w14:paraId="7D2077C3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9F6B46" w14:textId="3EF9F55B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006</w:t>
            </w:r>
            <w:r w:rsidRPr="002901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BE34AF3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9BF230C" w14:textId="52ECF249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55" w:type="dxa"/>
            <w:vAlign w:val="bottom"/>
          </w:tcPr>
          <w:p w14:paraId="54B043DF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928AAEA" w14:textId="2D33A4CF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(19,040)</w:t>
            </w:r>
          </w:p>
        </w:tc>
      </w:tr>
      <w:tr w:rsidR="00122394" w:rsidRPr="008C5AF9" w14:paraId="6A80A778" w14:textId="77777777" w:rsidTr="00865355">
        <w:tc>
          <w:tcPr>
            <w:tcW w:w="3708" w:type="dxa"/>
            <w:vAlign w:val="bottom"/>
          </w:tcPr>
          <w:p w14:paraId="20B60110" w14:textId="77777777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C5AF9">
              <w:rPr>
                <w:rFonts w:ascii="Angsana New" w:hAnsi="Angsana New" w:hint="cs"/>
                <w:sz w:val="30"/>
                <w:szCs w:val="30"/>
                <w:cs/>
              </w:rPr>
              <w:t>ค่าจ้างติดตามหนี้</w:t>
            </w:r>
          </w:p>
        </w:tc>
        <w:tc>
          <w:tcPr>
            <w:tcW w:w="1313" w:type="dxa"/>
            <w:vAlign w:val="bottom"/>
          </w:tcPr>
          <w:p w14:paraId="01538FC5" w14:textId="0903D51C" w:rsidR="00122394" w:rsidRPr="00290124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7DBF1A95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76BB1CE" w14:textId="268172F3" w:rsidR="00122394" w:rsidRPr="008C5AF9" w:rsidRDefault="00122394" w:rsidP="00122394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1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6990EB99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AB3C86" w14:textId="407A327E" w:rsidR="00122394" w:rsidRPr="00EA589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19,017</w:t>
            </w:r>
          </w:p>
        </w:tc>
        <w:tc>
          <w:tcPr>
            <w:tcW w:w="255" w:type="dxa"/>
            <w:vAlign w:val="bottom"/>
          </w:tcPr>
          <w:p w14:paraId="7F3DC8C0" w14:textId="77777777" w:rsidR="00122394" w:rsidRPr="008C5AF9" w:rsidRDefault="00122394" w:rsidP="0012239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004B797F" w14:textId="732BC12B" w:rsidR="00122394" w:rsidRPr="008C5AF9" w:rsidRDefault="00122394" w:rsidP="0012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99">
              <w:rPr>
                <w:rFonts w:ascii="Angsana New" w:hAnsi="Angsana New"/>
                <w:sz w:val="30"/>
                <w:szCs w:val="30"/>
              </w:rPr>
              <w:t>55,485</w:t>
            </w:r>
          </w:p>
        </w:tc>
      </w:tr>
    </w:tbl>
    <w:p w14:paraId="64A5987C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3FD7B8DE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DC0519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0BC71DE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86906B2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032CB95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47B8EE2B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C95B5B3" w14:textId="77777777" w:rsidR="004C0A78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B189FB0" w14:textId="77777777" w:rsidR="004C0A78" w:rsidRPr="005A0CBC" w:rsidRDefault="004C0A78" w:rsidP="004C0A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Pr="005A0CB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Pr="005A0CB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5AB30312" w14:textId="77777777" w:rsidR="004C0A78" w:rsidRPr="008523E4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089A51B" w14:textId="488E51AF" w:rsidR="004C0A78" w:rsidRPr="006B75C6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75C6">
        <w:rPr>
          <w:rFonts w:ascii="Angsana New" w:hAnsi="Angsana New" w:hint="cs"/>
          <w:sz w:val="30"/>
          <w:szCs w:val="30"/>
          <w:cs/>
        </w:rPr>
        <w:t>อัตราภาษีเงินได้นิติบุคคลที่ประกาศใช้ในประเทศไทย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กัมพูชา และลาวมีอัตราเดียวกันคือร้อยละ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>(สำหรับ</w:t>
      </w:r>
      <w:r w:rsidRPr="00206977">
        <w:rPr>
          <w:rFonts w:ascii="Angsana New" w:hAnsi="Angsana New" w:hint="cs"/>
          <w:spacing w:val="-4"/>
          <w:sz w:val="30"/>
          <w:szCs w:val="30"/>
          <w:cs/>
        </w:rPr>
        <w:t xml:space="preserve">ประเทศไทยกรณีเป็นกิจการขนาดกลางและขนาดย่อม </w:t>
      </w:r>
      <w:r w:rsidRPr="00206977">
        <w:rPr>
          <w:rFonts w:ascii="Angsana New" w:hAnsi="Angsana New"/>
          <w:spacing w:val="-4"/>
          <w:sz w:val="30"/>
          <w:szCs w:val="30"/>
        </w:rPr>
        <w:t xml:space="preserve">(SME) </w:t>
      </w:r>
      <w:r w:rsidRPr="00206977">
        <w:rPr>
          <w:rFonts w:ascii="Angsana New" w:hAnsi="Angsana New" w:hint="cs"/>
          <w:spacing w:val="-4"/>
          <w:sz w:val="30"/>
          <w:szCs w:val="30"/>
          <w:cs/>
        </w:rPr>
        <w:t xml:space="preserve">และมีกำไรสุทธิไม่เกิน </w:t>
      </w:r>
      <w:r w:rsidRPr="00206977">
        <w:rPr>
          <w:rFonts w:ascii="Angsana New" w:hAnsi="Angsana New"/>
          <w:spacing w:val="-4"/>
          <w:sz w:val="30"/>
          <w:szCs w:val="30"/>
        </w:rPr>
        <w:t xml:space="preserve">3 </w:t>
      </w:r>
      <w:r w:rsidRPr="00206977">
        <w:rPr>
          <w:rFonts w:ascii="Angsana New" w:hAnsi="Angsana New" w:hint="cs"/>
          <w:spacing w:val="-4"/>
          <w:sz w:val="30"/>
          <w:szCs w:val="30"/>
          <w:cs/>
        </w:rPr>
        <w:t>ล้านบาทต่อปี มีอัตราร้อยละ</w:t>
      </w:r>
      <w:r w:rsidRPr="00206977">
        <w:rPr>
          <w:rFonts w:ascii="Angsana New" w:hAnsi="Angsana New"/>
          <w:spacing w:val="-4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ส่วนประเทศพม่ามีอัตราร้อยละ </w:t>
      </w:r>
      <w:r w:rsidR="004B6BC5">
        <w:rPr>
          <w:rFonts w:ascii="Angsana New" w:hAnsi="Angsana New"/>
          <w:sz w:val="30"/>
          <w:szCs w:val="30"/>
        </w:rPr>
        <w:t>22</w:t>
      </w:r>
    </w:p>
    <w:p w14:paraId="5B8FAEEF" w14:textId="77777777" w:rsidR="004C0A78" w:rsidRPr="008523E4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236F485" w14:textId="715431D0" w:rsidR="004C0A78" w:rsidRDefault="00C22463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75C6">
        <w:rPr>
          <w:rFonts w:ascii="Angsana New" w:hAnsi="Angsana New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="004C0A78" w:rsidRPr="006B75C6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 w:rsidR="004C0A78" w:rsidRPr="006B75C6">
        <w:rPr>
          <w:rFonts w:ascii="Angsana New" w:hAnsi="Angsana New" w:hint="cs"/>
          <w:sz w:val="30"/>
          <w:szCs w:val="30"/>
          <w:cs/>
        </w:rPr>
        <w:t>สำหรับปี</w:t>
      </w:r>
      <w:r w:rsidR="004C0A78" w:rsidRPr="006B75C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0A78" w:rsidRPr="006B75C6">
        <w:rPr>
          <w:rFonts w:ascii="Angsana New" w:hAnsi="Angsana New"/>
          <w:sz w:val="30"/>
          <w:szCs w:val="30"/>
        </w:rPr>
        <w:t>3</w:t>
      </w:r>
      <w:r w:rsidR="004C0A78" w:rsidRPr="00B23D56">
        <w:rPr>
          <w:rFonts w:ascii="Angsana New" w:hAnsi="Angsana New" w:hint="cs"/>
          <w:sz w:val="30"/>
          <w:szCs w:val="30"/>
        </w:rPr>
        <w:t>1</w:t>
      </w:r>
      <w:r w:rsidR="004C0A78" w:rsidRPr="006B75C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C0A78">
        <w:rPr>
          <w:rFonts w:ascii="Angsana New" w:hAnsi="Angsana New"/>
          <w:sz w:val="30"/>
          <w:szCs w:val="30"/>
        </w:rPr>
        <w:t>256</w:t>
      </w:r>
      <w:r w:rsidR="00661846">
        <w:rPr>
          <w:rFonts w:ascii="Angsana New" w:hAnsi="Angsana New"/>
          <w:sz w:val="30"/>
          <w:szCs w:val="30"/>
        </w:rPr>
        <w:t>7</w:t>
      </w:r>
      <w:r w:rsidR="004C0A78">
        <w:rPr>
          <w:rFonts w:ascii="Angsana New" w:hAnsi="Angsana New"/>
          <w:sz w:val="30"/>
          <w:szCs w:val="30"/>
        </w:rPr>
        <w:t xml:space="preserve"> </w:t>
      </w:r>
      <w:r w:rsidR="004C0A78">
        <w:rPr>
          <w:rFonts w:ascii="Angsana New" w:hAnsi="Angsana New"/>
          <w:sz w:val="30"/>
          <w:szCs w:val="30"/>
          <w:cs/>
        </w:rPr>
        <w:t xml:space="preserve">และ </w:t>
      </w:r>
      <w:r w:rsidR="004C0A78">
        <w:rPr>
          <w:rFonts w:ascii="Angsana New" w:hAnsi="Angsana New"/>
          <w:sz w:val="30"/>
          <w:szCs w:val="30"/>
        </w:rPr>
        <w:t>256</w:t>
      </w:r>
      <w:r w:rsidR="00661846">
        <w:rPr>
          <w:rFonts w:ascii="Angsana New" w:hAnsi="Angsana New"/>
          <w:sz w:val="30"/>
          <w:szCs w:val="30"/>
        </w:rPr>
        <w:t>6</w:t>
      </w:r>
      <w:r w:rsidR="004C0A78">
        <w:rPr>
          <w:rFonts w:ascii="Angsana New" w:hAnsi="Angsana New"/>
          <w:sz w:val="30"/>
          <w:szCs w:val="30"/>
        </w:rPr>
        <w:t xml:space="preserve"> </w:t>
      </w:r>
      <w:r w:rsidR="004C0A78">
        <w:rPr>
          <w:rFonts w:ascii="Angsana New" w:hAnsi="Angsana New" w:hint="cs"/>
          <w:sz w:val="30"/>
          <w:szCs w:val="30"/>
          <w:cs/>
        </w:rPr>
        <w:t>มี</w:t>
      </w:r>
      <w:r w:rsidR="004C0A78" w:rsidRPr="006B75C6">
        <w:rPr>
          <w:rFonts w:ascii="Angsana New" w:hAnsi="Angsana New"/>
          <w:sz w:val="30"/>
          <w:szCs w:val="30"/>
          <w:cs/>
        </w:rPr>
        <w:t>ดังนี้</w:t>
      </w:r>
    </w:p>
    <w:p w14:paraId="014F692A" w14:textId="77777777" w:rsidR="004C0A78" w:rsidRPr="00537873" w:rsidRDefault="004C0A78" w:rsidP="004C0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534" w:type="dxa"/>
        <w:tblLook w:val="04A0" w:firstRow="1" w:lastRow="0" w:firstColumn="1" w:lastColumn="0" w:noHBand="0" w:noVBand="1"/>
      </w:tblPr>
      <w:tblGrid>
        <w:gridCol w:w="4111"/>
        <w:gridCol w:w="1134"/>
        <w:gridCol w:w="236"/>
        <w:gridCol w:w="1181"/>
        <w:gridCol w:w="254"/>
        <w:gridCol w:w="1167"/>
        <w:gridCol w:w="254"/>
        <w:gridCol w:w="1197"/>
      </w:tblGrid>
      <w:tr w:rsidR="004C0A78" w:rsidRPr="003B31F8" w14:paraId="6A451BBC" w14:textId="77777777" w:rsidTr="00865355">
        <w:tc>
          <w:tcPr>
            <w:tcW w:w="4111" w:type="dxa"/>
          </w:tcPr>
          <w:p w14:paraId="5E821160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tcBorders>
              <w:bottom w:val="single" w:sz="4" w:space="0" w:color="auto"/>
            </w:tcBorders>
          </w:tcPr>
          <w:p w14:paraId="3EE174A8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C0A78" w:rsidRPr="003B31F8" w14:paraId="1B08083F" w14:textId="77777777" w:rsidTr="00865355">
        <w:tc>
          <w:tcPr>
            <w:tcW w:w="4111" w:type="dxa"/>
          </w:tcPr>
          <w:p w14:paraId="7845D8CE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9B4B0D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229B0113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84F717" w14:textId="77777777" w:rsidR="004C0A78" w:rsidRPr="003B31F8" w:rsidRDefault="004C0A78" w:rsidP="0086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846" w:rsidRPr="003B31F8" w14:paraId="71FAB6BE" w14:textId="77777777" w:rsidTr="00865355">
        <w:tc>
          <w:tcPr>
            <w:tcW w:w="4111" w:type="dxa"/>
          </w:tcPr>
          <w:p w14:paraId="1E31190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99E799" w14:textId="41615731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56D26B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8D313AE" w14:textId="72023A31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23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54A6FEFC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90DE4B" w14:textId="3CB19A4F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23D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4" w:type="dxa"/>
          </w:tcPr>
          <w:p w14:paraId="41ACA76E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A00C0B" w14:textId="3050D8A4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23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1846" w:rsidRPr="008523E4" w14:paraId="2C04C139" w14:textId="77777777" w:rsidTr="00865355">
        <w:tc>
          <w:tcPr>
            <w:tcW w:w="4111" w:type="dxa"/>
          </w:tcPr>
          <w:p w14:paraId="3A41926E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B6619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A88247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F9ADCA6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14:paraId="630F9F19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9577745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14:paraId="5B876F33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14:paraId="75C1EF43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61846" w:rsidRPr="003B31F8" w14:paraId="561303A3" w14:textId="77777777" w:rsidTr="0067562A">
        <w:tc>
          <w:tcPr>
            <w:tcW w:w="4111" w:type="dxa"/>
          </w:tcPr>
          <w:p w14:paraId="4D75602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</w:tcPr>
          <w:p w14:paraId="2AF5A336" w14:textId="6638FFEC" w:rsidR="00661846" w:rsidRPr="003B31F8" w:rsidRDefault="00BD5E2D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</w:t>
            </w:r>
            <w:r w:rsidR="00C2246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2C83249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1E68E7" w14:textId="61CB1FDF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69,374</w:t>
            </w:r>
          </w:p>
        </w:tc>
        <w:tc>
          <w:tcPr>
            <w:tcW w:w="254" w:type="dxa"/>
          </w:tcPr>
          <w:p w14:paraId="2FAB2F6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5472357" w14:textId="204E5CB5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523AA08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3EBE2F" w14:textId="4B06405D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846" w:rsidRPr="003B31F8" w14:paraId="0BB98DE6" w14:textId="77777777" w:rsidTr="0067562A">
        <w:tc>
          <w:tcPr>
            <w:tcW w:w="4111" w:type="dxa"/>
          </w:tcPr>
          <w:p w14:paraId="327F7A0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  <w:vAlign w:val="bottom"/>
          </w:tcPr>
          <w:p w14:paraId="5F784085" w14:textId="603C3748" w:rsidR="00661846" w:rsidRPr="003B31F8" w:rsidRDefault="00BD5E2D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36" w:type="dxa"/>
          </w:tcPr>
          <w:p w14:paraId="23500516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FDFDD81" w14:textId="3B89044E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  <w:tc>
          <w:tcPr>
            <w:tcW w:w="254" w:type="dxa"/>
          </w:tcPr>
          <w:p w14:paraId="5A4186C3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DBCC12" w14:textId="087F33A9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</w:t>
            </w:r>
            <w:r w:rsidR="00C22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71309139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402ADF" w14:textId="347EDE0C" w:rsidR="00661846" w:rsidRPr="003B31F8" w:rsidRDefault="00661846" w:rsidP="004B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661846" w:rsidRPr="003B31F8" w14:paraId="0A27941F" w14:textId="77777777" w:rsidTr="00865355">
        <w:tc>
          <w:tcPr>
            <w:tcW w:w="4111" w:type="dxa"/>
          </w:tcPr>
          <w:p w14:paraId="68855EC9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5F9221A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210AD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2A8819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57F4D6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FC924F6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9BD93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E909B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846" w:rsidRPr="003B31F8" w14:paraId="45EFC3D1" w14:textId="77777777" w:rsidTr="00047CDD">
        <w:tc>
          <w:tcPr>
            <w:tcW w:w="4111" w:type="dxa"/>
          </w:tcPr>
          <w:p w14:paraId="2B6A116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4" w:type="dxa"/>
            <w:vAlign w:val="bottom"/>
          </w:tcPr>
          <w:p w14:paraId="1F2B43DD" w14:textId="73CD58F0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17,811</w:t>
            </w:r>
          </w:p>
        </w:tc>
        <w:tc>
          <w:tcPr>
            <w:tcW w:w="236" w:type="dxa"/>
          </w:tcPr>
          <w:p w14:paraId="59D730C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7724AD" w14:textId="76D45A9E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54" w:type="dxa"/>
          </w:tcPr>
          <w:p w14:paraId="08C6C749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CD7E51B" w14:textId="58E05FD7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18,533</w:t>
            </w:r>
          </w:p>
        </w:tc>
        <w:tc>
          <w:tcPr>
            <w:tcW w:w="254" w:type="dxa"/>
          </w:tcPr>
          <w:p w14:paraId="117D0F6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5C3DC86" w14:textId="1C2BD921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</w:tr>
      <w:tr w:rsidR="00661846" w:rsidRPr="003B31F8" w14:paraId="79B13E79" w14:textId="77777777" w:rsidTr="00865355">
        <w:tc>
          <w:tcPr>
            <w:tcW w:w="4111" w:type="dxa"/>
          </w:tcPr>
          <w:p w14:paraId="1A37F92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5EFB6D" w14:textId="5946B874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(534)</w:t>
            </w:r>
          </w:p>
        </w:tc>
        <w:tc>
          <w:tcPr>
            <w:tcW w:w="236" w:type="dxa"/>
          </w:tcPr>
          <w:p w14:paraId="06E07AC3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D24F8C" w14:textId="1ECDB140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74,143</w:t>
            </w:r>
          </w:p>
        </w:tc>
        <w:tc>
          <w:tcPr>
            <w:tcW w:w="254" w:type="dxa"/>
          </w:tcPr>
          <w:p w14:paraId="5B429D5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59B6A53" w14:textId="1F53C0A1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20,428</w:t>
            </w:r>
          </w:p>
        </w:tc>
        <w:tc>
          <w:tcPr>
            <w:tcW w:w="254" w:type="dxa"/>
          </w:tcPr>
          <w:p w14:paraId="564AC9D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E2D44B3" w14:textId="75825A90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2,513</w:t>
            </w:r>
          </w:p>
        </w:tc>
      </w:tr>
      <w:tr w:rsidR="00661846" w:rsidRPr="008523E4" w14:paraId="29407FC9" w14:textId="77777777" w:rsidTr="00865355">
        <w:tc>
          <w:tcPr>
            <w:tcW w:w="4111" w:type="dxa"/>
          </w:tcPr>
          <w:p w14:paraId="1FB691AF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FFA571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F7AA2BD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C1F976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328C04AD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09C2E66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42ACD8D2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C06BAFD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1846" w:rsidRPr="008932D7" w14:paraId="35EA1DEA" w14:textId="77777777" w:rsidTr="00865355">
        <w:tc>
          <w:tcPr>
            <w:tcW w:w="4111" w:type="dxa"/>
          </w:tcPr>
          <w:p w14:paraId="2A730FDF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4" w:type="dxa"/>
          </w:tcPr>
          <w:p w14:paraId="1B34AD4A" w14:textId="77777777" w:rsidR="00661846" w:rsidRPr="00DE48D0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E8AA1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D2867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7CF64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007EA5" w14:textId="77777777" w:rsidR="00661846" w:rsidRPr="00E96AF5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3407682B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34068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846" w:rsidRPr="003B31F8" w14:paraId="58E9E253" w14:textId="77777777" w:rsidTr="00865355">
        <w:tc>
          <w:tcPr>
            <w:tcW w:w="4111" w:type="dxa"/>
          </w:tcPr>
          <w:p w14:paraId="718A636F" w14:textId="57761389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F47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471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51599D3" w14:textId="5C14F8AC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2463">
              <w:rPr>
                <w:rFonts w:ascii="Angsana New" w:hAnsi="Angsana New"/>
                <w:sz w:val="30"/>
                <w:szCs w:val="30"/>
              </w:rPr>
              <w:t>11,741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BB214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DF84A4E" w14:textId="5B452DEC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169,497</w:t>
            </w:r>
          </w:p>
        </w:tc>
        <w:tc>
          <w:tcPr>
            <w:tcW w:w="254" w:type="dxa"/>
          </w:tcPr>
          <w:p w14:paraId="09475DF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11EBA498" w14:textId="4AC63957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2463">
              <w:rPr>
                <w:rFonts w:ascii="Angsana New" w:hAnsi="Angsana New"/>
                <w:sz w:val="30"/>
                <w:szCs w:val="30"/>
              </w:rPr>
              <w:t>58,173)</w:t>
            </w:r>
          </w:p>
        </w:tc>
        <w:tc>
          <w:tcPr>
            <w:tcW w:w="254" w:type="dxa"/>
          </w:tcPr>
          <w:p w14:paraId="18161DFC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388F9F5" w14:textId="3E9B45E4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8,420</w:t>
            </w:r>
          </w:p>
        </w:tc>
      </w:tr>
      <w:tr w:rsidR="00661846" w:rsidRPr="008523E4" w14:paraId="49401F12" w14:textId="77777777" w:rsidTr="00865355">
        <w:tc>
          <w:tcPr>
            <w:tcW w:w="4111" w:type="dxa"/>
          </w:tcPr>
          <w:p w14:paraId="1F9C7E71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1AB8B4B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D0B98B5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0EE3724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4DC61C52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44395121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4" w:type="dxa"/>
          </w:tcPr>
          <w:p w14:paraId="65EA2E09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63F5014F" w14:textId="77777777" w:rsidR="00661846" w:rsidRPr="008523E4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1846" w:rsidRPr="00B33BB5" w14:paraId="3E669FAD" w14:textId="77777777" w:rsidTr="00865355">
        <w:tc>
          <w:tcPr>
            <w:tcW w:w="4111" w:type="dxa"/>
          </w:tcPr>
          <w:p w14:paraId="3BF4DA8B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34" w:type="dxa"/>
          </w:tcPr>
          <w:p w14:paraId="3B70DAA4" w14:textId="4FF75EC0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2463">
              <w:rPr>
                <w:rFonts w:ascii="Angsana New" w:hAnsi="Angsana New"/>
                <w:sz w:val="30"/>
                <w:szCs w:val="30"/>
              </w:rPr>
              <w:t>2,419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809EB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856BEB5" w14:textId="74906F98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33,847</w:t>
            </w:r>
          </w:p>
        </w:tc>
        <w:tc>
          <w:tcPr>
            <w:tcW w:w="254" w:type="dxa"/>
          </w:tcPr>
          <w:p w14:paraId="22DEFDF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FC0FEBC" w14:textId="2F0A4736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2463">
              <w:rPr>
                <w:rFonts w:ascii="Angsana New" w:hAnsi="Angsana New"/>
                <w:sz w:val="30"/>
                <w:szCs w:val="30"/>
              </w:rPr>
              <w:t>11,635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09F959A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F0151C" w14:textId="38C188E9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</w:tr>
      <w:tr w:rsidR="00661846" w:rsidRPr="003B31F8" w14:paraId="5D29A6CB" w14:textId="77777777" w:rsidTr="00865355">
        <w:tc>
          <w:tcPr>
            <w:tcW w:w="4111" w:type="dxa"/>
          </w:tcPr>
          <w:p w14:paraId="020874C9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134" w:type="dxa"/>
            <w:vAlign w:val="bottom"/>
          </w:tcPr>
          <w:p w14:paraId="1974FAB2" w14:textId="614CF147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36" w:type="dxa"/>
          </w:tcPr>
          <w:p w14:paraId="37C2309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CE1A78" w14:textId="3E009E91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  <w:tc>
          <w:tcPr>
            <w:tcW w:w="254" w:type="dxa"/>
          </w:tcPr>
          <w:p w14:paraId="10DA47BC" w14:textId="77777777" w:rsidR="00661846" w:rsidRPr="008932D7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0FEBE7B" w14:textId="30E3CCCA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</w:t>
            </w:r>
            <w:r w:rsidR="00C22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67DE3D96" w14:textId="77777777" w:rsidR="00661846" w:rsidRPr="008932D7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3ED9994" w14:textId="783BAD44" w:rsidR="00661846" w:rsidRPr="003B31F8" w:rsidRDefault="00661846" w:rsidP="004B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661846" w:rsidRPr="003B31F8" w14:paraId="0D5FDEE9" w14:textId="77777777" w:rsidTr="00865355">
        <w:tc>
          <w:tcPr>
            <w:tcW w:w="4111" w:type="dxa"/>
          </w:tcPr>
          <w:p w14:paraId="21F0A665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เป็นรายจ่าย</w:t>
            </w:r>
          </w:p>
        </w:tc>
        <w:tc>
          <w:tcPr>
            <w:tcW w:w="1134" w:type="dxa"/>
          </w:tcPr>
          <w:p w14:paraId="282C32B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1FE3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A1F06C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E914FC6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AE5863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681B8B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98FE48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846" w:rsidRPr="003B31F8" w14:paraId="4BF2EF79" w14:textId="77777777" w:rsidTr="00865355">
        <w:tc>
          <w:tcPr>
            <w:tcW w:w="4111" w:type="dxa"/>
          </w:tcPr>
          <w:p w14:paraId="31F74073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เงินได้เพิ่มเติม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34" w:type="dxa"/>
          </w:tcPr>
          <w:p w14:paraId="75705145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AA79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2B6E4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E322C01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CEDB3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BD6177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50F5CF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846" w:rsidRPr="003B31F8" w14:paraId="3588337E" w14:textId="77777777" w:rsidTr="00865355">
        <w:tc>
          <w:tcPr>
            <w:tcW w:w="4111" w:type="dxa"/>
          </w:tcPr>
          <w:p w14:paraId="41D9D6A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34" w:type="dxa"/>
          </w:tcPr>
          <w:p w14:paraId="5D0D0C33" w14:textId="31D72AE6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(5,09</w:t>
            </w:r>
            <w:r w:rsidR="00C2246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99F59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56E8AE0" w14:textId="1D491172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36,309</w:t>
            </w:r>
          </w:p>
        </w:tc>
        <w:tc>
          <w:tcPr>
            <w:tcW w:w="254" w:type="dxa"/>
          </w:tcPr>
          <w:p w14:paraId="1CD28CFE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477A90A" w14:textId="2B2BD719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  <w:tc>
          <w:tcPr>
            <w:tcW w:w="254" w:type="dxa"/>
          </w:tcPr>
          <w:p w14:paraId="0D9CCA64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30D0511" w14:textId="6878C741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661846" w:rsidRPr="003B31F8" w14:paraId="211D0749" w14:textId="77777777" w:rsidTr="00865355">
        <w:tc>
          <w:tcPr>
            <w:tcW w:w="4111" w:type="dxa"/>
          </w:tcPr>
          <w:p w14:paraId="452C4C34" w14:textId="77777777" w:rsidR="00661846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34" w:type="dxa"/>
            <w:vAlign w:val="bottom"/>
          </w:tcPr>
          <w:p w14:paraId="4F744227" w14:textId="77777777" w:rsidR="00661846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AB526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DA44A9F" w14:textId="77777777" w:rsidR="00661846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CF8B1C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F186061" w14:textId="77777777" w:rsidR="00661846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362D5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768D7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846" w:rsidRPr="003B31F8" w14:paraId="6719E363" w14:textId="77777777" w:rsidTr="00047CDD">
        <w:tc>
          <w:tcPr>
            <w:tcW w:w="4111" w:type="dxa"/>
          </w:tcPr>
          <w:p w14:paraId="71AD5030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34" w:type="dxa"/>
          </w:tcPr>
          <w:p w14:paraId="20EA2505" w14:textId="6F4845E9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41,141</w:t>
            </w:r>
          </w:p>
        </w:tc>
        <w:tc>
          <w:tcPr>
            <w:tcW w:w="236" w:type="dxa"/>
          </w:tcPr>
          <w:p w14:paraId="519AF3B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850847" w14:textId="0456270F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54" w:type="dxa"/>
          </w:tcPr>
          <w:p w14:paraId="4A9B603D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5C7D2D6" w14:textId="5D319B8E" w:rsidR="00661846" w:rsidRPr="003B31F8" w:rsidRDefault="00C22463" w:rsidP="001A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28,570</w:t>
            </w:r>
          </w:p>
        </w:tc>
        <w:tc>
          <w:tcPr>
            <w:tcW w:w="254" w:type="dxa"/>
          </w:tcPr>
          <w:p w14:paraId="1DF02AF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1AC392B" w14:textId="7CB4F1AC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846" w:rsidRPr="003B31F8" w14:paraId="2ECD1FBA" w14:textId="77777777" w:rsidTr="00865355">
        <w:tc>
          <w:tcPr>
            <w:tcW w:w="4111" w:type="dxa"/>
          </w:tcPr>
          <w:p w14:paraId="673532B7" w14:textId="77777777" w:rsidR="00661846" w:rsidRPr="002D022B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22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134" w:type="dxa"/>
          </w:tcPr>
          <w:p w14:paraId="7EE789F1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3DF3C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0B7BDDE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3FBA28C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797B7D8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2748AFF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0534F3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46" w:rsidRPr="003B31F8" w14:paraId="25BD4615" w14:textId="77777777" w:rsidTr="00047CDD">
        <w:tc>
          <w:tcPr>
            <w:tcW w:w="4111" w:type="dxa"/>
          </w:tcPr>
          <w:p w14:paraId="0E46E70F" w14:textId="77777777" w:rsidR="00661846" w:rsidRPr="002D022B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22B">
              <w:rPr>
                <w:rFonts w:ascii="Angsana New" w:hAnsi="Angsana New" w:hint="cs"/>
                <w:sz w:val="30"/>
                <w:szCs w:val="30"/>
                <w:cs/>
              </w:rPr>
              <w:t xml:space="preserve">   สะสมทางภาษียกมา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1ADEAC" w14:textId="5F0C3683" w:rsidR="00661846" w:rsidRPr="003B31F8" w:rsidRDefault="001A6465" w:rsidP="001A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DD5D7B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D57E7DC" w14:textId="419E0E6B" w:rsidR="00661846" w:rsidRPr="00755D65" w:rsidRDefault="00661846" w:rsidP="00755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54" w:type="dxa"/>
          </w:tcPr>
          <w:p w14:paraId="1066DB43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8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4F641E0" w14:textId="64C4E5EE" w:rsidR="00661846" w:rsidRPr="003B31F8" w:rsidRDefault="001A6465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64A127C" w14:textId="77777777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8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2B3C5EF" w14:textId="08D8D61A" w:rsidR="00661846" w:rsidRPr="008B2909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846" w:rsidRPr="003B31F8" w14:paraId="19176CC5" w14:textId="77777777" w:rsidTr="00865355">
        <w:tc>
          <w:tcPr>
            <w:tcW w:w="4111" w:type="dxa"/>
          </w:tcPr>
          <w:p w14:paraId="69364873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866627" w14:textId="6B8AC211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(534)</w:t>
            </w:r>
          </w:p>
        </w:tc>
        <w:tc>
          <w:tcPr>
            <w:tcW w:w="236" w:type="dxa"/>
          </w:tcPr>
          <w:p w14:paraId="5909C21B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6685AC6" w14:textId="658FF090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74,143</w:t>
            </w:r>
          </w:p>
        </w:tc>
        <w:tc>
          <w:tcPr>
            <w:tcW w:w="254" w:type="dxa"/>
          </w:tcPr>
          <w:p w14:paraId="4C6F5D62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75E5151" w14:textId="3F818933" w:rsidR="00661846" w:rsidRPr="003B31F8" w:rsidRDefault="00C22463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20,428</w:t>
            </w:r>
          </w:p>
        </w:tc>
        <w:tc>
          <w:tcPr>
            <w:tcW w:w="254" w:type="dxa"/>
          </w:tcPr>
          <w:p w14:paraId="28626CAA" w14:textId="77777777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EF803C" w14:textId="19250BFC" w:rsidR="00661846" w:rsidRPr="003B31F8" w:rsidRDefault="00661846" w:rsidP="0066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2,513</w:t>
            </w:r>
          </w:p>
        </w:tc>
      </w:tr>
    </w:tbl>
    <w:p w14:paraId="5C79B247" w14:textId="77777777" w:rsidR="00903981" w:rsidRDefault="00903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77A95218" w14:textId="77777777" w:rsidR="004C6EEE" w:rsidRPr="004C6EEE" w:rsidRDefault="004C6EEE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4C6EEE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เงินปันผล</w:t>
      </w:r>
    </w:p>
    <w:p w14:paraId="35BF4AA5" w14:textId="77777777" w:rsidR="00F51926" w:rsidRDefault="00F51926" w:rsidP="004C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69F7363" w14:textId="77777777" w:rsidR="00F51926" w:rsidRPr="00F51926" w:rsidRDefault="00F51926" w:rsidP="00F519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26">
        <w:rPr>
          <w:rFonts w:ascii="Angsana New" w:hAnsi="Angsana New"/>
          <w:sz w:val="30"/>
          <w:szCs w:val="30"/>
          <w:cs/>
        </w:rPr>
        <w:t>ใน</w:t>
      </w:r>
      <w:r w:rsidR="000F376D">
        <w:rPr>
          <w:rFonts w:ascii="Angsana New" w:hAnsi="Angsana New" w:hint="cs"/>
          <w:sz w:val="30"/>
          <w:szCs w:val="30"/>
          <w:cs/>
        </w:rPr>
        <w:t>การ</w:t>
      </w:r>
      <w:r w:rsidRPr="00F51926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F51926">
        <w:rPr>
          <w:rFonts w:ascii="Angsana New" w:hAnsi="Angsana New"/>
          <w:sz w:val="30"/>
          <w:szCs w:val="30"/>
        </w:rPr>
        <w:t>2</w:t>
      </w:r>
      <w:r w:rsidRPr="00F51926">
        <w:rPr>
          <w:rFonts w:ascii="Angsana New" w:hAnsi="Angsana New" w:hint="cs"/>
          <w:sz w:val="30"/>
          <w:szCs w:val="30"/>
        </w:rPr>
        <w:t>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 xml:space="preserve">เมษายน </w:t>
      </w:r>
      <w:r w:rsidRPr="00F51926">
        <w:rPr>
          <w:rFonts w:ascii="Angsana New" w:hAnsi="Angsana New"/>
          <w:sz w:val="30"/>
          <w:szCs w:val="30"/>
        </w:rPr>
        <w:t>256</w:t>
      </w:r>
      <w:r w:rsidRPr="00F51926">
        <w:rPr>
          <w:rFonts w:ascii="Angsana New" w:hAnsi="Angsana New" w:hint="cs"/>
          <w:sz w:val="30"/>
          <w:szCs w:val="30"/>
        </w:rPr>
        <w:t>7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ผู้ถือหุ้นได้มีมติ</w:t>
      </w:r>
      <w:r w:rsidR="000F376D" w:rsidRPr="00BA6D4A">
        <w:rPr>
          <w:rFonts w:ascii="Angsana New" w:hAnsi="Angsana New" w:hint="cs"/>
          <w:sz w:val="30"/>
          <w:szCs w:val="30"/>
          <w:cs/>
        </w:rPr>
        <w:t>เป็นเอกฉันท์</w:t>
      </w:r>
      <w:r w:rsidRPr="00F51926">
        <w:rPr>
          <w:rFonts w:ascii="Angsana New" w:hAnsi="Angsana New"/>
          <w:sz w:val="30"/>
          <w:szCs w:val="30"/>
          <w:cs/>
        </w:rPr>
        <w:t xml:space="preserve">อนุมัติให้บริษัทจ่ายเงินปันผลสำหรับผลการดำเนินงานปี </w:t>
      </w:r>
      <w:r w:rsidR="00FD0A77">
        <w:rPr>
          <w:rFonts w:ascii="Angsana New" w:hAnsi="Angsana New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>6</w:t>
      </w:r>
      <w:r w:rsidRPr="00F51926">
        <w:rPr>
          <w:rFonts w:ascii="Angsana New" w:hAnsi="Angsana New" w:hint="cs"/>
          <w:sz w:val="30"/>
          <w:szCs w:val="30"/>
        </w:rPr>
        <w:t>6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</w:rPr>
        <w:t>0.</w:t>
      </w:r>
      <w:r w:rsidRPr="00F51926">
        <w:rPr>
          <w:rFonts w:ascii="Angsana New" w:hAnsi="Angsana New" w:hint="cs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บาท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เป็น</w:t>
      </w:r>
      <w:r w:rsidR="000F376D">
        <w:rPr>
          <w:rFonts w:ascii="Angsana New" w:hAnsi="Angsana New" w:hint="cs"/>
          <w:sz w:val="30"/>
          <w:szCs w:val="30"/>
          <w:cs/>
        </w:rPr>
        <w:t>จำนวน</w:t>
      </w:r>
      <w:r w:rsidRPr="00F51926">
        <w:rPr>
          <w:rFonts w:ascii="Angsana New" w:hAnsi="Angsana New"/>
          <w:sz w:val="30"/>
          <w:szCs w:val="30"/>
          <w:cs/>
        </w:rPr>
        <w:t>เงินรวม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 w:hint="cs"/>
          <w:sz w:val="30"/>
          <w:szCs w:val="30"/>
        </w:rPr>
        <w:t>125</w:t>
      </w:r>
      <w:r w:rsidRPr="00F51926">
        <w:rPr>
          <w:rFonts w:ascii="Angsana New" w:hAnsi="Angsana New" w:hint="cs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  <w:cs/>
        </w:rPr>
        <w:t>ล้านบาท</w:t>
      </w:r>
      <w:r w:rsidR="000F376D">
        <w:rPr>
          <w:rFonts w:ascii="Angsana New" w:hAnsi="Angsana New"/>
          <w:sz w:val="30"/>
          <w:szCs w:val="30"/>
        </w:rPr>
        <w:t xml:space="preserve"> </w:t>
      </w:r>
      <w:r w:rsidR="000F376D" w:rsidRPr="00BA6D4A">
        <w:rPr>
          <w:rFonts w:ascii="Angsana New" w:hAnsi="Angsana New" w:hint="cs"/>
          <w:sz w:val="30"/>
          <w:szCs w:val="30"/>
          <w:cs/>
        </w:rPr>
        <w:t>บริษัทได้จ่ายเง</w:t>
      </w:r>
      <w:r w:rsidR="000F376D">
        <w:rPr>
          <w:rFonts w:ascii="Angsana New" w:hAnsi="Angsana New" w:hint="cs"/>
          <w:sz w:val="30"/>
          <w:szCs w:val="30"/>
          <w:cs/>
        </w:rPr>
        <w:t>ินปันผลให้แก่ผู้ถือหุ้นเมื่อวันที่</w:t>
      </w:r>
      <w:r w:rsidRPr="00F51926">
        <w:rPr>
          <w:rFonts w:ascii="Angsana New" w:hAnsi="Angsana New"/>
          <w:sz w:val="30"/>
          <w:szCs w:val="30"/>
          <w:cs/>
        </w:rPr>
        <w:t xml:space="preserve"> </w:t>
      </w:r>
      <w:r w:rsidRPr="00F51926">
        <w:rPr>
          <w:rFonts w:ascii="Angsana New" w:hAnsi="Angsana New"/>
          <w:sz w:val="30"/>
          <w:szCs w:val="30"/>
        </w:rPr>
        <w:t>1</w:t>
      </w:r>
      <w:r w:rsidRPr="00F51926">
        <w:rPr>
          <w:rFonts w:ascii="Angsana New" w:hAnsi="Angsana New" w:hint="cs"/>
          <w:sz w:val="30"/>
          <w:szCs w:val="30"/>
        </w:rPr>
        <w:t>5</w:t>
      </w:r>
      <w:r w:rsidRPr="00F51926">
        <w:rPr>
          <w:rFonts w:ascii="Angsana New" w:hAnsi="Angsana New"/>
          <w:sz w:val="30"/>
          <w:szCs w:val="30"/>
        </w:rPr>
        <w:t xml:space="preserve"> </w:t>
      </w:r>
      <w:r w:rsidRPr="00F51926">
        <w:rPr>
          <w:rFonts w:ascii="Angsana New" w:hAnsi="Angsana New" w:hint="cs"/>
          <w:sz w:val="30"/>
          <w:szCs w:val="30"/>
          <w:cs/>
        </w:rPr>
        <w:t>พฤษภาคม</w:t>
      </w:r>
      <w:r w:rsidRPr="00F51926">
        <w:rPr>
          <w:rFonts w:ascii="Angsana New" w:hAnsi="Angsana New"/>
          <w:sz w:val="30"/>
          <w:szCs w:val="30"/>
          <w:cs/>
        </w:rPr>
        <w:t xml:space="preserve"> </w:t>
      </w:r>
      <w:r w:rsidR="00FD0A77">
        <w:rPr>
          <w:rFonts w:ascii="Angsana New" w:hAnsi="Angsana New"/>
          <w:sz w:val="30"/>
          <w:szCs w:val="30"/>
        </w:rPr>
        <w:t>25</w:t>
      </w:r>
      <w:r w:rsidRPr="00F51926">
        <w:rPr>
          <w:rFonts w:ascii="Angsana New" w:hAnsi="Angsana New"/>
          <w:sz w:val="30"/>
          <w:szCs w:val="30"/>
        </w:rPr>
        <w:t>6</w:t>
      </w:r>
      <w:r w:rsidRPr="00F51926">
        <w:rPr>
          <w:rFonts w:ascii="Angsana New" w:hAnsi="Angsana New" w:hint="cs"/>
          <w:sz w:val="30"/>
          <w:szCs w:val="30"/>
        </w:rPr>
        <w:t>7</w:t>
      </w:r>
    </w:p>
    <w:p w14:paraId="2E1A4F78" w14:textId="77777777" w:rsidR="004C6EEE" w:rsidRDefault="004C6EEE" w:rsidP="004C6E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42677267" w14:textId="77777777" w:rsidR="00F51926" w:rsidRDefault="00F51926" w:rsidP="00F5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A6D4A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="00FD0A77">
        <w:rPr>
          <w:rFonts w:ascii="Angsana New" w:hAnsi="Angsana New"/>
          <w:sz w:val="30"/>
          <w:szCs w:val="30"/>
        </w:rPr>
        <w:t>24</w:t>
      </w:r>
      <w:r w:rsidRPr="00BA6D4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D0A77">
        <w:rPr>
          <w:rFonts w:ascii="Angsana New" w:hAnsi="Angsana New"/>
          <w:sz w:val="30"/>
          <w:szCs w:val="30"/>
        </w:rPr>
        <w:t>25</w:t>
      </w:r>
      <w:r w:rsidRPr="00BA6D4A">
        <w:rPr>
          <w:rFonts w:ascii="Angsana New" w:hAnsi="Angsana New" w:hint="cs"/>
          <w:sz w:val="30"/>
          <w:szCs w:val="30"/>
          <w:cs/>
        </w:rPr>
        <w:t>6</w:t>
      </w:r>
      <w:r w:rsidRPr="00BA6D4A">
        <w:rPr>
          <w:rFonts w:ascii="Angsana New" w:hAnsi="Angsana New"/>
          <w:sz w:val="30"/>
          <w:szCs w:val="30"/>
        </w:rPr>
        <w:t>6</w:t>
      </w:r>
      <w:r w:rsidRPr="00BA6D4A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ผู้ถือหุ้นได้มีมติเป็นเอกฉันท์อนุมัติให้บริษัทจ่ายเงินปันผล</w:t>
      </w:r>
      <w:r w:rsidRPr="00BA6D4A">
        <w:rPr>
          <w:rFonts w:ascii="Angsana New" w:hAnsi="Angsana New"/>
          <w:sz w:val="30"/>
          <w:szCs w:val="30"/>
          <w:cs/>
        </w:rPr>
        <w:t xml:space="preserve">สำหรับผลการดำเนินงานปี </w:t>
      </w:r>
      <w:r>
        <w:rPr>
          <w:rFonts w:ascii="Angsana New" w:hAnsi="Angsana New"/>
          <w:sz w:val="30"/>
          <w:szCs w:val="30"/>
        </w:rPr>
        <w:t>2565</w:t>
      </w:r>
      <w:r w:rsidRPr="007A7DE0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0.42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 w:rsidRPr="00BA6D4A">
        <w:rPr>
          <w:rFonts w:ascii="Angsana New" w:hAnsi="Angsana New"/>
          <w:sz w:val="30"/>
          <w:szCs w:val="30"/>
          <w:cs/>
        </w:rPr>
        <w:t>บาท</w:t>
      </w:r>
      <w:r w:rsidRPr="00490193">
        <w:rPr>
          <w:rFonts w:ascii="Angsana New" w:hAnsi="Angsana New"/>
          <w:color w:val="FFFFFF"/>
          <w:sz w:val="30"/>
          <w:szCs w:val="30"/>
        </w:rPr>
        <w:t>-</w:t>
      </w:r>
      <w:r w:rsidRPr="00BA6D4A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BA6D4A">
        <w:rPr>
          <w:rFonts w:ascii="Angsana New" w:hAnsi="Angsana New"/>
          <w:sz w:val="30"/>
          <w:szCs w:val="30"/>
          <w:cs/>
        </w:rPr>
        <w:t xml:space="preserve">เงินรวม </w:t>
      </w:r>
      <w:r w:rsidRPr="00BA6D4A">
        <w:rPr>
          <w:rFonts w:ascii="Angsana New" w:hAnsi="Angsana New"/>
          <w:sz w:val="30"/>
          <w:szCs w:val="30"/>
        </w:rPr>
        <w:t>21</w:t>
      </w:r>
      <w:r w:rsidR="00AD708C">
        <w:rPr>
          <w:rFonts w:ascii="Angsana New" w:hAnsi="Angsana New"/>
          <w:sz w:val="30"/>
          <w:szCs w:val="30"/>
        </w:rPr>
        <w:t>0</w:t>
      </w:r>
      <w:r w:rsidRPr="00BA6D4A">
        <w:rPr>
          <w:rFonts w:ascii="Angsana New" w:hAnsi="Angsana New"/>
          <w:sz w:val="30"/>
          <w:szCs w:val="30"/>
          <w:cs/>
        </w:rPr>
        <w:t xml:space="preserve"> ล้านบา</w:t>
      </w:r>
      <w:r>
        <w:rPr>
          <w:rFonts w:ascii="Angsana New" w:hAnsi="Angsana New" w:hint="cs"/>
          <w:sz w:val="30"/>
          <w:szCs w:val="30"/>
          <w:cs/>
        </w:rPr>
        <w:t xml:space="preserve">ท </w:t>
      </w:r>
      <w:r w:rsidRPr="00BA6D4A">
        <w:rPr>
          <w:rFonts w:ascii="Angsana New" w:hAnsi="Angsana New" w:hint="cs"/>
          <w:sz w:val="30"/>
          <w:szCs w:val="30"/>
          <w:cs/>
        </w:rPr>
        <w:t>บริษัทได้จ่ายเง</w:t>
      </w:r>
      <w:r>
        <w:rPr>
          <w:rFonts w:ascii="Angsana New" w:hAnsi="Angsana New" w:hint="cs"/>
          <w:sz w:val="30"/>
          <w:szCs w:val="30"/>
          <w:cs/>
        </w:rPr>
        <w:t>ินปันผลให้แก่ผู้ถือหุ้นเมื่อ</w:t>
      </w:r>
      <w:r w:rsidRPr="00BA6D4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D708C">
        <w:rPr>
          <w:rFonts w:ascii="Angsana New" w:hAnsi="Angsana New"/>
          <w:sz w:val="30"/>
          <w:szCs w:val="30"/>
        </w:rPr>
        <w:t>1</w:t>
      </w:r>
      <w:r w:rsidRPr="00BA6D4A">
        <w:rPr>
          <w:rFonts w:ascii="Angsana New" w:hAnsi="Angsana New"/>
          <w:sz w:val="30"/>
          <w:szCs w:val="30"/>
        </w:rPr>
        <w:t>8</w:t>
      </w:r>
      <w:r w:rsidRPr="00BA6D4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D708C">
        <w:rPr>
          <w:rFonts w:ascii="Angsana New" w:hAnsi="Angsana New"/>
          <w:sz w:val="30"/>
          <w:szCs w:val="30"/>
        </w:rPr>
        <w:t>256</w:t>
      </w:r>
      <w:r w:rsidRPr="00BA6D4A">
        <w:rPr>
          <w:rFonts w:ascii="Angsana New" w:hAnsi="Angsana New"/>
          <w:sz w:val="30"/>
          <w:szCs w:val="30"/>
        </w:rPr>
        <w:t>6</w:t>
      </w:r>
    </w:p>
    <w:p w14:paraId="159CC205" w14:textId="77777777" w:rsidR="00F51926" w:rsidRPr="004C6EEE" w:rsidRDefault="00F51926" w:rsidP="004C6E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39CC032C" w14:textId="7777777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C023BB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6803D6" w14:textId="306D8D12" w:rsidR="00E046F5" w:rsidRPr="00C023BB" w:rsidRDefault="00E046F5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งบฐานะการเงินและ</w:t>
      </w:r>
      <w:r w:rsidR="006E23EA">
        <w:rPr>
          <w:rFonts w:ascii="Angsana New" w:hAnsi="Angsana New" w:hint="cs"/>
          <w:sz w:val="30"/>
          <w:szCs w:val="30"/>
          <w:cs/>
        </w:rPr>
        <w:t>งบกำไรขาดทุน</w:t>
      </w:r>
      <w:r w:rsidRPr="00C023BB">
        <w:rPr>
          <w:rFonts w:ascii="Angsana New" w:hAnsi="Angsana New"/>
          <w:sz w:val="30"/>
          <w:szCs w:val="30"/>
          <w:cs/>
        </w:rPr>
        <w:t>เป็นข้อมูลทางการเงินที่สำคัญและเป็นข้อมูลหลักของกลุ่มบริษัทซึ่งถูกนำเสนอ</w:t>
      </w:r>
      <w:r w:rsidRPr="007D231B">
        <w:rPr>
          <w:rFonts w:ascii="Angsana New" w:hAnsi="Angsana New"/>
          <w:spacing w:val="-3"/>
          <w:sz w:val="30"/>
          <w:szCs w:val="30"/>
          <w:cs/>
        </w:rPr>
        <w:t>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C023BB">
        <w:rPr>
          <w:rFonts w:ascii="Angsana New" w:hAnsi="Angsana New"/>
          <w:sz w:val="30"/>
          <w:szCs w:val="30"/>
          <w:cs/>
        </w:rPr>
        <w:t xml:space="preserve"> อย่างไรก็</w:t>
      </w:r>
      <w:r w:rsidR="00AC6338" w:rsidRPr="00C023BB">
        <w:rPr>
          <w:rFonts w:ascii="Angsana New" w:hAnsi="Angsana New" w:hint="cs"/>
          <w:sz w:val="30"/>
          <w:szCs w:val="30"/>
          <w:cs/>
        </w:rPr>
        <w:t>ตาม</w:t>
      </w:r>
      <w:r w:rsidRPr="00C023BB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</w:t>
      </w:r>
      <w:r w:rsidR="00180138" w:rsidRPr="00C023BB">
        <w:rPr>
          <w:rFonts w:ascii="Angsana New" w:hAnsi="Angsana New"/>
          <w:sz w:val="30"/>
          <w:szCs w:val="30"/>
          <w:cs/>
        </w:rPr>
        <w:t>การให้เช่าซื้อรถยนต์และรถจักรยานยนต์</w:t>
      </w:r>
      <w:r w:rsidR="00180138" w:rsidRPr="00C023BB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</w:t>
      </w:r>
      <w:r w:rsidRPr="00C023BB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C023BB">
        <w:rPr>
          <w:rFonts w:ascii="Angsana New" w:hAnsi="Angsana New"/>
          <w:sz w:val="30"/>
          <w:szCs w:val="30"/>
        </w:rPr>
        <w:t xml:space="preserve">Nano Finance </w:t>
      </w:r>
      <w:r w:rsidR="00B40435" w:rsidRPr="00C023BB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C023BB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="00B56B9C" w:rsidRPr="00C023BB">
        <w:rPr>
          <w:rFonts w:ascii="Angsana New" w:hAnsi="Angsana New"/>
          <w:sz w:val="30"/>
          <w:szCs w:val="30"/>
        </w:rPr>
        <w:t xml:space="preserve"> </w:t>
      </w:r>
      <w:r w:rsidR="00AC6338" w:rsidRPr="00C023BB">
        <w:rPr>
          <w:rFonts w:ascii="Angsana New" w:hAnsi="Angsana New"/>
          <w:sz w:val="30"/>
          <w:szCs w:val="30"/>
          <w:cs/>
        </w:rPr>
        <w:t>ดังนั้น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</w:t>
      </w:r>
      <w:r w:rsidR="007D231B">
        <w:rPr>
          <w:rFonts w:ascii="Angsana New" w:hAnsi="Angsana New" w:hint="cs"/>
          <w:spacing w:val="-2"/>
          <w:sz w:val="30"/>
          <w:szCs w:val="30"/>
          <w:cs/>
        </w:rPr>
        <w:t>งบการเงิน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2467F146" w14:textId="77777777" w:rsidR="00C943A7" w:rsidRPr="00C023BB" w:rsidRDefault="00C943A7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7D231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737643">
        <w:tc>
          <w:tcPr>
            <w:tcW w:w="5211" w:type="dxa"/>
            <w:vAlign w:val="bottom"/>
          </w:tcPr>
          <w:p w14:paraId="6FC9D2BE" w14:textId="2F67879C" w:rsidR="003C2FED" w:rsidRPr="00C023BB" w:rsidRDefault="0022737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FB6AC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C96DA" w14:textId="5E727ED0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AA7399C" w14:textId="789769F6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F40DD8A" w14:textId="16C295EC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711,565</w:t>
            </w:r>
          </w:p>
        </w:tc>
      </w:tr>
      <w:tr w:rsidR="00737643" w:rsidRPr="00A65910" w14:paraId="5534DE00" w14:textId="77777777" w:rsidTr="00737643">
        <w:tc>
          <w:tcPr>
            <w:tcW w:w="5211" w:type="dxa"/>
            <w:vAlign w:val="bottom"/>
          </w:tcPr>
          <w:p w14:paraId="125DDCBD" w14:textId="46F723D9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="00F879FE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E9FF19" w14:textId="31D229CA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EFA1070" w14:textId="63C8F12F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D565CD9" w14:textId="6AB5394C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93,641</w:t>
            </w:r>
          </w:p>
        </w:tc>
      </w:tr>
      <w:tr w:rsidR="00737643" w:rsidRPr="00A65910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61B6" w14:textId="1DE9A9BA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0678" w14:textId="31187B61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90EAD" w14:textId="108C6078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490,455</w:t>
            </w:r>
          </w:p>
        </w:tc>
      </w:tr>
      <w:tr w:rsidR="00737643" w:rsidRPr="00A65910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0321" w14:textId="5F832123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793,072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AFA8" w14:textId="31B6A2F6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9CB5E" w14:textId="300D8E5E" w:rsidR="00737643" w:rsidRPr="0080285C" w:rsidRDefault="00E36F4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1,295,661</w:t>
            </w:r>
          </w:p>
        </w:tc>
      </w:tr>
      <w:tr w:rsidR="00737643" w:rsidRPr="00A65910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702F" w14:textId="7BFC1AD1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F4B">
              <w:rPr>
                <w:rFonts w:ascii="Angsana New" w:hAnsi="Angsana New"/>
                <w:sz w:val="30"/>
                <w:szCs w:val="30"/>
              </w:rPr>
              <w:t>921,13</w:t>
            </w:r>
            <w:r w:rsidR="00490F7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7A23" w14:textId="038AC79E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6BC5">
              <w:rPr>
                <w:rFonts w:ascii="Angsana New" w:hAnsi="Angsana New"/>
                <w:sz w:val="30"/>
                <w:szCs w:val="30"/>
              </w:rPr>
              <w:t>385,737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57D7" w14:textId="58BDAC2A" w:rsidR="00737643" w:rsidRPr="0080285C" w:rsidRDefault="0023106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F4B">
              <w:rPr>
                <w:rFonts w:ascii="Angsana New" w:hAnsi="Angsana New"/>
                <w:sz w:val="30"/>
                <w:szCs w:val="30"/>
              </w:rPr>
              <w:t>1,306,86</w:t>
            </w:r>
            <w:r w:rsidR="00490F7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643" w:rsidRPr="00A65910" w14:paraId="34A626F2" w14:textId="77777777" w:rsidTr="00737643">
        <w:tc>
          <w:tcPr>
            <w:tcW w:w="5211" w:type="dxa"/>
            <w:vAlign w:val="bottom"/>
          </w:tcPr>
          <w:p w14:paraId="47140390" w14:textId="1506A823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260E2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98214" w14:textId="6D9981BA" w:rsidR="00737643" w:rsidRPr="0080285C" w:rsidRDefault="0023106A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F4B">
              <w:rPr>
                <w:rFonts w:ascii="Angsana New" w:hAnsi="Angsana New"/>
                <w:sz w:val="30"/>
                <w:szCs w:val="30"/>
              </w:rPr>
              <w:t>128,05</w:t>
            </w:r>
            <w:r w:rsidR="00490F7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DEDFA" w14:textId="79A511C1" w:rsidR="00737643" w:rsidRPr="0080285C" w:rsidRDefault="004B6BC5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A3669" w14:textId="534B1828" w:rsidR="00737643" w:rsidRPr="0080285C" w:rsidRDefault="0023106A" w:rsidP="00E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F4B">
              <w:rPr>
                <w:rFonts w:ascii="Angsana New" w:hAnsi="Angsana New"/>
                <w:sz w:val="30"/>
                <w:szCs w:val="30"/>
              </w:rPr>
              <w:t>11,20</w:t>
            </w:r>
            <w:r w:rsidR="00490F7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7DCB77" w14:textId="77777777" w:rsidR="00C023BB" w:rsidRDefault="00C023BB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22737A" w:rsidRPr="00C023BB" w14:paraId="585F87EE" w14:textId="77777777" w:rsidTr="00883F27">
        <w:trPr>
          <w:tblHeader/>
        </w:trPr>
        <w:tc>
          <w:tcPr>
            <w:tcW w:w="5211" w:type="dxa"/>
            <w:vAlign w:val="bottom"/>
          </w:tcPr>
          <w:p w14:paraId="2A45BDED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5093FD0C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737A" w:rsidRPr="00C023BB" w14:paraId="6A8A03EB" w14:textId="77777777" w:rsidTr="00883F27">
        <w:trPr>
          <w:tblHeader/>
        </w:trPr>
        <w:tc>
          <w:tcPr>
            <w:tcW w:w="5211" w:type="dxa"/>
            <w:vAlign w:val="bottom"/>
          </w:tcPr>
          <w:p w14:paraId="63EE95BE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8386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097BED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218A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3E7A14C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3A551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2737A" w:rsidRPr="00A65910" w14:paraId="6A55B3A9" w14:textId="77777777" w:rsidTr="00883F27">
        <w:tc>
          <w:tcPr>
            <w:tcW w:w="5211" w:type="dxa"/>
            <w:vAlign w:val="bottom"/>
          </w:tcPr>
          <w:p w14:paraId="504EB65A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6" w:type="dxa"/>
            <w:vAlign w:val="bottom"/>
          </w:tcPr>
          <w:p w14:paraId="76B6797A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15F34E8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C7D7E39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6037AA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74417E6" w14:textId="77777777" w:rsidR="0022737A" w:rsidRPr="00C023BB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7A" w:rsidRPr="00A65910" w14:paraId="526F6B10" w14:textId="77777777" w:rsidTr="0023106A">
        <w:tc>
          <w:tcPr>
            <w:tcW w:w="5211" w:type="dxa"/>
            <w:vAlign w:val="bottom"/>
          </w:tcPr>
          <w:p w14:paraId="74DA43D1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74689891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750,864</w:t>
            </w:r>
          </w:p>
        </w:tc>
        <w:tc>
          <w:tcPr>
            <w:tcW w:w="236" w:type="dxa"/>
            <w:vAlign w:val="bottom"/>
          </w:tcPr>
          <w:p w14:paraId="6BB1E563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2BA0AC4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453,779</w:t>
            </w:r>
          </w:p>
        </w:tc>
        <w:tc>
          <w:tcPr>
            <w:tcW w:w="236" w:type="dxa"/>
            <w:vAlign w:val="bottom"/>
          </w:tcPr>
          <w:p w14:paraId="563BC829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4E7AA742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1,204,643</w:t>
            </w:r>
          </w:p>
        </w:tc>
      </w:tr>
      <w:tr w:rsidR="0022737A" w:rsidRPr="00A65910" w14:paraId="2BC2893F" w14:textId="77777777" w:rsidTr="0023106A">
        <w:tc>
          <w:tcPr>
            <w:tcW w:w="5211" w:type="dxa"/>
            <w:vAlign w:val="bottom"/>
          </w:tcPr>
          <w:p w14:paraId="176B27B8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DF8EB2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327,535</w:t>
            </w:r>
          </w:p>
        </w:tc>
        <w:tc>
          <w:tcPr>
            <w:tcW w:w="236" w:type="dxa"/>
            <w:vAlign w:val="bottom"/>
          </w:tcPr>
          <w:p w14:paraId="0F71F5C5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1EE3566" w14:textId="77777777" w:rsidR="0022737A" w:rsidRPr="0080285C" w:rsidRDefault="0022737A" w:rsidP="000C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121,752</w:t>
            </w:r>
          </w:p>
        </w:tc>
        <w:tc>
          <w:tcPr>
            <w:tcW w:w="236" w:type="dxa"/>
            <w:vAlign w:val="bottom"/>
          </w:tcPr>
          <w:p w14:paraId="4A8351B0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AE1994B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449,287</w:t>
            </w:r>
          </w:p>
        </w:tc>
      </w:tr>
      <w:tr w:rsidR="0022737A" w:rsidRPr="00A65910" w14:paraId="40D64C2C" w14:textId="77777777" w:rsidTr="0023106A">
        <w:tc>
          <w:tcPr>
            <w:tcW w:w="5211" w:type="dxa"/>
            <w:vAlign w:val="bottom"/>
          </w:tcPr>
          <w:p w14:paraId="6117F5CD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3D90FD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1,078,399</w:t>
            </w:r>
          </w:p>
        </w:tc>
        <w:tc>
          <w:tcPr>
            <w:tcW w:w="236" w:type="dxa"/>
            <w:vAlign w:val="bottom"/>
          </w:tcPr>
          <w:p w14:paraId="27F019BF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1187427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575,531</w:t>
            </w:r>
          </w:p>
        </w:tc>
        <w:tc>
          <w:tcPr>
            <w:tcW w:w="236" w:type="dxa"/>
            <w:vAlign w:val="bottom"/>
          </w:tcPr>
          <w:p w14:paraId="622CC5BF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AAB1876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1,653,930</w:t>
            </w:r>
          </w:p>
        </w:tc>
      </w:tr>
      <w:tr w:rsidR="0022737A" w:rsidRPr="00A65910" w14:paraId="0A9B5F3B" w14:textId="77777777" w:rsidTr="0023106A">
        <w:tc>
          <w:tcPr>
            <w:tcW w:w="5211" w:type="dxa"/>
            <w:vAlign w:val="bottom"/>
          </w:tcPr>
          <w:p w14:paraId="7834FDA3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F34543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(1,0</w:t>
            </w:r>
            <w:r>
              <w:rPr>
                <w:rFonts w:ascii="Angsana New" w:hAnsi="Angsana New"/>
                <w:sz w:val="30"/>
                <w:szCs w:val="30"/>
              </w:rPr>
              <w:t>79,349</w:t>
            </w:r>
            <w:r w:rsidRPr="009D02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6B4D64F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28E6CAB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(479,227)</w:t>
            </w:r>
          </w:p>
        </w:tc>
        <w:tc>
          <w:tcPr>
            <w:tcW w:w="236" w:type="dxa"/>
            <w:vAlign w:val="bottom"/>
          </w:tcPr>
          <w:p w14:paraId="4CEB990A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55AE1F6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(1,5</w:t>
            </w:r>
            <w:r>
              <w:rPr>
                <w:rFonts w:ascii="Angsana New" w:hAnsi="Angsana New"/>
                <w:sz w:val="30"/>
                <w:szCs w:val="30"/>
              </w:rPr>
              <w:t>58,576</w:t>
            </w:r>
            <w:r w:rsidRPr="009D02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737A" w:rsidRPr="00A65910" w14:paraId="2FE7EE49" w14:textId="77777777" w:rsidTr="008706AA">
        <w:tc>
          <w:tcPr>
            <w:tcW w:w="5211" w:type="dxa"/>
            <w:vAlign w:val="bottom"/>
          </w:tcPr>
          <w:p w14:paraId="05A10B24" w14:textId="77777777" w:rsidR="0022737A" w:rsidRPr="00A65910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51A1B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950</w:t>
            </w:r>
            <w:r w:rsidRPr="009D02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6372FDD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3F1A6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96,304</w:t>
            </w:r>
          </w:p>
        </w:tc>
        <w:tc>
          <w:tcPr>
            <w:tcW w:w="236" w:type="dxa"/>
            <w:vAlign w:val="bottom"/>
          </w:tcPr>
          <w:p w14:paraId="19CA4845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3462D" w14:textId="77777777" w:rsidR="0022737A" w:rsidRPr="0080285C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95,354</w:t>
            </w:r>
          </w:p>
        </w:tc>
      </w:tr>
    </w:tbl>
    <w:p w14:paraId="6F68290E" w14:textId="77777777" w:rsidR="0022737A" w:rsidRDefault="0022737A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A65910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0E5EFB">
        <w:tc>
          <w:tcPr>
            <w:tcW w:w="5353" w:type="dxa"/>
            <w:shd w:val="clear" w:color="auto" w:fill="auto"/>
            <w:vAlign w:val="bottom"/>
          </w:tcPr>
          <w:p w14:paraId="07D44E21" w14:textId="5BD40A77" w:rsidR="004340AE" w:rsidRPr="00C023BB" w:rsidRDefault="0022737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0E5EFB">
        <w:tc>
          <w:tcPr>
            <w:tcW w:w="5353" w:type="dxa"/>
            <w:shd w:val="clear" w:color="auto" w:fill="auto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A81AB0" w14:textId="2CE81BD0" w:rsidR="0007466F" w:rsidRPr="0080285C" w:rsidRDefault="006571C0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4,649,743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7E789D6" w14:textId="674258FE" w:rsidR="0007466F" w:rsidRPr="0080285C" w:rsidRDefault="0023106A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1,228,153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715F5F" w14:textId="14B3C713" w:rsidR="0007466F" w:rsidRPr="0080285C" w:rsidRDefault="006571C0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5,877,896</w:t>
            </w:r>
          </w:p>
        </w:tc>
      </w:tr>
      <w:tr w:rsidR="0007466F" w:rsidRPr="00A65910" w14:paraId="58D45424" w14:textId="77777777" w:rsidTr="000E5EFB">
        <w:tc>
          <w:tcPr>
            <w:tcW w:w="5353" w:type="dxa"/>
            <w:shd w:val="clear" w:color="auto" w:fill="auto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5612A0A" w14:textId="59D778F2" w:rsidR="0007466F" w:rsidRPr="0080285C" w:rsidRDefault="006571C0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84DCB5F" w14:textId="6A02B6D8" w:rsidR="0007466F" w:rsidRPr="0080285C" w:rsidRDefault="004B6BC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249,976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6BFCF6" w14:textId="2BCEFDAA" w:rsidR="0007466F" w:rsidRPr="0080285C" w:rsidRDefault="006571C0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449,808</w:t>
            </w:r>
          </w:p>
        </w:tc>
      </w:tr>
      <w:tr w:rsidR="004340AE" w:rsidRPr="00A65910" w14:paraId="7F6DB45F" w14:textId="77777777" w:rsidTr="000E5EFB">
        <w:tc>
          <w:tcPr>
            <w:tcW w:w="5353" w:type="dxa"/>
            <w:shd w:val="clear" w:color="auto" w:fill="auto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0E5EFB">
        <w:tc>
          <w:tcPr>
            <w:tcW w:w="5353" w:type="dxa"/>
            <w:shd w:val="clear" w:color="auto" w:fill="auto"/>
            <w:vAlign w:val="bottom"/>
          </w:tcPr>
          <w:p w14:paraId="2EAD9F11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0AE" w:rsidRPr="00A65910" w14:paraId="354777B9" w14:textId="77777777" w:rsidTr="000E5EFB">
        <w:tc>
          <w:tcPr>
            <w:tcW w:w="5353" w:type="dxa"/>
            <w:shd w:val="clear" w:color="auto" w:fill="auto"/>
            <w:vAlign w:val="bottom"/>
          </w:tcPr>
          <w:p w14:paraId="7502B943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48A2CE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4,931,417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E8C985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487D0F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1,473,299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968E2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CA41B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6,404,716</w:t>
            </w:r>
          </w:p>
        </w:tc>
      </w:tr>
      <w:tr w:rsidR="004340AE" w:rsidRPr="00A65910" w14:paraId="270E238F" w14:textId="77777777" w:rsidTr="000E5EFB">
        <w:tc>
          <w:tcPr>
            <w:tcW w:w="5353" w:type="dxa"/>
            <w:shd w:val="clear" w:color="auto" w:fill="auto"/>
            <w:vAlign w:val="bottom"/>
          </w:tcPr>
          <w:p w14:paraId="11C8CC2D" w14:textId="77777777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F4D974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277,578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EB0D908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82CCC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538,275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F65245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BEFD74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t>815,853</w:t>
            </w:r>
          </w:p>
        </w:tc>
      </w:tr>
    </w:tbl>
    <w:p w14:paraId="6476E550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</w:rPr>
      </w:pPr>
    </w:p>
    <w:p w14:paraId="0EAF2430" w14:textId="77777777" w:rsidR="0022737A" w:rsidRPr="006D5F65" w:rsidRDefault="0022737A" w:rsidP="0022737A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6D5F65">
        <w:rPr>
          <w:rFonts w:ascii="Angsana New" w:hAnsi="Angsana New"/>
          <w:sz w:val="30"/>
          <w:szCs w:val="30"/>
          <w:cs/>
        </w:rPr>
        <w:t>รายได้</w:t>
      </w:r>
      <w:r w:rsidRPr="006D5F65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</w:p>
    <w:p w14:paraId="700C0F17" w14:textId="77777777" w:rsidR="0022737A" w:rsidRPr="006D5F65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DB3296" w14:paraId="520063EE" w14:textId="77777777" w:rsidTr="00883F27">
        <w:tc>
          <w:tcPr>
            <w:tcW w:w="5827" w:type="dxa"/>
            <w:vAlign w:val="bottom"/>
          </w:tcPr>
          <w:p w14:paraId="19ABD467" w14:textId="77777777" w:rsidR="0022737A" w:rsidRPr="00DB3296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70002E62" w14:textId="77777777" w:rsidR="0022737A" w:rsidRPr="005A5693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5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5A56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737A" w:rsidRPr="00DB3296" w14:paraId="6A537692" w14:textId="77777777" w:rsidTr="00883F27">
        <w:tc>
          <w:tcPr>
            <w:tcW w:w="5827" w:type="dxa"/>
            <w:vAlign w:val="bottom"/>
          </w:tcPr>
          <w:p w14:paraId="740684E3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4FA17" w14:textId="1761DCA8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5A9B277C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D46A5CE" w14:textId="357AC9C6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2737A" w:rsidRPr="008064ED" w14:paraId="1D92D80D" w14:textId="77777777" w:rsidTr="00883F27">
        <w:trPr>
          <w:trHeight w:val="350"/>
        </w:trPr>
        <w:tc>
          <w:tcPr>
            <w:tcW w:w="5827" w:type="dxa"/>
            <w:vAlign w:val="bottom"/>
          </w:tcPr>
          <w:p w14:paraId="1EF8BBB9" w14:textId="77777777" w:rsidR="0022737A" w:rsidRPr="008064ED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7466546" w14:textId="77777777" w:rsidR="0022737A" w:rsidRPr="008064ED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A809B1" w14:textId="77777777" w:rsidR="0022737A" w:rsidRPr="008064ED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388AE48" w14:textId="77777777" w:rsidR="0022737A" w:rsidRPr="008064ED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737A" w:rsidRPr="00DB3296" w14:paraId="26563E97" w14:textId="77777777" w:rsidTr="00883F27">
        <w:trPr>
          <w:trHeight w:val="350"/>
        </w:trPr>
        <w:tc>
          <w:tcPr>
            <w:tcW w:w="5827" w:type="dxa"/>
            <w:vAlign w:val="bottom"/>
          </w:tcPr>
          <w:p w14:paraId="257720AC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62D37EE" w14:textId="0ACE26B1" w:rsidR="0022737A" w:rsidRPr="009D022A" w:rsidRDefault="00A71A5F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C7904E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5F80149" w14:textId="60B22112" w:rsidR="0022737A" w:rsidRPr="000C0347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397,625</w:t>
            </w:r>
          </w:p>
        </w:tc>
      </w:tr>
      <w:tr w:rsidR="0022737A" w:rsidRPr="00DB3296" w14:paraId="6862FA2C" w14:textId="77777777" w:rsidTr="00883F27">
        <w:tc>
          <w:tcPr>
            <w:tcW w:w="5827" w:type="dxa"/>
            <w:vAlign w:val="bottom"/>
          </w:tcPr>
          <w:p w14:paraId="55ABDE00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D709A37" w14:textId="3D310F42" w:rsidR="0022737A" w:rsidRPr="009D022A" w:rsidRDefault="00A71A5F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D8FF42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6C54132" w14:textId="4C2F5AFF" w:rsidR="0022737A" w:rsidRPr="000C0347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56,154</w:t>
            </w:r>
          </w:p>
        </w:tc>
      </w:tr>
      <w:tr w:rsidR="0022737A" w:rsidRPr="00DB3296" w14:paraId="78238B79" w14:textId="77777777" w:rsidTr="00883F27">
        <w:tc>
          <w:tcPr>
            <w:tcW w:w="5827" w:type="dxa"/>
            <w:vAlign w:val="bottom"/>
          </w:tcPr>
          <w:p w14:paraId="3824501D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2321D" w14:textId="4512A374" w:rsidR="0022737A" w:rsidRPr="009D022A" w:rsidRDefault="00A71A5F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347,937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E96A9D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BC7FA" w14:textId="7D219A32" w:rsidR="0022737A" w:rsidRPr="000C0347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453,779</w:t>
            </w:r>
          </w:p>
        </w:tc>
      </w:tr>
    </w:tbl>
    <w:p w14:paraId="06AA9001" w14:textId="77777777" w:rsidR="0022737A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633155" w14:textId="77777777" w:rsidR="0022737A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06861D8" w14:textId="77777777" w:rsidR="0022737A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6F7E7EBF" w14:textId="685B65F9" w:rsidR="0022737A" w:rsidRPr="001F2AB6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F2AB6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1F2AB6">
        <w:rPr>
          <w:rFonts w:ascii="Angsana New" w:hAnsi="Angsana New" w:hint="cs"/>
          <w:sz w:val="30"/>
          <w:szCs w:val="30"/>
          <w:cs/>
        </w:rPr>
        <w:t>ตาม</w:t>
      </w:r>
      <w:r w:rsidRPr="001F2AB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F2A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1F2AB6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>
        <w:rPr>
          <w:rFonts w:ascii="Angsana New" w:hAnsi="Angsana New" w:hint="cs"/>
          <w:sz w:val="30"/>
          <w:szCs w:val="30"/>
          <w:cs/>
        </w:rPr>
        <w:t xml:space="preserve">และลาว </w:t>
      </w:r>
      <w:r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มีสินทรัพย์ถาวรและสินทรัพย์ไม่มีตัวตนซึ่งมีมูลค่าตามบัญชีรวมประมาณ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="00A71A5F">
        <w:rPr>
          <w:rFonts w:ascii="Angsana New" w:hAnsi="Angsana New"/>
          <w:sz w:val="30"/>
          <w:szCs w:val="30"/>
        </w:rPr>
        <w:t>18.4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</w:t>
      </w:r>
      <w:r w:rsidRPr="009D022A">
        <w:rPr>
          <w:rFonts w:ascii="Angsana New" w:hAnsi="Angsana New"/>
          <w:sz w:val="30"/>
          <w:szCs w:val="30"/>
          <w:cs/>
        </w:rPr>
        <w:t>บาท</w:t>
      </w:r>
      <w:r w:rsidRPr="009D022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71A5F">
        <w:rPr>
          <w:rFonts w:ascii="Angsana New" w:hAnsi="Angsana New"/>
          <w:sz w:val="30"/>
          <w:szCs w:val="30"/>
        </w:rPr>
        <w:t>0.5</w:t>
      </w:r>
      <w:r w:rsidRPr="009D022A">
        <w:rPr>
          <w:rFonts w:ascii="Angsana New" w:hAnsi="Angsana New"/>
          <w:sz w:val="30"/>
          <w:szCs w:val="30"/>
        </w:rPr>
        <w:t xml:space="preserve"> </w:t>
      </w:r>
      <w:r w:rsidRPr="009D022A">
        <w:rPr>
          <w:rFonts w:ascii="Angsana New" w:hAnsi="Angsana New" w:hint="cs"/>
          <w:sz w:val="30"/>
          <w:szCs w:val="30"/>
          <w:cs/>
        </w:rPr>
        <w:t>ล้าน</w:t>
      </w:r>
      <w:r w:rsidRPr="001F2AB6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Pr="001F2AB6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F2AB6">
        <w:rPr>
          <w:rFonts w:ascii="Angsana New" w:hAnsi="Angsana New"/>
          <w:sz w:val="30"/>
          <w:szCs w:val="30"/>
        </w:rPr>
        <w:t xml:space="preserve"> (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 xml:space="preserve">31 </w:t>
      </w:r>
      <w:r w:rsidRPr="001F2AB6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 w:rsidR="00A71A5F">
        <w:rPr>
          <w:rFonts w:ascii="Angsana New" w:hAnsi="Angsana New"/>
          <w:sz w:val="30"/>
          <w:szCs w:val="30"/>
        </w:rPr>
        <w:t>6</w:t>
      </w:r>
      <w:r w:rsidRPr="001F2AB6">
        <w:rPr>
          <w:rFonts w:ascii="Angsana New" w:hAnsi="Angsana New"/>
          <w:sz w:val="30"/>
          <w:szCs w:val="30"/>
        </w:rPr>
        <w:t>: 2</w:t>
      </w:r>
      <w:r>
        <w:rPr>
          <w:rFonts w:ascii="Angsana New" w:hAnsi="Angsana New"/>
          <w:sz w:val="30"/>
          <w:szCs w:val="30"/>
        </w:rPr>
        <w:t>1.7</w:t>
      </w:r>
      <w:r w:rsidRPr="001F2AB6"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0.7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1F2AB6">
        <w:rPr>
          <w:rFonts w:ascii="Angsana New" w:hAnsi="Angsana New" w:hint="cs"/>
          <w:sz w:val="30"/>
          <w:szCs w:val="30"/>
          <w:cs/>
        </w:rPr>
        <w:t>)</w:t>
      </w:r>
    </w:p>
    <w:p w14:paraId="62D15926" w14:textId="77777777" w:rsidR="0022737A" w:rsidRPr="00FF3599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1455F913" w14:textId="7702EC3E" w:rsidR="0022737A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t>ราย</w:t>
      </w:r>
      <w:r>
        <w:rPr>
          <w:rFonts w:ascii="Angsana New" w:hAnsi="Angsana New"/>
          <w:sz w:val="30"/>
          <w:szCs w:val="30"/>
          <w:cs/>
        </w:rPr>
        <w:t>ได้อื่นจำแนกตามเขตภูมิศาสตร์</w:t>
      </w:r>
      <w:r w:rsidRPr="00AD56E9">
        <w:rPr>
          <w:rFonts w:ascii="Angsana New" w:hAnsi="Angsana New"/>
          <w:sz w:val="30"/>
          <w:szCs w:val="30"/>
          <w:cs/>
        </w:rPr>
        <w:t>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41410174" w14:textId="77777777" w:rsidR="0022737A" w:rsidRPr="00FF3599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DB3296" w14:paraId="17C55ADA" w14:textId="77777777" w:rsidTr="00883F27">
        <w:tc>
          <w:tcPr>
            <w:tcW w:w="5827" w:type="dxa"/>
            <w:vAlign w:val="bottom"/>
          </w:tcPr>
          <w:p w14:paraId="75E197C7" w14:textId="77777777" w:rsidR="0022737A" w:rsidRPr="00DB3296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A88A8EC" w14:textId="77777777" w:rsidR="0022737A" w:rsidRPr="000C5A24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C5A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737A" w:rsidRPr="00DB3296" w14:paraId="33F8E60A" w14:textId="77777777" w:rsidTr="00883F27">
        <w:tc>
          <w:tcPr>
            <w:tcW w:w="5827" w:type="dxa"/>
            <w:vAlign w:val="bottom"/>
          </w:tcPr>
          <w:p w14:paraId="093B0D01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8E7E" w14:textId="0B23AA29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15D5B47" w14:textId="77777777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5839506" w14:textId="46060C95" w:rsidR="0022737A" w:rsidRPr="00DB3296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2737A" w:rsidRPr="008064ED" w14:paraId="692D755D" w14:textId="77777777" w:rsidTr="00883F27">
        <w:tc>
          <w:tcPr>
            <w:tcW w:w="5827" w:type="dxa"/>
            <w:vAlign w:val="bottom"/>
          </w:tcPr>
          <w:p w14:paraId="6E9DE5D2" w14:textId="77777777" w:rsidR="0022737A" w:rsidRPr="008064ED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A86A17A" w14:textId="77777777" w:rsidR="0022737A" w:rsidRPr="008064ED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ED8648" w14:textId="77777777" w:rsidR="0022737A" w:rsidRPr="008064ED" w:rsidRDefault="0022737A" w:rsidP="0022737A">
            <w:pPr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8456482" w14:textId="77777777" w:rsidR="0022737A" w:rsidRPr="008064ED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737A" w:rsidRPr="00DB3296" w14:paraId="5BB7A04C" w14:textId="77777777" w:rsidTr="00883F27">
        <w:tc>
          <w:tcPr>
            <w:tcW w:w="5827" w:type="dxa"/>
            <w:vAlign w:val="bottom"/>
          </w:tcPr>
          <w:p w14:paraId="0FFC5C16" w14:textId="77777777" w:rsidR="0022737A" w:rsidRPr="00DB3296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F656FAA" w14:textId="7E7EA053" w:rsidR="0022737A" w:rsidRPr="009D022A" w:rsidRDefault="00A71A5F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B1BB2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1BB2">
              <w:rPr>
                <w:rFonts w:ascii="Angsana New" w:hAnsi="Angsana New"/>
                <w:sz w:val="30"/>
                <w:szCs w:val="30"/>
              </w:rPr>
              <w:t>53</w:t>
            </w:r>
            <w:r w:rsidR="0055796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79A506" w14:textId="77777777" w:rsidR="0022737A" w:rsidRPr="00DB3296" w:rsidRDefault="0022737A" w:rsidP="0022737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2BCAFF8" w14:textId="17A1457B" w:rsidR="0022737A" w:rsidRPr="000C0347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2A">
              <w:rPr>
                <w:rFonts w:ascii="Angsana New" w:hAnsi="Angsana New"/>
                <w:sz w:val="30"/>
                <w:szCs w:val="30"/>
              </w:rPr>
              <w:t>242,707</w:t>
            </w:r>
          </w:p>
        </w:tc>
      </w:tr>
      <w:tr w:rsidR="0022737A" w:rsidRPr="00DB3296" w14:paraId="388AF693" w14:textId="77777777" w:rsidTr="00883F27">
        <w:tc>
          <w:tcPr>
            <w:tcW w:w="5827" w:type="dxa"/>
            <w:vAlign w:val="bottom"/>
          </w:tcPr>
          <w:p w14:paraId="2E8D7055" w14:textId="77777777" w:rsidR="0022737A" w:rsidRPr="00DB3296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1B35DD" w14:textId="7E7159E6" w:rsidR="0022737A" w:rsidRPr="000C0347" w:rsidRDefault="004B6BC5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EE0F9D" w14:textId="77777777" w:rsidR="0022737A" w:rsidRPr="00DB3296" w:rsidRDefault="0022737A" w:rsidP="0022737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8D9D9F2" w14:textId="2EDBA81A" w:rsidR="0022737A" w:rsidRPr="00216E54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</w:tr>
    </w:tbl>
    <w:p w14:paraId="46224130" w14:textId="77777777" w:rsidR="0022737A" w:rsidRPr="003E7351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2BBBD6" w14:textId="2AB21E59" w:rsidR="0022737A" w:rsidRPr="00450DF0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50DF0">
        <w:rPr>
          <w:rFonts w:ascii="Angsana New" w:hAnsi="Angsana New" w:hint="cs"/>
          <w:sz w:val="30"/>
          <w:szCs w:val="30"/>
          <w:cs/>
        </w:rPr>
        <w:t>รายได้อื่นระหว่างส่วนงานจำแนกตามเขตภูมิศาสตร์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450DF0">
        <w:rPr>
          <w:rFonts w:ascii="Angsana New" w:hAnsi="Angsana New"/>
          <w:sz w:val="30"/>
          <w:szCs w:val="30"/>
          <w:cs/>
        </w:rPr>
        <w:t>ตัดรายการ</w:t>
      </w:r>
      <w:r w:rsidRPr="00450DF0">
        <w:rPr>
          <w:rFonts w:ascii="Angsana New" w:hAnsi="Angsana New" w:hint="cs"/>
          <w:sz w:val="30"/>
          <w:szCs w:val="30"/>
          <w:cs/>
        </w:rPr>
        <w:t>เพื่อจัด</w:t>
      </w:r>
      <w:r w:rsidRPr="00450DF0">
        <w:rPr>
          <w:rFonts w:ascii="Angsana New" w:hAnsi="Angsana New"/>
          <w:sz w:val="30"/>
          <w:szCs w:val="30"/>
          <w:cs/>
        </w:rPr>
        <w:t>ทำ</w:t>
      </w:r>
      <w:r w:rsidRPr="00450DF0">
        <w:rPr>
          <w:rFonts w:ascii="Angsana New" w:hAnsi="Angsana New" w:hint="cs"/>
          <w:sz w:val="30"/>
          <w:szCs w:val="30"/>
          <w:cs/>
        </w:rPr>
        <w:t>งบการเงิน</w:t>
      </w:r>
      <w:r w:rsidRPr="00450DF0">
        <w:rPr>
          <w:rFonts w:ascii="Angsana New" w:hAnsi="Angsana New"/>
          <w:sz w:val="30"/>
          <w:szCs w:val="30"/>
          <w:cs/>
        </w:rPr>
        <w:t>รวม</w:t>
      </w:r>
      <w:r w:rsidRPr="00450DF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7D1BBB6" w14:textId="77777777" w:rsidR="0022737A" w:rsidRPr="00FF3599" w:rsidRDefault="0022737A" w:rsidP="0022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2737A" w:rsidRPr="003E7351" w14:paraId="0608D4F9" w14:textId="77777777" w:rsidTr="00883F27">
        <w:tc>
          <w:tcPr>
            <w:tcW w:w="5827" w:type="dxa"/>
            <w:vAlign w:val="bottom"/>
          </w:tcPr>
          <w:p w14:paraId="541B0D15" w14:textId="77777777" w:rsidR="0022737A" w:rsidRPr="003E7351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CD1C1E9" w14:textId="77777777" w:rsidR="0022737A" w:rsidRPr="000C5A24" w:rsidRDefault="0022737A" w:rsidP="0088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C5A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737A" w:rsidRPr="003E7351" w14:paraId="7CBE1F6C" w14:textId="77777777" w:rsidTr="00883F27">
        <w:tc>
          <w:tcPr>
            <w:tcW w:w="5827" w:type="dxa"/>
            <w:vAlign w:val="bottom"/>
          </w:tcPr>
          <w:p w14:paraId="1BDF1952" w14:textId="77777777" w:rsidR="0022737A" w:rsidRPr="003E7351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0F7E" w14:textId="5457A6FC" w:rsidR="0022737A" w:rsidRPr="003E7351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6EE3128" w14:textId="77777777" w:rsidR="0022737A" w:rsidRPr="003E7351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AE0CA4F" w14:textId="6AEBB7CA" w:rsidR="0022737A" w:rsidRPr="003E7351" w:rsidRDefault="0022737A" w:rsidP="00227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2737A" w:rsidRPr="008064ED" w14:paraId="3E0A0B14" w14:textId="77777777" w:rsidTr="00883F27">
        <w:tc>
          <w:tcPr>
            <w:tcW w:w="5827" w:type="dxa"/>
            <w:vAlign w:val="bottom"/>
          </w:tcPr>
          <w:p w14:paraId="24C87390" w14:textId="77777777" w:rsidR="0022737A" w:rsidRPr="008064ED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9062292" w14:textId="77777777" w:rsidR="0022737A" w:rsidRPr="008064ED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690AEA" w14:textId="77777777" w:rsidR="0022737A" w:rsidRPr="008064ED" w:rsidRDefault="0022737A" w:rsidP="0022737A">
            <w:pPr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7D47E9C" w14:textId="77777777" w:rsidR="0022737A" w:rsidRPr="008064ED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737A" w:rsidRPr="003E7351" w14:paraId="215B7C18" w14:textId="77777777" w:rsidTr="00883F27">
        <w:tc>
          <w:tcPr>
            <w:tcW w:w="5827" w:type="dxa"/>
            <w:vAlign w:val="bottom"/>
          </w:tcPr>
          <w:p w14:paraId="2257C107" w14:textId="77777777" w:rsidR="0022737A" w:rsidRPr="003E7351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B94FD51" w14:textId="77E65BEC" w:rsidR="0022737A" w:rsidRPr="000C0347" w:rsidRDefault="00A71A5F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C6C2C0" w14:textId="77777777" w:rsidR="0022737A" w:rsidRPr="003E7351" w:rsidRDefault="0022737A" w:rsidP="0022737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D2A0DAE" w14:textId="646A38BA" w:rsidR="0022737A" w:rsidRPr="000C0347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35,820</w:t>
            </w:r>
          </w:p>
        </w:tc>
      </w:tr>
      <w:tr w:rsidR="0022737A" w:rsidRPr="003E7351" w14:paraId="5749DF6F" w14:textId="77777777" w:rsidTr="00883F27">
        <w:tc>
          <w:tcPr>
            <w:tcW w:w="5827" w:type="dxa"/>
            <w:vAlign w:val="bottom"/>
          </w:tcPr>
          <w:p w14:paraId="4DB45AD1" w14:textId="77777777" w:rsidR="0022737A" w:rsidRPr="003E7351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CE350" w14:textId="512D7289" w:rsidR="0022737A" w:rsidRPr="000C0347" w:rsidRDefault="00A71A5F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79304E" w14:textId="77777777" w:rsidR="0022737A" w:rsidRPr="003E7351" w:rsidRDefault="0022737A" w:rsidP="0022737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EFBAD" w14:textId="0FD3B28B" w:rsidR="0022737A" w:rsidRPr="000C0347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16,439</w:t>
            </w:r>
          </w:p>
        </w:tc>
      </w:tr>
      <w:tr w:rsidR="0022737A" w:rsidRPr="003E7351" w14:paraId="2C3E09BB" w14:textId="77777777" w:rsidTr="00883F27">
        <w:tc>
          <w:tcPr>
            <w:tcW w:w="5827" w:type="dxa"/>
            <w:vAlign w:val="bottom"/>
          </w:tcPr>
          <w:p w14:paraId="480D7905" w14:textId="77777777" w:rsidR="0022737A" w:rsidRPr="003E7351" w:rsidRDefault="0022737A" w:rsidP="0022737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88A89" w14:textId="7021126E" w:rsidR="0022737A" w:rsidRPr="000C0347" w:rsidRDefault="00A71A5F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61,871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177BD1" w14:textId="77777777" w:rsidR="0022737A" w:rsidRPr="003E7351" w:rsidRDefault="0022737A" w:rsidP="0022737A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5D6CC" w14:textId="76B1A7A0" w:rsidR="0022737A" w:rsidRPr="000C0347" w:rsidRDefault="0022737A" w:rsidP="0022737A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52,259</w:t>
            </w:r>
          </w:p>
        </w:tc>
      </w:tr>
    </w:tbl>
    <w:p w14:paraId="1EFC7EB4" w14:textId="7E2D228F" w:rsidR="00AC7EC7" w:rsidRPr="00FF3599" w:rsidRDefault="00AC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FE2807" w14:textId="499973CE" w:rsidR="001150DF" w:rsidRPr="007A05FC" w:rsidRDefault="00AC7EC7" w:rsidP="00AD02C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Pr="00747046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เปิดเผยข้อมูลเกี่ยวกับเครื่องมือทางการเงินและการวัดมูลค่ายุติธรรม</w:t>
      </w:r>
    </w:p>
    <w:p w14:paraId="40F057EE" w14:textId="77777777" w:rsidR="007A05FC" w:rsidRPr="00FF3599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5F6A0C91" w14:textId="06A2EECB" w:rsidR="007A05F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กลุ่มบริษัทมีความเสี่ยงจากการให้สินเชื่อ จากอัตราดอกเบี้ย และจากอัตราแลกเปลี่ยนเงินตราต่างประเทศซึ่งเป็นไปตามปกติธุรกิจของกลุ่มบริษัท ทั้งนี้กลุ่มบริษัท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74704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747046">
        <w:rPr>
          <w:rFonts w:ascii="Angsana New" w:hAnsi="Angsana New"/>
          <w:sz w:val="30"/>
          <w:szCs w:val="30"/>
          <w:cs/>
        </w:rPr>
        <w:t xml:space="preserve">และ </w:t>
      </w:r>
      <w:r w:rsidRPr="0074704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1A50DCB3" w14:textId="77777777" w:rsidR="00FF3599" w:rsidRDefault="00FF3599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70FEFB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F290AA" w14:textId="77777777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47046">
        <w:rPr>
          <w:rFonts w:ascii="Angsana New" w:hAnsi="Angsana New"/>
          <w:sz w:val="30"/>
          <w:szCs w:val="30"/>
          <w:cs/>
        </w:rPr>
        <w:lastRenderedPageBreak/>
        <w:t>ความเสี่ยงจากการให้สินเชื่อ</w:t>
      </w:r>
    </w:p>
    <w:p w14:paraId="4BA4AD6A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79D9C52" w14:textId="77777777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>ความเสี่ยงจากการให้สินเชื่อเกิดจากการที่คู่สัญญาไม่ปฏิบัติตามข้อกำหนดในสัญญา ทำให้กลุ่มบริษัทเกิดความสูญเสียทางการเงินได้ เพื่อป้องกันความเสี่ยงนี้ กลุ่มบริษัทมีนโยบายการให้สินเชื่อที่รัดกุม มีการติดตามเร่งรัดการชำระหนี้จากลูกหนี้อย่างสม่ำเสมอ มีฐานของลูกค้าที่หลากหลาย มีเงินมัดจำรับ เงินรับชั่วคราว และมีสินทรัพย์ที่ให้เช่าซื้อหรือเคยให้เช่าซื้อเป็นหลักประกัน</w:t>
      </w:r>
      <w:r w:rsidRPr="00747046">
        <w:rPr>
          <w:rFonts w:ascii="Angsana New" w:hAnsi="Angsana New" w:hint="cs"/>
          <w:sz w:val="30"/>
          <w:szCs w:val="30"/>
          <w:cs/>
        </w:rPr>
        <w:t xml:space="preserve"> (ลูกหนี้เงินให้กู้ยืม)</w:t>
      </w:r>
      <w:r w:rsidRPr="00747046">
        <w:rPr>
          <w:rFonts w:ascii="Angsana New" w:hAnsi="Angsana New"/>
          <w:sz w:val="30"/>
          <w:szCs w:val="30"/>
          <w:cs/>
        </w:rPr>
        <w:t xml:space="preserve"> ดังนั้น ฝ่ายบริหาร</w:t>
      </w:r>
      <w:r w:rsidRPr="00747046">
        <w:rPr>
          <w:rFonts w:ascii="Angsana New" w:hAnsi="Angsana New" w:hint="cs"/>
          <w:sz w:val="30"/>
          <w:szCs w:val="30"/>
          <w:cs/>
        </w:rPr>
        <w:t>ของ</w:t>
      </w:r>
      <w:r w:rsidRPr="00747046">
        <w:rPr>
          <w:rFonts w:ascii="Angsana New" w:hAnsi="Angsana New"/>
          <w:sz w:val="30"/>
          <w:szCs w:val="30"/>
          <w:cs/>
        </w:rPr>
        <w:t>กลุ่มบริษัทจึงคาดว่าจะไม่ได้รับความเสียหาย</w:t>
      </w:r>
      <w:r w:rsidRPr="00747046">
        <w:rPr>
          <w:rFonts w:ascii="Angsana New" w:hAnsi="Angsana New" w:hint="cs"/>
          <w:sz w:val="30"/>
          <w:szCs w:val="30"/>
          <w:cs/>
        </w:rPr>
        <w:t>ที่จะเกิดขึ้นจริงสำหรับเงินฝากธนาคารและ</w:t>
      </w:r>
      <w:r w:rsidRPr="00747046">
        <w:rPr>
          <w:rFonts w:ascii="Angsana New" w:hAnsi="Angsana New"/>
          <w:sz w:val="30"/>
          <w:szCs w:val="30"/>
          <w:cs/>
        </w:rPr>
        <w:t>จากการเรียกเก็บหนี้จากลูกหนี้</w:t>
      </w:r>
      <w:r w:rsidRPr="00747046">
        <w:rPr>
          <w:rFonts w:ascii="Angsana New" w:hAnsi="Angsana New" w:hint="cs"/>
          <w:sz w:val="30"/>
          <w:szCs w:val="30"/>
          <w:cs/>
        </w:rPr>
        <w:t>ต่าง</w:t>
      </w:r>
      <w:r>
        <w:rPr>
          <w:rFonts w:ascii="Angsana New" w:hAnsi="Angsana New"/>
          <w:sz w:val="30"/>
          <w:szCs w:val="30"/>
        </w:rPr>
        <w:t xml:space="preserve"> </w:t>
      </w:r>
      <w:r w:rsidRPr="00747046">
        <w:rPr>
          <w:rFonts w:ascii="Angsana New" w:hAnsi="Angsana New" w:hint="cs"/>
          <w:sz w:val="30"/>
          <w:szCs w:val="30"/>
          <w:cs/>
        </w:rPr>
        <w:t xml:space="preserve">ๆ </w:t>
      </w:r>
      <w:r w:rsidRPr="00747046">
        <w:rPr>
          <w:rFonts w:ascii="Angsana New" w:hAnsi="Angsana New"/>
          <w:sz w:val="30"/>
          <w:szCs w:val="30"/>
          <w:cs/>
        </w:rPr>
        <w:t>เกินกว่า</w:t>
      </w:r>
      <w:r w:rsidRPr="00747046">
        <w:rPr>
          <w:rFonts w:ascii="Angsana New" w:hAnsi="Angsana New" w:hint="cs"/>
          <w:sz w:val="30"/>
          <w:szCs w:val="30"/>
          <w:cs/>
        </w:rPr>
        <w:t>มูลค่าตามบัญชีที่ได้แสดง</w:t>
      </w:r>
      <w:r w:rsidRPr="00747046">
        <w:rPr>
          <w:rFonts w:ascii="Angsana New" w:hAnsi="Angsana New"/>
          <w:sz w:val="30"/>
          <w:szCs w:val="30"/>
          <w:cs/>
        </w:rPr>
        <w:t>ไว้แล้วในงบการเงินนี้อย่างมีนัยสำคัญ</w:t>
      </w:r>
    </w:p>
    <w:p w14:paraId="44829CFA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1CCFC95" w14:textId="77777777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>ความเสี่ยงของอัตราดอกเบี้ย</w:t>
      </w:r>
    </w:p>
    <w:p w14:paraId="1002D133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72048AC" w14:textId="77777777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>ความเสี่ยงของอัตราดอกเบี้ยเกิดจากการเปลี่ยนแปลงของอัตราดอกเบี้ย กลุ่มบริษัทคาดว่าความเสี่ยงจากอัตราดอกเบี้ยมีจำนวนไม่เป็นนัยสำคัญ เนื่องจากเงินฝากบางส่วนเป็นบัญชีกระแสรายวัน ส่วนเงินฝากออมทรัพย์</w:t>
      </w:r>
      <w:r w:rsidRPr="00747046">
        <w:rPr>
          <w:rFonts w:ascii="Angsana New" w:hAnsi="Angsana New" w:hint="cs"/>
          <w:sz w:val="30"/>
          <w:szCs w:val="30"/>
          <w:cs/>
        </w:rPr>
        <w:t>และเงินฝากประจำ</w:t>
      </w:r>
      <w:r w:rsidRPr="00747046">
        <w:rPr>
          <w:rFonts w:ascii="Angsana New" w:hAnsi="Angsana New"/>
          <w:sz w:val="30"/>
          <w:szCs w:val="30"/>
          <w:cs/>
        </w:rPr>
        <w:t xml:space="preserve"> เงินให้กู้ยืม เงินกู้ยืม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47046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747046">
        <w:rPr>
          <w:rFonts w:ascii="Angsana New" w:hAnsi="Angsana New"/>
          <w:sz w:val="30"/>
          <w:szCs w:val="30"/>
          <w:cs/>
        </w:rPr>
        <w:t>อัตราดอกเบี้ย</w:t>
      </w:r>
      <w:r w:rsidRPr="00747046">
        <w:rPr>
          <w:rFonts w:ascii="Angsana New" w:hAnsi="Angsana New" w:hint="cs"/>
          <w:sz w:val="30"/>
          <w:szCs w:val="30"/>
          <w:cs/>
        </w:rPr>
        <w:t>คงที่</w:t>
      </w:r>
      <w:r w:rsidRPr="00747046">
        <w:rPr>
          <w:rFonts w:ascii="Angsana New" w:hAnsi="Angsana New"/>
          <w:sz w:val="30"/>
          <w:szCs w:val="30"/>
          <w:cs/>
        </w:rPr>
        <w:t>ที่ใกล้เคียงหรืออ้างอิงกับอัตราดอกเบี้ยในตลาด ข้อมูลเกี่ยวกับอัตราดอกเบี้ยและระยะเวลาครบกำหนดที่สำคัญได้เปิดเผยไว้แล้วในส่วนต่าง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47046">
        <w:rPr>
          <w:rFonts w:ascii="Angsana New" w:hAnsi="Angsana New"/>
          <w:sz w:val="30"/>
          <w:szCs w:val="30"/>
          <w:cs/>
        </w:rPr>
        <w:t>ๆ ที่เกี่ยวข้องในงบการเงินนี้</w:t>
      </w:r>
    </w:p>
    <w:p w14:paraId="0C90E2B4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D55BC4E" w14:textId="77777777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14:paraId="4D25B68E" w14:textId="77777777" w:rsidR="007A05FC" w:rsidRPr="00555D8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D94498" w14:textId="77777777" w:rsidR="007A05FC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7046">
        <w:rPr>
          <w:rFonts w:ascii="Angsana New" w:hAnsi="Angsana New"/>
          <w:sz w:val="30"/>
          <w:szCs w:val="30"/>
          <w:cs/>
        </w:rPr>
        <w:t>กลุ่มบริษัทมีรายการบัญชีบางรายการเป็นเงินตราต่างประเทศ</w:t>
      </w:r>
      <w:r w:rsidRPr="00747046">
        <w:rPr>
          <w:rFonts w:ascii="Angsana New" w:hAnsi="Angsana New" w:hint="cs"/>
          <w:sz w:val="30"/>
          <w:szCs w:val="30"/>
          <w:cs/>
        </w:rPr>
        <w:t>ซึ่งส่วนใหญ่เป็นเงินลงทุนในบริษัทย่อยซึ่งประกอบ</w:t>
      </w:r>
      <w:r w:rsidRPr="005B0A88">
        <w:rPr>
          <w:rFonts w:ascii="Angsana New" w:hAnsi="Angsana New" w:hint="cs"/>
          <w:spacing w:val="-4"/>
          <w:sz w:val="30"/>
          <w:szCs w:val="30"/>
          <w:cs/>
        </w:rPr>
        <w:t>กิจการในต่างประเทศ</w:t>
      </w:r>
      <w:r w:rsidRPr="005B0A88">
        <w:rPr>
          <w:rFonts w:ascii="Angsana New" w:hAnsi="Angsana New"/>
          <w:spacing w:val="-4"/>
          <w:sz w:val="30"/>
          <w:szCs w:val="30"/>
          <w:cs/>
        </w:rPr>
        <w:t>ทำให้เกิดความเสี่ยงจากการเปลี่ยนแปลงของอัตราแลกเปลี่ยนเงินตราต่างประเทศ อย่างไรก็ตาม</w:t>
      </w:r>
      <w:r w:rsidRPr="00747046">
        <w:rPr>
          <w:rFonts w:ascii="Angsana New" w:hAnsi="Angsana New"/>
          <w:sz w:val="30"/>
          <w:szCs w:val="30"/>
          <w:cs/>
        </w:rPr>
        <w:t xml:space="preserve"> </w:t>
      </w:r>
      <w:r w:rsidRPr="00747046">
        <w:rPr>
          <w:rFonts w:ascii="Angsana New" w:hAnsi="Angsana New" w:hint="cs"/>
          <w:sz w:val="30"/>
          <w:szCs w:val="30"/>
          <w:cs/>
        </w:rPr>
        <w:t>ฝ่ายบริหารของกลุ่มบริษัท</w:t>
      </w:r>
      <w:r w:rsidRPr="00747046">
        <w:rPr>
          <w:rFonts w:ascii="Angsana New" w:hAnsi="Angsana New"/>
          <w:sz w:val="30"/>
          <w:szCs w:val="30"/>
          <w:cs/>
        </w:rPr>
        <w:t>เชื่อว่าความเสี่ยงจากอัตราแลกเปลี่ยนเงินตราต่างประเทศไม่เป็น</w:t>
      </w:r>
      <w:r w:rsidRPr="00747046">
        <w:rPr>
          <w:rFonts w:ascii="Angsana New" w:hAnsi="Angsana New" w:hint="cs"/>
          <w:sz w:val="30"/>
          <w:szCs w:val="30"/>
          <w:cs/>
        </w:rPr>
        <w:t>สาระ</w:t>
      </w:r>
      <w:r w:rsidRPr="00747046">
        <w:rPr>
          <w:rFonts w:ascii="Angsana New" w:hAnsi="Angsana New"/>
          <w:sz w:val="30"/>
          <w:szCs w:val="30"/>
          <w:cs/>
        </w:rPr>
        <w:t>สำคัญเนื่องจากกลุ่มบริษัทมี</w:t>
      </w:r>
      <w:r>
        <w:rPr>
          <w:rFonts w:ascii="Angsana New" w:hAnsi="Angsana New" w:hint="cs"/>
          <w:sz w:val="30"/>
          <w:szCs w:val="30"/>
          <w:cs/>
        </w:rPr>
        <w:t>สัดส่วนของ</w:t>
      </w:r>
      <w:r w:rsidRPr="00EA6565">
        <w:rPr>
          <w:rFonts w:ascii="Angsana New" w:hAnsi="Angsana New"/>
          <w:sz w:val="30"/>
          <w:szCs w:val="30"/>
          <w:cs/>
        </w:rPr>
        <w:t>รายการธุรกรรมที่เป็นเงินตราต่างประเทศ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EA6565">
        <w:rPr>
          <w:rFonts w:ascii="Angsana New" w:hAnsi="Angsana New"/>
          <w:sz w:val="30"/>
          <w:szCs w:val="30"/>
          <w:cs/>
        </w:rPr>
        <w:t>นัยสำคัญ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EA6565">
        <w:rPr>
          <w:rFonts w:ascii="Angsana New" w:hAnsi="Angsana New"/>
          <w:sz w:val="30"/>
          <w:szCs w:val="30"/>
          <w:cs/>
        </w:rPr>
        <w:t>มื่อเปรียบเทียบกับสัดส่วนของธุรกรรมโดยรวม จึงไม่ได้มีการใช้เครื่องมือทางการเงินเพื่อป้องกันความเสี่ยงดังกล่าวไว้</w:t>
      </w:r>
    </w:p>
    <w:p w14:paraId="4E2C3327" w14:textId="77777777" w:rsidR="00FF3599" w:rsidRPr="00FF3599" w:rsidRDefault="00FF3599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C296159" w14:textId="231A9754" w:rsidR="007A05FC" w:rsidRPr="00747046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47046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1A885CEA" w14:textId="77777777" w:rsidR="007A05FC" w:rsidRPr="00FF3599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C613EB7" w14:textId="2D4ED905" w:rsidR="007A05FC" w:rsidRPr="00657D00" w:rsidRDefault="007A05FC" w:rsidP="007A05FC">
      <w:pPr>
        <w:pStyle w:val="NoSpacing"/>
        <w:jc w:val="thaiDistribute"/>
        <w:rPr>
          <w:rFonts w:ascii="Angsana New" w:hAnsi="Angsana New"/>
          <w:szCs w:val="30"/>
        </w:rPr>
      </w:pPr>
      <w:r w:rsidRPr="00657D00">
        <w:rPr>
          <w:rFonts w:ascii="Angsana New" w:hAnsi="Angsana New"/>
          <w:szCs w:val="30"/>
          <w:cs/>
        </w:rPr>
        <w:t xml:space="preserve">ณ วันที่ </w:t>
      </w:r>
      <w:r w:rsidRPr="00657D00">
        <w:rPr>
          <w:rFonts w:ascii="Angsana New" w:hAnsi="Angsana New"/>
          <w:szCs w:val="30"/>
        </w:rPr>
        <w:t xml:space="preserve">31 </w:t>
      </w:r>
      <w:r w:rsidRPr="00657D00">
        <w:rPr>
          <w:rFonts w:ascii="Angsana New" w:hAnsi="Angsana New"/>
          <w:szCs w:val="30"/>
          <w:cs/>
        </w:rPr>
        <w:t xml:space="preserve">ธันวาคม </w:t>
      </w:r>
      <w:r w:rsidRPr="00657D00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 xml:space="preserve">7 </w:t>
      </w:r>
      <w:r w:rsidRPr="00657D00">
        <w:rPr>
          <w:rFonts w:ascii="Angsana New" w:hAnsi="Angsana New"/>
          <w:szCs w:val="30"/>
          <w:cs/>
        </w:rPr>
        <w:t xml:space="preserve">และ </w:t>
      </w:r>
      <w:r w:rsidRPr="00657D00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 xml:space="preserve">6 </w:t>
      </w:r>
      <w:r w:rsidRPr="00657D00">
        <w:rPr>
          <w:rFonts w:ascii="Angsana New" w:hAnsi="Angsana New"/>
          <w:szCs w:val="30"/>
          <w:cs/>
        </w:rPr>
        <w:t>กลุ่มบริษัทไม่มีสินทรัพย์</w:t>
      </w:r>
      <w:r w:rsidRPr="00657D00">
        <w:rPr>
          <w:rFonts w:ascii="Angsana New" w:hAnsi="Angsana New" w:hint="cs"/>
          <w:szCs w:val="30"/>
          <w:cs/>
        </w:rPr>
        <w:t>ทางการเงิน</w:t>
      </w:r>
      <w:r w:rsidRPr="00657D00">
        <w:rPr>
          <w:rFonts w:ascii="Angsana New" w:hAnsi="Angsana New"/>
          <w:szCs w:val="30"/>
          <w:cs/>
        </w:rPr>
        <w:t>และหนี้สิน</w:t>
      </w:r>
      <w:r w:rsidRPr="00657D00">
        <w:rPr>
          <w:rFonts w:ascii="Angsana New" w:hAnsi="Angsana New" w:hint="cs"/>
          <w:szCs w:val="30"/>
          <w:cs/>
        </w:rPr>
        <w:t>ทางการเงิน</w:t>
      </w:r>
      <w:r w:rsidRPr="00657D00">
        <w:rPr>
          <w:rFonts w:ascii="Angsana New" w:hAnsi="Angsana New"/>
          <w:szCs w:val="30"/>
          <w:cs/>
        </w:rPr>
        <w:t>ที่มีการวัดมูลค่าและแสดงด้วยมูลค่ายุติธรรมในงบฐานะการเงิน (ทั้งที่เกิดขึ้นประจำหรือเกิดขึ้นไม่ประจำ) ดังนั้น จึงไม่มีข้อมูลที่ต้องเปิดเผยเกี่ยวกับเทคนิคการประเมินมูลค่าและข้อมูลที่บริษัทนำมาใช้ในการพัฒนาการวัดมูลค่าต่าง</w:t>
      </w:r>
      <w:r>
        <w:rPr>
          <w:rFonts w:ascii="Angsana New" w:hAnsi="Angsana New" w:hint="cs"/>
          <w:szCs w:val="30"/>
          <w:cs/>
        </w:rPr>
        <w:t xml:space="preserve"> </w:t>
      </w:r>
      <w:r w:rsidRPr="00657D00">
        <w:rPr>
          <w:rFonts w:ascii="Angsana New" w:hAnsi="Angsana New"/>
          <w:szCs w:val="30"/>
          <w:cs/>
        </w:rPr>
        <w:t xml:space="preserve">ๆ </w:t>
      </w:r>
    </w:p>
    <w:p w14:paraId="39AFFE26" w14:textId="77777777" w:rsidR="007A05FC" w:rsidRPr="00657D00" w:rsidRDefault="007A05FC" w:rsidP="007A05FC">
      <w:pPr>
        <w:pStyle w:val="NoSpacing"/>
        <w:jc w:val="thaiDistribute"/>
        <w:rPr>
          <w:rFonts w:ascii="Angsana New" w:hAnsi="Angsana New"/>
          <w:szCs w:val="30"/>
        </w:rPr>
      </w:pPr>
    </w:p>
    <w:p w14:paraId="008318C8" w14:textId="77777777" w:rsidR="00FF3599" w:rsidRDefault="00FF3599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8389B8" w14:textId="77777777" w:rsidR="00FF3599" w:rsidRDefault="00FF3599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FB5C176" w14:textId="405A6FE5" w:rsidR="007A05FC" w:rsidRPr="00657D00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57D00">
        <w:rPr>
          <w:rFonts w:ascii="Angsana New" w:hAnsi="Angsana New"/>
          <w:sz w:val="30"/>
          <w:szCs w:val="30"/>
          <w:cs/>
        </w:rPr>
        <w:lastRenderedPageBreak/>
        <w:t>อย่างไรก็</w:t>
      </w:r>
      <w:r w:rsidR="00812E78"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57D00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657D00">
        <w:rPr>
          <w:rFonts w:ascii="Angsana New" w:hAnsi="Angsana New"/>
          <w:sz w:val="30"/>
          <w:szCs w:val="30"/>
          <w:cs/>
        </w:rPr>
        <w:t>หนี้สิน</w:t>
      </w:r>
      <w:r w:rsidRPr="00657D00">
        <w:rPr>
          <w:rFonts w:ascii="Angsana New" w:hAnsi="Angsana New" w:hint="cs"/>
          <w:sz w:val="30"/>
          <w:szCs w:val="30"/>
          <w:cs/>
        </w:rPr>
        <w:t>ทางการเงินที่สำคัญซึ่ง</w:t>
      </w:r>
      <w:r w:rsidRPr="00657D00">
        <w:rPr>
          <w:rFonts w:ascii="Angsana New" w:hAnsi="Angsana New"/>
          <w:sz w:val="30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Pr="00657D00">
        <w:rPr>
          <w:rFonts w:ascii="Angsana New" w:hAnsi="Angsana New"/>
          <w:sz w:val="30"/>
          <w:szCs w:val="30"/>
        </w:rPr>
        <w:t xml:space="preserve">31 </w:t>
      </w:r>
      <w:r w:rsidRPr="00657D0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7D0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657D00">
        <w:rPr>
          <w:rFonts w:ascii="Angsana New" w:hAnsi="Angsana New"/>
          <w:sz w:val="30"/>
          <w:szCs w:val="30"/>
          <w:cs/>
        </w:rPr>
        <w:t xml:space="preserve">และ </w:t>
      </w:r>
      <w:r w:rsidRPr="00657D0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657D00">
        <w:rPr>
          <w:rFonts w:ascii="Angsana New" w:hAnsi="Angsana New" w:hint="cs"/>
          <w:sz w:val="30"/>
          <w:szCs w:val="30"/>
          <w:cs/>
        </w:rPr>
        <w:t>มี</w:t>
      </w:r>
      <w:r w:rsidRPr="00657D00">
        <w:rPr>
          <w:rFonts w:ascii="Angsana New" w:hAnsi="Angsana New"/>
          <w:sz w:val="30"/>
          <w:szCs w:val="30"/>
          <w:cs/>
        </w:rPr>
        <w:t>มูลค่ายุติธรรมที่เกี่ยวข้องดังนี้</w:t>
      </w:r>
    </w:p>
    <w:p w14:paraId="17A6F6B4" w14:textId="77777777" w:rsidR="001150DF" w:rsidRPr="00FF3599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649"/>
        <w:gridCol w:w="264"/>
        <w:gridCol w:w="1306"/>
        <w:gridCol w:w="264"/>
        <w:gridCol w:w="1437"/>
        <w:gridCol w:w="264"/>
        <w:gridCol w:w="3280"/>
      </w:tblGrid>
      <w:tr w:rsidR="001150DF" w:rsidRPr="00A65910" w14:paraId="142EA556" w14:textId="77777777" w:rsidTr="005E7434">
        <w:tc>
          <w:tcPr>
            <w:tcW w:w="2649" w:type="dxa"/>
            <w:shd w:val="clear" w:color="auto" w:fill="auto"/>
          </w:tcPr>
          <w:p w14:paraId="7B530E62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C5BD23E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07" w:type="dxa"/>
            <w:gridSpan w:val="3"/>
            <w:shd w:val="clear" w:color="auto" w:fill="auto"/>
          </w:tcPr>
          <w:p w14:paraId="299D6C1E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17497B5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790D742C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1150DF" w:rsidRPr="00A65910" w14:paraId="0F4DFFA4" w14:textId="77777777" w:rsidTr="005E7434">
        <w:tc>
          <w:tcPr>
            <w:tcW w:w="2649" w:type="dxa"/>
            <w:shd w:val="clear" w:color="auto" w:fill="auto"/>
          </w:tcPr>
          <w:p w14:paraId="5C8996B4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56755A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4DAE7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DB3F62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DB3F62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64" w:type="dxa"/>
          </w:tcPr>
          <w:p w14:paraId="272B4AC0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2DF65B7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1150DF" w:rsidRPr="00A65910" w14:paraId="508A228E" w14:textId="77777777" w:rsidTr="005E7434">
        <w:tc>
          <w:tcPr>
            <w:tcW w:w="2649" w:type="dxa"/>
            <w:tcBorders>
              <w:bottom w:val="single" w:sz="4" w:space="0" w:color="auto"/>
            </w:tcBorders>
            <w:shd w:val="clear" w:color="auto" w:fill="auto"/>
          </w:tcPr>
          <w:p w14:paraId="3E54E81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5A59301E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E6B6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</w:t>
            </w:r>
            <w:r w:rsidR="00161F05" w:rsidRPr="00DB3F62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207A989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2689" w14:textId="77777777" w:rsidR="001150DF" w:rsidRPr="00DB3F62" w:rsidRDefault="003230C9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2566</w:t>
            </w:r>
          </w:p>
        </w:tc>
        <w:tc>
          <w:tcPr>
            <w:tcW w:w="264" w:type="dxa"/>
          </w:tcPr>
          <w:p w14:paraId="36FC2066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</w:tcPr>
          <w:p w14:paraId="0173BF9A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0D960915" w14:textId="77777777" w:rsidTr="005E7434">
        <w:tc>
          <w:tcPr>
            <w:tcW w:w="2649" w:type="dxa"/>
            <w:shd w:val="clear" w:color="auto" w:fill="auto"/>
          </w:tcPr>
          <w:p w14:paraId="5E5C707C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B54349E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87356A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BCF5865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6C7F08D5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082D40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80" w:type="dxa"/>
            <w:tcBorders>
              <w:top w:val="single" w:sz="4" w:space="0" w:color="auto"/>
            </w:tcBorders>
            <w:shd w:val="clear" w:color="auto" w:fill="auto"/>
          </w:tcPr>
          <w:p w14:paraId="160D0C1A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7643" w:rsidRPr="00A65910" w14:paraId="5A4B3BD4" w14:textId="77777777" w:rsidTr="005E7434">
        <w:tc>
          <w:tcPr>
            <w:tcW w:w="2649" w:type="dxa"/>
            <w:shd w:val="clear" w:color="auto" w:fill="auto"/>
          </w:tcPr>
          <w:p w14:paraId="4FE7109E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6E755AC2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2727AAC1" w14:textId="36A589EB" w:rsidR="00737643" w:rsidRPr="0080285C" w:rsidRDefault="00A71A5F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1,776.5</w:t>
            </w:r>
          </w:p>
        </w:tc>
        <w:tc>
          <w:tcPr>
            <w:tcW w:w="264" w:type="dxa"/>
            <w:shd w:val="clear" w:color="auto" w:fill="auto"/>
          </w:tcPr>
          <w:p w14:paraId="37CE85B5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8EC3132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3,244.4</w:t>
            </w:r>
          </w:p>
        </w:tc>
        <w:tc>
          <w:tcPr>
            <w:tcW w:w="264" w:type="dxa"/>
          </w:tcPr>
          <w:p w14:paraId="682806BB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62971D48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737643" w:rsidRPr="00A65910" w14:paraId="061644F9" w14:textId="77777777" w:rsidTr="005E7434">
        <w:tc>
          <w:tcPr>
            <w:tcW w:w="2649" w:type="dxa"/>
            <w:shd w:val="clear" w:color="auto" w:fill="auto"/>
          </w:tcPr>
          <w:p w14:paraId="13432AB5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64" w:type="dxa"/>
            <w:shd w:val="clear" w:color="auto" w:fill="auto"/>
          </w:tcPr>
          <w:p w14:paraId="12CA0A71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BFF5CBA" w14:textId="5458B970" w:rsidR="00737643" w:rsidRPr="0080285C" w:rsidRDefault="00A71A5F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73.0</w:t>
            </w:r>
          </w:p>
        </w:tc>
        <w:tc>
          <w:tcPr>
            <w:tcW w:w="264" w:type="dxa"/>
            <w:shd w:val="clear" w:color="auto" w:fill="auto"/>
          </w:tcPr>
          <w:p w14:paraId="3E9536F1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7D69A0A0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99.5</w:t>
            </w:r>
          </w:p>
        </w:tc>
        <w:tc>
          <w:tcPr>
            <w:tcW w:w="264" w:type="dxa"/>
          </w:tcPr>
          <w:p w14:paraId="58441B9A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7E3B7FD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737643" w:rsidRPr="00A65910" w14:paraId="7DD8BC64" w14:textId="77777777" w:rsidTr="005E7434">
        <w:tc>
          <w:tcPr>
            <w:tcW w:w="2649" w:type="dxa"/>
            <w:shd w:val="clear" w:color="auto" w:fill="auto"/>
          </w:tcPr>
          <w:p w14:paraId="1F60B2B1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64" w:type="dxa"/>
            <w:shd w:val="clear" w:color="auto" w:fill="auto"/>
          </w:tcPr>
          <w:p w14:paraId="5BB3E68C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1FA0762F" w14:textId="77777777" w:rsidR="00737643" w:rsidRPr="0080285C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9E29D12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35B0BDFD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87575D0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2D35A3C6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DB3F62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737643" w:rsidRPr="00A65910" w14:paraId="37C73A64" w14:textId="77777777" w:rsidTr="005E7434">
        <w:tc>
          <w:tcPr>
            <w:tcW w:w="2649" w:type="dxa"/>
            <w:shd w:val="clear" w:color="auto" w:fill="auto"/>
          </w:tcPr>
          <w:p w14:paraId="7EC043E2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DB3F62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64" w:type="dxa"/>
            <w:shd w:val="clear" w:color="auto" w:fill="auto"/>
          </w:tcPr>
          <w:p w14:paraId="30F9232C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0C72261" w14:textId="1E9C7210" w:rsidR="00737643" w:rsidRPr="0080285C" w:rsidRDefault="00A71A5F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3.5</w:t>
            </w:r>
          </w:p>
        </w:tc>
        <w:tc>
          <w:tcPr>
            <w:tcW w:w="264" w:type="dxa"/>
            <w:shd w:val="clear" w:color="auto" w:fill="auto"/>
          </w:tcPr>
          <w:p w14:paraId="527EC372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641CCEF1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6.1</w:t>
            </w:r>
          </w:p>
        </w:tc>
        <w:tc>
          <w:tcPr>
            <w:tcW w:w="264" w:type="dxa"/>
          </w:tcPr>
          <w:p w14:paraId="403BEE49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56312E3A" w14:textId="77777777" w:rsidR="00737643" w:rsidRPr="00DB3F62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737643" w:rsidRPr="00A65910" w14:paraId="20A10641" w14:textId="77777777" w:rsidTr="005E7434">
        <w:tc>
          <w:tcPr>
            <w:tcW w:w="2649" w:type="dxa"/>
            <w:shd w:val="clear" w:color="auto" w:fill="auto"/>
          </w:tcPr>
          <w:p w14:paraId="7117E791" w14:textId="77777777" w:rsidR="00737643" w:rsidRPr="00DB3F62" w:rsidRDefault="00737643" w:rsidP="00400391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3D1B8C54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4E346A8" w14:textId="1165D92C" w:rsidR="00737643" w:rsidRPr="0080285C" w:rsidRDefault="00A71A5F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  <w:shd w:val="clear" w:color="auto" w:fill="auto"/>
          </w:tcPr>
          <w:p w14:paraId="7E1A9A8E" w14:textId="77777777" w:rsidR="00737643" w:rsidRPr="00A65910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5DA83FA2" w14:textId="77777777" w:rsidR="00737643" w:rsidRPr="00DB3F62" w:rsidRDefault="00737643" w:rsidP="00737643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29.8</w:t>
            </w:r>
          </w:p>
        </w:tc>
        <w:tc>
          <w:tcPr>
            <w:tcW w:w="264" w:type="dxa"/>
          </w:tcPr>
          <w:p w14:paraId="1A9E020B" w14:textId="77777777" w:rsidR="00737643" w:rsidRPr="00A65910" w:rsidRDefault="00737643" w:rsidP="00737643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3AC131D2" w14:textId="77777777" w:rsidR="00737643" w:rsidRPr="00A65910" w:rsidRDefault="00737643" w:rsidP="0073764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</w:tr>
      <w:tr w:rsidR="006F0014" w:rsidRPr="00A65910" w14:paraId="1EA22B4D" w14:textId="77777777" w:rsidTr="005E7434">
        <w:tc>
          <w:tcPr>
            <w:tcW w:w="2649" w:type="dxa"/>
            <w:shd w:val="clear" w:color="auto" w:fill="auto"/>
          </w:tcPr>
          <w:p w14:paraId="5C79B198" w14:textId="2A6DDD16" w:rsidR="006F0014" w:rsidRPr="00874CE0" w:rsidRDefault="006F0014" w:rsidP="006F0014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>
              <w:rPr>
                <w:rFonts w:ascii="Angsana New" w:hAnsi="Angsana New"/>
                <w:szCs w:val="30"/>
              </w:rPr>
              <w:t xml:space="preserve">- </w:t>
            </w:r>
            <w:r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64" w:type="dxa"/>
            <w:shd w:val="clear" w:color="auto" w:fill="auto"/>
          </w:tcPr>
          <w:p w14:paraId="439F0715" w14:textId="77777777" w:rsidR="006F0014" w:rsidRPr="00A65910" w:rsidRDefault="006F0014" w:rsidP="006F00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46DF9BED" w14:textId="774635D3" w:rsidR="006F0014" w:rsidRPr="00A65910" w:rsidRDefault="00A71A5F" w:rsidP="006F001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  <w:shd w:val="clear" w:color="auto" w:fill="auto"/>
          </w:tcPr>
          <w:p w14:paraId="0B6DB123" w14:textId="77777777" w:rsidR="006F0014" w:rsidRPr="00A65910" w:rsidRDefault="006F0014" w:rsidP="006F001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A313D9F" w14:textId="5B739969" w:rsidR="006F0014" w:rsidRPr="00A65910" w:rsidRDefault="00FB4660" w:rsidP="00FB466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399"/>
              <w:jc w:val="center"/>
              <w:rPr>
                <w:rFonts w:ascii="Angsana New" w:hAnsi="Angsana New"/>
                <w:szCs w:val="30"/>
                <w:highlight w:val="yellow"/>
              </w:rPr>
            </w:pPr>
            <w:r>
              <w:rPr>
                <w:rFonts w:ascii="Angsana New" w:hAnsi="Angsana New"/>
                <w:szCs w:val="30"/>
              </w:rPr>
              <w:t xml:space="preserve">         </w:t>
            </w:r>
            <w:r w:rsidR="006F0014" w:rsidRPr="00874CE0">
              <w:rPr>
                <w:rFonts w:ascii="Angsana New" w:hAnsi="Angsana New"/>
                <w:szCs w:val="30"/>
              </w:rPr>
              <w:t>-</w:t>
            </w:r>
          </w:p>
        </w:tc>
        <w:tc>
          <w:tcPr>
            <w:tcW w:w="264" w:type="dxa"/>
          </w:tcPr>
          <w:p w14:paraId="1E15AF31" w14:textId="77777777" w:rsidR="006F0014" w:rsidRPr="00A65910" w:rsidRDefault="006F0014" w:rsidP="006F00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40EEA7A5" w14:textId="2B5B6473" w:rsidR="006F0014" w:rsidRPr="00A65910" w:rsidRDefault="006F0014" w:rsidP="006F001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6F0014" w:rsidRPr="00A65910" w14:paraId="5B8BA197" w14:textId="77777777" w:rsidTr="005E7434">
        <w:tc>
          <w:tcPr>
            <w:tcW w:w="2649" w:type="dxa"/>
            <w:shd w:val="clear" w:color="auto" w:fill="auto"/>
          </w:tcPr>
          <w:p w14:paraId="649DC7F7" w14:textId="77777777" w:rsidR="006F0014" w:rsidRPr="00874CE0" w:rsidRDefault="006F0014" w:rsidP="006F00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40D2A12" w14:textId="77777777" w:rsidR="006F0014" w:rsidRPr="00A65910" w:rsidRDefault="006F0014" w:rsidP="006F00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5813B820" w14:textId="77777777" w:rsidR="006F0014" w:rsidRPr="00A65910" w:rsidRDefault="006F0014" w:rsidP="006F001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078B7753" w14:textId="77777777" w:rsidR="006F0014" w:rsidRPr="00A65910" w:rsidRDefault="006F0014" w:rsidP="006F001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0C6D5A83" w14:textId="77777777" w:rsidR="006F0014" w:rsidRPr="00874CE0" w:rsidRDefault="006F0014" w:rsidP="006F0014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A35FF46" w14:textId="77777777" w:rsidR="006F0014" w:rsidRPr="00A65910" w:rsidRDefault="006F0014" w:rsidP="006F001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280" w:type="dxa"/>
            <w:shd w:val="clear" w:color="auto" w:fill="auto"/>
          </w:tcPr>
          <w:p w14:paraId="648EF64C" w14:textId="77777777" w:rsidR="006F0014" w:rsidRPr="00DB3F62" w:rsidRDefault="006F0014" w:rsidP="006F001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7A05FC" w:rsidRPr="00A65910" w14:paraId="2B7D58C1" w14:textId="77777777" w:rsidTr="00883F27">
        <w:tc>
          <w:tcPr>
            <w:tcW w:w="2649" w:type="dxa"/>
            <w:shd w:val="clear" w:color="auto" w:fill="auto"/>
          </w:tcPr>
          <w:p w14:paraId="4C12AF6B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3E06E4C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007" w:type="dxa"/>
            <w:gridSpan w:val="3"/>
            <w:shd w:val="clear" w:color="auto" w:fill="auto"/>
          </w:tcPr>
          <w:p w14:paraId="53F40597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53876399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0C04B416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7A05FC" w:rsidRPr="00A65910" w14:paraId="102FF4B8" w14:textId="77777777" w:rsidTr="00883F27">
        <w:tc>
          <w:tcPr>
            <w:tcW w:w="2649" w:type="dxa"/>
            <w:shd w:val="clear" w:color="auto" w:fill="auto"/>
          </w:tcPr>
          <w:p w14:paraId="02C2B6C3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2EA17BB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D1FF3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4BDF94E6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5B6015C4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7A05FC" w:rsidRPr="00A65910" w14:paraId="001EBD60" w14:textId="77777777" w:rsidTr="00883F27">
        <w:tc>
          <w:tcPr>
            <w:tcW w:w="2649" w:type="dxa"/>
            <w:tcBorders>
              <w:bottom w:val="single" w:sz="4" w:space="0" w:color="auto"/>
            </w:tcBorders>
            <w:shd w:val="clear" w:color="auto" w:fill="auto"/>
          </w:tcPr>
          <w:p w14:paraId="1ACBFBA1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1E811F97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59E00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1EAB3E0B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EFE2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2566</w:t>
            </w:r>
          </w:p>
        </w:tc>
        <w:tc>
          <w:tcPr>
            <w:tcW w:w="264" w:type="dxa"/>
          </w:tcPr>
          <w:p w14:paraId="563A7A4E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</w:tcPr>
          <w:p w14:paraId="1C72EDEF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7A05FC" w:rsidRPr="00A65910" w14:paraId="60CC095B" w14:textId="77777777" w:rsidTr="00883F27">
        <w:tc>
          <w:tcPr>
            <w:tcW w:w="2649" w:type="dxa"/>
            <w:shd w:val="clear" w:color="auto" w:fill="auto"/>
          </w:tcPr>
          <w:p w14:paraId="3653AD4B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32BF089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7B79B47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29CCAEAA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2C556841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638D5DCD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80" w:type="dxa"/>
            <w:tcBorders>
              <w:top w:val="single" w:sz="4" w:space="0" w:color="auto"/>
            </w:tcBorders>
            <w:shd w:val="clear" w:color="auto" w:fill="auto"/>
          </w:tcPr>
          <w:p w14:paraId="415479A8" w14:textId="77777777" w:rsidR="007A05FC" w:rsidRPr="00A65910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7A05FC" w:rsidRPr="00A65910" w14:paraId="2102F74D" w14:textId="77777777" w:rsidTr="00883F27">
        <w:tc>
          <w:tcPr>
            <w:tcW w:w="2649" w:type="dxa"/>
            <w:shd w:val="clear" w:color="auto" w:fill="auto"/>
          </w:tcPr>
          <w:p w14:paraId="0E8FD469" w14:textId="77777777" w:rsidR="007A05FC" w:rsidRPr="00DB3F62" w:rsidRDefault="007A05FC" w:rsidP="00883F27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3ED46649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7564C373" w14:textId="1CE39353" w:rsidR="007A05FC" w:rsidRPr="0080285C" w:rsidRDefault="00A71A5F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740.1</w:t>
            </w:r>
          </w:p>
        </w:tc>
        <w:tc>
          <w:tcPr>
            <w:tcW w:w="264" w:type="dxa"/>
            <w:shd w:val="clear" w:color="auto" w:fill="auto"/>
          </w:tcPr>
          <w:p w14:paraId="35AB172D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7FA4F1AF" w14:textId="77777777" w:rsidR="007A05FC" w:rsidRPr="00DB3F62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1,954.7</w:t>
            </w:r>
          </w:p>
        </w:tc>
        <w:tc>
          <w:tcPr>
            <w:tcW w:w="264" w:type="dxa"/>
          </w:tcPr>
          <w:p w14:paraId="75D8CCB1" w14:textId="77777777" w:rsidR="007A05FC" w:rsidRPr="00DB3F62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1931A7E7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7A05FC" w:rsidRPr="00A65910" w14:paraId="3750ADB1" w14:textId="77777777" w:rsidTr="00883F27">
        <w:tc>
          <w:tcPr>
            <w:tcW w:w="2649" w:type="dxa"/>
            <w:shd w:val="clear" w:color="auto" w:fill="auto"/>
          </w:tcPr>
          <w:p w14:paraId="09D60929" w14:textId="77777777" w:rsidR="007A05FC" w:rsidRPr="00DB3F62" w:rsidRDefault="007A05FC" w:rsidP="00883F27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732A289B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3364C3C9" w14:textId="73046077" w:rsidR="007A05FC" w:rsidRPr="0080285C" w:rsidRDefault="00A71A5F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  <w:shd w:val="clear" w:color="auto" w:fill="auto"/>
          </w:tcPr>
          <w:p w14:paraId="3BB7CB10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14F604E0" w14:textId="77777777" w:rsidR="007A05FC" w:rsidRPr="00DB3F62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</w:rPr>
              <w:t>29.8</w:t>
            </w:r>
          </w:p>
        </w:tc>
        <w:tc>
          <w:tcPr>
            <w:tcW w:w="264" w:type="dxa"/>
          </w:tcPr>
          <w:p w14:paraId="3D25B39B" w14:textId="77777777" w:rsidR="007A05FC" w:rsidRPr="00DB3F62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6A681DEB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7A05FC" w:rsidRPr="00A65910" w14:paraId="1EF8B3D3" w14:textId="77777777" w:rsidTr="00883F27">
        <w:tc>
          <w:tcPr>
            <w:tcW w:w="2649" w:type="dxa"/>
            <w:shd w:val="clear" w:color="auto" w:fill="auto"/>
          </w:tcPr>
          <w:p w14:paraId="2D2439AA" w14:textId="77777777" w:rsidR="007A05FC" w:rsidRPr="00A65910" w:rsidRDefault="007A05FC" w:rsidP="00883F27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1C50AD8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5F3DE35F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6448AAB9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52CA54AC" w14:textId="77777777" w:rsidR="007A05FC" w:rsidRPr="00DB3F62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371F1FAE" w14:textId="77777777" w:rsidR="007A05FC" w:rsidRPr="00DB3F62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400F1DD8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DB3F62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7A05FC" w:rsidRPr="00A65910" w14:paraId="7308BBB3" w14:textId="77777777" w:rsidTr="00883F27">
        <w:tc>
          <w:tcPr>
            <w:tcW w:w="2649" w:type="dxa"/>
            <w:shd w:val="clear" w:color="auto" w:fill="auto"/>
          </w:tcPr>
          <w:p w14:paraId="46175CA6" w14:textId="77777777" w:rsidR="007A05FC" w:rsidRPr="00485BC7" w:rsidRDefault="007A05FC" w:rsidP="00883F27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94A3296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7E8355A4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0F797AC7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4267E40F" w14:textId="77777777" w:rsidR="007A05FC" w:rsidRPr="00DB3F62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26A4DD08" w14:textId="77777777" w:rsidR="007A05FC" w:rsidRPr="00DB3F62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1DC03D9F" w14:textId="77777777" w:rsidR="007A05FC" w:rsidRPr="00DB3F62" w:rsidRDefault="007A05FC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7A05FC" w:rsidRPr="00A65910" w14:paraId="51507A36" w14:textId="77777777" w:rsidTr="00883F27">
        <w:tc>
          <w:tcPr>
            <w:tcW w:w="2649" w:type="dxa"/>
            <w:shd w:val="clear" w:color="auto" w:fill="auto"/>
          </w:tcPr>
          <w:p w14:paraId="3115B20C" w14:textId="6E382860" w:rsidR="007A05FC" w:rsidRPr="00485BC7" w:rsidRDefault="006F0014" w:rsidP="00883F27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64" w:type="dxa"/>
            <w:shd w:val="clear" w:color="auto" w:fill="auto"/>
          </w:tcPr>
          <w:p w14:paraId="285C3F1E" w14:textId="77777777" w:rsidR="007A05FC" w:rsidRPr="00A65910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75EE23AF" w14:textId="7EBED205" w:rsidR="007A05FC" w:rsidRPr="00A65910" w:rsidRDefault="00A71A5F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  <w:shd w:val="clear" w:color="auto" w:fill="auto"/>
          </w:tcPr>
          <w:p w14:paraId="4BDBDCD8" w14:textId="77777777" w:rsidR="007A05FC" w:rsidRPr="00A65910" w:rsidRDefault="007A05FC" w:rsidP="00883F2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</w:tcPr>
          <w:p w14:paraId="4CB43671" w14:textId="6F3DFC30" w:rsidR="007A05FC" w:rsidRPr="00DB3F62" w:rsidRDefault="00485BC7" w:rsidP="00485BC7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399"/>
              <w:jc w:val="right"/>
              <w:rPr>
                <w:rFonts w:ascii="Angsana New" w:hAnsi="Angsana New"/>
                <w:szCs w:val="30"/>
              </w:rPr>
            </w:pPr>
            <w:r w:rsidRPr="00874CE0">
              <w:rPr>
                <w:rFonts w:ascii="Angsana New" w:hAnsi="Angsana New"/>
                <w:szCs w:val="30"/>
              </w:rPr>
              <w:t>-</w:t>
            </w:r>
          </w:p>
        </w:tc>
        <w:tc>
          <w:tcPr>
            <w:tcW w:w="264" w:type="dxa"/>
          </w:tcPr>
          <w:p w14:paraId="38995D13" w14:textId="77777777" w:rsidR="007A05FC" w:rsidRPr="00DB3F62" w:rsidRDefault="007A05FC" w:rsidP="00883F27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280" w:type="dxa"/>
            <w:shd w:val="clear" w:color="auto" w:fill="auto"/>
          </w:tcPr>
          <w:p w14:paraId="6E947B70" w14:textId="1EAFA4C8" w:rsidR="007A05FC" w:rsidRPr="00DB3F62" w:rsidRDefault="00485BC7" w:rsidP="00883F27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474B4BA4" w14:textId="77777777" w:rsidR="00FF3599" w:rsidRDefault="00FF3599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F3D6B2" w14:textId="10B33D82" w:rsidR="007A05FC" w:rsidRPr="008B7575" w:rsidRDefault="007A05FC" w:rsidP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7575">
        <w:rPr>
          <w:rFonts w:ascii="Angsana New" w:hAnsi="Angsana New"/>
          <w:sz w:val="30"/>
          <w:szCs w:val="30"/>
          <w:cs/>
        </w:rPr>
        <w:t>นอกเหนือจาก</w:t>
      </w:r>
      <w:r w:rsidRPr="008B7575">
        <w:rPr>
          <w:rFonts w:ascii="Angsana New" w:hAnsi="Angsana New" w:hint="cs"/>
          <w:sz w:val="30"/>
          <w:szCs w:val="30"/>
          <w:cs/>
        </w:rPr>
        <w:t>รายการตาม</w:t>
      </w:r>
      <w:r w:rsidRPr="008B7575">
        <w:rPr>
          <w:rFonts w:ascii="Angsana New" w:hAnsi="Angsana New"/>
          <w:sz w:val="30"/>
          <w:szCs w:val="30"/>
          <w:cs/>
        </w:rPr>
        <w:t>ที่กล่าวข้างต้น 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  <w:r w:rsidRPr="008B7575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Pr="00B23D56">
        <w:rPr>
          <w:rFonts w:ascii="Angsana New" w:hAnsi="Angsana New" w:hint="cs"/>
          <w:sz w:val="30"/>
          <w:szCs w:val="30"/>
        </w:rPr>
        <w:t>2</w:t>
      </w:r>
      <w:r w:rsidRPr="008B7575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0B8611F4" w14:textId="77777777" w:rsidR="007A05FC" w:rsidRDefault="007A05FC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6"/>
          <w:sz w:val="30"/>
          <w:szCs w:val="30"/>
        </w:rPr>
      </w:pPr>
    </w:p>
    <w:p w14:paraId="7DAF3792" w14:textId="28C90176" w:rsidR="007A05FC" w:rsidRDefault="007A05FC" w:rsidP="00A013C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FB4660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</w:t>
      </w:r>
      <w:r w:rsidRPr="00FB4660">
        <w:rPr>
          <w:rFonts w:ascii="Angsana New" w:hAnsi="Angsana New" w:hint="cs"/>
          <w:spacing w:val="-4"/>
          <w:sz w:val="30"/>
          <w:szCs w:val="30"/>
          <w:cs/>
        </w:rPr>
        <w:t xml:space="preserve"> เงินฝากประจำกับธนาคาร </w:t>
      </w:r>
      <w:r w:rsidRPr="00FB4660">
        <w:rPr>
          <w:rFonts w:ascii="Angsana New" w:hAnsi="Angsana New"/>
          <w:spacing w:val="-4"/>
          <w:sz w:val="30"/>
          <w:szCs w:val="30"/>
          <w:cs/>
        </w:rPr>
        <w:t>เงินฝากสถาบันการเงินที่มีภาระค้ำประกัน เงินเบิกเกิน</w:t>
      </w:r>
      <w:r w:rsidRPr="006A1F8C">
        <w:rPr>
          <w:rFonts w:ascii="Angsana New" w:hAnsi="Angsana New"/>
          <w:spacing w:val="6"/>
          <w:sz w:val="30"/>
          <w:szCs w:val="30"/>
          <w:cs/>
        </w:rPr>
        <w:t>บัญชี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A1F8C">
        <w:rPr>
          <w:rFonts w:ascii="Angsana New" w:hAnsi="Angsana New"/>
          <w:spacing w:val="6"/>
          <w:sz w:val="30"/>
          <w:szCs w:val="30"/>
          <w:cs/>
        </w:rPr>
        <w:t>ลูกหนี้</w:t>
      </w:r>
      <w:r w:rsidRPr="008B7575">
        <w:rPr>
          <w:rFonts w:ascii="Angsana New" w:hAnsi="Angsana New"/>
          <w:sz w:val="30"/>
          <w:szCs w:val="30"/>
          <w:cs/>
        </w:rPr>
        <w:t>และเจ้าหนี้การค้า ลูกหนี้และเจ้าหนี้อื่น เงินให้กู้ยืมและเงินกู้ยืม</w:t>
      </w:r>
      <w:r w:rsidRPr="008B7575">
        <w:rPr>
          <w:rFonts w:ascii="Angsana New" w:hAnsi="Angsana New" w:hint="cs"/>
          <w:sz w:val="30"/>
          <w:szCs w:val="30"/>
          <w:cs/>
        </w:rPr>
        <w:t xml:space="preserve"> และหนี้สินตามสัญญาเช่า</w:t>
      </w:r>
      <w:r w:rsidRPr="008B7575">
        <w:rPr>
          <w:rFonts w:ascii="Angsana New" w:hAnsi="Angsana New"/>
          <w:sz w:val="30"/>
          <w:szCs w:val="30"/>
          <w:cs/>
        </w:rPr>
        <w:t>มีมูลค่าตามบัญชีที่ไม่แตกต่างจากมูลค่ายุติธรรมอย่างเป็นสาระสำคัญเนื่องจากสินทรัพย์และหนี้สินทางการเงินเหล่านี้</w:t>
      </w:r>
      <w:r w:rsidRPr="00970540">
        <w:rPr>
          <w:rFonts w:ascii="Angsana New" w:hAnsi="Angsana New"/>
          <w:spacing w:val="-2"/>
          <w:sz w:val="30"/>
          <w:szCs w:val="30"/>
          <w:cs/>
        </w:rPr>
        <w:t>จะครบกำหนดในระยะเวลาอันสั้นหรือมีอัตราดอกเบี้ย</w:t>
      </w:r>
      <w:r w:rsidRPr="00970540">
        <w:rPr>
          <w:rFonts w:ascii="Angsana New" w:hAnsi="Angsana New" w:hint="cs"/>
          <w:spacing w:val="-2"/>
          <w:sz w:val="30"/>
          <w:szCs w:val="30"/>
          <w:cs/>
        </w:rPr>
        <w:t>คงที่</w:t>
      </w:r>
      <w:r w:rsidRPr="00970540">
        <w:rPr>
          <w:rFonts w:ascii="Angsana New" w:hAnsi="Angsana New"/>
          <w:spacing w:val="-2"/>
          <w:sz w:val="30"/>
          <w:szCs w:val="30"/>
          <w:cs/>
        </w:rPr>
        <w:t>ที่ใกล้เคียงกับอัตราตลาด</w:t>
      </w:r>
      <w:r w:rsidRPr="00970540">
        <w:rPr>
          <w:rFonts w:ascii="Angsana New" w:hAnsi="Angsana New" w:hint="cs"/>
          <w:spacing w:val="-2"/>
          <w:sz w:val="30"/>
          <w:szCs w:val="30"/>
          <w:cs/>
        </w:rPr>
        <w:t>หรืออ้างอิงกับอัตราดอกเบี้ยตลาด</w:t>
      </w:r>
    </w:p>
    <w:p w14:paraId="31F22348" w14:textId="77777777" w:rsidR="00FF3599" w:rsidRPr="00F011A2" w:rsidRDefault="00FF3599" w:rsidP="007A05F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p w14:paraId="6A72A548" w14:textId="43409874" w:rsidR="009C0E9D" w:rsidRPr="00DB3F62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ภาระผูกพัน</w:t>
      </w:r>
      <w:r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FF3599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DF42591" w14:textId="489F0EAE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54C5">
        <w:rPr>
          <w:rFonts w:ascii="Angsana New" w:hAnsi="Angsana New"/>
          <w:sz w:val="30"/>
          <w:szCs w:val="30"/>
        </w:rPr>
        <w:t>3</w:t>
      </w:r>
      <w:r w:rsidR="0018393C">
        <w:rPr>
          <w:rFonts w:ascii="Angsana New" w:hAnsi="Angsana New"/>
          <w:sz w:val="30"/>
          <w:szCs w:val="30"/>
        </w:rPr>
        <w:t>1</w:t>
      </w:r>
      <w:r w:rsidR="001754C5">
        <w:rPr>
          <w:rFonts w:ascii="Angsana New" w:hAnsi="Angsana New"/>
          <w:sz w:val="30"/>
          <w:szCs w:val="30"/>
        </w:rPr>
        <w:t xml:space="preserve"> </w:t>
      </w:r>
      <w:r w:rsidR="0018393C">
        <w:rPr>
          <w:rFonts w:ascii="Angsana New" w:hAnsi="Angsana New" w:hint="cs"/>
          <w:sz w:val="30"/>
          <w:szCs w:val="30"/>
          <w:cs/>
        </w:rPr>
        <w:t>ธันวาคม</w:t>
      </w:r>
      <w:r w:rsidRPr="00DB3F62">
        <w:rPr>
          <w:rFonts w:ascii="Angsana New" w:hAnsi="Angsana New"/>
          <w:sz w:val="30"/>
          <w:szCs w:val="30"/>
          <w:cs/>
        </w:rPr>
        <w:t xml:space="preserve"> </w:t>
      </w:r>
      <w:r w:rsidRPr="00DB3F62">
        <w:rPr>
          <w:rFonts w:ascii="Angsana New" w:hAnsi="Angsana New"/>
          <w:sz w:val="30"/>
          <w:szCs w:val="30"/>
        </w:rPr>
        <w:t>256</w:t>
      </w:r>
      <w:r w:rsidR="004340AE" w:rsidRPr="00DB3F62">
        <w:rPr>
          <w:rFonts w:ascii="Angsana New" w:hAnsi="Angsana New"/>
          <w:sz w:val="30"/>
          <w:szCs w:val="30"/>
        </w:rPr>
        <w:t>7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FF3599" w:rsidRDefault="009C0E9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BC95B74" w:rsidR="007A3FB4" w:rsidRDefault="00F97CA9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FF3599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FF3599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02D33F94" w:rsidR="007A3FB4" w:rsidRPr="007A3FB4" w:rsidRDefault="0091423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9,565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65FA9C90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626ABE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709F7E93" w:rsidR="007A3FB4" w:rsidRPr="007A3FB4" w:rsidRDefault="0091423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360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6BD282C2" w:rsidR="007A3FB4" w:rsidRPr="007A3FB4" w:rsidRDefault="00914230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9,925</w:t>
            </w:r>
          </w:p>
        </w:tc>
      </w:tr>
    </w:tbl>
    <w:p w14:paraId="566C668A" w14:textId="350EBCFD" w:rsidR="007A05FC" w:rsidRPr="00FF3599" w:rsidRDefault="007A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4"/>
          <w:szCs w:val="24"/>
          <w:cs/>
          <w:lang w:eastAsia="zh-CN"/>
        </w:rPr>
      </w:pPr>
    </w:p>
    <w:p w14:paraId="0FA92387" w14:textId="1747BE33" w:rsidR="007111E0" w:rsidRDefault="007111E0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การบริหารจัดการทุน</w:t>
      </w:r>
    </w:p>
    <w:p w14:paraId="7A87D696" w14:textId="77777777" w:rsidR="007111E0" w:rsidRPr="00FF3599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4"/>
          <w:szCs w:val="24"/>
          <w:lang w:eastAsia="zh-CN"/>
        </w:rPr>
      </w:pPr>
    </w:p>
    <w:p w14:paraId="4A91CBCD" w14:textId="6A3628EC" w:rsidR="007111E0" w:rsidRPr="002F6162" w:rsidRDefault="007111E0" w:rsidP="0071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F6162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ทั้งนี้กลุ่มบริษัทไม่มีการเปลี่ยนแปลงที่สำคัญใด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F6162">
        <w:rPr>
          <w:rFonts w:ascii="Angsana New" w:hAnsi="Angsana New"/>
          <w:sz w:val="30"/>
          <w:szCs w:val="30"/>
          <w:cs/>
        </w:rPr>
        <w:t xml:space="preserve">ๆ เกี่ยวกับนโยบายในการบริหารจัดการทุนในระหว่างปี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2566</w:t>
      </w:r>
    </w:p>
    <w:p w14:paraId="5644422D" w14:textId="77777777" w:rsidR="007111E0" w:rsidRPr="00FF3599" w:rsidRDefault="007111E0" w:rsidP="0071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3AB95DC" w14:textId="72D1D376" w:rsidR="007111E0" w:rsidRDefault="007111E0" w:rsidP="0071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F61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6162">
        <w:rPr>
          <w:rFonts w:ascii="Angsana New" w:hAnsi="Angsana New"/>
          <w:sz w:val="30"/>
          <w:szCs w:val="30"/>
        </w:rPr>
        <w:t xml:space="preserve">31 </w:t>
      </w:r>
      <w:r w:rsidRPr="002F616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Pr="00841D1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841D1D">
        <w:rPr>
          <w:rFonts w:ascii="Angsana New" w:hAnsi="Angsana New"/>
          <w:sz w:val="30"/>
          <w:szCs w:val="30"/>
          <w:cs/>
        </w:rPr>
        <w:t>กลุ่มบริษัทมีอัตราส่วนหนี้สินต่อทุน</w:t>
      </w:r>
      <w:r w:rsidRPr="00823218">
        <w:rPr>
          <w:rFonts w:ascii="Angsana New" w:hAnsi="Angsana New"/>
          <w:sz w:val="30"/>
          <w:szCs w:val="30"/>
          <w:cs/>
        </w:rPr>
        <w:t>เท่ากับ</w:t>
      </w:r>
      <w:r w:rsidRPr="00823218">
        <w:rPr>
          <w:rFonts w:ascii="Angsana New" w:hAnsi="Angsana New"/>
          <w:sz w:val="30"/>
          <w:szCs w:val="30"/>
        </w:rPr>
        <w:t xml:space="preserve"> 0.</w:t>
      </w:r>
      <w:r w:rsidR="00823218" w:rsidRPr="00823218">
        <w:rPr>
          <w:rFonts w:ascii="Angsana New" w:hAnsi="Angsana New"/>
          <w:sz w:val="30"/>
          <w:szCs w:val="30"/>
        </w:rPr>
        <w:t>08</w:t>
      </w:r>
      <w:r w:rsidRPr="00823218">
        <w:rPr>
          <w:rFonts w:ascii="Angsana New" w:hAnsi="Angsana New"/>
          <w:sz w:val="30"/>
          <w:szCs w:val="30"/>
        </w:rPr>
        <w:t xml:space="preserve">: 1.00 </w:t>
      </w:r>
      <w:r w:rsidRPr="00823218">
        <w:rPr>
          <w:rFonts w:ascii="Angsana New" w:hAnsi="Angsana New"/>
          <w:sz w:val="30"/>
          <w:szCs w:val="30"/>
          <w:cs/>
        </w:rPr>
        <w:t>และ</w:t>
      </w:r>
      <w:r w:rsidRPr="007111E0">
        <w:rPr>
          <w:rFonts w:ascii="Angsana New" w:hAnsi="Angsana New"/>
          <w:sz w:val="30"/>
          <w:szCs w:val="30"/>
          <w:cs/>
        </w:rPr>
        <w:t xml:space="preserve"> </w:t>
      </w:r>
      <w:r w:rsidRPr="007111E0">
        <w:rPr>
          <w:rFonts w:ascii="Angsana New" w:hAnsi="Angsana New"/>
          <w:sz w:val="30"/>
          <w:szCs w:val="30"/>
        </w:rPr>
        <w:t>0.15: 1.00</w:t>
      </w:r>
      <w:r>
        <w:rPr>
          <w:rFonts w:ascii="Angsana New" w:hAnsi="Angsana New"/>
          <w:sz w:val="30"/>
          <w:szCs w:val="30"/>
        </w:rPr>
        <w:t xml:space="preserve"> </w:t>
      </w:r>
      <w:r w:rsidRPr="00841D1D">
        <w:rPr>
          <w:rFonts w:ascii="Angsana New" w:hAnsi="Angsana New"/>
          <w:sz w:val="30"/>
          <w:szCs w:val="30"/>
          <w:cs/>
        </w:rPr>
        <w:t>ตามลำดับ (ส่วนของเฉพาะ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823218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823218">
        <w:rPr>
          <w:rFonts w:ascii="Angsana New" w:hAnsi="Angsana New"/>
          <w:sz w:val="30"/>
          <w:szCs w:val="30"/>
        </w:rPr>
        <w:t>0.0</w:t>
      </w:r>
      <w:r w:rsidR="00021499">
        <w:rPr>
          <w:rFonts w:ascii="Angsana New" w:hAnsi="Angsana New"/>
          <w:sz w:val="30"/>
          <w:szCs w:val="30"/>
        </w:rPr>
        <w:t>5</w:t>
      </w:r>
      <w:r w:rsidRPr="00823218">
        <w:rPr>
          <w:rFonts w:ascii="Angsana New" w:hAnsi="Angsana New"/>
          <w:sz w:val="30"/>
          <w:szCs w:val="30"/>
        </w:rPr>
        <w:t>: 1.00</w:t>
      </w:r>
      <w:r w:rsidRPr="00841D1D">
        <w:rPr>
          <w:rFonts w:ascii="Angsana New" w:hAnsi="Angsana New"/>
          <w:sz w:val="30"/>
          <w:szCs w:val="30"/>
        </w:rPr>
        <w:t xml:space="preserve"> </w:t>
      </w:r>
      <w:r w:rsidRPr="00841D1D">
        <w:rPr>
          <w:rFonts w:ascii="Angsana New" w:hAnsi="Angsana New"/>
          <w:sz w:val="30"/>
          <w:szCs w:val="30"/>
          <w:cs/>
        </w:rPr>
        <w:t xml:space="preserve">และ </w:t>
      </w:r>
      <w:r w:rsidRPr="00841D1D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06</w:t>
      </w:r>
      <w:r w:rsidRPr="00B1275A">
        <w:rPr>
          <w:rFonts w:ascii="Angsana New" w:hAnsi="Angsana New"/>
          <w:sz w:val="30"/>
          <w:szCs w:val="30"/>
        </w:rPr>
        <w:t>: 1.00</w:t>
      </w:r>
      <w:r>
        <w:rPr>
          <w:rFonts w:ascii="Angsana New" w:hAnsi="Angsana New"/>
          <w:sz w:val="30"/>
          <w:szCs w:val="30"/>
        </w:rPr>
        <w:t xml:space="preserve"> </w:t>
      </w:r>
      <w:r w:rsidRPr="00560E7B">
        <w:rPr>
          <w:rFonts w:ascii="Angsana New" w:hAnsi="Angsana New"/>
          <w:sz w:val="30"/>
          <w:szCs w:val="30"/>
          <w:cs/>
        </w:rPr>
        <w:t>ตามลำดับ)</w:t>
      </w:r>
    </w:p>
    <w:p w14:paraId="73A5420A" w14:textId="77777777" w:rsidR="007111E0" w:rsidRPr="00FF3599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24"/>
          <w:szCs w:val="24"/>
        </w:rPr>
      </w:pPr>
    </w:p>
    <w:p w14:paraId="0FC20935" w14:textId="1846EAAA" w:rsidR="007111E0" w:rsidRDefault="007111E0" w:rsidP="007111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hanging="3338"/>
        <w:jc w:val="both"/>
        <w:rPr>
          <w:rFonts w:ascii="Angsana New" w:hAnsi="Angsana New"/>
          <w:b/>
          <w:bCs/>
          <w:sz w:val="30"/>
          <w:szCs w:val="30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กองทุนสำรองเลี้ยงชีพของพนักงานซึ่งจดทะเบียนแล้ว</w:t>
      </w:r>
    </w:p>
    <w:p w14:paraId="21E7F07A" w14:textId="77777777" w:rsidR="007111E0" w:rsidRPr="00FF3599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24"/>
          <w:szCs w:val="24"/>
        </w:rPr>
      </w:pPr>
    </w:p>
    <w:p w14:paraId="5A0130F7" w14:textId="77777777" w:rsidR="007111E0" w:rsidRPr="00EA6565" w:rsidRDefault="007111E0" w:rsidP="00AC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>บริษัทและบริษัทย่อยแห่งหนึ่ง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EA6565">
        <w:rPr>
          <w:rFonts w:ascii="Angsana New" w:hAnsi="Angsana New"/>
          <w:sz w:val="30"/>
          <w:szCs w:val="30"/>
        </w:rPr>
        <w:t>.</w:t>
      </w:r>
      <w:r w:rsidRPr="00EA6565">
        <w:rPr>
          <w:rFonts w:ascii="Angsana New" w:hAnsi="Angsana New"/>
          <w:sz w:val="30"/>
          <w:szCs w:val="30"/>
          <w:cs/>
        </w:rPr>
        <w:t>ศ</w:t>
      </w:r>
      <w:r w:rsidRPr="00EA6565">
        <w:rPr>
          <w:rFonts w:ascii="Angsana New" w:hAnsi="Angsana New"/>
          <w:sz w:val="30"/>
          <w:szCs w:val="30"/>
        </w:rPr>
        <w:t>. 2530</w:t>
      </w:r>
      <w:r w:rsidRPr="00EA6565">
        <w:rPr>
          <w:rFonts w:ascii="Angsana New" w:hAnsi="Angsana New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 บริษัทย่อยและพนักงานจะจ่ายเงินสมทบและเงินสะสมเข้ากองทุนในอัตราร้อยละ </w:t>
      </w:r>
      <w:r w:rsidRPr="00EA6565">
        <w:rPr>
          <w:rFonts w:ascii="Angsana New" w:hAnsi="Angsana New"/>
          <w:sz w:val="30"/>
          <w:szCs w:val="30"/>
        </w:rPr>
        <w:t>3</w:t>
      </w:r>
      <w:r w:rsidRPr="00EA6565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7AC059DB" w14:textId="77777777" w:rsidR="007111E0" w:rsidRPr="00FF3599" w:rsidRDefault="007111E0" w:rsidP="00AC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416679D" w14:textId="3C4B09D9" w:rsidR="007111E0" w:rsidRDefault="007111E0" w:rsidP="00AC7E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 xml:space="preserve">ส่วนที่กลุ่มบริษัทจ่ายเงินสมทบซึ่งบันทึกเป็นส่วนหนึ่งของค่าใช้จ่ายในการบริหารสำหรับปีสิ้นสุดวันที่ </w:t>
      </w:r>
      <w:r w:rsidRPr="00EA6565">
        <w:rPr>
          <w:rFonts w:ascii="Angsana New" w:hAnsi="Angsana New"/>
          <w:sz w:val="30"/>
          <w:szCs w:val="30"/>
        </w:rPr>
        <w:t xml:space="preserve">31 </w:t>
      </w:r>
      <w:r w:rsidRPr="00EA6565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>256</w:t>
      </w:r>
      <w:r w:rsidR="00AC7EC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AC7EC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07D4F">
        <w:rPr>
          <w:rFonts w:ascii="Angsana New" w:hAnsi="Angsana New"/>
          <w:sz w:val="30"/>
          <w:szCs w:val="30"/>
          <w:cs/>
        </w:rPr>
        <w:t>มีจำนวนเงิน</w:t>
      </w:r>
      <w:r w:rsidR="00D053D2">
        <w:rPr>
          <w:rFonts w:ascii="Angsana New" w:hAnsi="Angsana New" w:hint="cs"/>
          <w:sz w:val="30"/>
          <w:szCs w:val="30"/>
          <w:cs/>
        </w:rPr>
        <w:t>ปีละ</w:t>
      </w:r>
      <w:r>
        <w:rPr>
          <w:rFonts w:ascii="Angsana New" w:hAnsi="Angsana New"/>
          <w:sz w:val="30"/>
          <w:szCs w:val="30"/>
        </w:rPr>
        <w:t xml:space="preserve"> </w:t>
      </w:r>
      <w:r w:rsidR="00D053D2">
        <w:rPr>
          <w:rFonts w:ascii="Angsana New" w:hAnsi="Angsana New"/>
          <w:sz w:val="30"/>
          <w:szCs w:val="30"/>
        </w:rPr>
        <w:t>0.2</w:t>
      </w:r>
      <w:r>
        <w:rPr>
          <w:rFonts w:ascii="Angsana New" w:hAnsi="Angsana New"/>
          <w:sz w:val="30"/>
          <w:szCs w:val="30"/>
        </w:rPr>
        <w:t xml:space="preserve"> </w:t>
      </w:r>
      <w:r w:rsidRPr="00EB4974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6565">
        <w:rPr>
          <w:rFonts w:ascii="Angsana New" w:hAnsi="Angsana New"/>
          <w:sz w:val="30"/>
          <w:szCs w:val="30"/>
          <w:cs/>
        </w:rPr>
        <w:t>(ส่วนของเฉพาะ</w:t>
      </w:r>
      <w:r>
        <w:rPr>
          <w:rFonts w:ascii="Angsana New" w:hAnsi="Angsana New" w:hint="cs"/>
          <w:sz w:val="30"/>
          <w:szCs w:val="30"/>
          <w:cs/>
        </w:rPr>
        <w:t>บริษัทมีจำนวนเงินเดียวกัน</w:t>
      </w:r>
      <w:r w:rsidRPr="00EA6565">
        <w:rPr>
          <w:rFonts w:ascii="Angsana New" w:hAnsi="Angsana New"/>
          <w:sz w:val="30"/>
          <w:szCs w:val="30"/>
          <w:cs/>
        </w:rPr>
        <w:t>)</w:t>
      </w:r>
    </w:p>
    <w:p w14:paraId="32567F47" w14:textId="77777777" w:rsidR="007111E0" w:rsidRDefault="0071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3171BEBF" w14:textId="3815AB39" w:rsidR="00DE5249" w:rsidRPr="00DE5249" w:rsidRDefault="00DE5249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73AF7F5F" w14:textId="77777777" w:rsidR="00DE5249" w:rsidRPr="00B50747" w:rsidRDefault="00DE5249" w:rsidP="00DE52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4"/>
          <w:szCs w:val="24"/>
          <w:lang w:eastAsia="zh-CN"/>
        </w:rPr>
      </w:pPr>
    </w:p>
    <w:p w14:paraId="451A294F" w14:textId="77777777" w:rsidR="00822535" w:rsidRDefault="00822535" w:rsidP="008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344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 xml:space="preserve">การบางรายการในงบการเงินรวมและงบการเงินเฉพาะกิจการ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และสำหรับปีสิ้นสุดวันเดียวกันได้</w:t>
      </w:r>
      <w:r w:rsidRPr="008E0206">
        <w:rPr>
          <w:rFonts w:ascii="Angsana New" w:hAnsi="Angsana New" w:hint="cs"/>
          <w:spacing w:val="-2"/>
          <w:sz w:val="30"/>
          <w:szCs w:val="30"/>
          <w:cs/>
        </w:rPr>
        <w:t>มีการจัดประเภทรายการใหม่เพื่อให้สอดคล้องกับการนำเสนองบ</w:t>
      </w:r>
      <w:r>
        <w:rPr>
          <w:rFonts w:ascii="Angsana New" w:hAnsi="Angsana New" w:hint="cs"/>
          <w:spacing w:val="-2"/>
          <w:sz w:val="30"/>
          <w:szCs w:val="30"/>
          <w:cs/>
        </w:rPr>
        <w:t>การเงินรวมและงบการเงินเฉพาะกิจการ ณ 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และสำหรับปีสิ้นสุดวันเดียวกัน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6601732" w14:textId="77777777" w:rsidR="00DE5249" w:rsidRPr="00B50747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822535" w:rsidRPr="00A179EB" w14:paraId="5FE84DD3" w14:textId="77777777" w:rsidTr="00B22EFB">
        <w:trPr>
          <w:trHeight w:val="369"/>
        </w:trPr>
        <w:tc>
          <w:tcPr>
            <w:tcW w:w="4808" w:type="dxa"/>
          </w:tcPr>
          <w:p w14:paraId="0C386836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6B02A7B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22535" w:rsidRPr="00A179EB" w14:paraId="18FD2114" w14:textId="77777777" w:rsidTr="00B22EFB">
        <w:trPr>
          <w:trHeight w:val="369"/>
        </w:trPr>
        <w:tc>
          <w:tcPr>
            <w:tcW w:w="4808" w:type="dxa"/>
          </w:tcPr>
          <w:p w14:paraId="6DFE82B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7E9E2B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AAD1A8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E39F1B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FA276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AC7AB2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822535" w:rsidRPr="00A179EB" w14:paraId="197BE933" w14:textId="77777777" w:rsidTr="00B22EFB">
        <w:trPr>
          <w:trHeight w:val="285"/>
        </w:trPr>
        <w:tc>
          <w:tcPr>
            <w:tcW w:w="4808" w:type="dxa"/>
          </w:tcPr>
          <w:p w14:paraId="41EABB0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516EA2A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3B22448B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CAC68E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6D424388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225A6C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822535" w:rsidRPr="00A179EB" w14:paraId="72758792" w14:textId="77777777" w:rsidTr="00B22EFB">
        <w:trPr>
          <w:trHeight w:val="369"/>
        </w:trPr>
        <w:tc>
          <w:tcPr>
            <w:tcW w:w="4808" w:type="dxa"/>
          </w:tcPr>
          <w:p w14:paraId="41AE1940" w14:textId="77777777" w:rsidR="00822535" w:rsidRPr="00741731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1383" w:type="dxa"/>
          </w:tcPr>
          <w:p w14:paraId="4F0B904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AE071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71110F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86DA0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78272A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535" w:rsidRPr="00A179EB" w14:paraId="41DB2F4E" w14:textId="77777777" w:rsidTr="00B22EFB">
        <w:trPr>
          <w:trHeight w:val="369"/>
        </w:trPr>
        <w:tc>
          <w:tcPr>
            <w:tcW w:w="4808" w:type="dxa"/>
          </w:tcPr>
          <w:p w14:paraId="21DEE580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ลูกหนี้การค้าอื่น</w:t>
            </w:r>
          </w:p>
        </w:tc>
        <w:tc>
          <w:tcPr>
            <w:tcW w:w="1383" w:type="dxa"/>
          </w:tcPr>
          <w:p w14:paraId="7F1723E8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7,009</w:t>
            </w:r>
          </w:p>
        </w:tc>
        <w:tc>
          <w:tcPr>
            <w:tcW w:w="236" w:type="dxa"/>
          </w:tcPr>
          <w:p w14:paraId="35C97544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CA48075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(7,009)</w:t>
            </w:r>
          </w:p>
        </w:tc>
        <w:tc>
          <w:tcPr>
            <w:tcW w:w="236" w:type="dxa"/>
          </w:tcPr>
          <w:p w14:paraId="1DE0B850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10B8431" w14:textId="77777777" w:rsidR="00822535" w:rsidRPr="00A179EB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4A6E0317" w14:textId="77777777" w:rsidTr="00B22EFB">
        <w:trPr>
          <w:trHeight w:val="369"/>
        </w:trPr>
        <w:tc>
          <w:tcPr>
            <w:tcW w:w="4808" w:type="dxa"/>
          </w:tcPr>
          <w:p w14:paraId="10B2A59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30868A89" w14:textId="77777777" w:rsidR="00822535" w:rsidRPr="00A179EB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347D81F6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DEF8C30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67,872</w:t>
            </w:r>
          </w:p>
        </w:tc>
        <w:tc>
          <w:tcPr>
            <w:tcW w:w="236" w:type="dxa"/>
          </w:tcPr>
          <w:p w14:paraId="79E1F4C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77C92F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67,872</w:t>
            </w:r>
          </w:p>
        </w:tc>
      </w:tr>
      <w:tr w:rsidR="00822535" w:rsidRPr="00B067D0" w14:paraId="5C0FD887" w14:textId="77777777" w:rsidTr="00B22EFB">
        <w:trPr>
          <w:trHeight w:val="369"/>
        </w:trPr>
        <w:tc>
          <w:tcPr>
            <w:tcW w:w="4808" w:type="dxa"/>
          </w:tcPr>
          <w:p w14:paraId="79795C4C" w14:textId="77777777" w:rsidR="00822535" w:rsidRPr="00B067D0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83" w:type="dxa"/>
          </w:tcPr>
          <w:p w14:paraId="3FD6D2BC" w14:textId="77777777" w:rsidR="00822535" w:rsidRPr="00B067D0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60,863</w:t>
            </w:r>
          </w:p>
        </w:tc>
        <w:tc>
          <w:tcPr>
            <w:tcW w:w="236" w:type="dxa"/>
          </w:tcPr>
          <w:p w14:paraId="2F5F4B58" w14:textId="77777777" w:rsidR="00822535" w:rsidRPr="00B067D0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5DA28A9" w14:textId="77777777" w:rsidR="00822535" w:rsidRPr="00B067D0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(60,863)</w:t>
            </w:r>
          </w:p>
        </w:tc>
        <w:tc>
          <w:tcPr>
            <w:tcW w:w="236" w:type="dxa"/>
          </w:tcPr>
          <w:p w14:paraId="4D56D65A" w14:textId="77777777" w:rsidR="00822535" w:rsidRPr="00B067D0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76A1762" w14:textId="77777777" w:rsidR="00822535" w:rsidRPr="00B067D0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BF6075" w14:paraId="20BD30ED" w14:textId="77777777" w:rsidTr="00B22EFB">
        <w:trPr>
          <w:trHeight w:val="369"/>
        </w:trPr>
        <w:tc>
          <w:tcPr>
            <w:tcW w:w="4808" w:type="dxa"/>
          </w:tcPr>
          <w:p w14:paraId="66F28949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3" w:type="dxa"/>
          </w:tcPr>
          <w:p w14:paraId="018991FC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75,447</w:t>
            </w:r>
          </w:p>
        </w:tc>
        <w:tc>
          <w:tcPr>
            <w:tcW w:w="236" w:type="dxa"/>
          </w:tcPr>
          <w:p w14:paraId="15B2299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EF18248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147,520</w:t>
            </w:r>
          </w:p>
        </w:tc>
        <w:tc>
          <w:tcPr>
            <w:tcW w:w="236" w:type="dxa"/>
          </w:tcPr>
          <w:p w14:paraId="421FEAFF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D870AFB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222,967</w:t>
            </w:r>
          </w:p>
        </w:tc>
      </w:tr>
      <w:tr w:rsidR="00822535" w:rsidRPr="00A179EB" w14:paraId="65B48F5E" w14:textId="77777777" w:rsidTr="00B22EFB">
        <w:trPr>
          <w:trHeight w:val="369"/>
        </w:trPr>
        <w:tc>
          <w:tcPr>
            <w:tcW w:w="4808" w:type="dxa"/>
          </w:tcPr>
          <w:p w14:paraId="150AC39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เจ้าหนี้และเงินกู้ยืมระยะสั้นจากกิจการที่เกี่ยวข้องกัน</w:t>
            </w:r>
          </w:p>
        </w:tc>
        <w:tc>
          <w:tcPr>
            <w:tcW w:w="1383" w:type="dxa"/>
          </w:tcPr>
          <w:p w14:paraId="58FE93B5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4,030</w:t>
            </w:r>
          </w:p>
        </w:tc>
        <w:tc>
          <w:tcPr>
            <w:tcW w:w="236" w:type="dxa"/>
          </w:tcPr>
          <w:p w14:paraId="3975596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F3854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(4,030)</w:t>
            </w:r>
          </w:p>
        </w:tc>
        <w:tc>
          <w:tcPr>
            <w:tcW w:w="236" w:type="dxa"/>
          </w:tcPr>
          <w:p w14:paraId="4A4DE6B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998CB1B" w14:textId="77777777" w:rsidR="00822535" w:rsidRPr="00A179EB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1432D2AE" w14:textId="77777777" w:rsidTr="00B22EFB">
        <w:trPr>
          <w:trHeight w:val="369"/>
        </w:trPr>
        <w:tc>
          <w:tcPr>
            <w:tcW w:w="4808" w:type="dxa"/>
          </w:tcPr>
          <w:p w14:paraId="5AECEAB4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383" w:type="dxa"/>
          </w:tcPr>
          <w:p w14:paraId="4DF4E843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143,490</w:t>
            </w:r>
          </w:p>
        </w:tc>
        <w:tc>
          <w:tcPr>
            <w:tcW w:w="236" w:type="dxa"/>
          </w:tcPr>
          <w:p w14:paraId="477F294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45E976C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(143,490)</w:t>
            </w:r>
          </w:p>
        </w:tc>
        <w:tc>
          <w:tcPr>
            <w:tcW w:w="236" w:type="dxa"/>
          </w:tcPr>
          <w:p w14:paraId="6BE41141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776D0BE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3B05F804" w14:textId="77777777" w:rsidTr="00B22EFB">
        <w:trPr>
          <w:trHeight w:val="167"/>
        </w:trPr>
        <w:tc>
          <w:tcPr>
            <w:tcW w:w="4808" w:type="dxa"/>
          </w:tcPr>
          <w:p w14:paraId="7CC925E3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atLeast"/>
              <w:ind w:left="-11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14:paraId="4BBF7D02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BA633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193984C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63DB4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8" w:type="dxa"/>
          </w:tcPr>
          <w:p w14:paraId="1FB9EEAC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2535" w:rsidRPr="00A179EB" w14:paraId="085BC25F" w14:textId="77777777" w:rsidTr="00B22EFB">
        <w:trPr>
          <w:trHeight w:val="369"/>
        </w:trPr>
        <w:tc>
          <w:tcPr>
            <w:tcW w:w="4808" w:type="dxa"/>
          </w:tcPr>
          <w:p w14:paraId="6F08842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383" w:type="dxa"/>
          </w:tcPr>
          <w:p w14:paraId="34C20A3B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0F5945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EE06BC1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2B41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139C31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535" w:rsidRPr="00A179EB" w14:paraId="2CDB81BE" w14:textId="77777777" w:rsidTr="00B22EFB">
        <w:trPr>
          <w:trHeight w:val="369"/>
        </w:trPr>
        <w:tc>
          <w:tcPr>
            <w:tcW w:w="4808" w:type="dxa"/>
          </w:tcPr>
          <w:p w14:paraId="433C5D53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ลูกหนี้การค้าอื่น</w:t>
            </w:r>
          </w:p>
        </w:tc>
        <w:tc>
          <w:tcPr>
            <w:tcW w:w="1383" w:type="dxa"/>
          </w:tcPr>
          <w:p w14:paraId="7DD5166F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6,172</w:t>
            </w:r>
          </w:p>
        </w:tc>
        <w:tc>
          <w:tcPr>
            <w:tcW w:w="236" w:type="dxa"/>
          </w:tcPr>
          <w:p w14:paraId="72CAA5F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34F0346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(6,172)</w:t>
            </w:r>
          </w:p>
        </w:tc>
        <w:tc>
          <w:tcPr>
            <w:tcW w:w="236" w:type="dxa"/>
          </w:tcPr>
          <w:p w14:paraId="693D73F6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59694E8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78A298A6" w14:textId="77777777" w:rsidTr="00B22EFB">
        <w:trPr>
          <w:trHeight w:val="369"/>
        </w:trPr>
        <w:tc>
          <w:tcPr>
            <w:tcW w:w="4808" w:type="dxa"/>
          </w:tcPr>
          <w:p w14:paraId="7C0D1A6E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1DBBE7F2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4CBDFDAA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FB938ED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40,390</w:t>
            </w:r>
          </w:p>
        </w:tc>
        <w:tc>
          <w:tcPr>
            <w:tcW w:w="236" w:type="dxa"/>
          </w:tcPr>
          <w:p w14:paraId="6FC9B19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7AED15D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40,390</w:t>
            </w:r>
          </w:p>
        </w:tc>
      </w:tr>
      <w:tr w:rsidR="00822535" w:rsidRPr="00A179EB" w14:paraId="2DF2DD1B" w14:textId="77777777" w:rsidTr="00B22EFB">
        <w:trPr>
          <w:trHeight w:val="369"/>
        </w:trPr>
        <w:tc>
          <w:tcPr>
            <w:tcW w:w="4808" w:type="dxa"/>
          </w:tcPr>
          <w:p w14:paraId="10C71D88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83" w:type="dxa"/>
          </w:tcPr>
          <w:p w14:paraId="41C49C6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34,218</w:t>
            </w:r>
          </w:p>
        </w:tc>
        <w:tc>
          <w:tcPr>
            <w:tcW w:w="236" w:type="dxa"/>
          </w:tcPr>
          <w:p w14:paraId="2EB03B5C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9E2178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(34,218)</w:t>
            </w:r>
          </w:p>
        </w:tc>
        <w:tc>
          <w:tcPr>
            <w:tcW w:w="236" w:type="dxa"/>
          </w:tcPr>
          <w:p w14:paraId="31AC9CF6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60E4ED3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2684B7C0" w14:textId="77777777" w:rsidTr="00B22EFB">
        <w:trPr>
          <w:trHeight w:val="369"/>
        </w:trPr>
        <w:tc>
          <w:tcPr>
            <w:tcW w:w="4808" w:type="dxa"/>
          </w:tcPr>
          <w:p w14:paraId="5919103A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3" w:type="dxa"/>
          </w:tcPr>
          <w:p w14:paraId="31905C7C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28,164</w:t>
            </w:r>
          </w:p>
        </w:tc>
        <w:tc>
          <w:tcPr>
            <w:tcW w:w="236" w:type="dxa"/>
          </w:tcPr>
          <w:p w14:paraId="0A38CB9B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FE7A285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130,227</w:t>
            </w:r>
          </w:p>
        </w:tc>
        <w:tc>
          <w:tcPr>
            <w:tcW w:w="236" w:type="dxa"/>
          </w:tcPr>
          <w:p w14:paraId="34529E6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093F0AB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158,391</w:t>
            </w:r>
          </w:p>
        </w:tc>
      </w:tr>
      <w:tr w:rsidR="00822535" w:rsidRPr="00A179EB" w14:paraId="478960E6" w14:textId="77777777" w:rsidTr="00B22EFB">
        <w:trPr>
          <w:trHeight w:val="369"/>
        </w:trPr>
        <w:tc>
          <w:tcPr>
            <w:tcW w:w="4808" w:type="dxa"/>
          </w:tcPr>
          <w:p w14:paraId="4C89FC3E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เจ้าหนี้และเงินกู้ยืมระยะสั้นจากกิจการที่เกี่ยวข้องกัน</w:t>
            </w:r>
          </w:p>
        </w:tc>
        <w:tc>
          <w:tcPr>
            <w:tcW w:w="1383" w:type="dxa"/>
          </w:tcPr>
          <w:p w14:paraId="649EB8E7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5,975</w:t>
            </w:r>
          </w:p>
        </w:tc>
        <w:tc>
          <w:tcPr>
            <w:tcW w:w="236" w:type="dxa"/>
          </w:tcPr>
          <w:p w14:paraId="382862B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05FD66F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(5,975)</w:t>
            </w:r>
          </w:p>
        </w:tc>
        <w:tc>
          <w:tcPr>
            <w:tcW w:w="236" w:type="dxa"/>
          </w:tcPr>
          <w:p w14:paraId="77B20C8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4979DB2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3B8C7330" w14:textId="77777777" w:rsidTr="00B22EFB">
        <w:trPr>
          <w:trHeight w:val="369"/>
        </w:trPr>
        <w:tc>
          <w:tcPr>
            <w:tcW w:w="4808" w:type="dxa"/>
          </w:tcPr>
          <w:p w14:paraId="7C5729F9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383" w:type="dxa"/>
          </w:tcPr>
          <w:p w14:paraId="36F22E2B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124,252</w:t>
            </w:r>
          </w:p>
        </w:tc>
        <w:tc>
          <w:tcPr>
            <w:tcW w:w="236" w:type="dxa"/>
          </w:tcPr>
          <w:p w14:paraId="03E1F314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E36F65F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(124,252)</w:t>
            </w:r>
          </w:p>
        </w:tc>
        <w:tc>
          <w:tcPr>
            <w:tcW w:w="236" w:type="dxa"/>
          </w:tcPr>
          <w:p w14:paraId="6D96658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DC14BF9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</w:tr>
      <w:tr w:rsidR="00822535" w:rsidRPr="00A179EB" w14:paraId="17086E7E" w14:textId="77777777" w:rsidTr="00B22EFB">
        <w:trPr>
          <w:trHeight w:val="226"/>
        </w:trPr>
        <w:tc>
          <w:tcPr>
            <w:tcW w:w="4808" w:type="dxa"/>
          </w:tcPr>
          <w:p w14:paraId="162BC937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atLeast"/>
              <w:ind w:left="-11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14:paraId="28D2EF1D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C04DA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6C2E674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C003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D46250E" w14:textId="77777777" w:rsidR="00822535" w:rsidRPr="000F77E3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2535" w:rsidRPr="00A179EB" w14:paraId="1798C102" w14:textId="77777777" w:rsidTr="00B22EFB">
        <w:trPr>
          <w:trHeight w:val="369"/>
        </w:trPr>
        <w:tc>
          <w:tcPr>
            <w:tcW w:w="4808" w:type="dxa"/>
          </w:tcPr>
          <w:p w14:paraId="39839A89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9568D2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งบกำไรขาดทุนเบ็ดเสร็จรวม</w:t>
            </w:r>
          </w:p>
        </w:tc>
        <w:tc>
          <w:tcPr>
            <w:tcW w:w="1383" w:type="dxa"/>
          </w:tcPr>
          <w:p w14:paraId="08CC4D8B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C783D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118DD37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B5D3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64302B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535" w:rsidRPr="00A179EB" w14:paraId="3ED8F465" w14:textId="77777777" w:rsidTr="00B22EFB">
        <w:trPr>
          <w:trHeight w:val="369"/>
        </w:trPr>
        <w:tc>
          <w:tcPr>
            <w:tcW w:w="4808" w:type="dxa"/>
          </w:tcPr>
          <w:p w14:paraId="5A3125F8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2A8A766F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395,485</w:t>
            </w:r>
          </w:p>
        </w:tc>
        <w:tc>
          <w:tcPr>
            <w:tcW w:w="236" w:type="dxa"/>
          </w:tcPr>
          <w:p w14:paraId="1CEE43E9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B01556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(25,916)</w:t>
            </w:r>
          </w:p>
        </w:tc>
        <w:tc>
          <w:tcPr>
            <w:tcW w:w="236" w:type="dxa"/>
          </w:tcPr>
          <w:p w14:paraId="2D2F8053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25AC234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369,569</w:t>
            </w:r>
          </w:p>
        </w:tc>
      </w:tr>
      <w:tr w:rsidR="00822535" w:rsidRPr="00A179EB" w14:paraId="2ADA8E68" w14:textId="77777777" w:rsidTr="00B22EFB">
        <w:trPr>
          <w:trHeight w:val="369"/>
        </w:trPr>
        <w:tc>
          <w:tcPr>
            <w:tcW w:w="4808" w:type="dxa"/>
          </w:tcPr>
          <w:p w14:paraId="2424A6AD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2D1B087A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0120EAB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6D84EE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25,916</w:t>
            </w:r>
          </w:p>
        </w:tc>
        <w:tc>
          <w:tcPr>
            <w:tcW w:w="236" w:type="dxa"/>
          </w:tcPr>
          <w:p w14:paraId="135711FE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E59ECB5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25,916</w:t>
            </w:r>
          </w:p>
        </w:tc>
      </w:tr>
      <w:tr w:rsidR="00822535" w:rsidRPr="00A179EB" w14:paraId="26E4B418" w14:textId="77777777" w:rsidTr="00B22EFB">
        <w:trPr>
          <w:trHeight w:val="203"/>
        </w:trPr>
        <w:tc>
          <w:tcPr>
            <w:tcW w:w="4808" w:type="dxa"/>
          </w:tcPr>
          <w:p w14:paraId="1D95FD88" w14:textId="77777777" w:rsidR="00822535" w:rsidRPr="00CB1EA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atLeast"/>
              <w:ind w:left="-11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14:paraId="1E2C0467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B1AD86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</w:tcPr>
          <w:p w14:paraId="505AB9CE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39702A8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</w:tcPr>
          <w:p w14:paraId="134DB350" w14:textId="77777777" w:rsidR="00822535" w:rsidRPr="009568D2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140" w:lineRule="atLeast"/>
              <w:ind w:left="-11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22535" w:rsidRPr="00A179EB" w14:paraId="6FCC2927" w14:textId="77777777" w:rsidTr="00B22EFB">
        <w:trPr>
          <w:trHeight w:val="369"/>
        </w:trPr>
        <w:tc>
          <w:tcPr>
            <w:tcW w:w="4808" w:type="dxa"/>
          </w:tcPr>
          <w:p w14:paraId="2EDDC0C1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607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กำไรขาดทุนเบ็ดเสร็จ</w:t>
            </w:r>
            <w:r w:rsidRPr="00BF6075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383" w:type="dxa"/>
          </w:tcPr>
          <w:p w14:paraId="0C38834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037F7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C3FF963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F3225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2436D7E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535" w:rsidRPr="00A179EB" w14:paraId="12D44912" w14:textId="77777777" w:rsidTr="00B22EFB">
        <w:trPr>
          <w:trHeight w:val="369"/>
        </w:trPr>
        <w:tc>
          <w:tcPr>
            <w:tcW w:w="4808" w:type="dxa"/>
          </w:tcPr>
          <w:p w14:paraId="0653A7B9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525613A3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310,614</w:t>
            </w:r>
          </w:p>
        </w:tc>
        <w:tc>
          <w:tcPr>
            <w:tcW w:w="236" w:type="dxa"/>
          </w:tcPr>
          <w:p w14:paraId="4B3C2D3B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A0022E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(34,565)</w:t>
            </w:r>
          </w:p>
        </w:tc>
        <w:tc>
          <w:tcPr>
            <w:tcW w:w="236" w:type="dxa"/>
          </w:tcPr>
          <w:p w14:paraId="3B807F12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B979FA5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276,049</w:t>
            </w:r>
          </w:p>
        </w:tc>
      </w:tr>
      <w:tr w:rsidR="00822535" w:rsidRPr="00A179EB" w14:paraId="3D30159F" w14:textId="77777777" w:rsidTr="00B22EFB">
        <w:trPr>
          <w:trHeight w:val="369"/>
        </w:trPr>
        <w:tc>
          <w:tcPr>
            <w:tcW w:w="4808" w:type="dxa"/>
          </w:tcPr>
          <w:p w14:paraId="7503FFFE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3580A5EA" w14:textId="77777777" w:rsidR="00822535" w:rsidRDefault="00822535" w:rsidP="00B22E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2369D88D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A56B32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34,565</w:t>
            </w:r>
          </w:p>
        </w:tc>
        <w:tc>
          <w:tcPr>
            <w:tcW w:w="236" w:type="dxa"/>
          </w:tcPr>
          <w:p w14:paraId="1B0E2C11" w14:textId="77777777" w:rsidR="00822535" w:rsidRPr="00A179EB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9BD45EC" w14:textId="77777777" w:rsidR="00822535" w:rsidRDefault="00822535" w:rsidP="00B2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34,565</w:t>
            </w:r>
          </w:p>
        </w:tc>
      </w:tr>
    </w:tbl>
    <w:p w14:paraId="3C67478D" w14:textId="2DAE66E9" w:rsidR="007111E0" w:rsidRPr="007111E0" w:rsidRDefault="007111E0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</w:t>
      </w:r>
      <w:r w:rsidRPr="009B0C2D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2F5E54AB" w14:textId="77777777" w:rsidR="007111E0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6B38A2C4" w14:textId="340B1E3F" w:rsidR="007111E0" w:rsidRPr="00095FF7" w:rsidRDefault="007111E0" w:rsidP="007111E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C7815">
        <w:rPr>
          <w:rFonts w:ascii="Angsana New" w:hAnsi="Angsana New"/>
          <w:spacing w:val="-4"/>
          <w:sz w:val="30"/>
          <w:szCs w:val="30"/>
          <w:cs/>
        </w:rPr>
        <w:t>ในที่ประชุมคณะกรรมการบริษัทเมื่อวันที่</w:t>
      </w:r>
      <w:r w:rsidRPr="004C7815"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 w:rsidRPr="004C7815">
        <w:rPr>
          <w:rFonts w:ascii="Angsana New" w:hAnsi="Angsana New"/>
          <w:spacing w:val="-4"/>
          <w:sz w:val="30"/>
          <w:szCs w:val="30"/>
        </w:rPr>
        <w:t>25</w:t>
      </w:r>
      <w:r w:rsidRPr="004C7815"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 w:rsidRPr="004C7815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Pr="004C7815"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 w:rsidRPr="004C7815">
        <w:rPr>
          <w:rFonts w:ascii="Angsana New" w:hAnsi="Angsana New"/>
          <w:spacing w:val="-4"/>
          <w:sz w:val="30"/>
          <w:szCs w:val="30"/>
        </w:rPr>
        <w:t>2568</w:t>
      </w:r>
      <w:r w:rsidRPr="004C7815"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 w:rsidRPr="004C7815">
        <w:rPr>
          <w:rFonts w:ascii="Angsana New" w:hAnsi="Angsana New"/>
          <w:spacing w:val="-4"/>
          <w:sz w:val="30"/>
          <w:szCs w:val="30"/>
          <w:cs/>
        </w:rPr>
        <w:t>คณะกรรมการบริษัทได้มีมติอนุมัติให้บริษัทจ่ายเงินปันผล</w:t>
      </w:r>
      <w:r w:rsidRPr="004C7815">
        <w:rPr>
          <w:rFonts w:ascii="Angsana New" w:hAnsi="Angsana New"/>
          <w:sz w:val="30"/>
          <w:szCs w:val="30"/>
          <w:cs/>
        </w:rPr>
        <w:t xml:space="preserve">สำหรับผลการดำเนินงานปี </w:t>
      </w:r>
      <w:r w:rsidRPr="004C7815">
        <w:rPr>
          <w:rFonts w:ascii="Angsana New" w:hAnsi="Angsana New"/>
          <w:sz w:val="30"/>
          <w:szCs w:val="30"/>
        </w:rPr>
        <w:t xml:space="preserve">2567 </w:t>
      </w:r>
      <w:r w:rsidRPr="004C7815"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4C7815">
        <w:rPr>
          <w:rFonts w:ascii="Angsana New" w:hAnsi="Angsana New"/>
          <w:sz w:val="30"/>
          <w:szCs w:val="30"/>
        </w:rPr>
        <w:t xml:space="preserve"> 0.2</w:t>
      </w:r>
      <w:r w:rsidR="00EC0E76" w:rsidRPr="004C7815">
        <w:rPr>
          <w:rFonts w:ascii="Angsana New" w:hAnsi="Angsana New"/>
          <w:sz w:val="30"/>
          <w:szCs w:val="30"/>
        </w:rPr>
        <w:t>0</w:t>
      </w:r>
      <w:r w:rsidRPr="004C7815">
        <w:rPr>
          <w:rFonts w:ascii="Angsana New" w:hAnsi="Angsana New"/>
          <w:sz w:val="30"/>
          <w:szCs w:val="30"/>
        </w:rPr>
        <w:t xml:space="preserve"> </w:t>
      </w:r>
      <w:r w:rsidRPr="004C7815">
        <w:rPr>
          <w:rFonts w:ascii="Angsana New" w:hAnsi="Angsana New"/>
          <w:sz w:val="30"/>
          <w:szCs w:val="30"/>
          <w:cs/>
        </w:rPr>
        <w:t>บาท</w:t>
      </w:r>
      <w:r w:rsidRPr="004C7815">
        <w:rPr>
          <w:rFonts w:ascii="Angsana New" w:hAnsi="Angsana New" w:hint="cs"/>
          <w:sz w:val="30"/>
          <w:szCs w:val="30"/>
          <w:cs/>
        </w:rPr>
        <w:t xml:space="preserve"> </w:t>
      </w:r>
      <w:r w:rsidRPr="004C7815">
        <w:rPr>
          <w:rFonts w:ascii="Angsana New" w:hAnsi="Angsana New"/>
          <w:sz w:val="30"/>
          <w:szCs w:val="30"/>
          <w:cs/>
        </w:rPr>
        <w:t>เป็น</w:t>
      </w:r>
      <w:r w:rsidR="004C7815">
        <w:rPr>
          <w:rFonts w:ascii="Angsana New" w:hAnsi="Angsana New" w:hint="cs"/>
          <w:sz w:val="30"/>
          <w:szCs w:val="30"/>
          <w:cs/>
        </w:rPr>
        <w:t>จำนวน</w:t>
      </w:r>
      <w:r w:rsidRPr="004C7815">
        <w:rPr>
          <w:rFonts w:ascii="Angsana New" w:hAnsi="Angsana New"/>
          <w:sz w:val="30"/>
          <w:szCs w:val="30"/>
          <w:cs/>
        </w:rPr>
        <w:t>เงินรวม</w:t>
      </w:r>
      <w:r w:rsidRPr="004C7815">
        <w:rPr>
          <w:rFonts w:ascii="Angsana New" w:hAnsi="Angsana New"/>
          <w:sz w:val="30"/>
          <w:szCs w:val="30"/>
        </w:rPr>
        <w:t xml:space="preserve"> 1</w:t>
      </w:r>
      <w:r w:rsidR="00EC0E76" w:rsidRPr="004C7815">
        <w:rPr>
          <w:rFonts w:ascii="Angsana New" w:hAnsi="Angsana New"/>
          <w:sz w:val="30"/>
          <w:szCs w:val="30"/>
        </w:rPr>
        <w:t>00</w:t>
      </w:r>
      <w:r w:rsidRPr="004C7815">
        <w:rPr>
          <w:rFonts w:ascii="Angsana New" w:hAnsi="Angsana New"/>
          <w:sz w:val="30"/>
          <w:szCs w:val="30"/>
        </w:rPr>
        <w:t xml:space="preserve"> </w:t>
      </w:r>
      <w:r w:rsidRPr="004C7815">
        <w:rPr>
          <w:rFonts w:ascii="Angsana New" w:hAnsi="Angsana New"/>
          <w:sz w:val="30"/>
          <w:szCs w:val="30"/>
          <w:cs/>
        </w:rPr>
        <w:t>ล้านบาท</w:t>
      </w:r>
      <w:r w:rsidRPr="004C7815">
        <w:rPr>
          <w:rFonts w:ascii="Angsana New" w:hAnsi="Angsana New" w:hint="cs"/>
          <w:sz w:val="30"/>
          <w:szCs w:val="30"/>
          <w:cs/>
        </w:rPr>
        <w:t xml:space="preserve"> ซึ่งจะถูกนำเสนอในการประชุมผู้ถือหุ้นครั้งถัดไปที่จะเกิดขึ้นในเดือนเมษายน </w:t>
      </w:r>
      <w:r w:rsidRPr="004C7815">
        <w:rPr>
          <w:rFonts w:ascii="Angsana New" w:hAnsi="Angsana New" w:hint="cs"/>
          <w:sz w:val="30"/>
          <w:szCs w:val="30"/>
        </w:rPr>
        <w:t>256</w:t>
      </w:r>
      <w:r w:rsidRPr="004C7815">
        <w:rPr>
          <w:rFonts w:ascii="Angsana New" w:hAnsi="Angsana New"/>
          <w:sz w:val="30"/>
          <w:szCs w:val="30"/>
        </w:rPr>
        <w:t xml:space="preserve">8 </w:t>
      </w:r>
      <w:r w:rsidRPr="004C7815">
        <w:rPr>
          <w:rFonts w:ascii="Angsana New" w:hAnsi="Angsana New"/>
          <w:sz w:val="30"/>
          <w:szCs w:val="30"/>
          <w:cs/>
        </w:rPr>
        <w:t>โดยกำหนดวันจ่ายเงินปันผลใน</w:t>
      </w:r>
      <w:r w:rsidRPr="004C781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C7815">
        <w:rPr>
          <w:rFonts w:ascii="Angsana New" w:hAnsi="Angsana New"/>
          <w:sz w:val="30"/>
          <w:szCs w:val="30"/>
        </w:rPr>
        <w:t>1</w:t>
      </w:r>
      <w:r w:rsidR="00EC0E76" w:rsidRPr="004C7815">
        <w:rPr>
          <w:rFonts w:ascii="Angsana New" w:hAnsi="Angsana New"/>
          <w:sz w:val="30"/>
          <w:szCs w:val="30"/>
        </w:rPr>
        <w:t>6</w:t>
      </w:r>
      <w:r w:rsidRPr="004C7815">
        <w:rPr>
          <w:rFonts w:ascii="Angsana New" w:hAnsi="Angsana New" w:hint="cs"/>
          <w:sz w:val="30"/>
          <w:szCs w:val="30"/>
          <w:cs/>
        </w:rPr>
        <w:t>พฤษภาคม</w:t>
      </w:r>
      <w:r w:rsidRPr="004C7815">
        <w:rPr>
          <w:rFonts w:ascii="Angsana New" w:hAnsi="Angsana New"/>
          <w:sz w:val="30"/>
          <w:szCs w:val="30"/>
        </w:rPr>
        <w:t xml:space="preserve"> 2568</w:t>
      </w:r>
    </w:p>
    <w:p w14:paraId="2BE42A54" w14:textId="77777777" w:rsidR="007111E0" w:rsidRPr="00EC0E76" w:rsidRDefault="007111E0" w:rsidP="00711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0880486E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</w:t>
      </w:r>
      <w:r w:rsidR="0082380D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งบ</w:t>
      </w: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การเงิน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10E36C34" w14:textId="09FA7E86" w:rsidR="0082380D" w:rsidRPr="00B219E1" w:rsidRDefault="0082380D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D0C32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งบการเงินนี้ได้รับการอนุมัติให้ออกโดยที่ประชุมคณะกรรมการบริษัทเมื่อ</w:t>
      </w:r>
      <w:r w:rsidRPr="005520E1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</w:t>
      </w:r>
      <w:r w:rsidRPr="005520E1">
        <w:rPr>
          <w:rFonts w:ascii="Angsana New" w:hAnsi="Angsana New" w:hint="cs"/>
          <w:spacing w:val="-2"/>
          <w:sz w:val="30"/>
          <w:szCs w:val="30"/>
          <w:cs/>
        </w:rPr>
        <w:t xml:space="preserve"> กุมภาพันธ์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5520E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8</w:t>
      </w:r>
    </w:p>
    <w:sectPr w:rsidR="0082380D" w:rsidRPr="00B219E1" w:rsidSect="001120E4">
      <w:headerReference w:type="first" r:id="rId18"/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B221" w14:textId="77777777" w:rsidR="00F95804" w:rsidRDefault="00F95804">
      <w:r>
        <w:separator/>
      </w:r>
    </w:p>
  </w:endnote>
  <w:endnote w:type="continuationSeparator" w:id="0">
    <w:p w14:paraId="64500757" w14:textId="77777777" w:rsidR="00F95804" w:rsidRDefault="00F95804">
      <w:r>
        <w:continuationSeparator/>
      </w:r>
    </w:p>
  </w:endnote>
  <w:endnote w:type="continuationNotice" w:id="1">
    <w:p w14:paraId="5C9C788F" w14:textId="77777777" w:rsidR="00F95804" w:rsidRDefault="00F958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</w:t>
    </w:r>
    <w:r w:rsidR="009A4294">
      <w:rPr>
        <w:rFonts w:ascii="Angsana New" w:hAnsi="Angsana New"/>
        <w:noProof/>
        <w:sz w:val="30"/>
        <w:szCs w:val="30"/>
      </w:rPr>
      <w:t>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</w:t>
    </w:r>
    <w:r>
      <w:rPr>
        <w:rFonts w:ascii="Angsana New" w:hAnsi="Angsana New"/>
        <w:sz w:val="30"/>
      </w:rPr>
      <w:t>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</w:t>
    </w:r>
    <w:r w:rsidR="009A4294">
      <w:rPr>
        <w:rFonts w:ascii="Angsana New" w:hAnsi="Angsana New"/>
        <w:noProof/>
        <w:sz w:val="30"/>
        <w:szCs w:val="30"/>
      </w:rPr>
      <w:t>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</w:t>
    </w:r>
    <w:r w:rsidR="009A4294">
      <w:rPr>
        <w:rFonts w:ascii="Angsana New" w:hAnsi="Angsana New"/>
        <w:noProof/>
        <w:sz w:val="30"/>
        <w:szCs w:val="30"/>
      </w:rPr>
      <w:t>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6CC84" w14:textId="77777777" w:rsidR="00F95804" w:rsidRDefault="00F95804">
      <w:r>
        <w:separator/>
      </w:r>
    </w:p>
  </w:footnote>
  <w:footnote w:type="continuationSeparator" w:id="0">
    <w:p w14:paraId="6EE15338" w14:textId="77777777" w:rsidR="00F95804" w:rsidRDefault="00F95804">
      <w:r>
        <w:continuationSeparator/>
      </w:r>
    </w:p>
  </w:footnote>
  <w:footnote w:type="continuationNotice" w:id="1">
    <w:p w14:paraId="72C584A3" w14:textId="77777777" w:rsidR="00F95804" w:rsidRDefault="00F958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5B361E73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7C906F42" w14:textId="407E1C6B" w:rsidR="00E56E37" w:rsidRDefault="00E56E37" w:rsidP="00ED5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4242D7">
      <w:rPr>
        <w:rFonts w:ascii="Angsana New" w:hAnsi="Angsana New"/>
        <w:b/>
        <w:bCs/>
        <w:sz w:val="32"/>
        <w:szCs w:val="32"/>
      </w:rPr>
      <w:t xml:space="preserve">31 </w:t>
    </w:r>
    <w:r w:rsidR="004242D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 xml:space="preserve">2567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7B71DA6B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</w:p>
  <w:p w14:paraId="1DFDDF32" w14:textId="1A42FAD0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B5CEE">
      <w:rPr>
        <w:rFonts w:ascii="Angsana New" w:hAnsi="Angsana New"/>
        <w:b/>
        <w:bCs/>
        <w:sz w:val="32"/>
        <w:szCs w:val="32"/>
      </w:rPr>
      <w:t xml:space="preserve">31 </w:t>
    </w:r>
    <w:r w:rsidR="00FB5CE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 xml:space="preserve">2567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D1D6" w14:textId="77777777" w:rsidR="00F42B72" w:rsidRDefault="00F42B72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7C55D0C9" w14:textId="26B5747F" w:rsidR="00F42B72" w:rsidRPr="00F42B72" w:rsidRDefault="00F42B72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0337AB41" w14:textId="1CF96571" w:rsidR="00F42B72" w:rsidRDefault="00F42B72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B5CEE">
      <w:rPr>
        <w:rFonts w:ascii="Angsana New" w:hAnsi="Angsana New"/>
        <w:b/>
        <w:bCs/>
        <w:sz w:val="32"/>
        <w:szCs w:val="32"/>
      </w:rPr>
      <w:t xml:space="preserve">31 </w:t>
    </w:r>
    <w:r w:rsidR="00FB5CE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2566 </w:t>
    </w:r>
  </w:p>
  <w:p w14:paraId="7CE3092A" w14:textId="77777777" w:rsidR="00F42B72" w:rsidRPr="00581DCA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CE37FBE" w14:textId="77777777" w:rsidR="00F42B72" w:rsidRPr="00BD7E5E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6A15" w14:textId="77777777" w:rsidR="00B95566" w:rsidRDefault="00B95566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698763" w14:textId="77777777" w:rsidR="00B95566" w:rsidRPr="00A06BED" w:rsidRDefault="00B95566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097BC00D" w14:textId="77777777" w:rsidR="00B95566" w:rsidRDefault="00B95566" w:rsidP="00ED54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2566 </w:t>
    </w:r>
  </w:p>
  <w:p w14:paraId="6B837974" w14:textId="77777777" w:rsidR="00B95566" w:rsidRPr="00581DCA" w:rsidRDefault="00B95566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2DD742F7" w14:textId="77777777" w:rsidR="00B95566" w:rsidRPr="00BD7E5E" w:rsidRDefault="00B95566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3630" w14:textId="77777777" w:rsidR="00B95566" w:rsidRDefault="00B95566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80EC333" w14:textId="77777777" w:rsidR="00B95566" w:rsidRPr="00F42B72" w:rsidRDefault="00B95566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9636DB9" w14:textId="77777777" w:rsidR="00B95566" w:rsidRDefault="00B95566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2566 </w:t>
    </w:r>
  </w:p>
  <w:p w14:paraId="1674FECB" w14:textId="77777777" w:rsidR="00B95566" w:rsidRPr="00581DCA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15F6825" w14:textId="77777777" w:rsidR="00B95566" w:rsidRPr="00BD7E5E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5292" w14:textId="77777777" w:rsidR="00B95566" w:rsidRDefault="00B95566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21BB7DE9" w14:textId="77777777" w:rsidR="00B95566" w:rsidRPr="00F42B72" w:rsidRDefault="00B95566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0DA2970" w14:textId="77777777" w:rsidR="00B95566" w:rsidRDefault="00B95566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2566 </w:t>
    </w:r>
  </w:p>
  <w:p w14:paraId="3C7486B4" w14:textId="77777777" w:rsidR="00B95566" w:rsidRPr="00581DCA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5D607923" w14:textId="77777777" w:rsidR="00B95566" w:rsidRPr="00BD7E5E" w:rsidRDefault="00B95566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DD0CAAA2"/>
    <w:lvl w:ilvl="0" w:tplc="7BF84242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F6048FD"/>
    <w:multiLevelType w:val="hybridMultilevel"/>
    <w:tmpl w:val="A4920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14"/>
  </w:num>
  <w:num w:numId="12" w16cid:durableId="434256528">
    <w:abstractNumId w:val="12"/>
  </w:num>
  <w:num w:numId="13" w16cid:durableId="1619531211">
    <w:abstractNumId w:val="17"/>
  </w:num>
  <w:num w:numId="14" w16cid:durableId="1032270569">
    <w:abstractNumId w:val="13"/>
  </w:num>
  <w:num w:numId="15" w16cid:durableId="1166746650">
    <w:abstractNumId w:val="15"/>
  </w:num>
  <w:num w:numId="16" w16cid:durableId="1162040442">
    <w:abstractNumId w:val="10"/>
  </w:num>
  <w:num w:numId="17" w16cid:durableId="1433670856">
    <w:abstractNumId w:val="18"/>
  </w:num>
  <w:num w:numId="18" w16cid:durableId="2013288387">
    <w:abstractNumId w:val="11"/>
  </w:num>
  <w:num w:numId="19" w16cid:durableId="1580366361">
    <w:abstractNumId w:val="19"/>
  </w:num>
  <w:num w:numId="20" w16cid:durableId="27872754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842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2F7"/>
    <w:rsid w:val="000143F4"/>
    <w:rsid w:val="000149AC"/>
    <w:rsid w:val="00014BDD"/>
    <w:rsid w:val="00014CD0"/>
    <w:rsid w:val="000150AB"/>
    <w:rsid w:val="000150DB"/>
    <w:rsid w:val="00015C50"/>
    <w:rsid w:val="0001612B"/>
    <w:rsid w:val="000162D2"/>
    <w:rsid w:val="000164A4"/>
    <w:rsid w:val="000167F8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499"/>
    <w:rsid w:val="0002155D"/>
    <w:rsid w:val="0002184A"/>
    <w:rsid w:val="0002190D"/>
    <w:rsid w:val="00021AEF"/>
    <w:rsid w:val="00021D7D"/>
    <w:rsid w:val="00021F69"/>
    <w:rsid w:val="0002283A"/>
    <w:rsid w:val="00022BC1"/>
    <w:rsid w:val="00022CD1"/>
    <w:rsid w:val="00022D9D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51CF"/>
    <w:rsid w:val="00025311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B86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5471"/>
    <w:rsid w:val="00035D82"/>
    <w:rsid w:val="00035DD8"/>
    <w:rsid w:val="00035E54"/>
    <w:rsid w:val="00036184"/>
    <w:rsid w:val="00036485"/>
    <w:rsid w:val="000364B0"/>
    <w:rsid w:val="00036B8F"/>
    <w:rsid w:val="0003706F"/>
    <w:rsid w:val="000375C1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8C7"/>
    <w:rsid w:val="00041A8A"/>
    <w:rsid w:val="00041DE7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88D"/>
    <w:rsid w:val="00046E37"/>
    <w:rsid w:val="00046E9F"/>
    <w:rsid w:val="00046FBF"/>
    <w:rsid w:val="000471B1"/>
    <w:rsid w:val="000476A4"/>
    <w:rsid w:val="00047ABE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AD"/>
    <w:rsid w:val="00063153"/>
    <w:rsid w:val="0006352D"/>
    <w:rsid w:val="00063863"/>
    <w:rsid w:val="00063A07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D6"/>
    <w:rsid w:val="0007094F"/>
    <w:rsid w:val="00071174"/>
    <w:rsid w:val="00071B95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B"/>
    <w:rsid w:val="0007642D"/>
    <w:rsid w:val="000764BD"/>
    <w:rsid w:val="0007653A"/>
    <w:rsid w:val="000766F3"/>
    <w:rsid w:val="000768B5"/>
    <w:rsid w:val="00076B40"/>
    <w:rsid w:val="00076B65"/>
    <w:rsid w:val="00076DD3"/>
    <w:rsid w:val="00076EC6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AD8"/>
    <w:rsid w:val="00085C04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624D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85F"/>
    <w:rsid w:val="000A0B81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4949"/>
    <w:rsid w:val="000A54C0"/>
    <w:rsid w:val="000A56C3"/>
    <w:rsid w:val="000A5D23"/>
    <w:rsid w:val="000A5EA3"/>
    <w:rsid w:val="000A5EEE"/>
    <w:rsid w:val="000A5FD9"/>
    <w:rsid w:val="000A63FD"/>
    <w:rsid w:val="000A66D8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0D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260A"/>
    <w:rsid w:val="000C36DA"/>
    <w:rsid w:val="000C4350"/>
    <w:rsid w:val="000C472F"/>
    <w:rsid w:val="000C4E6E"/>
    <w:rsid w:val="000C4EF2"/>
    <w:rsid w:val="000C520D"/>
    <w:rsid w:val="000C5402"/>
    <w:rsid w:val="000C57A9"/>
    <w:rsid w:val="000C58D2"/>
    <w:rsid w:val="000C5A24"/>
    <w:rsid w:val="000C5AAA"/>
    <w:rsid w:val="000C5B55"/>
    <w:rsid w:val="000C5D79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F9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F6E"/>
    <w:rsid w:val="000E4A33"/>
    <w:rsid w:val="000E4D34"/>
    <w:rsid w:val="000E5452"/>
    <w:rsid w:val="000E5542"/>
    <w:rsid w:val="000E57A1"/>
    <w:rsid w:val="000E5AD1"/>
    <w:rsid w:val="000E5E9D"/>
    <w:rsid w:val="000E5EFB"/>
    <w:rsid w:val="000E63F6"/>
    <w:rsid w:val="000E64CF"/>
    <w:rsid w:val="000E66CF"/>
    <w:rsid w:val="000E68B5"/>
    <w:rsid w:val="000E6E65"/>
    <w:rsid w:val="000E6ED0"/>
    <w:rsid w:val="000E71B6"/>
    <w:rsid w:val="000E7220"/>
    <w:rsid w:val="000E7545"/>
    <w:rsid w:val="000E7878"/>
    <w:rsid w:val="000E7FD2"/>
    <w:rsid w:val="000F09D9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6EE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F0B"/>
    <w:rsid w:val="00101084"/>
    <w:rsid w:val="001011DA"/>
    <w:rsid w:val="001017C3"/>
    <w:rsid w:val="001019C9"/>
    <w:rsid w:val="00101BD4"/>
    <w:rsid w:val="0010270C"/>
    <w:rsid w:val="00102E66"/>
    <w:rsid w:val="001032AB"/>
    <w:rsid w:val="001032EC"/>
    <w:rsid w:val="00103413"/>
    <w:rsid w:val="00103533"/>
    <w:rsid w:val="001035A3"/>
    <w:rsid w:val="00103834"/>
    <w:rsid w:val="00103924"/>
    <w:rsid w:val="00103A44"/>
    <w:rsid w:val="00103BCD"/>
    <w:rsid w:val="001041C7"/>
    <w:rsid w:val="00104854"/>
    <w:rsid w:val="00104A09"/>
    <w:rsid w:val="00104CC3"/>
    <w:rsid w:val="00104D55"/>
    <w:rsid w:val="00104D9F"/>
    <w:rsid w:val="001053FB"/>
    <w:rsid w:val="00105A16"/>
    <w:rsid w:val="00105F3B"/>
    <w:rsid w:val="00105F4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84B"/>
    <w:rsid w:val="00107933"/>
    <w:rsid w:val="00107A0A"/>
    <w:rsid w:val="00107DAB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266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394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481"/>
    <w:rsid w:val="00124B6C"/>
    <w:rsid w:val="00124DD4"/>
    <w:rsid w:val="00124F65"/>
    <w:rsid w:val="00124FFC"/>
    <w:rsid w:val="001252F0"/>
    <w:rsid w:val="0012559C"/>
    <w:rsid w:val="00125948"/>
    <w:rsid w:val="00126298"/>
    <w:rsid w:val="00126648"/>
    <w:rsid w:val="00126650"/>
    <w:rsid w:val="0012670C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AB4"/>
    <w:rsid w:val="00132B94"/>
    <w:rsid w:val="00133184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582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706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123F"/>
    <w:rsid w:val="001413F6"/>
    <w:rsid w:val="001414C1"/>
    <w:rsid w:val="00141C5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E27"/>
    <w:rsid w:val="00147F7B"/>
    <w:rsid w:val="001501C9"/>
    <w:rsid w:val="00150520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D88"/>
    <w:rsid w:val="0015530F"/>
    <w:rsid w:val="001558DF"/>
    <w:rsid w:val="00155E21"/>
    <w:rsid w:val="001563AA"/>
    <w:rsid w:val="001565EF"/>
    <w:rsid w:val="0015719D"/>
    <w:rsid w:val="00157512"/>
    <w:rsid w:val="00157718"/>
    <w:rsid w:val="00160273"/>
    <w:rsid w:val="001605A9"/>
    <w:rsid w:val="00160768"/>
    <w:rsid w:val="00160BE6"/>
    <w:rsid w:val="00160C3A"/>
    <w:rsid w:val="001610C0"/>
    <w:rsid w:val="001612B6"/>
    <w:rsid w:val="001612C6"/>
    <w:rsid w:val="0016161B"/>
    <w:rsid w:val="001618E2"/>
    <w:rsid w:val="00161F05"/>
    <w:rsid w:val="00161FBE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6EB"/>
    <w:rsid w:val="001657A5"/>
    <w:rsid w:val="00165AF1"/>
    <w:rsid w:val="00165C45"/>
    <w:rsid w:val="00165FE0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0A4"/>
    <w:rsid w:val="001722CC"/>
    <w:rsid w:val="00172558"/>
    <w:rsid w:val="00172624"/>
    <w:rsid w:val="0017262B"/>
    <w:rsid w:val="00172714"/>
    <w:rsid w:val="00172CFB"/>
    <w:rsid w:val="0017323E"/>
    <w:rsid w:val="0017331F"/>
    <w:rsid w:val="001734B6"/>
    <w:rsid w:val="00173A00"/>
    <w:rsid w:val="00173BB0"/>
    <w:rsid w:val="00173EDC"/>
    <w:rsid w:val="00173F5F"/>
    <w:rsid w:val="0017415C"/>
    <w:rsid w:val="001741DF"/>
    <w:rsid w:val="00174598"/>
    <w:rsid w:val="00174DA4"/>
    <w:rsid w:val="00174DF4"/>
    <w:rsid w:val="00174E2A"/>
    <w:rsid w:val="00174F89"/>
    <w:rsid w:val="001750EA"/>
    <w:rsid w:val="001754C5"/>
    <w:rsid w:val="00175CC4"/>
    <w:rsid w:val="00175D6F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26A"/>
    <w:rsid w:val="00181562"/>
    <w:rsid w:val="001817AE"/>
    <w:rsid w:val="001819C3"/>
    <w:rsid w:val="00181D6B"/>
    <w:rsid w:val="00182400"/>
    <w:rsid w:val="001829F4"/>
    <w:rsid w:val="00182D6C"/>
    <w:rsid w:val="00183204"/>
    <w:rsid w:val="001832E2"/>
    <w:rsid w:val="00183319"/>
    <w:rsid w:val="00183467"/>
    <w:rsid w:val="00183484"/>
    <w:rsid w:val="00183834"/>
    <w:rsid w:val="0018393C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042"/>
    <w:rsid w:val="00185276"/>
    <w:rsid w:val="0018533A"/>
    <w:rsid w:val="001855A8"/>
    <w:rsid w:val="00185900"/>
    <w:rsid w:val="00185EB7"/>
    <w:rsid w:val="0018652D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CFE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005"/>
    <w:rsid w:val="001A02B4"/>
    <w:rsid w:val="001A02F7"/>
    <w:rsid w:val="001A075B"/>
    <w:rsid w:val="001A0B3C"/>
    <w:rsid w:val="001A0FE8"/>
    <w:rsid w:val="001A1372"/>
    <w:rsid w:val="001A14F7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375"/>
    <w:rsid w:val="001A36A1"/>
    <w:rsid w:val="001A3857"/>
    <w:rsid w:val="001A3944"/>
    <w:rsid w:val="001A3E60"/>
    <w:rsid w:val="001A4350"/>
    <w:rsid w:val="001A437D"/>
    <w:rsid w:val="001A4793"/>
    <w:rsid w:val="001A5134"/>
    <w:rsid w:val="001A5293"/>
    <w:rsid w:val="001A5955"/>
    <w:rsid w:val="001A5A47"/>
    <w:rsid w:val="001A5B8F"/>
    <w:rsid w:val="001A5E5F"/>
    <w:rsid w:val="001A610E"/>
    <w:rsid w:val="001A644E"/>
    <w:rsid w:val="001A6465"/>
    <w:rsid w:val="001A6612"/>
    <w:rsid w:val="001A66CE"/>
    <w:rsid w:val="001A6886"/>
    <w:rsid w:val="001A6BA3"/>
    <w:rsid w:val="001A6BC7"/>
    <w:rsid w:val="001A6CFF"/>
    <w:rsid w:val="001A6FC1"/>
    <w:rsid w:val="001A7001"/>
    <w:rsid w:val="001A70E5"/>
    <w:rsid w:val="001A70FB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D5C"/>
    <w:rsid w:val="001B5E5B"/>
    <w:rsid w:val="001B6095"/>
    <w:rsid w:val="001B6284"/>
    <w:rsid w:val="001B62CB"/>
    <w:rsid w:val="001B6791"/>
    <w:rsid w:val="001B67A6"/>
    <w:rsid w:val="001B6DED"/>
    <w:rsid w:val="001B7154"/>
    <w:rsid w:val="001B7747"/>
    <w:rsid w:val="001B79CD"/>
    <w:rsid w:val="001B7F7B"/>
    <w:rsid w:val="001C062A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3AD"/>
    <w:rsid w:val="001C4536"/>
    <w:rsid w:val="001C4566"/>
    <w:rsid w:val="001C45F1"/>
    <w:rsid w:val="001C46D9"/>
    <w:rsid w:val="001C4B12"/>
    <w:rsid w:val="001C4FED"/>
    <w:rsid w:val="001C530E"/>
    <w:rsid w:val="001C5435"/>
    <w:rsid w:val="001C5821"/>
    <w:rsid w:val="001C5D20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FDE"/>
    <w:rsid w:val="001D00E2"/>
    <w:rsid w:val="001D02DF"/>
    <w:rsid w:val="001D099F"/>
    <w:rsid w:val="001D11C7"/>
    <w:rsid w:val="001D1426"/>
    <w:rsid w:val="001D280C"/>
    <w:rsid w:val="001D2C51"/>
    <w:rsid w:val="001D2C61"/>
    <w:rsid w:val="001D37B4"/>
    <w:rsid w:val="001D382E"/>
    <w:rsid w:val="001D3B52"/>
    <w:rsid w:val="001D3C1A"/>
    <w:rsid w:val="001D4BE5"/>
    <w:rsid w:val="001D4DF5"/>
    <w:rsid w:val="001D503E"/>
    <w:rsid w:val="001D5224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E7F89"/>
    <w:rsid w:val="001F00B1"/>
    <w:rsid w:val="001F0204"/>
    <w:rsid w:val="001F0BCC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D7"/>
    <w:rsid w:val="001F4844"/>
    <w:rsid w:val="001F4C08"/>
    <w:rsid w:val="001F515E"/>
    <w:rsid w:val="001F5699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C2C"/>
    <w:rsid w:val="001F7E23"/>
    <w:rsid w:val="00200703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4125"/>
    <w:rsid w:val="00204496"/>
    <w:rsid w:val="00204927"/>
    <w:rsid w:val="0020522A"/>
    <w:rsid w:val="00205272"/>
    <w:rsid w:val="00205DA0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14D1"/>
    <w:rsid w:val="00211694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5E0"/>
    <w:rsid w:val="00214655"/>
    <w:rsid w:val="00214817"/>
    <w:rsid w:val="00214907"/>
    <w:rsid w:val="00214E09"/>
    <w:rsid w:val="00214E7B"/>
    <w:rsid w:val="00215747"/>
    <w:rsid w:val="002159D0"/>
    <w:rsid w:val="00215E2D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5A42"/>
    <w:rsid w:val="00226357"/>
    <w:rsid w:val="00226863"/>
    <w:rsid w:val="00226B5E"/>
    <w:rsid w:val="00226EC3"/>
    <w:rsid w:val="0022737A"/>
    <w:rsid w:val="0022745C"/>
    <w:rsid w:val="002304C7"/>
    <w:rsid w:val="002306EB"/>
    <w:rsid w:val="0023073A"/>
    <w:rsid w:val="00230851"/>
    <w:rsid w:val="00230B03"/>
    <w:rsid w:val="00230F38"/>
    <w:rsid w:val="0023106A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89F"/>
    <w:rsid w:val="002339B0"/>
    <w:rsid w:val="00233A18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5B9"/>
    <w:rsid w:val="00240824"/>
    <w:rsid w:val="002409F5"/>
    <w:rsid w:val="00240C81"/>
    <w:rsid w:val="00240CC4"/>
    <w:rsid w:val="00240FD4"/>
    <w:rsid w:val="0024114D"/>
    <w:rsid w:val="0024119B"/>
    <w:rsid w:val="0024148E"/>
    <w:rsid w:val="00241F21"/>
    <w:rsid w:val="00241FD5"/>
    <w:rsid w:val="002421DE"/>
    <w:rsid w:val="002422A0"/>
    <w:rsid w:val="002425B4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CFE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C18"/>
    <w:rsid w:val="00247DFB"/>
    <w:rsid w:val="00247F8D"/>
    <w:rsid w:val="002501A5"/>
    <w:rsid w:val="0025038E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41A"/>
    <w:rsid w:val="00252435"/>
    <w:rsid w:val="002525BA"/>
    <w:rsid w:val="00252A18"/>
    <w:rsid w:val="00252A6C"/>
    <w:rsid w:val="00252B9E"/>
    <w:rsid w:val="0025388C"/>
    <w:rsid w:val="00253A75"/>
    <w:rsid w:val="00253F41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A7"/>
    <w:rsid w:val="002557C3"/>
    <w:rsid w:val="00255C3A"/>
    <w:rsid w:val="00255DD5"/>
    <w:rsid w:val="002562DF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6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11D"/>
    <w:rsid w:val="00264204"/>
    <w:rsid w:val="002642A2"/>
    <w:rsid w:val="00264432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92D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E72"/>
    <w:rsid w:val="00274370"/>
    <w:rsid w:val="0027482C"/>
    <w:rsid w:val="00274932"/>
    <w:rsid w:val="0027493D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8A1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86E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6107"/>
    <w:rsid w:val="002862B9"/>
    <w:rsid w:val="00286714"/>
    <w:rsid w:val="00286A7E"/>
    <w:rsid w:val="00286BA1"/>
    <w:rsid w:val="00286EBF"/>
    <w:rsid w:val="00286F6B"/>
    <w:rsid w:val="002879DB"/>
    <w:rsid w:val="002904F7"/>
    <w:rsid w:val="00290BC1"/>
    <w:rsid w:val="00290D6F"/>
    <w:rsid w:val="00290D72"/>
    <w:rsid w:val="002915FA"/>
    <w:rsid w:val="002916CE"/>
    <w:rsid w:val="0029197C"/>
    <w:rsid w:val="00291A80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47A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389"/>
    <w:rsid w:val="00296C8C"/>
    <w:rsid w:val="00296DE4"/>
    <w:rsid w:val="00297380"/>
    <w:rsid w:val="0029743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3DC7"/>
    <w:rsid w:val="002B463C"/>
    <w:rsid w:val="002B49B0"/>
    <w:rsid w:val="002B4DA5"/>
    <w:rsid w:val="002B51A4"/>
    <w:rsid w:val="002B5AAE"/>
    <w:rsid w:val="002B6097"/>
    <w:rsid w:val="002B60CB"/>
    <w:rsid w:val="002B63E8"/>
    <w:rsid w:val="002B6676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FB"/>
    <w:rsid w:val="002C55C5"/>
    <w:rsid w:val="002C60C3"/>
    <w:rsid w:val="002C6228"/>
    <w:rsid w:val="002C6443"/>
    <w:rsid w:val="002C6470"/>
    <w:rsid w:val="002C665B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1FDE"/>
    <w:rsid w:val="002D235B"/>
    <w:rsid w:val="002D261C"/>
    <w:rsid w:val="002D28A3"/>
    <w:rsid w:val="002D2BD9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EB"/>
    <w:rsid w:val="002E2A24"/>
    <w:rsid w:val="002E2BD8"/>
    <w:rsid w:val="002E2EEF"/>
    <w:rsid w:val="002E3025"/>
    <w:rsid w:val="002E3044"/>
    <w:rsid w:val="002E31FE"/>
    <w:rsid w:val="002E37FC"/>
    <w:rsid w:val="002E388D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0C7"/>
    <w:rsid w:val="002F2125"/>
    <w:rsid w:val="002F277F"/>
    <w:rsid w:val="002F27CA"/>
    <w:rsid w:val="002F2971"/>
    <w:rsid w:val="002F2D2C"/>
    <w:rsid w:val="002F2D47"/>
    <w:rsid w:val="002F2E12"/>
    <w:rsid w:val="002F2EA6"/>
    <w:rsid w:val="002F3F72"/>
    <w:rsid w:val="002F41C3"/>
    <w:rsid w:val="002F41F4"/>
    <w:rsid w:val="002F430A"/>
    <w:rsid w:val="002F4697"/>
    <w:rsid w:val="002F4966"/>
    <w:rsid w:val="002F49F5"/>
    <w:rsid w:val="002F4A12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875"/>
    <w:rsid w:val="00300B41"/>
    <w:rsid w:val="00300F7F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2AE4"/>
    <w:rsid w:val="0031364A"/>
    <w:rsid w:val="00313A87"/>
    <w:rsid w:val="00313F8E"/>
    <w:rsid w:val="00314307"/>
    <w:rsid w:val="003145E1"/>
    <w:rsid w:val="00314952"/>
    <w:rsid w:val="0031523D"/>
    <w:rsid w:val="003156EB"/>
    <w:rsid w:val="003159F1"/>
    <w:rsid w:val="00315E5F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6EB"/>
    <w:rsid w:val="0032674E"/>
    <w:rsid w:val="00326800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F73"/>
    <w:rsid w:val="00332138"/>
    <w:rsid w:val="00332406"/>
    <w:rsid w:val="0033296B"/>
    <w:rsid w:val="003330CA"/>
    <w:rsid w:val="0033318B"/>
    <w:rsid w:val="00333864"/>
    <w:rsid w:val="00333D74"/>
    <w:rsid w:val="003342E2"/>
    <w:rsid w:val="0033432E"/>
    <w:rsid w:val="00334376"/>
    <w:rsid w:val="0033448D"/>
    <w:rsid w:val="003344DF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0AB6"/>
    <w:rsid w:val="003411F8"/>
    <w:rsid w:val="00341463"/>
    <w:rsid w:val="0034175B"/>
    <w:rsid w:val="003417ED"/>
    <w:rsid w:val="0034252A"/>
    <w:rsid w:val="00342C59"/>
    <w:rsid w:val="00342F7F"/>
    <w:rsid w:val="00342FCF"/>
    <w:rsid w:val="00343343"/>
    <w:rsid w:val="003439B5"/>
    <w:rsid w:val="00343D31"/>
    <w:rsid w:val="00343FC1"/>
    <w:rsid w:val="0034468E"/>
    <w:rsid w:val="00344DA9"/>
    <w:rsid w:val="00344E31"/>
    <w:rsid w:val="00345012"/>
    <w:rsid w:val="00345113"/>
    <w:rsid w:val="00345182"/>
    <w:rsid w:val="00345A09"/>
    <w:rsid w:val="00345AD5"/>
    <w:rsid w:val="00345BEF"/>
    <w:rsid w:val="00345FF2"/>
    <w:rsid w:val="00346091"/>
    <w:rsid w:val="003462F7"/>
    <w:rsid w:val="0034680E"/>
    <w:rsid w:val="0034698B"/>
    <w:rsid w:val="00346DA1"/>
    <w:rsid w:val="00346E56"/>
    <w:rsid w:val="00346E74"/>
    <w:rsid w:val="00346F28"/>
    <w:rsid w:val="003470DF"/>
    <w:rsid w:val="00347305"/>
    <w:rsid w:val="0034751D"/>
    <w:rsid w:val="003475D6"/>
    <w:rsid w:val="00347812"/>
    <w:rsid w:val="0034799E"/>
    <w:rsid w:val="00347CDC"/>
    <w:rsid w:val="00347E64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1C6B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4B4"/>
    <w:rsid w:val="00362675"/>
    <w:rsid w:val="003627F0"/>
    <w:rsid w:val="00362AE1"/>
    <w:rsid w:val="00363689"/>
    <w:rsid w:val="00363828"/>
    <w:rsid w:val="00363F6E"/>
    <w:rsid w:val="003644BE"/>
    <w:rsid w:val="003645AA"/>
    <w:rsid w:val="00364855"/>
    <w:rsid w:val="0036504B"/>
    <w:rsid w:val="00365622"/>
    <w:rsid w:val="003657FA"/>
    <w:rsid w:val="00365972"/>
    <w:rsid w:val="00365CE9"/>
    <w:rsid w:val="00366076"/>
    <w:rsid w:val="00366873"/>
    <w:rsid w:val="00366CA5"/>
    <w:rsid w:val="00366FCC"/>
    <w:rsid w:val="00367488"/>
    <w:rsid w:val="00367EBC"/>
    <w:rsid w:val="00367EFE"/>
    <w:rsid w:val="00370908"/>
    <w:rsid w:val="00370996"/>
    <w:rsid w:val="00370B73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8B5"/>
    <w:rsid w:val="003838D4"/>
    <w:rsid w:val="00383BBB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D43"/>
    <w:rsid w:val="0039202C"/>
    <w:rsid w:val="00392131"/>
    <w:rsid w:val="00392155"/>
    <w:rsid w:val="00392910"/>
    <w:rsid w:val="003929B8"/>
    <w:rsid w:val="00392D36"/>
    <w:rsid w:val="00393667"/>
    <w:rsid w:val="00393AD7"/>
    <w:rsid w:val="00393F8C"/>
    <w:rsid w:val="003949FA"/>
    <w:rsid w:val="00394B13"/>
    <w:rsid w:val="00395122"/>
    <w:rsid w:val="003952E3"/>
    <w:rsid w:val="0039539E"/>
    <w:rsid w:val="003953C6"/>
    <w:rsid w:val="00395575"/>
    <w:rsid w:val="003957F0"/>
    <w:rsid w:val="003959E5"/>
    <w:rsid w:val="00395B80"/>
    <w:rsid w:val="00395FFD"/>
    <w:rsid w:val="003963F1"/>
    <w:rsid w:val="00396415"/>
    <w:rsid w:val="00396C9E"/>
    <w:rsid w:val="00396D4A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1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B07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3A5"/>
    <w:rsid w:val="003B43FC"/>
    <w:rsid w:val="003B4476"/>
    <w:rsid w:val="003B4896"/>
    <w:rsid w:val="003B49D6"/>
    <w:rsid w:val="003B500E"/>
    <w:rsid w:val="003B50FF"/>
    <w:rsid w:val="003B5EFA"/>
    <w:rsid w:val="003B5F64"/>
    <w:rsid w:val="003B6562"/>
    <w:rsid w:val="003B67A6"/>
    <w:rsid w:val="003B6A0A"/>
    <w:rsid w:val="003B6A3F"/>
    <w:rsid w:val="003B6DA1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3FAC"/>
    <w:rsid w:val="003C4099"/>
    <w:rsid w:val="003C4323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831"/>
    <w:rsid w:val="003D7935"/>
    <w:rsid w:val="003D7BDE"/>
    <w:rsid w:val="003D7C7B"/>
    <w:rsid w:val="003D7EAF"/>
    <w:rsid w:val="003E07FF"/>
    <w:rsid w:val="003E0828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3F95"/>
    <w:rsid w:val="003E456A"/>
    <w:rsid w:val="003E4651"/>
    <w:rsid w:val="003E4D17"/>
    <w:rsid w:val="003E5259"/>
    <w:rsid w:val="003E52B0"/>
    <w:rsid w:val="003E5331"/>
    <w:rsid w:val="003E5537"/>
    <w:rsid w:val="003E5573"/>
    <w:rsid w:val="003E585F"/>
    <w:rsid w:val="003E5D90"/>
    <w:rsid w:val="003E5EFE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5A8"/>
    <w:rsid w:val="003F0893"/>
    <w:rsid w:val="003F0CC5"/>
    <w:rsid w:val="003F10AA"/>
    <w:rsid w:val="003F11BD"/>
    <w:rsid w:val="003F158C"/>
    <w:rsid w:val="003F16F4"/>
    <w:rsid w:val="003F1745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245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99B"/>
    <w:rsid w:val="003F4E22"/>
    <w:rsid w:val="003F4FC4"/>
    <w:rsid w:val="003F54FE"/>
    <w:rsid w:val="003F55A8"/>
    <w:rsid w:val="003F5CD0"/>
    <w:rsid w:val="003F6421"/>
    <w:rsid w:val="003F6CB6"/>
    <w:rsid w:val="003F6DC8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61C"/>
    <w:rsid w:val="00405991"/>
    <w:rsid w:val="00405A91"/>
    <w:rsid w:val="00405E6B"/>
    <w:rsid w:val="004061C4"/>
    <w:rsid w:val="004064CA"/>
    <w:rsid w:val="004066D4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C18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0D8"/>
    <w:rsid w:val="00415385"/>
    <w:rsid w:val="004153CF"/>
    <w:rsid w:val="004154F4"/>
    <w:rsid w:val="00415613"/>
    <w:rsid w:val="00415B7D"/>
    <w:rsid w:val="00415D6A"/>
    <w:rsid w:val="0041634B"/>
    <w:rsid w:val="00416484"/>
    <w:rsid w:val="004164F0"/>
    <w:rsid w:val="0041690C"/>
    <w:rsid w:val="00416ED6"/>
    <w:rsid w:val="00416EE6"/>
    <w:rsid w:val="0041730A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82"/>
    <w:rsid w:val="00421990"/>
    <w:rsid w:val="004221EF"/>
    <w:rsid w:val="00422799"/>
    <w:rsid w:val="00422943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2D7"/>
    <w:rsid w:val="00424D0C"/>
    <w:rsid w:val="00425006"/>
    <w:rsid w:val="00425112"/>
    <w:rsid w:val="004253FD"/>
    <w:rsid w:val="004259EA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E93"/>
    <w:rsid w:val="00427F92"/>
    <w:rsid w:val="004305E3"/>
    <w:rsid w:val="00430738"/>
    <w:rsid w:val="00430784"/>
    <w:rsid w:val="004307AA"/>
    <w:rsid w:val="004308DC"/>
    <w:rsid w:val="00430BA3"/>
    <w:rsid w:val="00430E2E"/>
    <w:rsid w:val="00430E51"/>
    <w:rsid w:val="00431026"/>
    <w:rsid w:val="0043106E"/>
    <w:rsid w:val="00431271"/>
    <w:rsid w:val="0043195C"/>
    <w:rsid w:val="0043196F"/>
    <w:rsid w:val="004319F4"/>
    <w:rsid w:val="00431C35"/>
    <w:rsid w:val="00431FDF"/>
    <w:rsid w:val="0043212C"/>
    <w:rsid w:val="00432320"/>
    <w:rsid w:val="00432555"/>
    <w:rsid w:val="004326DD"/>
    <w:rsid w:val="00432810"/>
    <w:rsid w:val="00432D06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18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C22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019C"/>
    <w:rsid w:val="0046116C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3F10"/>
    <w:rsid w:val="00464064"/>
    <w:rsid w:val="004640D7"/>
    <w:rsid w:val="00464165"/>
    <w:rsid w:val="004641EA"/>
    <w:rsid w:val="0046477C"/>
    <w:rsid w:val="004647E7"/>
    <w:rsid w:val="00464C4D"/>
    <w:rsid w:val="00465200"/>
    <w:rsid w:val="004654F4"/>
    <w:rsid w:val="00465D60"/>
    <w:rsid w:val="00465E0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1339"/>
    <w:rsid w:val="004714CD"/>
    <w:rsid w:val="00471C6C"/>
    <w:rsid w:val="0047210B"/>
    <w:rsid w:val="00472B14"/>
    <w:rsid w:val="00472B4A"/>
    <w:rsid w:val="00473BA4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477"/>
    <w:rsid w:val="004818D6"/>
    <w:rsid w:val="00481B58"/>
    <w:rsid w:val="00481C1F"/>
    <w:rsid w:val="00481E4C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5FB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5BC7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0F72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6D9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31C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6BC5"/>
    <w:rsid w:val="004B7530"/>
    <w:rsid w:val="004B796F"/>
    <w:rsid w:val="004B7CF0"/>
    <w:rsid w:val="004B7D4B"/>
    <w:rsid w:val="004C0063"/>
    <w:rsid w:val="004C0222"/>
    <w:rsid w:val="004C067D"/>
    <w:rsid w:val="004C0A78"/>
    <w:rsid w:val="004C0A9A"/>
    <w:rsid w:val="004C10CD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15"/>
    <w:rsid w:val="004C78D7"/>
    <w:rsid w:val="004C7973"/>
    <w:rsid w:val="004C7987"/>
    <w:rsid w:val="004C7CBA"/>
    <w:rsid w:val="004C7EE3"/>
    <w:rsid w:val="004C7EE6"/>
    <w:rsid w:val="004D08DB"/>
    <w:rsid w:val="004D0A14"/>
    <w:rsid w:val="004D0E16"/>
    <w:rsid w:val="004D112A"/>
    <w:rsid w:val="004D15F3"/>
    <w:rsid w:val="004D1651"/>
    <w:rsid w:val="004D1738"/>
    <w:rsid w:val="004D18BB"/>
    <w:rsid w:val="004D1A90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7CD"/>
    <w:rsid w:val="004E68F7"/>
    <w:rsid w:val="004E6C3D"/>
    <w:rsid w:val="004E6DA7"/>
    <w:rsid w:val="004E6EF5"/>
    <w:rsid w:val="004E7069"/>
    <w:rsid w:val="004E7182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DCC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F13"/>
    <w:rsid w:val="004F4307"/>
    <w:rsid w:val="004F437E"/>
    <w:rsid w:val="004F4ED5"/>
    <w:rsid w:val="004F5623"/>
    <w:rsid w:val="004F56B5"/>
    <w:rsid w:val="004F5771"/>
    <w:rsid w:val="004F595F"/>
    <w:rsid w:val="004F5962"/>
    <w:rsid w:val="004F5DD0"/>
    <w:rsid w:val="004F6127"/>
    <w:rsid w:val="004F65F3"/>
    <w:rsid w:val="004F66E6"/>
    <w:rsid w:val="004F7475"/>
    <w:rsid w:val="004F756A"/>
    <w:rsid w:val="004F7743"/>
    <w:rsid w:val="004F7994"/>
    <w:rsid w:val="004F7D21"/>
    <w:rsid w:val="004F7D2A"/>
    <w:rsid w:val="004F7E7E"/>
    <w:rsid w:val="00500034"/>
    <w:rsid w:val="00500115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2FFF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77E"/>
    <w:rsid w:val="00515921"/>
    <w:rsid w:val="0051593A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7B"/>
    <w:rsid w:val="00517587"/>
    <w:rsid w:val="00517686"/>
    <w:rsid w:val="00517EF3"/>
    <w:rsid w:val="0052047C"/>
    <w:rsid w:val="005205C5"/>
    <w:rsid w:val="005206F4"/>
    <w:rsid w:val="00520951"/>
    <w:rsid w:val="0052099E"/>
    <w:rsid w:val="00520BF2"/>
    <w:rsid w:val="00520CEE"/>
    <w:rsid w:val="00520E63"/>
    <w:rsid w:val="00521318"/>
    <w:rsid w:val="005213D5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3F0"/>
    <w:rsid w:val="00523403"/>
    <w:rsid w:val="00523584"/>
    <w:rsid w:val="005238C8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524"/>
    <w:rsid w:val="0052787E"/>
    <w:rsid w:val="005278DC"/>
    <w:rsid w:val="00530052"/>
    <w:rsid w:val="00530A18"/>
    <w:rsid w:val="00530D74"/>
    <w:rsid w:val="0053156E"/>
    <w:rsid w:val="005315E6"/>
    <w:rsid w:val="0053193B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5AA"/>
    <w:rsid w:val="00535695"/>
    <w:rsid w:val="00535B35"/>
    <w:rsid w:val="00535B54"/>
    <w:rsid w:val="00536064"/>
    <w:rsid w:val="0053611B"/>
    <w:rsid w:val="00536AA7"/>
    <w:rsid w:val="00536B19"/>
    <w:rsid w:val="00536B37"/>
    <w:rsid w:val="005373EF"/>
    <w:rsid w:val="00537831"/>
    <w:rsid w:val="00540A9C"/>
    <w:rsid w:val="00540BF2"/>
    <w:rsid w:val="00540E87"/>
    <w:rsid w:val="00540F20"/>
    <w:rsid w:val="00540F65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D86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AC6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54E"/>
    <w:rsid w:val="00557711"/>
    <w:rsid w:val="00557755"/>
    <w:rsid w:val="00557891"/>
    <w:rsid w:val="005578AE"/>
    <w:rsid w:val="00557968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0EB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AA4"/>
    <w:rsid w:val="00570DA4"/>
    <w:rsid w:val="00571605"/>
    <w:rsid w:val="00571619"/>
    <w:rsid w:val="005720A5"/>
    <w:rsid w:val="005722B9"/>
    <w:rsid w:val="005722D4"/>
    <w:rsid w:val="005722F2"/>
    <w:rsid w:val="005726F1"/>
    <w:rsid w:val="00572C08"/>
    <w:rsid w:val="00572C21"/>
    <w:rsid w:val="00572DAE"/>
    <w:rsid w:val="0057308E"/>
    <w:rsid w:val="0057346F"/>
    <w:rsid w:val="005737F9"/>
    <w:rsid w:val="00573B1C"/>
    <w:rsid w:val="00573D44"/>
    <w:rsid w:val="00573DF2"/>
    <w:rsid w:val="00574631"/>
    <w:rsid w:val="0057553E"/>
    <w:rsid w:val="005756D7"/>
    <w:rsid w:val="005759E2"/>
    <w:rsid w:val="00575E5C"/>
    <w:rsid w:val="00576159"/>
    <w:rsid w:val="00576360"/>
    <w:rsid w:val="005765B4"/>
    <w:rsid w:val="0057717A"/>
    <w:rsid w:val="00577204"/>
    <w:rsid w:val="005772D7"/>
    <w:rsid w:val="00577439"/>
    <w:rsid w:val="005776DB"/>
    <w:rsid w:val="005777AA"/>
    <w:rsid w:val="00577825"/>
    <w:rsid w:val="00580099"/>
    <w:rsid w:val="005804A1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84F"/>
    <w:rsid w:val="00592859"/>
    <w:rsid w:val="005928C2"/>
    <w:rsid w:val="00592984"/>
    <w:rsid w:val="00593187"/>
    <w:rsid w:val="0059380B"/>
    <w:rsid w:val="0059389C"/>
    <w:rsid w:val="00593907"/>
    <w:rsid w:val="0059399A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1B2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48D"/>
    <w:rsid w:val="005A6D47"/>
    <w:rsid w:val="005A7024"/>
    <w:rsid w:val="005A749F"/>
    <w:rsid w:val="005A74CB"/>
    <w:rsid w:val="005A76B8"/>
    <w:rsid w:val="005A7A28"/>
    <w:rsid w:val="005A7AEF"/>
    <w:rsid w:val="005A7D07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3706"/>
    <w:rsid w:val="005C3A05"/>
    <w:rsid w:val="005C3B59"/>
    <w:rsid w:val="005C3D5E"/>
    <w:rsid w:val="005C3E34"/>
    <w:rsid w:val="005C41BD"/>
    <w:rsid w:val="005C41CE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95"/>
    <w:rsid w:val="005C5ED9"/>
    <w:rsid w:val="005C5F19"/>
    <w:rsid w:val="005C5F39"/>
    <w:rsid w:val="005C67D1"/>
    <w:rsid w:val="005C6C58"/>
    <w:rsid w:val="005C6C8D"/>
    <w:rsid w:val="005C6D2D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9E5"/>
    <w:rsid w:val="005D3EFA"/>
    <w:rsid w:val="005D3F6D"/>
    <w:rsid w:val="005D46FB"/>
    <w:rsid w:val="005D4955"/>
    <w:rsid w:val="005D4A56"/>
    <w:rsid w:val="005D4B44"/>
    <w:rsid w:val="005D4C6D"/>
    <w:rsid w:val="005D523C"/>
    <w:rsid w:val="005D52E6"/>
    <w:rsid w:val="005D54FE"/>
    <w:rsid w:val="005D5F3B"/>
    <w:rsid w:val="005D64AE"/>
    <w:rsid w:val="005D6774"/>
    <w:rsid w:val="005D6912"/>
    <w:rsid w:val="005D6B96"/>
    <w:rsid w:val="005D6EC1"/>
    <w:rsid w:val="005D70DE"/>
    <w:rsid w:val="005D7339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12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EFB"/>
    <w:rsid w:val="005E512A"/>
    <w:rsid w:val="005E57C9"/>
    <w:rsid w:val="005E605E"/>
    <w:rsid w:val="005E6259"/>
    <w:rsid w:val="005E6743"/>
    <w:rsid w:val="005E6967"/>
    <w:rsid w:val="005E6E37"/>
    <w:rsid w:val="005E6EF2"/>
    <w:rsid w:val="005E6F11"/>
    <w:rsid w:val="005E707A"/>
    <w:rsid w:val="005E7434"/>
    <w:rsid w:val="005E76CE"/>
    <w:rsid w:val="005E7A62"/>
    <w:rsid w:val="005E7D0D"/>
    <w:rsid w:val="005E7E6A"/>
    <w:rsid w:val="005F0013"/>
    <w:rsid w:val="005F0773"/>
    <w:rsid w:val="005F0793"/>
    <w:rsid w:val="005F0923"/>
    <w:rsid w:val="005F0E74"/>
    <w:rsid w:val="005F0E95"/>
    <w:rsid w:val="005F12F9"/>
    <w:rsid w:val="005F1361"/>
    <w:rsid w:val="005F1465"/>
    <w:rsid w:val="005F1559"/>
    <w:rsid w:val="005F1974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5F78CB"/>
    <w:rsid w:val="0060033A"/>
    <w:rsid w:val="006004DE"/>
    <w:rsid w:val="00600641"/>
    <w:rsid w:val="00600724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B81"/>
    <w:rsid w:val="00602BE5"/>
    <w:rsid w:val="00603297"/>
    <w:rsid w:val="00603A58"/>
    <w:rsid w:val="00603B92"/>
    <w:rsid w:val="00603C89"/>
    <w:rsid w:val="00603E67"/>
    <w:rsid w:val="0060430E"/>
    <w:rsid w:val="0060475F"/>
    <w:rsid w:val="00604802"/>
    <w:rsid w:val="00604AF6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07BF5"/>
    <w:rsid w:val="0061026B"/>
    <w:rsid w:val="00610598"/>
    <w:rsid w:val="0061060D"/>
    <w:rsid w:val="0061074A"/>
    <w:rsid w:val="00611542"/>
    <w:rsid w:val="00611897"/>
    <w:rsid w:val="00612020"/>
    <w:rsid w:val="00612102"/>
    <w:rsid w:val="006128DB"/>
    <w:rsid w:val="00612A05"/>
    <w:rsid w:val="00612C04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1117"/>
    <w:rsid w:val="00621624"/>
    <w:rsid w:val="00621717"/>
    <w:rsid w:val="006217C6"/>
    <w:rsid w:val="0062190E"/>
    <w:rsid w:val="00621F5A"/>
    <w:rsid w:val="00622A52"/>
    <w:rsid w:val="00622B46"/>
    <w:rsid w:val="00622BE2"/>
    <w:rsid w:val="00622C9F"/>
    <w:rsid w:val="0062305A"/>
    <w:rsid w:val="00623436"/>
    <w:rsid w:val="00623A79"/>
    <w:rsid w:val="00623E79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BE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877"/>
    <w:rsid w:val="00630930"/>
    <w:rsid w:val="00630BF4"/>
    <w:rsid w:val="00630C0B"/>
    <w:rsid w:val="00630E6B"/>
    <w:rsid w:val="006312B0"/>
    <w:rsid w:val="00631310"/>
    <w:rsid w:val="0063150A"/>
    <w:rsid w:val="006317EA"/>
    <w:rsid w:val="00631E3F"/>
    <w:rsid w:val="00631E56"/>
    <w:rsid w:val="00632129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79"/>
    <w:rsid w:val="00635321"/>
    <w:rsid w:val="00635803"/>
    <w:rsid w:val="00635D00"/>
    <w:rsid w:val="00635EC5"/>
    <w:rsid w:val="0063602E"/>
    <w:rsid w:val="00636475"/>
    <w:rsid w:val="00636554"/>
    <w:rsid w:val="00636DE1"/>
    <w:rsid w:val="0063719B"/>
    <w:rsid w:val="006373AE"/>
    <w:rsid w:val="0063745B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2F70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B25"/>
    <w:rsid w:val="00644C49"/>
    <w:rsid w:val="00644DBB"/>
    <w:rsid w:val="00644F95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1B32"/>
    <w:rsid w:val="00652442"/>
    <w:rsid w:val="006524AA"/>
    <w:rsid w:val="00652525"/>
    <w:rsid w:val="0065261B"/>
    <w:rsid w:val="00652726"/>
    <w:rsid w:val="00652954"/>
    <w:rsid w:val="00652A22"/>
    <w:rsid w:val="00652C29"/>
    <w:rsid w:val="00652D3C"/>
    <w:rsid w:val="00652FDA"/>
    <w:rsid w:val="0065318D"/>
    <w:rsid w:val="00653534"/>
    <w:rsid w:val="006537DA"/>
    <w:rsid w:val="00653A6A"/>
    <w:rsid w:val="00653FDA"/>
    <w:rsid w:val="00654686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1C0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18A"/>
    <w:rsid w:val="00661402"/>
    <w:rsid w:val="00661590"/>
    <w:rsid w:val="00661846"/>
    <w:rsid w:val="00661B07"/>
    <w:rsid w:val="00661E9E"/>
    <w:rsid w:val="0066210C"/>
    <w:rsid w:val="006625A2"/>
    <w:rsid w:val="00662758"/>
    <w:rsid w:val="0066277C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3C6"/>
    <w:rsid w:val="0067041F"/>
    <w:rsid w:val="0067047D"/>
    <w:rsid w:val="006709A4"/>
    <w:rsid w:val="0067119A"/>
    <w:rsid w:val="0067125D"/>
    <w:rsid w:val="006712D0"/>
    <w:rsid w:val="00671462"/>
    <w:rsid w:val="00671560"/>
    <w:rsid w:val="00671A1F"/>
    <w:rsid w:val="00671C73"/>
    <w:rsid w:val="00671E52"/>
    <w:rsid w:val="00671E62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7F1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57B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1E65"/>
    <w:rsid w:val="00682046"/>
    <w:rsid w:val="006821E6"/>
    <w:rsid w:val="0068252F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470"/>
    <w:rsid w:val="00686081"/>
    <w:rsid w:val="00686325"/>
    <w:rsid w:val="006868A3"/>
    <w:rsid w:val="00686EB4"/>
    <w:rsid w:val="006873D4"/>
    <w:rsid w:val="00687767"/>
    <w:rsid w:val="006878F3"/>
    <w:rsid w:val="0068798F"/>
    <w:rsid w:val="00687DB6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A8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539"/>
    <w:rsid w:val="006A46CB"/>
    <w:rsid w:val="006A4CD7"/>
    <w:rsid w:val="006A4F65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539"/>
    <w:rsid w:val="006B47B0"/>
    <w:rsid w:val="006B48A3"/>
    <w:rsid w:val="006B5367"/>
    <w:rsid w:val="006B57C9"/>
    <w:rsid w:val="006B5E42"/>
    <w:rsid w:val="006B6423"/>
    <w:rsid w:val="006B6B0B"/>
    <w:rsid w:val="006B70CC"/>
    <w:rsid w:val="006B7106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8F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21A"/>
    <w:rsid w:val="006C7682"/>
    <w:rsid w:val="006C77A0"/>
    <w:rsid w:val="006C7A40"/>
    <w:rsid w:val="006C7E55"/>
    <w:rsid w:val="006D02E9"/>
    <w:rsid w:val="006D0932"/>
    <w:rsid w:val="006D0A5D"/>
    <w:rsid w:val="006D0A89"/>
    <w:rsid w:val="006D0B1A"/>
    <w:rsid w:val="006D0BA7"/>
    <w:rsid w:val="006D0F86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2C5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3E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664"/>
    <w:rsid w:val="006E56DC"/>
    <w:rsid w:val="006E58DD"/>
    <w:rsid w:val="006E5B55"/>
    <w:rsid w:val="006E5FE2"/>
    <w:rsid w:val="006E60FF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FCB"/>
    <w:rsid w:val="006F0014"/>
    <w:rsid w:val="006F0139"/>
    <w:rsid w:val="006F0208"/>
    <w:rsid w:val="006F0278"/>
    <w:rsid w:val="006F046E"/>
    <w:rsid w:val="006F0657"/>
    <w:rsid w:val="006F090E"/>
    <w:rsid w:val="006F099C"/>
    <w:rsid w:val="006F0A31"/>
    <w:rsid w:val="006F0DD0"/>
    <w:rsid w:val="006F0EE2"/>
    <w:rsid w:val="006F14C1"/>
    <w:rsid w:val="006F168C"/>
    <w:rsid w:val="006F16A9"/>
    <w:rsid w:val="006F1960"/>
    <w:rsid w:val="006F1EC8"/>
    <w:rsid w:val="006F20F7"/>
    <w:rsid w:val="006F241F"/>
    <w:rsid w:val="006F296F"/>
    <w:rsid w:val="006F30DE"/>
    <w:rsid w:val="006F3232"/>
    <w:rsid w:val="006F3340"/>
    <w:rsid w:val="006F33C1"/>
    <w:rsid w:val="006F3531"/>
    <w:rsid w:val="006F3585"/>
    <w:rsid w:val="006F3741"/>
    <w:rsid w:val="006F3FF0"/>
    <w:rsid w:val="006F40FB"/>
    <w:rsid w:val="006F41AE"/>
    <w:rsid w:val="006F42E2"/>
    <w:rsid w:val="006F471E"/>
    <w:rsid w:val="006F482C"/>
    <w:rsid w:val="006F48B8"/>
    <w:rsid w:val="006F48F1"/>
    <w:rsid w:val="006F4B4A"/>
    <w:rsid w:val="006F5140"/>
    <w:rsid w:val="006F52A0"/>
    <w:rsid w:val="006F54CD"/>
    <w:rsid w:val="006F5DA2"/>
    <w:rsid w:val="006F68AB"/>
    <w:rsid w:val="006F6A30"/>
    <w:rsid w:val="006F6A97"/>
    <w:rsid w:val="006F6BD3"/>
    <w:rsid w:val="006F6E52"/>
    <w:rsid w:val="006F70DD"/>
    <w:rsid w:val="006F7DA0"/>
    <w:rsid w:val="007003BF"/>
    <w:rsid w:val="00700938"/>
    <w:rsid w:val="007010E4"/>
    <w:rsid w:val="007011E0"/>
    <w:rsid w:val="007016AE"/>
    <w:rsid w:val="0070179D"/>
    <w:rsid w:val="00701AF7"/>
    <w:rsid w:val="00701B18"/>
    <w:rsid w:val="00701DBD"/>
    <w:rsid w:val="007020B7"/>
    <w:rsid w:val="007021AE"/>
    <w:rsid w:val="007022F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313"/>
    <w:rsid w:val="00705799"/>
    <w:rsid w:val="00705A4C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1E0"/>
    <w:rsid w:val="007114A4"/>
    <w:rsid w:val="007115DA"/>
    <w:rsid w:val="0071163B"/>
    <w:rsid w:val="00711FD7"/>
    <w:rsid w:val="00712382"/>
    <w:rsid w:val="0071307F"/>
    <w:rsid w:val="0071316F"/>
    <w:rsid w:val="00713ACD"/>
    <w:rsid w:val="00713E01"/>
    <w:rsid w:val="00713E19"/>
    <w:rsid w:val="0071412F"/>
    <w:rsid w:val="007146C2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140"/>
    <w:rsid w:val="007162AA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989"/>
    <w:rsid w:val="007216F1"/>
    <w:rsid w:val="00721848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853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88"/>
    <w:rsid w:val="0072602B"/>
    <w:rsid w:val="00726053"/>
    <w:rsid w:val="007261EE"/>
    <w:rsid w:val="0072629B"/>
    <w:rsid w:val="0072684D"/>
    <w:rsid w:val="00726894"/>
    <w:rsid w:val="00726918"/>
    <w:rsid w:val="00726CA9"/>
    <w:rsid w:val="00726F4E"/>
    <w:rsid w:val="0072766F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4EDF"/>
    <w:rsid w:val="00735587"/>
    <w:rsid w:val="00735666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B0"/>
    <w:rsid w:val="007409AB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C73"/>
    <w:rsid w:val="00744DCF"/>
    <w:rsid w:val="00744ECF"/>
    <w:rsid w:val="007453A1"/>
    <w:rsid w:val="00745431"/>
    <w:rsid w:val="00745932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7EE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D65"/>
    <w:rsid w:val="00755EA3"/>
    <w:rsid w:val="0075621A"/>
    <w:rsid w:val="007566FC"/>
    <w:rsid w:val="0075686E"/>
    <w:rsid w:val="00756CC4"/>
    <w:rsid w:val="00757034"/>
    <w:rsid w:val="007570E6"/>
    <w:rsid w:val="00757467"/>
    <w:rsid w:val="007575A3"/>
    <w:rsid w:val="007576A9"/>
    <w:rsid w:val="0075775D"/>
    <w:rsid w:val="00757880"/>
    <w:rsid w:val="00757FC3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517F"/>
    <w:rsid w:val="00765834"/>
    <w:rsid w:val="00766221"/>
    <w:rsid w:val="0076642F"/>
    <w:rsid w:val="00766975"/>
    <w:rsid w:val="00766CCD"/>
    <w:rsid w:val="0076742E"/>
    <w:rsid w:val="00767BC1"/>
    <w:rsid w:val="00767DC0"/>
    <w:rsid w:val="00770061"/>
    <w:rsid w:val="0077016D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42"/>
    <w:rsid w:val="00786A7F"/>
    <w:rsid w:val="00786DE1"/>
    <w:rsid w:val="00787031"/>
    <w:rsid w:val="0078718C"/>
    <w:rsid w:val="007875A9"/>
    <w:rsid w:val="0078769F"/>
    <w:rsid w:val="007877E3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8D7"/>
    <w:rsid w:val="00791B60"/>
    <w:rsid w:val="00791D40"/>
    <w:rsid w:val="0079236D"/>
    <w:rsid w:val="007929F3"/>
    <w:rsid w:val="00793065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52B9"/>
    <w:rsid w:val="00795388"/>
    <w:rsid w:val="00795568"/>
    <w:rsid w:val="00795713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A02A2"/>
    <w:rsid w:val="007A0372"/>
    <w:rsid w:val="007A03EA"/>
    <w:rsid w:val="007A05FC"/>
    <w:rsid w:val="007A087F"/>
    <w:rsid w:val="007A09C8"/>
    <w:rsid w:val="007A0DD2"/>
    <w:rsid w:val="007A0E57"/>
    <w:rsid w:val="007A12A2"/>
    <w:rsid w:val="007A1992"/>
    <w:rsid w:val="007A1FF7"/>
    <w:rsid w:val="007A2315"/>
    <w:rsid w:val="007A23C6"/>
    <w:rsid w:val="007A2E7B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4E5C"/>
    <w:rsid w:val="007A516C"/>
    <w:rsid w:val="007A549E"/>
    <w:rsid w:val="007A564D"/>
    <w:rsid w:val="007A5BB2"/>
    <w:rsid w:val="007A5C0F"/>
    <w:rsid w:val="007A5C98"/>
    <w:rsid w:val="007A5D0C"/>
    <w:rsid w:val="007A611F"/>
    <w:rsid w:val="007A66F0"/>
    <w:rsid w:val="007A6856"/>
    <w:rsid w:val="007A74CC"/>
    <w:rsid w:val="007A78B9"/>
    <w:rsid w:val="007A7DE0"/>
    <w:rsid w:val="007B01E3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509D"/>
    <w:rsid w:val="007B53D8"/>
    <w:rsid w:val="007B59C7"/>
    <w:rsid w:val="007B5BBF"/>
    <w:rsid w:val="007B5E13"/>
    <w:rsid w:val="007B6092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B7DD4"/>
    <w:rsid w:val="007C003A"/>
    <w:rsid w:val="007C03C8"/>
    <w:rsid w:val="007C0504"/>
    <w:rsid w:val="007C0E02"/>
    <w:rsid w:val="007C0F81"/>
    <w:rsid w:val="007C147C"/>
    <w:rsid w:val="007C15B4"/>
    <w:rsid w:val="007C16A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DE4"/>
    <w:rsid w:val="007C3FB2"/>
    <w:rsid w:val="007C4924"/>
    <w:rsid w:val="007C4B42"/>
    <w:rsid w:val="007C50FF"/>
    <w:rsid w:val="007C517B"/>
    <w:rsid w:val="007C51C5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DF"/>
    <w:rsid w:val="007D07B0"/>
    <w:rsid w:val="007D086A"/>
    <w:rsid w:val="007D095F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31B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103B"/>
    <w:rsid w:val="007E1D50"/>
    <w:rsid w:val="007E2003"/>
    <w:rsid w:val="007E2136"/>
    <w:rsid w:val="007E2835"/>
    <w:rsid w:val="007E2842"/>
    <w:rsid w:val="007E3007"/>
    <w:rsid w:val="007E32FB"/>
    <w:rsid w:val="007E3463"/>
    <w:rsid w:val="007E34F1"/>
    <w:rsid w:val="007E3676"/>
    <w:rsid w:val="007E390E"/>
    <w:rsid w:val="007E3DA1"/>
    <w:rsid w:val="007E3F02"/>
    <w:rsid w:val="007E4329"/>
    <w:rsid w:val="007E435C"/>
    <w:rsid w:val="007E5133"/>
    <w:rsid w:val="007E57AD"/>
    <w:rsid w:val="007E69B3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8A0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A1F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A"/>
    <w:rsid w:val="007F471C"/>
    <w:rsid w:val="007F4909"/>
    <w:rsid w:val="007F4F63"/>
    <w:rsid w:val="007F5A48"/>
    <w:rsid w:val="007F5A6D"/>
    <w:rsid w:val="007F5BE5"/>
    <w:rsid w:val="007F69B8"/>
    <w:rsid w:val="007F6F2D"/>
    <w:rsid w:val="007F7194"/>
    <w:rsid w:val="007F727B"/>
    <w:rsid w:val="007F7DD2"/>
    <w:rsid w:val="00800122"/>
    <w:rsid w:val="00800311"/>
    <w:rsid w:val="00800B66"/>
    <w:rsid w:val="00800C41"/>
    <w:rsid w:val="00800DD0"/>
    <w:rsid w:val="00800DF8"/>
    <w:rsid w:val="00801050"/>
    <w:rsid w:val="0080106F"/>
    <w:rsid w:val="00801376"/>
    <w:rsid w:val="0080174D"/>
    <w:rsid w:val="0080195F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02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BD1"/>
    <w:rsid w:val="00812E5E"/>
    <w:rsid w:val="00812E78"/>
    <w:rsid w:val="00813037"/>
    <w:rsid w:val="0081357F"/>
    <w:rsid w:val="00813767"/>
    <w:rsid w:val="0081394F"/>
    <w:rsid w:val="0081396F"/>
    <w:rsid w:val="008139C3"/>
    <w:rsid w:val="00813AF6"/>
    <w:rsid w:val="00813D47"/>
    <w:rsid w:val="00813DB8"/>
    <w:rsid w:val="00813F7C"/>
    <w:rsid w:val="008140E5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535"/>
    <w:rsid w:val="0082269E"/>
    <w:rsid w:val="008226B0"/>
    <w:rsid w:val="008227EE"/>
    <w:rsid w:val="00822AD3"/>
    <w:rsid w:val="00823218"/>
    <w:rsid w:val="00823313"/>
    <w:rsid w:val="00823399"/>
    <w:rsid w:val="008236F8"/>
    <w:rsid w:val="00823734"/>
    <w:rsid w:val="0082380D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030"/>
    <w:rsid w:val="00841679"/>
    <w:rsid w:val="00841822"/>
    <w:rsid w:val="008418E1"/>
    <w:rsid w:val="00841D33"/>
    <w:rsid w:val="00841DE4"/>
    <w:rsid w:val="00842332"/>
    <w:rsid w:val="00842448"/>
    <w:rsid w:val="00842898"/>
    <w:rsid w:val="00842B63"/>
    <w:rsid w:val="00842CA5"/>
    <w:rsid w:val="00842FF6"/>
    <w:rsid w:val="0084342E"/>
    <w:rsid w:val="00843616"/>
    <w:rsid w:val="0084380C"/>
    <w:rsid w:val="008438C5"/>
    <w:rsid w:val="00843DE9"/>
    <w:rsid w:val="00844059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7FD"/>
    <w:rsid w:val="00846DE4"/>
    <w:rsid w:val="008478B0"/>
    <w:rsid w:val="00847ADB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BA4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70F"/>
    <w:rsid w:val="0085582A"/>
    <w:rsid w:val="00856134"/>
    <w:rsid w:val="0085613E"/>
    <w:rsid w:val="008565AF"/>
    <w:rsid w:val="0085669A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2E"/>
    <w:rsid w:val="0086259E"/>
    <w:rsid w:val="00862747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6AA"/>
    <w:rsid w:val="008707FE"/>
    <w:rsid w:val="00870D40"/>
    <w:rsid w:val="00871236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7A3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1AB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807"/>
    <w:rsid w:val="008A0BD8"/>
    <w:rsid w:val="008A0FFC"/>
    <w:rsid w:val="008A10F2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1C8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E8D"/>
    <w:rsid w:val="008B70B2"/>
    <w:rsid w:val="008B70DC"/>
    <w:rsid w:val="008B7402"/>
    <w:rsid w:val="008B786A"/>
    <w:rsid w:val="008B7BC1"/>
    <w:rsid w:val="008C056F"/>
    <w:rsid w:val="008C0920"/>
    <w:rsid w:val="008C0ADC"/>
    <w:rsid w:val="008C0D66"/>
    <w:rsid w:val="008C0DDF"/>
    <w:rsid w:val="008C0F68"/>
    <w:rsid w:val="008C1419"/>
    <w:rsid w:val="008C167D"/>
    <w:rsid w:val="008C17E7"/>
    <w:rsid w:val="008C1968"/>
    <w:rsid w:val="008C21E2"/>
    <w:rsid w:val="008C250B"/>
    <w:rsid w:val="008C26B9"/>
    <w:rsid w:val="008C2FBE"/>
    <w:rsid w:val="008C320D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499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77C"/>
    <w:rsid w:val="008E7BE0"/>
    <w:rsid w:val="008E7CE0"/>
    <w:rsid w:val="008E7D8C"/>
    <w:rsid w:val="008E7FAB"/>
    <w:rsid w:val="008F0085"/>
    <w:rsid w:val="008F0218"/>
    <w:rsid w:val="008F0837"/>
    <w:rsid w:val="008F0967"/>
    <w:rsid w:val="008F0CF0"/>
    <w:rsid w:val="008F1035"/>
    <w:rsid w:val="008F1CC4"/>
    <w:rsid w:val="008F1E6B"/>
    <w:rsid w:val="008F2215"/>
    <w:rsid w:val="008F223F"/>
    <w:rsid w:val="008F22DE"/>
    <w:rsid w:val="008F34E2"/>
    <w:rsid w:val="008F3923"/>
    <w:rsid w:val="008F3E36"/>
    <w:rsid w:val="008F45F3"/>
    <w:rsid w:val="008F4664"/>
    <w:rsid w:val="008F46F0"/>
    <w:rsid w:val="008F4B89"/>
    <w:rsid w:val="008F4BF8"/>
    <w:rsid w:val="008F4F8E"/>
    <w:rsid w:val="008F4FFB"/>
    <w:rsid w:val="008F56FB"/>
    <w:rsid w:val="008F5BC1"/>
    <w:rsid w:val="008F5EA8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726"/>
    <w:rsid w:val="00904AAC"/>
    <w:rsid w:val="009052B8"/>
    <w:rsid w:val="0090642C"/>
    <w:rsid w:val="0090651F"/>
    <w:rsid w:val="00906682"/>
    <w:rsid w:val="00906757"/>
    <w:rsid w:val="00906BEA"/>
    <w:rsid w:val="009070F5"/>
    <w:rsid w:val="009070F9"/>
    <w:rsid w:val="00907196"/>
    <w:rsid w:val="009071B0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C2"/>
    <w:rsid w:val="00913BB0"/>
    <w:rsid w:val="00913D0C"/>
    <w:rsid w:val="00913E22"/>
    <w:rsid w:val="00913F1F"/>
    <w:rsid w:val="00914230"/>
    <w:rsid w:val="0091429A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707F"/>
    <w:rsid w:val="00917702"/>
    <w:rsid w:val="00917DBC"/>
    <w:rsid w:val="00920370"/>
    <w:rsid w:val="00920725"/>
    <w:rsid w:val="00920B06"/>
    <w:rsid w:val="00920DD1"/>
    <w:rsid w:val="0092118A"/>
    <w:rsid w:val="00921252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317A"/>
    <w:rsid w:val="0092376A"/>
    <w:rsid w:val="00923872"/>
    <w:rsid w:val="009247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A6A"/>
    <w:rsid w:val="00931C35"/>
    <w:rsid w:val="00931E73"/>
    <w:rsid w:val="0093202C"/>
    <w:rsid w:val="0093210D"/>
    <w:rsid w:val="00932721"/>
    <w:rsid w:val="00932BC2"/>
    <w:rsid w:val="00932BDF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B1B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7A7"/>
    <w:rsid w:val="00937A03"/>
    <w:rsid w:val="00937A08"/>
    <w:rsid w:val="00937CA0"/>
    <w:rsid w:val="00937CDD"/>
    <w:rsid w:val="00937D3D"/>
    <w:rsid w:val="00937FAB"/>
    <w:rsid w:val="00937FD4"/>
    <w:rsid w:val="009400C9"/>
    <w:rsid w:val="009401CD"/>
    <w:rsid w:val="0094024D"/>
    <w:rsid w:val="00940315"/>
    <w:rsid w:val="009403CE"/>
    <w:rsid w:val="009406E7"/>
    <w:rsid w:val="009408F7"/>
    <w:rsid w:val="0094091F"/>
    <w:rsid w:val="00940B92"/>
    <w:rsid w:val="00940DA7"/>
    <w:rsid w:val="0094102E"/>
    <w:rsid w:val="0094145C"/>
    <w:rsid w:val="00941663"/>
    <w:rsid w:val="00941AE0"/>
    <w:rsid w:val="0094239E"/>
    <w:rsid w:val="00942BB6"/>
    <w:rsid w:val="00942F10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ED6"/>
    <w:rsid w:val="00950F41"/>
    <w:rsid w:val="009511BD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946"/>
    <w:rsid w:val="00956A69"/>
    <w:rsid w:val="00957098"/>
    <w:rsid w:val="009572B4"/>
    <w:rsid w:val="009577D0"/>
    <w:rsid w:val="009603F6"/>
    <w:rsid w:val="0096061E"/>
    <w:rsid w:val="0096081B"/>
    <w:rsid w:val="00961051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3E32"/>
    <w:rsid w:val="00964BCB"/>
    <w:rsid w:val="009653FB"/>
    <w:rsid w:val="00965406"/>
    <w:rsid w:val="0096562A"/>
    <w:rsid w:val="00965959"/>
    <w:rsid w:val="00965CA2"/>
    <w:rsid w:val="00965EF7"/>
    <w:rsid w:val="00965FB6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610"/>
    <w:rsid w:val="0097369C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5F2F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2C6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84B"/>
    <w:rsid w:val="00991DA6"/>
    <w:rsid w:val="00991E3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FD"/>
    <w:rsid w:val="009A0317"/>
    <w:rsid w:val="009A0460"/>
    <w:rsid w:val="009A04AC"/>
    <w:rsid w:val="009A0502"/>
    <w:rsid w:val="009A081F"/>
    <w:rsid w:val="009A08C2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171"/>
    <w:rsid w:val="009A528F"/>
    <w:rsid w:val="009A52F9"/>
    <w:rsid w:val="009A541F"/>
    <w:rsid w:val="009A5477"/>
    <w:rsid w:val="009A54D3"/>
    <w:rsid w:val="009A54F9"/>
    <w:rsid w:val="009A5B2B"/>
    <w:rsid w:val="009A63B7"/>
    <w:rsid w:val="009A6449"/>
    <w:rsid w:val="009A6464"/>
    <w:rsid w:val="009A7071"/>
    <w:rsid w:val="009A757E"/>
    <w:rsid w:val="009A765D"/>
    <w:rsid w:val="009A79ED"/>
    <w:rsid w:val="009A7B1D"/>
    <w:rsid w:val="009A7DD5"/>
    <w:rsid w:val="009A7FBC"/>
    <w:rsid w:val="009B058D"/>
    <w:rsid w:val="009B0621"/>
    <w:rsid w:val="009B073C"/>
    <w:rsid w:val="009B0CB9"/>
    <w:rsid w:val="009B1066"/>
    <w:rsid w:val="009B10FB"/>
    <w:rsid w:val="009B14BB"/>
    <w:rsid w:val="009B190C"/>
    <w:rsid w:val="009B1E8F"/>
    <w:rsid w:val="009B1FEF"/>
    <w:rsid w:val="009B2005"/>
    <w:rsid w:val="009B22A6"/>
    <w:rsid w:val="009B2783"/>
    <w:rsid w:val="009B28CC"/>
    <w:rsid w:val="009B2F36"/>
    <w:rsid w:val="009B36BD"/>
    <w:rsid w:val="009B3757"/>
    <w:rsid w:val="009B3CEA"/>
    <w:rsid w:val="009B4508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928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819"/>
    <w:rsid w:val="009C398C"/>
    <w:rsid w:val="009C3CE1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176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60A"/>
    <w:rsid w:val="009D5697"/>
    <w:rsid w:val="009D6400"/>
    <w:rsid w:val="009D640A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3048"/>
    <w:rsid w:val="009E35CD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006"/>
    <w:rsid w:val="009E7CC0"/>
    <w:rsid w:val="009E7DFC"/>
    <w:rsid w:val="009F0020"/>
    <w:rsid w:val="009F00CA"/>
    <w:rsid w:val="009F01D0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CD9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3C8"/>
    <w:rsid w:val="00A014CB"/>
    <w:rsid w:val="00A016B9"/>
    <w:rsid w:val="00A01A71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ABC"/>
    <w:rsid w:val="00A04C63"/>
    <w:rsid w:val="00A04D00"/>
    <w:rsid w:val="00A04D5F"/>
    <w:rsid w:val="00A054DC"/>
    <w:rsid w:val="00A05611"/>
    <w:rsid w:val="00A05705"/>
    <w:rsid w:val="00A05C82"/>
    <w:rsid w:val="00A06139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5B7"/>
    <w:rsid w:val="00A10BCC"/>
    <w:rsid w:val="00A10D72"/>
    <w:rsid w:val="00A11014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1FBD"/>
    <w:rsid w:val="00A22300"/>
    <w:rsid w:val="00A22695"/>
    <w:rsid w:val="00A2286F"/>
    <w:rsid w:val="00A22E33"/>
    <w:rsid w:val="00A23071"/>
    <w:rsid w:val="00A23112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A85"/>
    <w:rsid w:val="00A26C94"/>
    <w:rsid w:val="00A26D95"/>
    <w:rsid w:val="00A26FE7"/>
    <w:rsid w:val="00A27085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D16"/>
    <w:rsid w:val="00A3604C"/>
    <w:rsid w:val="00A364A4"/>
    <w:rsid w:val="00A3673C"/>
    <w:rsid w:val="00A36864"/>
    <w:rsid w:val="00A36882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FB1"/>
    <w:rsid w:val="00A43021"/>
    <w:rsid w:val="00A43645"/>
    <w:rsid w:val="00A439F1"/>
    <w:rsid w:val="00A43D0A"/>
    <w:rsid w:val="00A43E04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5F00"/>
    <w:rsid w:val="00A46365"/>
    <w:rsid w:val="00A46657"/>
    <w:rsid w:val="00A46743"/>
    <w:rsid w:val="00A4676E"/>
    <w:rsid w:val="00A46967"/>
    <w:rsid w:val="00A46C61"/>
    <w:rsid w:val="00A46D37"/>
    <w:rsid w:val="00A47805"/>
    <w:rsid w:val="00A4799D"/>
    <w:rsid w:val="00A47B62"/>
    <w:rsid w:val="00A47BDF"/>
    <w:rsid w:val="00A47D1B"/>
    <w:rsid w:val="00A47EEF"/>
    <w:rsid w:val="00A50534"/>
    <w:rsid w:val="00A507D4"/>
    <w:rsid w:val="00A51699"/>
    <w:rsid w:val="00A51748"/>
    <w:rsid w:val="00A521F6"/>
    <w:rsid w:val="00A522F7"/>
    <w:rsid w:val="00A52665"/>
    <w:rsid w:val="00A52779"/>
    <w:rsid w:val="00A52873"/>
    <w:rsid w:val="00A52B34"/>
    <w:rsid w:val="00A52C70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E6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39C"/>
    <w:rsid w:val="00A606F6"/>
    <w:rsid w:val="00A608D0"/>
    <w:rsid w:val="00A60A1A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28"/>
    <w:rsid w:val="00A635BB"/>
    <w:rsid w:val="00A635DB"/>
    <w:rsid w:val="00A638F6"/>
    <w:rsid w:val="00A638FE"/>
    <w:rsid w:val="00A639CB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739"/>
    <w:rsid w:val="00A67808"/>
    <w:rsid w:val="00A6783F"/>
    <w:rsid w:val="00A705AA"/>
    <w:rsid w:val="00A70615"/>
    <w:rsid w:val="00A70706"/>
    <w:rsid w:val="00A7078C"/>
    <w:rsid w:val="00A7090C"/>
    <w:rsid w:val="00A709C7"/>
    <w:rsid w:val="00A70F7B"/>
    <w:rsid w:val="00A71136"/>
    <w:rsid w:val="00A7156B"/>
    <w:rsid w:val="00A716FF"/>
    <w:rsid w:val="00A7184E"/>
    <w:rsid w:val="00A719FD"/>
    <w:rsid w:val="00A71A5F"/>
    <w:rsid w:val="00A721B2"/>
    <w:rsid w:val="00A72469"/>
    <w:rsid w:val="00A725B4"/>
    <w:rsid w:val="00A727F4"/>
    <w:rsid w:val="00A72CDE"/>
    <w:rsid w:val="00A736C9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3B6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08A2"/>
    <w:rsid w:val="00A91CF1"/>
    <w:rsid w:val="00A91DB4"/>
    <w:rsid w:val="00A91DBF"/>
    <w:rsid w:val="00A926DA"/>
    <w:rsid w:val="00A926E6"/>
    <w:rsid w:val="00A9271C"/>
    <w:rsid w:val="00A927A6"/>
    <w:rsid w:val="00A927EA"/>
    <w:rsid w:val="00A92A33"/>
    <w:rsid w:val="00A931AB"/>
    <w:rsid w:val="00A931CB"/>
    <w:rsid w:val="00A93497"/>
    <w:rsid w:val="00A93DAD"/>
    <w:rsid w:val="00A94233"/>
    <w:rsid w:val="00A942F8"/>
    <w:rsid w:val="00A943AC"/>
    <w:rsid w:val="00A943F4"/>
    <w:rsid w:val="00A946F5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2B1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D93"/>
    <w:rsid w:val="00AB2F20"/>
    <w:rsid w:val="00AB2FFD"/>
    <w:rsid w:val="00AB32D6"/>
    <w:rsid w:val="00AB3CB5"/>
    <w:rsid w:val="00AB446B"/>
    <w:rsid w:val="00AB47C4"/>
    <w:rsid w:val="00AB488C"/>
    <w:rsid w:val="00AB48C9"/>
    <w:rsid w:val="00AB5005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3B2"/>
    <w:rsid w:val="00AB7530"/>
    <w:rsid w:val="00AB76DC"/>
    <w:rsid w:val="00AB7702"/>
    <w:rsid w:val="00AB7C19"/>
    <w:rsid w:val="00AB7EC4"/>
    <w:rsid w:val="00AC0602"/>
    <w:rsid w:val="00AC0689"/>
    <w:rsid w:val="00AC08E3"/>
    <w:rsid w:val="00AC14E5"/>
    <w:rsid w:val="00AC193E"/>
    <w:rsid w:val="00AC1C7C"/>
    <w:rsid w:val="00AC1D2D"/>
    <w:rsid w:val="00AC1D71"/>
    <w:rsid w:val="00AC238D"/>
    <w:rsid w:val="00AC23CD"/>
    <w:rsid w:val="00AC2495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B63"/>
    <w:rsid w:val="00AC5E7C"/>
    <w:rsid w:val="00AC605D"/>
    <w:rsid w:val="00AC6166"/>
    <w:rsid w:val="00AC6338"/>
    <w:rsid w:val="00AC64B6"/>
    <w:rsid w:val="00AC6767"/>
    <w:rsid w:val="00AC67B0"/>
    <w:rsid w:val="00AC6831"/>
    <w:rsid w:val="00AC6BD5"/>
    <w:rsid w:val="00AC6D69"/>
    <w:rsid w:val="00AC6E80"/>
    <w:rsid w:val="00AC6F2D"/>
    <w:rsid w:val="00AC71E1"/>
    <w:rsid w:val="00AC7244"/>
    <w:rsid w:val="00AC74AE"/>
    <w:rsid w:val="00AC767A"/>
    <w:rsid w:val="00AC7A2D"/>
    <w:rsid w:val="00AC7D41"/>
    <w:rsid w:val="00AC7D5B"/>
    <w:rsid w:val="00AC7EC7"/>
    <w:rsid w:val="00AD00CF"/>
    <w:rsid w:val="00AD0141"/>
    <w:rsid w:val="00AD08D9"/>
    <w:rsid w:val="00AD0C9B"/>
    <w:rsid w:val="00AD10A3"/>
    <w:rsid w:val="00AD1126"/>
    <w:rsid w:val="00AD1152"/>
    <w:rsid w:val="00AD1812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5DA0"/>
    <w:rsid w:val="00AD6138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380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85"/>
    <w:rsid w:val="00AE3CC4"/>
    <w:rsid w:val="00AE3CDA"/>
    <w:rsid w:val="00AE3EB1"/>
    <w:rsid w:val="00AE3F35"/>
    <w:rsid w:val="00AE4171"/>
    <w:rsid w:val="00AE4238"/>
    <w:rsid w:val="00AE498D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C09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411"/>
    <w:rsid w:val="00AF6607"/>
    <w:rsid w:val="00AF6770"/>
    <w:rsid w:val="00AF678A"/>
    <w:rsid w:val="00AF6F11"/>
    <w:rsid w:val="00AF6FD9"/>
    <w:rsid w:val="00AF78C3"/>
    <w:rsid w:val="00AF7C3B"/>
    <w:rsid w:val="00AF7CF3"/>
    <w:rsid w:val="00B00018"/>
    <w:rsid w:val="00B00176"/>
    <w:rsid w:val="00B0020F"/>
    <w:rsid w:val="00B0029F"/>
    <w:rsid w:val="00B0049A"/>
    <w:rsid w:val="00B004E5"/>
    <w:rsid w:val="00B005A0"/>
    <w:rsid w:val="00B00CFE"/>
    <w:rsid w:val="00B00D03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C6"/>
    <w:rsid w:val="00B03EAB"/>
    <w:rsid w:val="00B0440A"/>
    <w:rsid w:val="00B04A71"/>
    <w:rsid w:val="00B04D80"/>
    <w:rsid w:val="00B0501D"/>
    <w:rsid w:val="00B050B2"/>
    <w:rsid w:val="00B05216"/>
    <w:rsid w:val="00B053C8"/>
    <w:rsid w:val="00B056C4"/>
    <w:rsid w:val="00B05745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CC8"/>
    <w:rsid w:val="00B12E35"/>
    <w:rsid w:val="00B135F9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4F64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3FA0"/>
    <w:rsid w:val="00B340FD"/>
    <w:rsid w:val="00B34D1F"/>
    <w:rsid w:val="00B34D97"/>
    <w:rsid w:val="00B34F0A"/>
    <w:rsid w:val="00B35047"/>
    <w:rsid w:val="00B359F1"/>
    <w:rsid w:val="00B35C7C"/>
    <w:rsid w:val="00B3602E"/>
    <w:rsid w:val="00B362C1"/>
    <w:rsid w:val="00B36A8D"/>
    <w:rsid w:val="00B36B8C"/>
    <w:rsid w:val="00B37066"/>
    <w:rsid w:val="00B371F0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124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C93"/>
    <w:rsid w:val="00B42C9B"/>
    <w:rsid w:val="00B42F17"/>
    <w:rsid w:val="00B4348B"/>
    <w:rsid w:val="00B4486E"/>
    <w:rsid w:val="00B44C43"/>
    <w:rsid w:val="00B450F5"/>
    <w:rsid w:val="00B4608E"/>
    <w:rsid w:val="00B460B4"/>
    <w:rsid w:val="00B469D9"/>
    <w:rsid w:val="00B46BE2"/>
    <w:rsid w:val="00B475C6"/>
    <w:rsid w:val="00B4773A"/>
    <w:rsid w:val="00B50702"/>
    <w:rsid w:val="00B50747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D7A"/>
    <w:rsid w:val="00B53199"/>
    <w:rsid w:val="00B532F7"/>
    <w:rsid w:val="00B534A9"/>
    <w:rsid w:val="00B538A9"/>
    <w:rsid w:val="00B5455F"/>
    <w:rsid w:val="00B5456F"/>
    <w:rsid w:val="00B54AF5"/>
    <w:rsid w:val="00B54CC0"/>
    <w:rsid w:val="00B54D38"/>
    <w:rsid w:val="00B55002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933"/>
    <w:rsid w:val="00B70E64"/>
    <w:rsid w:val="00B70FCD"/>
    <w:rsid w:val="00B714E9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184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42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6C2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5BB"/>
    <w:rsid w:val="00B86BC2"/>
    <w:rsid w:val="00B870E6"/>
    <w:rsid w:val="00B87188"/>
    <w:rsid w:val="00B873A6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566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330"/>
    <w:rsid w:val="00B97C55"/>
    <w:rsid w:val="00BA03B2"/>
    <w:rsid w:val="00BA09C4"/>
    <w:rsid w:val="00BA09F6"/>
    <w:rsid w:val="00BA13C7"/>
    <w:rsid w:val="00BA1949"/>
    <w:rsid w:val="00BA19D9"/>
    <w:rsid w:val="00BA2377"/>
    <w:rsid w:val="00BA290E"/>
    <w:rsid w:val="00BA2FB7"/>
    <w:rsid w:val="00BA308C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C6B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5AE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058"/>
    <w:rsid w:val="00BC24A0"/>
    <w:rsid w:val="00BC2E6B"/>
    <w:rsid w:val="00BC31FC"/>
    <w:rsid w:val="00BC322A"/>
    <w:rsid w:val="00BC368E"/>
    <w:rsid w:val="00BC378F"/>
    <w:rsid w:val="00BC3946"/>
    <w:rsid w:val="00BC3AA0"/>
    <w:rsid w:val="00BC3BC0"/>
    <w:rsid w:val="00BC3D2E"/>
    <w:rsid w:val="00BC3F9F"/>
    <w:rsid w:val="00BC42D5"/>
    <w:rsid w:val="00BC43D3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5FF"/>
    <w:rsid w:val="00BC6870"/>
    <w:rsid w:val="00BC6A79"/>
    <w:rsid w:val="00BC6E89"/>
    <w:rsid w:val="00BC7969"/>
    <w:rsid w:val="00BC7AB0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5E2D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80"/>
    <w:rsid w:val="00BF1F95"/>
    <w:rsid w:val="00BF236F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254"/>
    <w:rsid w:val="00BF734F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0BE9"/>
    <w:rsid w:val="00C011D9"/>
    <w:rsid w:val="00C01E4B"/>
    <w:rsid w:val="00C02100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15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E77"/>
    <w:rsid w:val="00C12F04"/>
    <w:rsid w:val="00C12FD8"/>
    <w:rsid w:val="00C1305D"/>
    <w:rsid w:val="00C132BA"/>
    <w:rsid w:val="00C1386A"/>
    <w:rsid w:val="00C13D74"/>
    <w:rsid w:val="00C13F13"/>
    <w:rsid w:val="00C14A10"/>
    <w:rsid w:val="00C14E36"/>
    <w:rsid w:val="00C15526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F91"/>
    <w:rsid w:val="00C201A7"/>
    <w:rsid w:val="00C201C1"/>
    <w:rsid w:val="00C20A1B"/>
    <w:rsid w:val="00C20A67"/>
    <w:rsid w:val="00C20CBC"/>
    <w:rsid w:val="00C20CE1"/>
    <w:rsid w:val="00C2101B"/>
    <w:rsid w:val="00C2150F"/>
    <w:rsid w:val="00C21615"/>
    <w:rsid w:val="00C2188B"/>
    <w:rsid w:val="00C21F19"/>
    <w:rsid w:val="00C21FAF"/>
    <w:rsid w:val="00C22012"/>
    <w:rsid w:val="00C222D2"/>
    <w:rsid w:val="00C22463"/>
    <w:rsid w:val="00C224FD"/>
    <w:rsid w:val="00C225B0"/>
    <w:rsid w:val="00C22858"/>
    <w:rsid w:val="00C22CD8"/>
    <w:rsid w:val="00C22FD7"/>
    <w:rsid w:val="00C2388B"/>
    <w:rsid w:val="00C23982"/>
    <w:rsid w:val="00C23AA1"/>
    <w:rsid w:val="00C23E34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FD"/>
    <w:rsid w:val="00C33AA1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37FAC"/>
    <w:rsid w:val="00C40B1A"/>
    <w:rsid w:val="00C40B6B"/>
    <w:rsid w:val="00C4146C"/>
    <w:rsid w:val="00C41487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EC0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AC"/>
    <w:rsid w:val="00C52824"/>
    <w:rsid w:val="00C529F0"/>
    <w:rsid w:val="00C52A11"/>
    <w:rsid w:val="00C52A25"/>
    <w:rsid w:val="00C52A63"/>
    <w:rsid w:val="00C52BD6"/>
    <w:rsid w:val="00C532AD"/>
    <w:rsid w:val="00C539DF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E7"/>
    <w:rsid w:val="00C54D55"/>
    <w:rsid w:val="00C54EA2"/>
    <w:rsid w:val="00C55677"/>
    <w:rsid w:val="00C55890"/>
    <w:rsid w:val="00C55E9C"/>
    <w:rsid w:val="00C5635D"/>
    <w:rsid w:val="00C57D2A"/>
    <w:rsid w:val="00C607A1"/>
    <w:rsid w:val="00C60922"/>
    <w:rsid w:val="00C60A68"/>
    <w:rsid w:val="00C60D16"/>
    <w:rsid w:val="00C61183"/>
    <w:rsid w:val="00C617B1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DD7"/>
    <w:rsid w:val="00C63E48"/>
    <w:rsid w:val="00C640DA"/>
    <w:rsid w:val="00C6492D"/>
    <w:rsid w:val="00C6499A"/>
    <w:rsid w:val="00C64B81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CE7"/>
    <w:rsid w:val="00C66DD1"/>
    <w:rsid w:val="00C66F8F"/>
    <w:rsid w:val="00C67272"/>
    <w:rsid w:val="00C6777F"/>
    <w:rsid w:val="00C67A05"/>
    <w:rsid w:val="00C67C4B"/>
    <w:rsid w:val="00C67DFD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D39"/>
    <w:rsid w:val="00C76DB1"/>
    <w:rsid w:val="00C77284"/>
    <w:rsid w:val="00C7766B"/>
    <w:rsid w:val="00C77BDE"/>
    <w:rsid w:val="00C77D6F"/>
    <w:rsid w:val="00C77FBD"/>
    <w:rsid w:val="00C801FB"/>
    <w:rsid w:val="00C802AC"/>
    <w:rsid w:val="00C80395"/>
    <w:rsid w:val="00C808C7"/>
    <w:rsid w:val="00C80A8A"/>
    <w:rsid w:val="00C80FFC"/>
    <w:rsid w:val="00C811FA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1D7"/>
    <w:rsid w:val="00C86550"/>
    <w:rsid w:val="00C86923"/>
    <w:rsid w:val="00C86B5E"/>
    <w:rsid w:val="00C86E49"/>
    <w:rsid w:val="00C877C2"/>
    <w:rsid w:val="00C8787D"/>
    <w:rsid w:val="00C87C70"/>
    <w:rsid w:val="00C902D5"/>
    <w:rsid w:val="00C9042B"/>
    <w:rsid w:val="00C9082B"/>
    <w:rsid w:val="00C90A5D"/>
    <w:rsid w:val="00C90EAE"/>
    <w:rsid w:val="00C91080"/>
    <w:rsid w:val="00C918FC"/>
    <w:rsid w:val="00C9190C"/>
    <w:rsid w:val="00C91C38"/>
    <w:rsid w:val="00C92284"/>
    <w:rsid w:val="00C9243C"/>
    <w:rsid w:val="00C9275F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3D0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11D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EBA"/>
    <w:rsid w:val="00CA1F6F"/>
    <w:rsid w:val="00CA2246"/>
    <w:rsid w:val="00CA27B9"/>
    <w:rsid w:val="00CA284C"/>
    <w:rsid w:val="00CA2BD7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2C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0E55"/>
    <w:rsid w:val="00CB1575"/>
    <w:rsid w:val="00CB1BE6"/>
    <w:rsid w:val="00CB278D"/>
    <w:rsid w:val="00CB2C76"/>
    <w:rsid w:val="00CB38C8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982"/>
    <w:rsid w:val="00CC1D7C"/>
    <w:rsid w:val="00CC2090"/>
    <w:rsid w:val="00CC250E"/>
    <w:rsid w:val="00CC2620"/>
    <w:rsid w:val="00CC2695"/>
    <w:rsid w:val="00CC27DC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D04"/>
    <w:rsid w:val="00CC4EF5"/>
    <w:rsid w:val="00CC56B4"/>
    <w:rsid w:val="00CC5ADE"/>
    <w:rsid w:val="00CC5ECA"/>
    <w:rsid w:val="00CC5F53"/>
    <w:rsid w:val="00CC5F73"/>
    <w:rsid w:val="00CC5FEB"/>
    <w:rsid w:val="00CC6077"/>
    <w:rsid w:val="00CC60CF"/>
    <w:rsid w:val="00CC6513"/>
    <w:rsid w:val="00CC66AA"/>
    <w:rsid w:val="00CC67E9"/>
    <w:rsid w:val="00CC69AE"/>
    <w:rsid w:val="00CC6F94"/>
    <w:rsid w:val="00CC77B9"/>
    <w:rsid w:val="00CC7A8D"/>
    <w:rsid w:val="00CC7B85"/>
    <w:rsid w:val="00CC7B89"/>
    <w:rsid w:val="00CC7CF4"/>
    <w:rsid w:val="00CD015D"/>
    <w:rsid w:val="00CD0641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27E"/>
    <w:rsid w:val="00CD53AD"/>
    <w:rsid w:val="00CD5621"/>
    <w:rsid w:val="00CD5945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BB0"/>
    <w:rsid w:val="00CE4C4A"/>
    <w:rsid w:val="00CE4D1E"/>
    <w:rsid w:val="00CE528E"/>
    <w:rsid w:val="00CE54F0"/>
    <w:rsid w:val="00CE5604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BD1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BF6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0BB"/>
    <w:rsid w:val="00D053D2"/>
    <w:rsid w:val="00D05440"/>
    <w:rsid w:val="00D0565F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2DE"/>
    <w:rsid w:val="00D125C6"/>
    <w:rsid w:val="00D12663"/>
    <w:rsid w:val="00D12B3E"/>
    <w:rsid w:val="00D13913"/>
    <w:rsid w:val="00D13C01"/>
    <w:rsid w:val="00D13D38"/>
    <w:rsid w:val="00D144D1"/>
    <w:rsid w:val="00D146E2"/>
    <w:rsid w:val="00D14884"/>
    <w:rsid w:val="00D148FB"/>
    <w:rsid w:val="00D149D0"/>
    <w:rsid w:val="00D14BAE"/>
    <w:rsid w:val="00D14E0F"/>
    <w:rsid w:val="00D15157"/>
    <w:rsid w:val="00D151DB"/>
    <w:rsid w:val="00D153CE"/>
    <w:rsid w:val="00D15443"/>
    <w:rsid w:val="00D154B6"/>
    <w:rsid w:val="00D15E82"/>
    <w:rsid w:val="00D15F8D"/>
    <w:rsid w:val="00D162C0"/>
    <w:rsid w:val="00D166E4"/>
    <w:rsid w:val="00D16725"/>
    <w:rsid w:val="00D16797"/>
    <w:rsid w:val="00D169B6"/>
    <w:rsid w:val="00D1723A"/>
    <w:rsid w:val="00D175BC"/>
    <w:rsid w:val="00D17F23"/>
    <w:rsid w:val="00D2018B"/>
    <w:rsid w:val="00D20654"/>
    <w:rsid w:val="00D206AA"/>
    <w:rsid w:val="00D20DF0"/>
    <w:rsid w:val="00D2101D"/>
    <w:rsid w:val="00D21C58"/>
    <w:rsid w:val="00D21FD3"/>
    <w:rsid w:val="00D22445"/>
    <w:rsid w:val="00D2281A"/>
    <w:rsid w:val="00D22F6E"/>
    <w:rsid w:val="00D22FF7"/>
    <w:rsid w:val="00D23051"/>
    <w:rsid w:val="00D23065"/>
    <w:rsid w:val="00D231F8"/>
    <w:rsid w:val="00D236C2"/>
    <w:rsid w:val="00D23716"/>
    <w:rsid w:val="00D2391E"/>
    <w:rsid w:val="00D23E8F"/>
    <w:rsid w:val="00D24158"/>
    <w:rsid w:val="00D243DC"/>
    <w:rsid w:val="00D24678"/>
    <w:rsid w:val="00D24E6E"/>
    <w:rsid w:val="00D2529F"/>
    <w:rsid w:val="00D25506"/>
    <w:rsid w:val="00D25BF4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305F0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B27"/>
    <w:rsid w:val="00D43CB8"/>
    <w:rsid w:val="00D4463F"/>
    <w:rsid w:val="00D447A9"/>
    <w:rsid w:val="00D44855"/>
    <w:rsid w:val="00D44D28"/>
    <w:rsid w:val="00D44D2B"/>
    <w:rsid w:val="00D44E1B"/>
    <w:rsid w:val="00D4502E"/>
    <w:rsid w:val="00D45032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D63"/>
    <w:rsid w:val="00D47F8D"/>
    <w:rsid w:val="00D50738"/>
    <w:rsid w:val="00D509EA"/>
    <w:rsid w:val="00D50D4F"/>
    <w:rsid w:val="00D50E2C"/>
    <w:rsid w:val="00D51327"/>
    <w:rsid w:val="00D515A4"/>
    <w:rsid w:val="00D515FC"/>
    <w:rsid w:val="00D51AFD"/>
    <w:rsid w:val="00D51D3F"/>
    <w:rsid w:val="00D523C9"/>
    <w:rsid w:val="00D523E1"/>
    <w:rsid w:val="00D52706"/>
    <w:rsid w:val="00D5289D"/>
    <w:rsid w:val="00D52A8E"/>
    <w:rsid w:val="00D52C07"/>
    <w:rsid w:val="00D53600"/>
    <w:rsid w:val="00D53751"/>
    <w:rsid w:val="00D5385D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3B8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11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966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36B9"/>
    <w:rsid w:val="00D73B53"/>
    <w:rsid w:val="00D73E2E"/>
    <w:rsid w:val="00D740F2"/>
    <w:rsid w:val="00D74702"/>
    <w:rsid w:val="00D74753"/>
    <w:rsid w:val="00D74807"/>
    <w:rsid w:val="00D748B6"/>
    <w:rsid w:val="00D74FBC"/>
    <w:rsid w:val="00D752D3"/>
    <w:rsid w:val="00D753BF"/>
    <w:rsid w:val="00D75628"/>
    <w:rsid w:val="00D75684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5E3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3325"/>
    <w:rsid w:val="00D83395"/>
    <w:rsid w:val="00D83840"/>
    <w:rsid w:val="00D83B4B"/>
    <w:rsid w:val="00D8433C"/>
    <w:rsid w:val="00D847CE"/>
    <w:rsid w:val="00D84C63"/>
    <w:rsid w:val="00D84E39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2E5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33F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1124"/>
    <w:rsid w:val="00DB118A"/>
    <w:rsid w:val="00DB11CF"/>
    <w:rsid w:val="00DB1693"/>
    <w:rsid w:val="00DB19D0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73B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78A"/>
    <w:rsid w:val="00DB67FD"/>
    <w:rsid w:val="00DB68FD"/>
    <w:rsid w:val="00DB6B0E"/>
    <w:rsid w:val="00DB70F0"/>
    <w:rsid w:val="00DB7322"/>
    <w:rsid w:val="00DB75D2"/>
    <w:rsid w:val="00DB793A"/>
    <w:rsid w:val="00DB7AD6"/>
    <w:rsid w:val="00DC005A"/>
    <w:rsid w:val="00DC03C8"/>
    <w:rsid w:val="00DC0780"/>
    <w:rsid w:val="00DC097F"/>
    <w:rsid w:val="00DC0B8D"/>
    <w:rsid w:val="00DC0E77"/>
    <w:rsid w:val="00DC11F6"/>
    <w:rsid w:val="00DC19DA"/>
    <w:rsid w:val="00DC1AC5"/>
    <w:rsid w:val="00DC1B8F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31F"/>
    <w:rsid w:val="00DD34F1"/>
    <w:rsid w:val="00DD36ED"/>
    <w:rsid w:val="00DD377A"/>
    <w:rsid w:val="00DD3903"/>
    <w:rsid w:val="00DD3DE2"/>
    <w:rsid w:val="00DD3EA3"/>
    <w:rsid w:val="00DD43E4"/>
    <w:rsid w:val="00DD44BE"/>
    <w:rsid w:val="00DD4A89"/>
    <w:rsid w:val="00DD4D68"/>
    <w:rsid w:val="00DD4ED7"/>
    <w:rsid w:val="00DD4F9C"/>
    <w:rsid w:val="00DD50F0"/>
    <w:rsid w:val="00DD5151"/>
    <w:rsid w:val="00DD52EA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94A"/>
    <w:rsid w:val="00DE2DBF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5249"/>
    <w:rsid w:val="00DE5532"/>
    <w:rsid w:val="00DE57E6"/>
    <w:rsid w:val="00DE58B2"/>
    <w:rsid w:val="00DE58C4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33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1EC4"/>
    <w:rsid w:val="00DF22E5"/>
    <w:rsid w:val="00DF2453"/>
    <w:rsid w:val="00DF28E2"/>
    <w:rsid w:val="00DF2921"/>
    <w:rsid w:val="00DF2BA6"/>
    <w:rsid w:val="00DF2EC7"/>
    <w:rsid w:val="00DF3222"/>
    <w:rsid w:val="00DF3300"/>
    <w:rsid w:val="00DF39BC"/>
    <w:rsid w:val="00DF40B7"/>
    <w:rsid w:val="00DF421F"/>
    <w:rsid w:val="00DF425C"/>
    <w:rsid w:val="00DF46CE"/>
    <w:rsid w:val="00DF47B0"/>
    <w:rsid w:val="00DF4C15"/>
    <w:rsid w:val="00DF500F"/>
    <w:rsid w:val="00DF5704"/>
    <w:rsid w:val="00DF58BB"/>
    <w:rsid w:val="00DF5C6E"/>
    <w:rsid w:val="00DF5E8B"/>
    <w:rsid w:val="00DF60F9"/>
    <w:rsid w:val="00DF628E"/>
    <w:rsid w:val="00DF62C8"/>
    <w:rsid w:val="00DF6318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0E1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C7"/>
    <w:rsid w:val="00E03B2D"/>
    <w:rsid w:val="00E03BE9"/>
    <w:rsid w:val="00E03C0B"/>
    <w:rsid w:val="00E04245"/>
    <w:rsid w:val="00E042CD"/>
    <w:rsid w:val="00E046F5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C88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C53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B90"/>
    <w:rsid w:val="00E3506E"/>
    <w:rsid w:val="00E355FF"/>
    <w:rsid w:val="00E35781"/>
    <w:rsid w:val="00E3578E"/>
    <w:rsid w:val="00E35816"/>
    <w:rsid w:val="00E3592D"/>
    <w:rsid w:val="00E3595F"/>
    <w:rsid w:val="00E35FA1"/>
    <w:rsid w:val="00E36CBB"/>
    <w:rsid w:val="00E36F4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0299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369"/>
    <w:rsid w:val="00E435E8"/>
    <w:rsid w:val="00E43641"/>
    <w:rsid w:val="00E436EE"/>
    <w:rsid w:val="00E43EFA"/>
    <w:rsid w:val="00E44030"/>
    <w:rsid w:val="00E44149"/>
    <w:rsid w:val="00E44183"/>
    <w:rsid w:val="00E44559"/>
    <w:rsid w:val="00E44834"/>
    <w:rsid w:val="00E44843"/>
    <w:rsid w:val="00E44C98"/>
    <w:rsid w:val="00E44D1C"/>
    <w:rsid w:val="00E44D37"/>
    <w:rsid w:val="00E44E5A"/>
    <w:rsid w:val="00E4586F"/>
    <w:rsid w:val="00E45A9B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48A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780"/>
    <w:rsid w:val="00E5499A"/>
    <w:rsid w:val="00E54C86"/>
    <w:rsid w:val="00E54E63"/>
    <w:rsid w:val="00E55116"/>
    <w:rsid w:val="00E5517D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26"/>
    <w:rsid w:val="00E57D35"/>
    <w:rsid w:val="00E57EF1"/>
    <w:rsid w:val="00E605DE"/>
    <w:rsid w:val="00E6068B"/>
    <w:rsid w:val="00E607B7"/>
    <w:rsid w:val="00E6081A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B89"/>
    <w:rsid w:val="00E63C63"/>
    <w:rsid w:val="00E63F8F"/>
    <w:rsid w:val="00E6453C"/>
    <w:rsid w:val="00E6457E"/>
    <w:rsid w:val="00E6466A"/>
    <w:rsid w:val="00E6468C"/>
    <w:rsid w:val="00E64E55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6CD3"/>
    <w:rsid w:val="00E671B4"/>
    <w:rsid w:val="00E6726A"/>
    <w:rsid w:val="00E67EF7"/>
    <w:rsid w:val="00E67FFB"/>
    <w:rsid w:val="00E702FB"/>
    <w:rsid w:val="00E70523"/>
    <w:rsid w:val="00E707BC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5A"/>
    <w:rsid w:val="00E72827"/>
    <w:rsid w:val="00E72FF3"/>
    <w:rsid w:val="00E730E8"/>
    <w:rsid w:val="00E731E8"/>
    <w:rsid w:val="00E73788"/>
    <w:rsid w:val="00E73A6D"/>
    <w:rsid w:val="00E7471A"/>
    <w:rsid w:val="00E74C9A"/>
    <w:rsid w:val="00E754F3"/>
    <w:rsid w:val="00E759E6"/>
    <w:rsid w:val="00E75C77"/>
    <w:rsid w:val="00E76218"/>
    <w:rsid w:val="00E76B73"/>
    <w:rsid w:val="00E76D27"/>
    <w:rsid w:val="00E76DC2"/>
    <w:rsid w:val="00E76E9D"/>
    <w:rsid w:val="00E76F7C"/>
    <w:rsid w:val="00E76FCA"/>
    <w:rsid w:val="00E771AD"/>
    <w:rsid w:val="00E77227"/>
    <w:rsid w:val="00E7725B"/>
    <w:rsid w:val="00E77532"/>
    <w:rsid w:val="00E775BE"/>
    <w:rsid w:val="00E7763B"/>
    <w:rsid w:val="00E7790C"/>
    <w:rsid w:val="00E77D83"/>
    <w:rsid w:val="00E77FB5"/>
    <w:rsid w:val="00E802CD"/>
    <w:rsid w:val="00E802EE"/>
    <w:rsid w:val="00E804E8"/>
    <w:rsid w:val="00E809E1"/>
    <w:rsid w:val="00E80E45"/>
    <w:rsid w:val="00E80E8D"/>
    <w:rsid w:val="00E80FD8"/>
    <w:rsid w:val="00E81305"/>
    <w:rsid w:val="00E814EE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591"/>
    <w:rsid w:val="00E93725"/>
    <w:rsid w:val="00E93806"/>
    <w:rsid w:val="00E93C6D"/>
    <w:rsid w:val="00E93F27"/>
    <w:rsid w:val="00E9468B"/>
    <w:rsid w:val="00E947EA"/>
    <w:rsid w:val="00E94806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849"/>
    <w:rsid w:val="00EA1E61"/>
    <w:rsid w:val="00EA202E"/>
    <w:rsid w:val="00EA2305"/>
    <w:rsid w:val="00EA2440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CF6"/>
    <w:rsid w:val="00EA6DD6"/>
    <w:rsid w:val="00EA6DFF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1BA4"/>
    <w:rsid w:val="00EB20DB"/>
    <w:rsid w:val="00EB22C7"/>
    <w:rsid w:val="00EB2B70"/>
    <w:rsid w:val="00EB2C23"/>
    <w:rsid w:val="00EB2E39"/>
    <w:rsid w:val="00EB2F4C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60D2"/>
    <w:rsid w:val="00EB6508"/>
    <w:rsid w:val="00EB6570"/>
    <w:rsid w:val="00EB6886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0E76"/>
    <w:rsid w:val="00EC155B"/>
    <w:rsid w:val="00EC167E"/>
    <w:rsid w:val="00EC189F"/>
    <w:rsid w:val="00EC1EAE"/>
    <w:rsid w:val="00EC20AD"/>
    <w:rsid w:val="00EC215D"/>
    <w:rsid w:val="00EC2276"/>
    <w:rsid w:val="00EC2506"/>
    <w:rsid w:val="00EC28D3"/>
    <w:rsid w:val="00EC28D5"/>
    <w:rsid w:val="00EC2A4B"/>
    <w:rsid w:val="00EC2F36"/>
    <w:rsid w:val="00EC2FDB"/>
    <w:rsid w:val="00EC3043"/>
    <w:rsid w:val="00EC3368"/>
    <w:rsid w:val="00EC3400"/>
    <w:rsid w:val="00EC3627"/>
    <w:rsid w:val="00EC37D8"/>
    <w:rsid w:val="00EC4057"/>
    <w:rsid w:val="00EC4FEA"/>
    <w:rsid w:val="00EC51A4"/>
    <w:rsid w:val="00EC53D4"/>
    <w:rsid w:val="00EC570C"/>
    <w:rsid w:val="00EC65CC"/>
    <w:rsid w:val="00EC6A12"/>
    <w:rsid w:val="00EC6DD6"/>
    <w:rsid w:val="00EC74D6"/>
    <w:rsid w:val="00EC7749"/>
    <w:rsid w:val="00EC7D1F"/>
    <w:rsid w:val="00ED02DC"/>
    <w:rsid w:val="00ED07B5"/>
    <w:rsid w:val="00ED09E1"/>
    <w:rsid w:val="00ED0C32"/>
    <w:rsid w:val="00ED0D46"/>
    <w:rsid w:val="00ED153C"/>
    <w:rsid w:val="00ED16AF"/>
    <w:rsid w:val="00ED18EA"/>
    <w:rsid w:val="00ED1C92"/>
    <w:rsid w:val="00ED1D2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DA9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1CC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4C4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2FB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B1A"/>
    <w:rsid w:val="00EF7F41"/>
    <w:rsid w:val="00EF7FB0"/>
    <w:rsid w:val="00F008F6"/>
    <w:rsid w:val="00F00A1A"/>
    <w:rsid w:val="00F01064"/>
    <w:rsid w:val="00F0113D"/>
    <w:rsid w:val="00F011A2"/>
    <w:rsid w:val="00F01527"/>
    <w:rsid w:val="00F0182A"/>
    <w:rsid w:val="00F01AE3"/>
    <w:rsid w:val="00F01E11"/>
    <w:rsid w:val="00F02021"/>
    <w:rsid w:val="00F0236D"/>
    <w:rsid w:val="00F024DF"/>
    <w:rsid w:val="00F02890"/>
    <w:rsid w:val="00F0392D"/>
    <w:rsid w:val="00F03A9A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99F"/>
    <w:rsid w:val="00F059B5"/>
    <w:rsid w:val="00F06611"/>
    <w:rsid w:val="00F06867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3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D58"/>
    <w:rsid w:val="00F16F23"/>
    <w:rsid w:val="00F17277"/>
    <w:rsid w:val="00F1733B"/>
    <w:rsid w:val="00F1797D"/>
    <w:rsid w:val="00F17EDB"/>
    <w:rsid w:val="00F20198"/>
    <w:rsid w:val="00F20B06"/>
    <w:rsid w:val="00F20B8D"/>
    <w:rsid w:val="00F21763"/>
    <w:rsid w:val="00F217DA"/>
    <w:rsid w:val="00F21D89"/>
    <w:rsid w:val="00F21FB8"/>
    <w:rsid w:val="00F2281F"/>
    <w:rsid w:val="00F228FF"/>
    <w:rsid w:val="00F2295E"/>
    <w:rsid w:val="00F23294"/>
    <w:rsid w:val="00F232F0"/>
    <w:rsid w:val="00F23406"/>
    <w:rsid w:val="00F23986"/>
    <w:rsid w:val="00F23A52"/>
    <w:rsid w:val="00F23BBE"/>
    <w:rsid w:val="00F23CD4"/>
    <w:rsid w:val="00F23FF9"/>
    <w:rsid w:val="00F24325"/>
    <w:rsid w:val="00F2447D"/>
    <w:rsid w:val="00F247F8"/>
    <w:rsid w:val="00F24836"/>
    <w:rsid w:val="00F24A7A"/>
    <w:rsid w:val="00F255CF"/>
    <w:rsid w:val="00F2590A"/>
    <w:rsid w:val="00F25EE8"/>
    <w:rsid w:val="00F26495"/>
    <w:rsid w:val="00F26BE2"/>
    <w:rsid w:val="00F26ED5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5B7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6DC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F1"/>
    <w:rsid w:val="00F3733B"/>
    <w:rsid w:val="00F37EB7"/>
    <w:rsid w:val="00F401BB"/>
    <w:rsid w:val="00F40237"/>
    <w:rsid w:val="00F4036F"/>
    <w:rsid w:val="00F40850"/>
    <w:rsid w:val="00F40CC4"/>
    <w:rsid w:val="00F415BF"/>
    <w:rsid w:val="00F41781"/>
    <w:rsid w:val="00F41863"/>
    <w:rsid w:val="00F41884"/>
    <w:rsid w:val="00F41948"/>
    <w:rsid w:val="00F41B01"/>
    <w:rsid w:val="00F41C7C"/>
    <w:rsid w:val="00F41CE9"/>
    <w:rsid w:val="00F42068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14D"/>
    <w:rsid w:val="00F43736"/>
    <w:rsid w:val="00F43CDF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6FB1"/>
    <w:rsid w:val="00F4738C"/>
    <w:rsid w:val="00F4760B"/>
    <w:rsid w:val="00F47652"/>
    <w:rsid w:val="00F4788A"/>
    <w:rsid w:val="00F4795D"/>
    <w:rsid w:val="00F4796E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3E4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29C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6F6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B7B"/>
    <w:rsid w:val="00F80C5B"/>
    <w:rsid w:val="00F80F27"/>
    <w:rsid w:val="00F80F85"/>
    <w:rsid w:val="00F81518"/>
    <w:rsid w:val="00F816CC"/>
    <w:rsid w:val="00F81C60"/>
    <w:rsid w:val="00F8264B"/>
    <w:rsid w:val="00F83407"/>
    <w:rsid w:val="00F83460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D8C"/>
    <w:rsid w:val="00F84F29"/>
    <w:rsid w:val="00F851A2"/>
    <w:rsid w:val="00F853BE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879FE"/>
    <w:rsid w:val="00F87CF5"/>
    <w:rsid w:val="00F90007"/>
    <w:rsid w:val="00F9011E"/>
    <w:rsid w:val="00F904A9"/>
    <w:rsid w:val="00F9066E"/>
    <w:rsid w:val="00F90E5E"/>
    <w:rsid w:val="00F914E0"/>
    <w:rsid w:val="00F9150B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804"/>
    <w:rsid w:val="00F959E2"/>
    <w:rsid w:val="00F95BB4"/>
    <w:rsid w:val="00F967FD"/>
    <w:rsid w:val="00F96AEF"/>
    <w:rsid w:val="00F96C98"/>
    <w:rsid w:val="00F96EE9"/>
    <w:rsid w:val="00F97325"/>
    <w:rsid w:val="00F97A8A"/>
    <w:rsid w:val="00F97CA9"/>
    <w:rsid w:val="00FA0062"/>
    <w:rsid w:val="00FA017C"/>
    <w:rsid w:val="00FA05DC"/>
    <w:rsid w:val="00FA05EC"/>
    <w:rsid w:val="00FA061A"/>
    <w:rsid w:val="00FA08FD"/>
    <w:rsid w:val="00FA09C0"/>
    <w:rsid w:val="00FA116F"/>
    <w:rsid w:val="00FA1323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368"/>
    <w:rsid w:val="00FA4644"/>
    <w:rsid w:val="00FA4A39"/>
    <w:rsid w:val="00FA4C2A"/>
    <w:rsid w:val="00FA4D4A"/>
    <w:rsid w:val="00FA500E"/>
    <w:rsid w:val="00FA5214"/>
    <w:rsid w:val="00FA5528"/>
    <w:rsid w:val="00FA55F7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B56"/>
    <w:rsid w:val="00FB0C76"/>
    <w:rsid w:val="00FB0D0F"/>
    <w:rsid w:val="00FB1507"/>
    <w:rsid w:val="00FB15C2"/>
    <w:rsid w:val="00FB1665"/>
    <w:rsid w:val="00FB1A46"/>
    <w:rsid w:val="00FB1BB2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60"/>
    <w:rsid w:val="00FB4689"/>
    <w:rsid w:val="00FB482D"/>
    <w:rsid w:val="00FB4C54"/>
    <w:rsid w:val="00FB5364"/>
    <w:rsid w:val="00FB5544"/>
    <w:rsid w:val="00FB5CEE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40B4"/>
    <w:rsid w:val="00FC4326"/>
    <w:rsid w:val="00FC4742"/>
    <w:rsid w:val="00FC485A"/>
    <w:rsid w:val="00FC4A8F"/>
    <w:rsid w:val="00FC4B2F"/>
    <w:rsid w:val="00FC4BA9"/>
    <w:rsid w:val="00FC4C35"/>
    <w:rsid w:val="00FC4EC0"/>
    <w:rsid w:val="00FC5867"/>
    <w:rsid w:val="00FC5A6A"/>
    <w:rsid w:val="00FC5BF4"/>
    <w:rsid w:val="00FC5F8D"/>
    <w:rsid w:val="00FC6163"/>
    <w:rsid w:val="00FC62FB"/>
    <w:rsid w:val="00FC6613"/>
    <w:rsid w:val="00FC6954"/>
    <w:rsid w:val="00FC6A39"/>
    <w:rsid w:val="00FC6D7E"/>
    <w:rsid w:val="00FC72EC"/>
    <w:rsid w:val="00FC79F0"/>
    <w:rsid w:val="00FC7CAB"/>
    <w:rsid w:val="00FC7E63"/>
    <w:rsid w:val="00FC7EE7"/>
    <w:rsid w:val="00FD06FE"/>
    <w:rsid w:val="00FD080D"/>
    <w:rsid w:val="00FD0843"/>
    <w:rsid w:val="00FD0A77"/>
    <w:rsid w:val="00FD0B60"/>
    <w:rsid w:val="00FD123A"/>
    <w:rsid w:val="00FD13AE"/>
    <w:rsid w:val="00FD179D"/>
    <w:rsid w:val="00FD27AB"/>
    <w:rsid w:val="00FD27BE"/>
    <w:rsid w:val="00FD2F52"/>
    <w:rsid w:val="00FD32A1"/>
    <w:rsid w:val="00FD32A3"/>
    <w:rsid w:val="00FD33AB"/>
    <w:rsid w:val="00FD365D"/>
    <w:rsid w:val="00FD3899"/>
    <w:rsid w:val="00FD3A2C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5CF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0C8"/>
    <w:rsid w:val="00FE03C7"/>
    <w:rsid w:val="00FE07B1"/>
    <w:rsid w:val="00FE0A63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4F7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1D98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599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9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2076</TotalTime>
  <Pages>55</Pages>
  <Words>10179</Words>
  <Characters>58022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68065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Nutchani Chinnawut</cp:lastModifiedBy>
  <cp:revision>441</cp:revision>
  <cp:lastPrinted>2025-02-24T01:31:00Z</cp:lastPrinted>
  <dcterms:created xsi:type="dcterms:W3CDTF">2024-11-01T04:22:00Z</dcterms:created>
  <dcterms:modified xsi:type="dcterms:W3CDTF">2025-02-25T10:24:00Z</dcterms:modified>
</cp:coreProperties>
</file>