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6D" w:rsidRPr="00EA1C08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Pr="00EA1C08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DF768F" w:rsidRPr="00EA1C08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392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703069" w:rsidRPr="00ED392A">
        <w:rPr>
          <w:rFonts w:ascii="Angsana New" w:hAnsi="Angsana New"/>
          <w:spacing w:val="-4"/>
          <w:sz w:val="30"/>
          <w:szCs w:val="30"/>
        </w:rPr>
        <w:t xml:space="preserve"> </w:t>
      </w:r>
      <w:r w:rsidRPr="00ED392A">
        <w:rPr>
          <w:rFonts w:ascii="Angsana New" w:hAnsi="Angsana New"/>
          <w:spacing w:val="-4"/>
          <w:sz w:val="30"/>
          <w:szCs w:val="30"/>
          <w:cs/>
          <w:lang w:val="th-TH"/>
        </w:rPr>
        <w:t>ผลิตภัณฑ์คอนกรีตชลบุรี จำกัด</w:t>
      </w:r>
      <w:r w:rsidRPr="00ED392A">
        <w:rPr>
          <w:rFonts w:ascii="Angsana New" w:hAnsi="Angsana New"/>
          <w:spacing w:val="-4"/>
          <w:sz w:val="30"/>
          <w:szCs w:val="30"/>
          <w:cs/>
        </w:rPr>
        <w:t xml:space="preserve"> (มหาชน) </w:t>
      </w:r>
      <w:r w:rsidRPr="00ED392A">
        <w:rPr>
          <w:rFonts w:ascii="Angsana New" w:hAnsi="Angsana New" w:hint="cs"/>
          <w:spacing w:val="-4"/>
          <w:sz w:val="30"/>
          <w:szCs w:val="30"/>
        </w:rPr>
        <w:t>“</w:t>
      </w:r>
      <w:r w:rsidRPr="00ED392A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ED392A">
        <w:rPr>
          <w:rFonts w:ascii="Angsana New" w:hAnsi="Angsana New" w:hint="cs"/>
          <w:spacing w:val="-4"/>
          <w:sz w:val="30"/>
          <w:szCs w:val="30"/>
        </w:rPr>
        <w:t>”</w:t>
      </w:r>
      <w:r w:rsidRPr="00ED39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03069" w:rsidRPr="00ED392A">
        <w:rPr>
          <w:rFonts w:ascii="Angsana New" w:hAnsi="Angsana New"/>
          <w:spacing w:val="-4"/>
          <w:sz w:val="30"/>
          <w:szCs w:val="30"/>
          <w:cs/>
        </w:rPr>
        <w:t xml:space="preserve">ซึ่งเดิมชื่อ บริษัท ผลิตภัณฑ์คอนกรีตชลบุรี จำกัด </w:t>
      </w:r>
      <w:bookmarkStart w:id="0" w:name="_Hlk184891483"/>
      <w:r w:rsidRPr="00ED392A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Pr="00EA1C08">
        <w:rPr>
          <w:rFonts w:ascii="Angsana New" w:hAnsi="Angsana New"/>
          <w:sz w:val="30"/>
          <w:szCs w:val="30"/>
          <w:cs/>
        </w:rPr>
        <w:t xml:space="preserve">เป็นบริษัทจำกัดในประเทศไทยเมื่อวันที่ </w:t>
      </w:r>
      <w:r w:rsidR="00245102" w:rsidRPr="00EA1C08">
        <w:rPr>
          <w:rFonts w:ascii="Angsana New" w:hAnsi="Angsana New"/>
          <w:sz w:val="30"/>
          <w:szCs w:val="30"/>
        </w:rPr>
        <w:t>19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 w:hint="cs"/>
          <w:sz w:val="30"/>
          <w:szCs w:val="30"/>
          <w:cs/>
        </w:rPr>
        <w:t>เมษายน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</w:rPr>
        <w:t>2526</w:t>
      </w:r>
      <w:bookmarkEnd w:id="0"/>
      <w:r w:rsidRPr="00EA1C08">
        <w:rPr>
          <w:rFonts w:ascii="Angsana New" w:hAnsi="Angsana New"/>
          <w:sz w:val="30"/>
          <w:szCs w:val="30"/>
          <w:cs/>
        </w:rPr>
        <w:t xml:space="preserve"> และต่อมาได้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 (เลขทะเบียนนิติบุคคล</w:t>
      </w:r>
      <w:r w:rsidRPr="00EA1C08">
        <w:rPr>
          <w:rFonts w:ascii="Angsana New" w:hAnsi="Angsana New"/>
          <w:sz w:val="30"/>
          <w:szCs w:val="30"/>
        </w:rPr>
        <w:t xml:space="preserve"> 0107546000261</w:t>
      </w:r>
      <w:r w:rsidRPr="00EA1C08">
        <w:rPr>
          <w:rFonts w:ascii="Angsana New" w:hAnsi="Angsana New"/>
          <w:sz w:val="30"/>
          <w:szCs w:val="30"/>
          <w:cs/>
        </w:rPr>
        <w:t xml:space="preserve">) ภายใต้พระราชบัญญัติบริษัทมหาชนจำกัด พ.ศ. </w:t>
      </w:r>
      <w:r w:rsidR="00245102" w:rsidRPr="00EA1C08">
        <w:rPr>
          <w:rFonts w:ascii="Angsana New" w:hAnsi="Angsana New"/>
          <w:sz w:val="30"/>
          <w:szCs w:val="30"/>
        </w:rPr>
        <w:t>2535</w:t>
      </w:r>
      <w:r w:rsidRPr="00EA1C0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45102" w:rsidRPr="00EA1C08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 w:hint="cs"/>
          <w:sz w:val="30"/>
          <w:szCs w:val="30"/>
          <w:cs/>
        </w:rPr>
        <w:t>กันยายน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</w:rPr>
        <w:t>2546</w:t>
      </w:r>
      <w:r w:rsidRPr="00EA1C08">
        <w:rPr>
          <w:rFonts w:ascii="Angsana New" w:hAnsi="Angsana New"/>
          <w:sz w:val="30"/>
          <w:szCs w:val="30"/>
          <w:cs/>
        </w:rPr>
        <w:t xml:space="preserve"> และจดทะเบียน</w:t>
      </w:r>
      <w:r w:rsidR="00E318BD" w:rsidRPr="00EA1C08">
        <w:rPr>
          <w:rFonts w:ascii="Angsana New" w:hAnsi="Angsana New" w:hint="cs"/>
          <w:sz w:val="30"/>
          <w:szCs w:val="30"/>
          <w:cs/>
        </w:rPr>
        <w:t>กับ</w:t>
      </w:r>
      <w:r w:rsidRPr="00EA1C0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Pr="00EA1C08">
        <w:rPr>
          <w:rFonts w:ascii="Angsana New" w:hAnsi="Angsana New"/>
          <w:sz w:val="30"/>
          <w:szCs w:val="30"/>
        </w:rPr>
        <w:t xml:space="preserve">16 </w:t>
      </w:r>
      <w:r w:rsidRPr="00EA1C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A1C08">
        <w:rPr>
          <w:rFonts w:ascii="Angsana New" w:hAnsi="Angsana New" w:hint="cs"/>
          <w:sz w:val="30"/>
          <w:szCs w:val="30"/>
        </w:rPr>
        <w:t>254</w:t>
      </w:r>
      <w:r w:rsidRPr="00EA1C08">
        <w:rPr>
          <w:rFonts w:ascii="Angsana New" w:hAnsi="Angsana New"/>
          <w:sz w:val="30"/>
          <w:szCs w:val="30"/>
        </w:rPr>
        <w:t>6</w:t>
      </w:r>
      <w:r w:rsidR="00DF768F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DF768F" w:rsidRPr="00EA1C0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="00DF768F" w:rsidRPr="00EA1C08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DF768F" w:rsidRPr="00EA1C08"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และจำหน่ายผลิตภัณฑ์คอนกรีตและคอนกรีตผสมเสร็จ</w:t>
      </w:r>
    </w:p>
    <w:p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:rsidR="009F496D" w:rsidRPr="00EA1C08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บริษัทมีสำนักงานใหญ่ซึ่ง</w:t>
      </w:r>
      <w:r w:rsidRPr="00EA1C08">
        <w:rPr>
          <w:rFonts w:ascii="Angsana New" w:hAnsi="Angsana New" w:hint="cs"/>
          <w:sz w:val="30"/>
          <w:szCs w:val="30"/>
          <w:cs/>
        </w:rPr>
        <w:t>จด</w:t>
      </w:r>
      <w:r w:rsidRPr="00EA1C08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EA1C08">
        <w:rPr>
          <w:rFonts w:ascii="Angsana New" w:hAnsi="Angsana New"/>
          <w:sz w:val="30"/>
          <w:szCs w:val="30"/>
          <w:cs/>
        </w:rPr>
        <w:t>ตั้งอยู่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Pr="00EA1C08">
        <w:rPr>
          <w:rFonts w:ascii="Angsana New" w:hAnsi="Angsana New"/>
          <w:sz w:val="30"/>
          <w:szCs w:val="30"/>
        </w:rPr>
        <w:t>39/1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EA1C08">
        <w:rPr>
          <w:rFonts w:ascii="Angsana New" w:hAnsi="Angsana New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EA1C08">
        <w:rPr>
          <w:rFonts w:ascii="Angsana New" w:hAnsi="Angsana New"/>
          <w:sz w:val="30"/>
          <w:szCs w:val="30"/>
          <w:cs/>
          <w:lang w:val="th-TH"/>
        </w:rPr>
        <w:t>ตำบล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และมีสำนักงานสาขาจำนวน </w:t>
      </w:r>
      <w:r w:rsidR="009A1BEA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 แห่งโดยมีสถานที่ตั้งอยู่ใน</w:t>
      </w:r>
      <w:r w:rsidRPr="00EA1C08">
        <w:rPr>
          <w:rFonts w:ascii="Angsana New" w:hAnsi="Angsana New" w:hint="cs"/>
          <w:sz w:val="30"/>
          <w:szCs w:val="30"/>
          <w:cs/>
        </w:rPr>
        <w:t>ภาคตะวันออก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ห้า</w:t>
      </w:r>
      <w:r w:rsidRPr="00EA1C08">
        <w:rPr>
          <w:rFonts w:ascii="Angsana New" w:hAnsi="Angsana New"/>
          <w:sz w:val="30"/>
          <w:szCs w:val="30"/>
          <w:cs/>
          <w:lang w:val="th-TH"/>
        </w:rPr>
        <w:t>แห่ง</w:t>
      </w:r>
      <w:r w:rsidR="009A1BEA" w:rsidRPr="00EA1C08">
        <w:rPr>
          <w:rFonts w:ascii="Angsana New" w:hAnsi="Angsana New"/>
          <w:sz w:val="30"/>
          <w:szCs w:val="30"/>
        </w:rPr>
        <w:t xml:space="preserve"> </w:t>
      </w:r>
      <w:r w:rsidR="009A1BEA" w:rsidRPr="00EA1C08">
        <w:rPr>
          <w:rFonts w:ascii="Angsana New" w:hAnsi="Angsana New" w:hint="cs"/>
          <w:sz w:val="30"/>
          <w:szCs w:val="30"/>
          <w:cs/>
        </w:rPr>
        <w:t xml:space="preserve">ภาคกลางหนึ่งแห่ง </w:t>
      </w:r>
      <w:r w:rsidRPr="00EA1C08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ภาคตะวันออกเฉียงเหนือ</w:t>
      </w:r>
      <w:r w:rsidRPr="00EA1C08">
        <w:rPr>
          <w:rFonts w:ascii="Angsana New" w:hAnsi="Angsana New"/>
          <w:sz w:val="30"/>
          <w:szCs w:val="30"/>
          <w:cs/>
          <w:lang w:val="th-TH"/>
        </w:rPr>
        <w:t>หนึ่งแห่ง</w:t>
      </w:r>
    </w:p>
    <w:p w:rsidR="009F496D" w:rsidRPr="004D3A02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DF768F" w:rsidRPr="00EA1C08" w:rsidRDefault="00DF768F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AA1AD4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8417D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417D2">
        <w:rPr>
          <w:rFonts w:ascii="Angsana New" w:hAnsi="Angsana New"/>
          <w:sz w:val="30"/>
          <w:szCs w:val="30"/>
        </w:rPr>
        <w:t xml:space="preserve">2566 </w:t>
      </w:r>
      <w:r w:rsidRPr="00EA1C08">
        <w:rPr>
          <w:rFonts w:ascii="Angsana New" w:hAnsi="Angsana New" w:hint="cs"/>
          <w:sz w:val="30"/>
          <w:szCs w:val="30"/>
          <w:cs/>
        </w:rPr>
        <w:t>ผู้ถือหุ้นใหญ่ของบริษัท</w:t>
      </w:r>
      <w:r w:rsidR="00AA1AD4" w:rsidRPr="00EA1C08">
        <w:rPr>
          <w:rFonts w:ascii="Angsana New" w:hAnsi="Angsana New" w:hint="cs"/>
          <w:sz w:val="30"/>
          <w:szCs w:val="30"/>
          <w:cs/>
        </w:rPr>
        <w:t>คือ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AA1AD4" w:rsidRPr="00EA1C08">
        <w:rPr>
          <w:rFonts w:ascii="Angsana New" w:hAnsi="Angsana New"/>
          <w:sz w:val="30"/>
          <w:szCs w:val="30"/>
          <w:cs/>
        </w:rPr>
        <w:t>บริษัท ทีปกรโฮลดิ้ง จำกัด</w:t>
      </w:r>
      <w:r w:rsidR="00AA1AD4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="00AF063F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D92DDB">
        <w:rPr>
          <w:rFonts w:ascii="Angsana New" w:hAnsi="Angsana New" w:hint="cs"/>
          <w:sz w:val="30"/>
          <w:szCs w:val="30"/>
          <w:cs/>
        </w:rPr>
        <w:t xml:space="preserve"> (</w:t>
      </w:r>
      <w:r w:rsidRPr="00EA1C08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F00580" w:rsidRPr="00EA1C08">
        <w:rPr>
          <w:rFonts w:ascii="Angsana New" w:hAnsi="Angsana New"/>
          <w:sz w:val="30"/>
          <w:szCs w:val="30"/>
        </w:rPr>
        <w:t>43.43</w:t>
      </w:r>
      <w:r w:rsidR="00D92DDB">
        <w:rPr>
          <w:rFonts w:ascii="Angsana New" w:hAnsi="Angsana New" w:hint="cs"/>
          <w:sz w:val="30"/>
          <w:szCs w:val="30"/>
          <w:cs/>
        </w:rPr>
        <w:t>)</w:t>
      </w:r>
      <w:r w:rsidR="009A1BEA" w:rsidRPr="00EA1C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24"/>
          <w:szCs w:val="24"/>
        </w:rPr>
      </w:pPr>
    </w:p>
    <w:p w:rsidR="00E5729A" w:rsidRPr="00EA1C08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E5729A" w:rsidRPr="00EA1C08">
        <w:rPr>
          <w:rFonts w:ascii="Angsana New" w:hAnsi="Angsana New"/>
          <w:b/>
          <w:bCs/>
          <w:sz w:val="30"/>
          <w:szCs w:val="30"/>
        </w:rPr>
        <w:t>.</w:t>
      </w:r>
      <w:r w:rsidR="00E5729A" w:rsidRPr="00EA1C08">
        <w:rPr>
          <w:rFonts w:ascii="Angsana New" w:hAnsi="Angsana New"/>
          <w:b/>
          <w:bCs/>
          <w:sz w:val="30"/>
          <w:szCs w:val="30"/>
        </w:rPr>
        <w:tab/>
      </w:r>
      <w:r w:rsidR="00E5729A" w:rsidRPr="00EA1C0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E5729A" w:rsidRPr="00EA1C08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E5729A" w:rsidRPr="004D3A02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63D2F" w:rsidRPr="00EA1C08" w:rsidRDefault="00C63D2F" w:rsidP="00691C44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งบการเงินนี้ได้จัดทำเป็นเงินบาท</w:t>
      </w:r>
      <w:r w:rsidRPr="00EA1C08">
        <w:rPr>
          <w:rFonts w:ascii="Angsana New" w:hAnsi="Angsana New" w:hint="cs"/>
          <w:szCs w:val="30"/>
          <w:cs/>
        </w:rPr>
        <w:t>ซึ่งเป็นสกุลเงินหลักที่ใช้ในการดำเนินงาน</w:t>
      </w:r>
      <w:r w:rsidRPr="00EA1C08">
        <w:rPr>
          <w:rFonts w:ascii="Angsana New" w:hAnsi="Angsana New"/>
          <w:szCs w:val="30"/>
          <w:cs/>
        </w:rPr>
        <w:t>และเป็นภาษาไทยตาม</w:t>
      </w:r>
      <w:r w:rsidRPr="00EA1C08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EA1C08">
        <w:rPr>
          <w:rFonts w:ascii="Angsana New" w:hAnsi="Angsana New"/>
          <w:szCs w:val="30"/>
          <w:cs/>
        </w:rPr>
        <w:t>ของประเทศไทย</w:t>
      </w:r>
      <w:r w:rsidRPr="00EA1C08">
        <w:rPr>
          <w:rFonts w:ascii="Angsana New" w:hAnsi="Angsana New" w:hint="cs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3C3F0B" w:rsidRPr="00EA1C08">
        <w:rPr>
          <w:rFonts w:ascii="Angsana New" w:hAnsi="Angsana New" w:hint="cs"/>
          <w:szCs w:val="30"/>
          <w:cs/>
        </w:rPr>
        <w:t>และประกาศกรมพัฒนาธุรกิจการค้า</w:t>
      </w:r>
      <w:r w:rsidRPr="00EA1C08">
        <w:rPr>
          <w:rFonts w:ascii="Angsana New" w:hAnsi="Angsana New" w:hint="cs"/>
          <w:szCs w:val="30"/>
          <w:cs/>
        </w:rPr>
        <w:t>ที่เกี่ยวข้อง</w:t>
      </w:r>
      <w:r w:rsidRPr="00EA1C08">
        <w:rPr>
          <w:rFonts w:ascii="Angsana New" w:hAnsi="Angsana New"/>
          <w:szCs w:val="30"/>
          <w:cs/>
        </w:rPr>
        <w:t xml:space="preserve"> ทั้งนี้</w:t>
      </w:r>
      <w:r w:rsidR="008417D2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="00951277"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ผลการดำเนินงาน</w:t>
      </w:r>
      <w:r w:rsidR="00951277"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 w:hint="cs"/>
          <w:szCs w:val="30"/>
          <w:cs/>
        </w:rPr>
        <w:t>และกระแสเงินสด</w:t>
      </w:r>
      <w:r w:rsidRPr="00EA1C08">
        <w:rPr>
          <w:rFonts w:ascii="Angsana New" w:hAnsi="Angsana New"/>
          <w:szCs w:val="30"/>
          <w:cs/>
        </w:rPr>
        <w:t>ตาม</w:t>
      </w:r>
      <w:r w:rsidRPr="00EA1C08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EA1C08">
        <w:rPr>
          <w:rFonts w:ascii="Angsana New" w:hAnsi="Angsana New"/>
          <w:szCs w:val="30"/>
          <w:cs/>
        </w:rPr>
        <w:t>ของประเทศไทย</w:t>
      </w:r>
      <w:r w:rsidR="00951277" w:rsidRPr="00EA1C08">
        <w:rPr>
          <w:rFonts w:ascii="Angsana New" w:hAnsi="Angsana New"/>
          <w:szCs w:val="30"/>
          <w:cs/>
        </w:rPr>
        <w:t>เท่านั้น</w:t>
      </w:r>
      <w:r w:rsidRPr="00EA1C08">
        <w:rPr>
          <w:rFonts w:ascii="Angsana New" w:hAnsi="Angsana New"/>
          <w:szCs w:val="30"/>
          <w:cs/>
        </w:rPr>
        <w:t xml:space="preserve"> </w:t>
      </w:r>
    </w:p>
    <w:p w:rsidR="00E5729A" w:rsidRPr="004D3A02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p w:rsidR="00E5729A" w:rsidRPr="00EA1C08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EA1C08">
        <w:rPr>
          <w:rFonts w:ascii="Angsana New" w:hAnsi="Angsana New" w:hint="cs"/>
          <w:cs/>
        </w:rPr>
        <w:t>งบการเงินรวมของบริษัทประกอบด้วยงบการเงินของบริษัทและบริษัทย่อย</w:t>
      </w:r>
      <w:r w:rsidR="00BD6D7B" w:rsidRPr="00EA1C08">
        <w:rPr>
          <w:rFonts w:ascii="Angsana New" w:hAnsi="Angsana New" w:hint="cs"/>
          <w:cs/>
        </w:rPr>
        <w:t xml:space="preserve"> </w:t>
      </w:r>
      <w:r w:rsidRPr="00EA1C0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EA1C08"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:rsidR="00E5729A" w:rsidRPr="004D3A02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A1C08" w:rsidRPr="00EA1C08" w:rsidTr="002B6488">
        <w:tc>
          <w:tcPr>
            <w:tcW w:w="294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2B6488">
        <w:tc>
          <w:tcPr>
            <w:tcW w:w="294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A1C08" w:rsidRPr="00EA1C08" w:rsidTr="002B6488">
        <w:tc>
          <w:tcPr>
            <w:tcW w:w="2943" w:type="dxa"/>
            <w:tcBorders>
              <w:bottom w:val="single" w:sz="4" w:space="0" w:color="auto"/>
            </w:tcBorders>
          </w:tcPr>
          <w:p w:rsidR="0072377C" w:rsidRPr="00EA1C08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2377C" w:rsidRPr="00EA1C08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77C" w:rsidRPr="00EA1C08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EA1C08" w:rsidRDefault="00DB12AA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41EF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EA1C08" w:rsidRDefault="00DB12AA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41EF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2B6488">
        <w:tc>
          <w:tcPr>
            <w:tcW w:w="2943" w:type="dxa"/>
            <w:vAlign w:val="center"/>
          </w:tcPr>
          <w:p w:rsidR="0022139A" w:rsidRPr="00EA1C08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22139A" w:rsidRPr="00EA1C08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22139A" w:rsidRPr="00EA1C08" w:rsidRDefault="00402C11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  <w:r w:rsidR="0022139A"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22139A" w:rsidRPr="00EA1C08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22139A" w:rsidRPr="00EA1C08" w:rsidRDefault="0022139A" w:rsidP="0022139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2139A" w:rsidRPr="00EA1C08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A1C08" w:rsidRPr="00EA1C08" w:rsidTr="00C946D0">
        <w:tc>
          <w:tcPr>
            <w:tcW w:w="2943" w:type="dxa"/>
            <w:vAlign w:val="center"/>
          </w:tcPr>
          <w:p w:rsidR="0071746E" w:rsidRPr="00EA1C08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EA1C08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EA1C08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EA1C08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EA1C08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EA1C08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EA1C08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EA1C08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EA1C08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2B6488">
        <w:tc>
          <w:tcPr>
            <w:tcW w:w="2943" w:type="dxa"/>
          </w:tcPr>
          <w:p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EA1C08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71746E" w:rsidRPr="00EA1C08" w:rsidTr="002B6488">
        <w:tc>
          <w:tcPr>
            <w:tcW w:w="2943" w:type="dxa"/>
            <w:vAlign w:val="center"/>
          </w:tcPr>
          <w:p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EA1C08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B54CC">
        <w:tc>
          <w:tcPr>
            <w:tcW w:w="294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4B54CC">
        <w:tc>
          <w:tcPr>
            <w:tcW w:w="294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A1C08" w:rsidRPr="00EA1C08" w:rsidTr="004B54CC">
        <w:tc>
          <w:tcPr>
            <w:tcW w:w="2943" w:type="dxa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="00A2145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 บริษัท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c>
          <w:tcPr>
            <w:tcW w:w="294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B54CC">
        <w:tc>
          <w:tcPr>
            <w:tcW w:w="2943" w:type="dxa"/>
          </w:tcPr>
          <w:p w:rsidR="00C75ECE" w:rsidRPr="00EA1C08" w:rsidRDefault="00C75ECE" w:rsidP="004B54CC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ท็อป โลจิสติกส์ โซลูชั่น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</w:tr>
      <w:tr w:rsidR="00C75ECE" w:rsidRPr="00EA1C08" w:rsidTr="004B54CC">
        <w:tc>
          <w:tcPr>
            <w:tcW w:w="2943" w:type="dxa"/>
          </w:tcPr>
          <w:p w:rsidR="00C75ECE" w:rsidRPr="00EA1C08" w:rsidRDefault="00C75ECE" w:rsidP="004B54CC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75ECE" w:rsidRPr="004D3A02" w:rsidRDefault="00C75ECE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284" w:hanging="284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ED43AE" w:rsidRPr="00EA1C08" w:rsidRDefault="00901B7B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284" w:hanging="28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A1C08">
        <w:rPr>
          <w:rFonts w:ascii="Angsana New" w:hAnsi="Angsana New" w:cs="Angsana New"/>
          <w:sz w:val="30"/>
          <w:szCs w:val="30"/>
          <w:cs/>
        </w:rPr>
        <w:t>*</w:t>
      </w:r>
      <w:r w:rsidR="00941EFD" w:rsidRPr="00EA1C08">
        <w:rPr>
          <w:rFonts w:ascii="Angsana New" w:hAnsi="Angsana New" w:cs="Angsana New"/>
          <w:sz w:val="30"/>
          <w:szCs w:val="30"/>
          <w:lang w:val="en-US"/>
        </w:rPr>
        <w:t>**</w:t>
      </w:r>
      <w:r w:rsidRPr="00EA1C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cs="Angsana New"/>
          <w:sz w:val="30"/>
          <w:szCs w:val="30"/>
          <w:cs/>
        </w:rPr>
        <w:tab/>
      </w:r>
      <w:r w:rsidR="00941EFD" w:rsidRPr="00EA1C08">
        <w:rPr>
          <w:rFonts w:ascii="Angsana New" w:hAnsi="Angsana New" w:cs="Angsana New"/>
          <w:sz w:val="30"/>
          <w:szCs w:val="30"/>
          <w:cs/>
        </w:rPr>
        <w:t>ดูรายละเอียดตามที่กล่าวในหมายเหตุ</w:t>
      </w:r>
      <w:r w:rsidR="007D6ED7" w:rsidRPr="00EA1C0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D2762" w:rsidRPr="00EA1C08">
        <w:rPr>
          <w:rFonts w:ascii="Angsana New" w:hAnsi="Angsana New" w:cs="Angsana New" w:hint="cs"/>
          <w:sz w:val="30"/>
          <w:szCs w:val="30"/>
          <w:cs/>
          <w:lang w:val="en-US"/>
        </w:rPr>
        <w:t>9</w:t>
      </w:r>
    </w:p>
    <w:p w:rsidR="00AC3F4A" w:rsidRPr="004D3A02" w:rsidRDefault="00AC3F4A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284" w:hanging="284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:rsidR="00B3663E" w:rsidRPr="00EA1C08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EA1C08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B3663E" w:rsidRPr="004D3A02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3663E" w:rsidRPr="00EA1C08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EA1C08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B3663E" w:rsidRPr="0066602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3663E" w:rsidRPr="00EA1C08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บริษัทเปิดเผยข้อมูลสำหร</w:t>
      </w:r>
      <w:r w:rsidR="00431724" w:rsidRPr="00EA1C0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="00431724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41EFD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41EFD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ในลักษณะของตัวเลข</w:t>
      </w:r>
      <w:r w:rsidR="00F8545B" w:rsidRPr="00EA1C08">
        <w:rPr>
          <w:rFonts w:ascii="Angsana New" w:hAnsi="Angsana New" w:hint="cs"/>
          <w:sz w:val="30"/>
          <w:szCs w:val="30"/>
          <w:cs/>
        </w:rPr>
        <w:t>เปรียบเทียบ</w:t>
      </w:r>
    </w:p>
    <w:p w:rsidR="00B3663E" w:rsidRPr="0066602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B3663E" w:rsidRPr="00EA1C08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 ซึ่งได้นำเสนอ</w:t>
      </w:r>
      <w:r w:rsidR="00434650" w:rsidRPr="00EA1C08">
        <w:rPr>
          <w:rFonts w:ascii="Angsana New" w:hAnsi="Angsana New"/>
          <w:sz w:val="30"/>
          <w:szCs w:val="30"/>
          <w:cs/>
        </w:rPr>
        <w:t>เพื่อวัตถุประสงค์</w:t>
      </w:r>
      <w:r w:rsidR="00B70AEA" w:rsidRPr="00EA1C08">
        <w:rPr>
          <w:rFonts w:ascii="Angsana New" w:hAnsi="Angsana New"/>
          <w:sz w:val="30"/>
          <w:szCs w:val="30"/>
          <w:cs/>
        </w:rPr>
        <w:t>ของการรายงานทางการเงินภายในประเทศ</w:t>
      </w:r>
    </w:p>
    <w:p w:rsidR="00B359B5" w:rsidRDefault="00B359B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17D2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17D2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17D2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17D2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17D2" w:rsidRPr="00EA1C08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5489" w:rsidRDefault="00255489" w:rsidP="0025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53BB">
        <w:rPr>
          <w:rFonts w:ascii="Angsana New" w:hAnsi="Angsana New"/>
          <w:sz w:val="30"/>
          <w:szCs w:val="30"/>
          <w:cs/>
        </w:rPr>
        <w:lastRenderedPageBreak/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6C53BB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C53B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 (</w:t>
      </w:r>
      <w:r w:rsidRPr="006C53BB">
        <w:rPr>
          <w:rFonts w:ascii="Angsana New" w:hAnsi="Angsana New"/>
          <w:sz w:val="30"/>
          <w:szCs w:val="30"/>
        </w:rPr>
        <w:t xml:space="preserve">TAS) </w:t>
      </w:r>
      <w:r w:rsidRPr="006C53BB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6C53BB">
        <w:rPr>
          <w:rFonts w:ascii="Angsana New" w:hAnsi="Angsana New"/>
          <w:sz w:val="30"/>
          <w:szCs w:val="30"/>
        </w:rPr>
        <w:t xml:space="preserve">TFRS) </w:t>
      </w:r>
      <w:r w:rsidRPr="006C53BB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6C53BB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โดยการปรับปรุงครั้งนี้ในภาพรวมเป็นการปรับปรุงถ้อยคำและเนื้อหาของ </w:t>
      </w:r>
      <w:r w:rsidRPr="006C53BB">
        <w:rPr>
          <w:rFonts w:ascii="Angsana New" w:hAnsi="Angsana New"/>
          <w:sz w:val="30"/>
          <w:szCs w:val="30"/>
        </w:rPr>
        <w:t xml:space="preserve">TAS / TFRS </w:t>
      </w:r>
      <w:r w:rsidRPr="006C53BB">
        <w:rPr>
          <w:rFonts w:ascii="Angsana New" w:hAnsi="Angsana New"/>
          <w:sz w:val="30"/>
          <w:szCs w:val="30"/>
          <w:cs/>
        </w:rPr>
        <w:t xml:space="preserve">ให้ชัดเจนและเหมาะสมยิ่งขึ้น ทั้งนี้ การนำ </w:t>
      </w:r>
      <w:r w:rsidRPr="006C53BB">
        <w:rPr>
          <w:rFonts w:ascii="Angsana New" w:hAnsi="Angsana New"/>
          <w:sz w:val="30"/>
          <w:szCs w:val="30"/>
        </w:rPr>
        <w:t xml:space="preserve">TAS / TFRS </w:t>
      </w:r>
      <w:r w:rsidRPr="006C53BB">
        <w:rPr>
          <w:rFonts w:ascii="Angsana New" w:hAnsi="Angsana New"/>
          <w:sz w:val="30"/>
          <w:szCs w:val="30"/>
          <w:cs/>
        </w:rPr>
        <w:t>และแนวปฏิบัติทางการบัญชีที่ปรับปรุงใหม่ดังกล่าวมาเริ่มถือปฏิบัติไม่มีผลกระทบที่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C53BB">
        <w:rPr>
          <w:rFonts w:ascii="Angsana New" w:hAnsi="Angsana New"/>
          <w:sz w:val="30"/>
          <w:szCs w:val="30"/>
          <w:cs/>
        </w:rPr>
        <w:t xml:space="preserve">บริษัท อย่างไรก็ดี มีการปรับปรุง </w:t>
      </w:r>
      <w:r w:rsidRPr="006C53BB">
        <w:rPr>
          <w:rFonts w:ascii="Angsana New" w:hAnsi="Angsana New"/>
          <w:sz w:val="30"/>
          <w:szCs w:val="30"/>
        </w:rPr>
        <w:t xml:space="preserve">TAS </w:t>
      </w:r>
      <w:r w:rsidRPr="006C53BB">
        <w:rPr>
          <w:rFonts w:ascii="Angsana New" w:hAnsi="Angsana New"/>
          <w:sz w:val="30"/>
          <w:szCs w:val="30"/>
          <w:cs/>
        </w:rPr>
        <w:t xml:space="preserve">และ </w:t>
      </w:r>
      <w:r w:rsidRPr="006C53BB">
        <w:rPr>
          <w:rFonts w:ascii="Angsana New" w:hAnsi="Angsana New"/>
          <w:sz w:val="30"/>
          <w:szCs w:val="30"/>
        </w:rPr>
        <w:t xml:space="preserve">TFRS </w:t>
      </w:r>
      <w:r w:rsidRPr="006C53BB">
        <w:rPr>
          <w:rFonts w:ascii="Angsana New" w:hAnsi="Angsana New"/>
          <w:sz w:val="30"/>
          <w:szCs w:val="30"/>
          <w:cs/>
        </w:rPr>
        <w:t>บางฉบับที่มีการเปลี่ยนแปลงที่สำคัญดังนี้</w:t>
      </w:r>
    </w:p>
    <w:p w:rsidR="00255489" w:rsidRPr="00666025" w:rsidRDefault="00255489" w:rsidP="0025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55489" w:rsidRDefault="00255489" w:rsidP="0025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</w:rPr>
      </w:pPr>
      <w:r w:rsidRPr="006C53BB">
        <w:rPr>
          <w:rFonts w:ascii="Angsana New" w:hAnsi="Angsana New"/>
          <w:i/>
          <w:iCs/>
          <w:sz w:val="30"/>
          <w:szCs w:val="30"/>
          <w:u w:val="single"/>
        </w:rPr>
        <w:t xml:space="preserve">TAS </w:t>
      </w:r>
      <w:r>
        <w:rPr>
          <w:rFonts w:ascii="Angsana New" w:hAnsi="Angsana New"/>
          <w:i/>
          <w:iCs/>
          <w:sz w:val="30"/>
          <w:szCs w:val="30"/>
          <w:u w:val="single"/>
        </w:rPr>
        <w:t>1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(การนำเสนองบการเงิน) </w:t>
      </w:r>
      <w:r w:rsidRPr="006C53BB">
        <w:rPr>
          <w:rFonts w:ascii="Angsana New" w:hAnsi="Angsana New"/>
          <w:i/>
          <w:iCs/>
          <w:sz w:val="30"/>
          <w:szCs w:val="30"/>
          <w:u w:val="single"/>
        </w:rPr>
        <w:t xml:space="preserve">TFRS </w:t>
      </w:r>
      <w:r>
        <w:rPr>
          <w:rFonts w:ascii="Angsana New" w:hAnsi="Angsana New"/>
          <w:i/>
          <w:iCs/>
          <w:sz w:val="30"/>
          <w:szCs w:val="30"/>
          <w:u w:val="single"/>
        </w:rPr>
        <w:t>7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(การเปิดเผยข้อมูลเครื่องมือทางการเงิน) และ </w:t>
      </w:r>
      <w:r w:rsidRPr="006C53BB">
        <w:rPr>
          <w:rFonts w:ascii="Angsana New" w:hAnsi="Angsana New"/>
          <w:i/>
          <w:iCs/>
          <w:sz w:val="30"/>
          <w:szCs w:val="30"/>
          <w:u w:val="single"/>
        </w:rPr>
        <w:t xml:space="preserve">TAS </w:t>
      </w:r>
      <w:r>
        <w:rPr>
          <w:rFonts w:ascii="Angsana New" w:hAnsi="Angsana New"/>
          <w:i/>
          <w:iCs/>
          <w:sz w:val="30"/>
          <w:szCs w:val="30"/>
          <w:u w:val="single"/>
        </w:rPr>
        <w:t>34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:rsidR="00732BF6" w:rsidRPr="00666025" w:rsidRDefault="00732BF6" w:rsidP="0073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55489" w:rsidRDefault="00255489" w:rsidP="0025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53BB">
        <w:rPr>
          <w:rFonts w:ascii="Angsana New" w:hAnsi="Angsana New"/>
          <w:sz w:val="30"/>
          <w:szCs w:val="30"/>
          <w:cs/>
        </w:rPr>
        <w:t xml:space="preserve">ในส่วนนี้มีการเปลี่ยนแปลงข้อกำหนดจากเดิมที่กำหนดให้เปิดเผยนโยบายการบัญชีที่มีนัยสำคัญเป็นการเปิดเผยข้อมูลนโยบายการบัญชีที่มีสาระสำคัญ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เป็นต้นไปจะมีลักษณะที่สั้นลงและกระชับมากขึ้นกว่าเดิม</w:t>
      </w:r>
    </w:p>
    <w:p w:rsidR="00255489" w:rsidRPr="00666025" w:rsidRDefault="00255489" w:rsidP="00255489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55489" w:rsidRDefault="00255489" w:rsidP="0025548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617B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สภาวิชาชีพบัญชีได้ปรับปรุง TAS </w:t>
      </w:r>
      <w:r w:rsidRPr="00F7617B">
        <w:rPr>
          <w:rFonts w:ascii="Angsana New" w:hAnsi="Angsana New"/>
          <w:sz w:val="30"/>
          <w:szCs w:val="30"/>
        </w:rPr>
        <w:t>/</w:t>
      </w:r>
      <w:r w:rsidRPr="00F7617B">
        <w:rPr>
          <w:rFonts w:ascii="Angsana New" w:hAnsi="Angsana New" w:hint="cs"/>
          <w:sz w:val="30"/>
          <w:szCs w:val="30"/>
          <w:cs/>
        </w:rPr>
        <w:t xml:space="preserve"> </w:t>
      </w:r>
      <w:r w:rsidRPr="00F7617B">
        <w:rPr>
          <w:rFonts w:ascii="Angsana New" w:hAnsi="Angsana New"/>
          <w:sz w:val="30"/>
          <w:szCs w:val="30"/>
          <w:cs/>
          <w:lang w:val="th-TH"/>
        </w:rPr>
        <w:t>TFRS</w:t>
      </w:r>
      <w:r w:rsidRPr="00F761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7617B">
        <w:rPr>
          <w:rFonts w:ascii="Angsana New" w:hAnsi="Angsana New" w:hint="cs"/>
          <w:sz w:val="30"/>
          <w:szCs w:val="30"/>
          <w:cs/>
        </w:rPr>
        <w:t>บางฉบับ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และได้ออก TFRS </w:t>
      </w:r>
      <w:r w:rsidRPr="00F7617B">
        <w:rPr>
          <w:rFonts w:ascii="Angsana New" w:hAnsi="Angsana New"/>
          <w:sz w:val="30"/>
          <w:szCs w:val="30"/>
        </w:rPr>
        <w:t>17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 “สัญญาประกันภัย” ฉบับใหม่มาแทน TFRS </w:t>
      </w:r>
      <w:r w:rsidRPr="00F7617B">
        <w:rPr>
          <w:rFonts w:ascii="Angsana New" w:hAnsi="Angsana New"/>
          <w:sz w:val="30"/>
          <w:szCs w:val="30"/>
        </w:rPr>
        <w:t>4</w:t>
      </w:r>
      <w:r w:rsidRPr="00F7617B">
        <w:rPr>
          <w:rFonts w:ascii="Angsana New" w:hAnsi="Angsana New" w:hint="cs"/>
          <w:sz w:val="30"/>
          <w:szCs w:val="30"/>
          <w:cs/>
        </w:rPr>
        <w:t xml:space="preserve"> 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F7617B">
        <w:rPr>
          <w:rFonts w:ascii="Angsana New" w:hAnsi="Angsana New"/>
          <w:sz w:val="30"/>
          <w:szCs w:val="30"/>
        </w:rPr>
        <w:t>1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F7617B">
        <w:rPr>
          <w:rFonts w:ascii="Angsana New" w:hAnsi="Angsana New"/>
          <w:sz w:val="30"/>
          <w:szCs w:val="30"/>
        </w:rPr>
        <w:t>2568</w:t>
      </w:r>
      <w:r w:rsidRPr="00F7617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617B">
        <w:rPr>
          <w:rFonts w:ascii="Angsana New" w:hAnsi="Angsana New" w:hint="cs"/>
          <w:sz w:val="30"/>
          <w:szCs w:val="30"/>
          <w:cs/>
        </w:rPr>
        <w:t>ในส่วนของ</w:t>
      </w:r>
      <w:r w:rsidRPr="00F7617B">
        <w:rPr>
          <w:rFonts w:ascii="Angsana New" w:hAnsi="Angsana New"/>
          <w:sz w:val="30"/>
          <w:szCs w:val="30"/>
          <w:cs/>
        </w:rPr>
        <w:t>การปรับปรุงเป็นการปรับปรุงเพื่อให้มาตรฐานฯ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:rsidR="00732BF6" w:rsidRPr="00666025" w:rsidRDefault="00732BF6" w:rsidP="00255489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55489" w:rsidRPr="003C371C" w:rsidRDefault="00255489" w:rsidP="0025548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TAS 1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ข้อมูลและความมีเนื้อหาของสิทธิต่างๆ ที่ใช้ในการพิจารณาจัดประเภทหนี้สิน</w:t>
      </w:r>
      <w:r w:rsidRPr="003C371C">
        <w:rPr>
          <w:rFonts w:ascii="Angsana New" w:hAnsi="Angsana New" w:hint="cs"/>
          <w:sz w:val="30"/>
          <w:szCs w:val="30"/>
          <w:cs/>
        </w:rPr>
        <w:t>ระหว่าง</w:t>
      </w:r>
      <w:r w:rsidRPr="003C371C">
        <w:rPr>
          <w:rFonts w:ascii="Angsana New" w:hAnsi="Angsana New"/>
          <w:sz w:val="30"/>
          <w:szCs w:val="30"/>
          <w:cs/>
        </w:rPr>
        <w:t>รายการหมุนเวียน</w:t>
      </w:r>
      <w:r w:rsidRPr="003C371C">
        <w:rPr>
          <w:rFonts w:ascii="Angsana New" w:hAnsi="Angsana New" w:hint="cs"/>
          <w:sz w:val="30"/>
          <w:szCs w:val="30"/>
          <w:cs/>
        </w:rPr>
        <w:t>และ</w:t>
      </w:r>
      <w:r w:rsidRPr="003C371C">
        <w:rPr>
          <w:rFonts w:ascii="Angsana New" w:hAnsi="Angsana New"/>
          <w:sz w:val="30"/>
          <w:szCs w:val="30"/>
          <w:cs/>
        </w:rPr>
        <w:t>รายการไม่หมุนเวียนซึ่งรวมถึงหนี้สินไม่หมุนเวียนที่ต้องดำรงสถานะ</w:t>
      </w:r>
      <w:r w:rsidRPr="003C371C">
        <w:rPr>
          <w:rFonts w:ascii="Angsana New" w:hAnsi="Angsana New" w:hint="cs"/>
          <w:sz w:val="30"/>
          <w:szCs w:val="30"/>
          <w:cs/>
        </w:rPr>
        <w:t>เงื่อนไขต่างๆ</w:t>
      </w:r>
    </w:p>
    <w:p w:rsidR="00255489" w:rsidRPr="003C371C" w:rsidRDefault="00255489" w:rsidP="0025548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TAS 7, TFRS 7 =&gt; </w:t>
      </w:r>
      <w:r w:rsidRPr="003C371C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3C371C">
        <w:rPr>
          <w:rFonts w:ascii="Angsana New" w:hAnsi="Angsana New"/>
          <w:sz w:val="30"/>
          <w:szCs w:val="30"/>
        </w:rPr>
        <w:t xml:space="preserve">(Supplier Finance Agreements) </w:t>
      </w:r>
      <w:r w:rsidRPr="003C371C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</w:t>
      </w:r>
      <w:r w:rsidRPr="003C371C">
        <w:rPr>
          <w:rFonts w:ascii="Angsana New" w:hAnsi="Angsana New" w:hint="cs"/>
          <w:sz w:val="30"/>
          <w:szCs w:val="30"/>
          <w:cs/>
        </w:rPr>
        <w:t>กระแสเงินสดและ</w:t>
      </w:r>
      <w:r w:rsidRPr="003C371C">
        <w:rPr>
          <w:rFonts w:ascii="Angsana New" w:hAnsi="Angsana New"/>
          <w:sz w:val="30"/>
          <w:szCs w:val="30"/>
          <w:cs/>
        </w:rPr>
        <w:t>ความเสี่ยงด้านสภาพคล่อง</w:t>
      </w:r>
    </w:p>
    <w:p w:rsidR="00255489" w:rsidRDefault="00255489" w:rsidP="0025548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TFRS 16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</w:t>
      </w:r>
      <w:r w:rsidRPr="003C371C">
        <w:rPr>
          <w:rFonts w:ascii="Angsana New" w:hAnsi="Angsana New" w:hint="cs"/>
          <w:sz w:val="30"/>
          <w:szCs w:val="30"/>
          <w:cs/>
        </w:rPr>
        <w:t>ที่เกิดจาก</w:t>
      </w:r>
      <w:r w:rsidRPr="003C371C">
        <w:rPr>
          <w:rFonts w:ascii="Angsana New" w:hAnsi="Angsana New"/>
          <w:sz w:val="30"/>
          <w:szCs w:val="30"/>
          <w:cs/>
        </w:rPr>
        <w:t>การขายและเช่ากลับคืนโดยแก้ไขเพิ่มเติมข้อกำหนด</w:t>
      </w:r>
      <w:r w:rsidRPr="003C371C">
        <w:rPr>
          <w:rFonts w:ascii="Angsana New" w:hAnsi="Angsana New" w:hint="cs"/>
          <w:sz w:val="30"/>
          <w:szCs w:val="30"/>
          <w:cs/>
        </w:rPr>
        <w:t>เกี่ยวกับ</w:t>
      </w:r>
      <w:r w:rsidRPr="003C371C">
        <w:rPr>
          <w:rFonts w:ascii="Angsana New" w:hAnsi="Angsana New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:rsidR="00732BF6" w:rsidRPr="00666025" w:rsidRDefault="00732BF6" w:rsidP="0073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p w:rsidR="00255489" w:rsidRDefault="00255489" w:rsidP="00255489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ทั้งนี้ TAS </w:t>
      </w:r>
      <w:r w:rsidRPr="003C371C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3C371C">
        <w:rPr>
          <w:rFonts w:ascii="Angsana New" w:hAnsi="Angsana New"/>
          <w:sz w:val="30"/>
          <w:szCs w:val="30"/>
          <w:cs/>
          <w:lang w:val="th-TH"/>
        </w:rPr>
        <w:t>TFRS ที่มีการปรับปรุงหรือออกใหม่ข้างต้นไม่มีผลกระทบที่เป็นสาระสำคัญต่องบการเงินของ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3C371C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732BF6" w:rsidRPr="00732BF6" w:rsidRDefault="00732BF6" w:rsidP="0025548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32BF6" w:rsidRDefault="00732BF6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lang w:val="en-US"/>
        </w:rPr>
      </w:pPr>
    </w:p>
    <w:p w:rsidR="00732BF6" w:rsidRDefault="00732BF6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lang w:val="en-US"/>
        </w:rPr>
      </w:pPr>
    </w:p>
    <w:p w:rsidR="00732BF6" w:rsidRDefault="00732BF6" w:rsidP="00666025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Pr="00EA1C08" w:rsidRDefault="008436EC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 w:rsidRPr="00EA1C08">
        <w:rPr>
          <w:rFonts w:ascii="Angsana New" w:hAnsi="Angsana New" w:hint="cs"/>
          <w:b/>
          <w:bCs/>
          <w:cs/>
          <w:lang w:val="en-US"/>
        </w:rPr>
        <w:lastRenderedPageBreak/>
        <w:t>3</w:t>
      </w:r>
      <w:r w:rsidR="00D12E93" w:rsidRPr="00EA1C08">
        <w:rPr>
          <w:rFonts w:ascii="Angsana New" w:hAnsi="Angsana New"/>
          <w:b/>
          <w:bCs/>
          <w:cs/>
        </w:rPr>
        <w:t>.</w:t>
      </w:r>
      <w:r w:rsidR="00D12E93" w:rsidRPr="00EA1C08">
        <w:rPr>
          <w:rFonts w:ascii="Angsana New" w:hAnsi="Angsana New" w:hint="cs"/>
          <w:b/>
          <w:bCs/>
          <w:cs/>
        </w:rPr>
        <w:tab/>
      </w:r>
      <w:r w:rsidR="00D12E93" w:rsidRPr="00EA1C08">
        <w:rPr>
          <w:rFonts w:ascii="Angsana New" w:hAnsi="Angsana New"/>
          <w:b/>
          <w:bCs/>
          <w:cs/>
        </w:rPr>
        <w:t>สรุปนโยบายการบัญชีที่</w:t>
      </w:r>
      <w:r w:rsidR="00A21450">
        <w:rPr>
          <w:rFonts w:ascii="Angsana New" w:hAnsi="Angsana New" w:hint="cs"/>
          <w:b/>
          <w:bCs/>
          <w:cs/>
          <w:lang w:val="en-US"/>
        </w:rPr>
        <w:t>มีสาระ</w:t>
      </w:r>
      <w:r w:rsidR="00D12E93" w:rsidRPr="00EA1C08">
        <w:rPr>
          <w:rFonts w:ascii="Angsana New" w:hAnsi="Angsana New"/>
          <w:b/>
          <w:bCs/>
          <w:cs/>
        </w:rPr>
        <w:t>สำคัญ</w:t>
      </w:r>
    </w:p>
    <w:p w:rsidR="00D12E93" w:rsidRPr="00666025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D12E93" w:rsidRPr="00666025" w:rsidRDefault="00D12E93" w:rsidP="00985EB2">
      <w:pPr>
        <w:pStyle w:val="NoSpacing"/>
        <w:rPr>
          <w:sz w:val="24"/>
          <w:szCs w:val="24"/>
        </w:rPr>
      </w:pPr>
    </w:p>
    <w:p w:rsidR="00DA36F7" w:rsidRDefault="00DA36F7" w:rsidP="00985EB2">
      <w:pPr>
        <w:pStyle w:val="NoSpacing"/>
        <w:rPr>
          <w:rFonts w:ascii="Angsana New" w:hAnsi="Angsana New"/>
          <w:i/>
          <w:iCs/>
          <w:szCs w:val="30"/>
        </w:rPr>
      </w:pPr>
      <w:r w:rsidRPr="00DA36F7">
        <w:rPr>
          <w:rFonts w:ascii="Angsana New" w:hAnsi="Angsana New" w:hint="cs"/>
          <w:i/>
          <w:iCs/>
          <w:szCs w:val="30"/>
          <w:cs/>
        </w:rPr>
        <w:t>บริษัทย่อย</w:t>
      </w:r>
    </w:p>
    <w:p w:rsidR="00DA36F7" w:rsidRPr="00666025" w:rsidRDefault="00DA36F7" w:rsidP="00985EB2">
      <w:pPr>
        <w:pStyle w:val="NoSpacing"/>
        <w:rPr>
          <w:rFonts w:ascii="Angsana New" w:hAnsi="Angsana New"/>
          <w:sz w:val="24"/>
          <w:szCs w:val="24"/>
          <w:cs/>
        </w:rPr>
      </w:pPr>
    </w:p>
    <w:p w:rsidR="00DD4BDC" w:rsidRPr="00EA1C08" w:rsidRDefault="00DD4BDC" w:rsidP="00DD4BDC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DD4BDC" w:rsidRPr="00666025" w:rsidRDefault="00DD4BDC" w:rsidP="00DD4BDC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2B5D50" w:rsidRPr="00666025" w:rsidRDefault="002B5D50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85EB2" w:rsidRPr="00EA1C08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7425B9" w:rsidRPr="00666025" w:rsidRDefault="007425B9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pStyle w:val="NoSpacing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t>บริษัทร่วม</w:t>
      </w:r>
    </w:p>
    <w:p w:rsidR="00DD4BDC" w:rsidRPr="00666025" w:rsidRDefault="00DD4BDC" w:rsidP="00DD4BDC">
      <w:pPr>
        <w:pStyle w:val="Heading6"/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EA1C08">
        <w:rPr>
          <w:rFonts w:ascii="Angsana New" w:hAnsi="Angsana New"/>
          <w:cs/>
        </w:rPr>
        <w:t>บริษัทร่วมเป็นกิจการที่บริษัท</w:t>
      </w:r>
      <w:r w:rsidR="00DA36F7">
        <w:rPr>
          <w:rFonts w:ascii="Angsana New" w:hAnsi="Angsana New" w:hint="cs"/>
          <w:cs/>
        </w:rPr>
        <w:t>หรือกลุ่มบริษัท</w:t>
      </w:r>
      <w:r w:rsidRPr="00EA1C08">
        <w:rPr>
          <w:rFonts w:ascii="Angsana New" w:hAnsi="Angsana New"/>
          <w:cs/>
        </w:rPr>
        <w:t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เงินลงทุนในบริษัท</w:t>
      </w:r>
      <w:r w:rsidRPr="00EA1C08">
        <w:rPr>
          <w:rFonts w:ascii="Angsana New" w:hAnsi="Angsana New" w:hint="cs"/>
          <w:cs/>
        </w:rPr>
        <w:t>ร่วม</w:t>
      </w:r>
      <w:r w:rsidRPr="00EA1C08">
        <w:rPr>
          <w:rFonts w:ascii="Angsana New" w:hAnsi="Angsana New"/>
          <w:cs/>
        </w:rPr>
        <w:t>ในงบการเงิน</w:t>
      </w:r>
      <w:r w:rsidRPr="00EA1C08">
        <w:rPr>
          <w:rFonts w:ascii="Angsana New" w:hAnsi="Angsana New" w:hint="cs"/>
          <w:cs/>
          <w:lang w:val="en-US"/>
        </w:rPr>
        <w:t>รวมบันทึก</w:t>
      </w:r>
      <w:r w:rsidRPr="00EA1C08">
        <w:rPr>
          <w:rFonts w:ascii="Angsana New" w:hAnsi="Angsana New"/>
          <w:cs/>
        </w:rPr>
        <w:t xml:space="preserve">ตามวิธีส่วนได้เสียนับจากวันที่มีอิทธิพลอย่างเป็นสาระสำคัญจนถึงวันที่การมีอิทธิพลอย่างเป็นสาระสำคัญสิ้นสุดลง </w:t>
      </w:r>
    </w:p>
    <w:p w:rsidR="007425B9" w:rsidRPr="00666025" w:rsidRDefault="007425B9" w:rsidP="007425B9">
      <w:pPr>
        <w:rPr>
          <w:rFonts w:asciiTheme="majorBidi" w:hAnsiTheme="majorBidi" w:cstheme="majorBidi"/>
          <w:sz w:val="24"/>
          <w:szCs w:val="24"/>
        </w:rPr>
      </w:pPr>
    </w:p>
    <w:p w:rsidR="00941EFD" w:rsidRPr="00EA1C08" w:rsidRDefault="00941EFD" w:rsidP="00742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941EFD" w:rsidRPr="00666025" w:rsidRDefault="00941EFD" w:rsidP="00941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DD4BDC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เงินลงทุนใน</w:t>
      </w:r>
      <w:r w:rsidRPr="00EA1C0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A1C08">
        <w:rPr>
          <w:rFonts w:ascii="Angsana New" w:hAnsi="Angsana New"/>
          <w:sz w:val="30"/>
          <w:szCs w:val="30"/>
          <w:cs/>
        </w:rPr>
        <w:t>ใน</w:t>
      </w:r>
      <w:r w:rsidR="00CD07A2">
        <w:rPr>
          <w:rFonts w:ascii="Angsana New" w:hAnsi="Angsana New" w:hint="cs"/>
          <w:sz w:val="30"/>
          <w:szCs w:val="30"/>
          <w:cs/>
        </w:rPr>
        <w:t>งบการเงินเฉพาะกิจการบันทึก</w:t>
      </w:r>
      <w:r w:rsidR="00CD07A2" w:rsidRPr="00EA1C08">
        <w:rPr>
          <w:rFonts w:ascii="Angsana New" w:hAnsi="Angsana New" w:hint="cs"/>
          <w:sz w:val="30"/>
          <w:szCs w:val="30"/>
          <w:cs/>
        </w:rPr>
        <w:t xml:space="preserve">ด้วยวิธีราคาทุนและแสดงเงินลงทุนดังกล่าวในราคาทุนสุทธิจากค่าเผื่อการด้อยค่า (ถ้ามี) </w:t>
      </w:r>
      <w:r w:rsidR="00CD07A2">
        <w:rPr>
          <w:rFonts w:ascii="Angsana New" w:hAnsi="Angsana New" w:hint="cs"/>
          <w:sz w:val="30"/>
          <w:szCs w:val="30"/>
          <w:cs/>
        </w:rPr>
        <w:t>ส่วนใน</w:t>
      </w:r>
      <w:r w:rsidRPr="00EA1C08">
        <w:rPr>
          <w:rFonts w:ascii="Angsana New" w:hAnsi="Angsana New"/>
          <w:sz w:val="30"/>
          <w:szCs w:val="30"/>
          <w:cs/>
        </w:rPr>
        <w:t>งบการเงินรวม</w:t>
      </w:r>
      <w:r w:rsidRPr="00EA1C08">
        <w:rPr>
          <w:rFonts w:ascii="Angsana New" w:hAnsi="Angsana New" w:hint="cs"/>
          <w:sz w:val="30"/>
          <w:szCs w:val="30"/>
          <w:cs/>
        </w:rPr>
        <w:t>บันทึก</w:t>
      </w:r>
      <w:r w:rsidRPr="00EA1C08">
        <w:rPr>
          <w:rFonts w:ascii="Angsana New" w:hAnsi="Angsana New"/>
          <w:sz w:val="30"/>
          <w:szCs w:val="30"/>
          <w:cs/>
        </w:rPr>
        <w:t xml:space="preserve">ตามวิธีส่วนได้เสียนับจากวันที่มีการควบคุมร่วมกันจนถึงวันที่มีการควบคุมร่วมกันสิ้นสุดลง </w:t>
      </w:r>
    </w:p>
    <w:p w:rsidR="00941EFD" w:rsidRDefault="00941EFD" w:rsidP="00941EFD">
      <w:pPr>
        <w:rPr>
          <w:rFonts w:asciiTheme="majorBidi" w:hAnsiTheme="majorBidi" w:cstheme="majorBidi"/>
          <w:sz w:val="30"/>
          <w:szCs w:val="30"/>
        </w:rPr>
      </w:pPr>
    </w:p>
    <w:p w:rsidR="00F7617B" w:rsidRDefault="00F7617B" w:rsidP="00941EFD">
      <w:pPr>
        <w:rPr>
          <w:rFonts w:asciiTheme="majorBidi" w:hAnsiTheme="majorBidi" w:cstheme="majorBidi"/>
          <w:sz w:val="30"/>
          <w:szCs w:val="30"/>
        </w:rPr>
      </w:pPr>
    </w:p>
    <w:p w:rsidR="00F7617B" w:rsidRDefault="00F7617B" w:rsidP="00941EFD">
      <w:pPr>
        <w:rPr>
          <w:rFonts w:asciiTheme="majorBidi" w:hAnsiTheme="majorBidi" w:cstheme="majorBidi"/>
          <w:sz w:val="30"/>
          <w:szCs w:val="30"/>
        </w:rPr>
      </w:pPr>
    </w:p>
    <w:p w:rsidR="00DD4BDC" w:rsidRPr="00EA1C08" w:rsidRDefault="00DD4BDC" w:rsidP="00DD4BDC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EA1C08">
        <w:rPr>
          <w:rFonts w:ascii="Angsana New" w:hAnsi="Angsana New"/>
          <w:cs/>
        </w:rPr>
        <w:t>เงินสดและรายการเทียบเท่าเงินสด</w:t>
      </w:r>
    </w:p>
    <w:p w:rsidR="00DD4BDC" w:rsidRPr="00666025" w:rsidRDefault="00DD4BDC" w:rsidP="00DD4BDC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:rsidR="00F7617B" w:rsidRDefault="00F7617B" w:rsidP="00F76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F4A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ซึ่งแสดงในราคาทุนและ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ไม่มีข้อจำกัดในการเบิกใช้หรือมีภาระค้ำประกัน เงินฝากธนาคารที่มีข้อจำกัดในการเบิกใช้หรือมีภาระค้ำประกัน</w:t>
      </w:r>
      <w:r>
        <w:rPr>
          <w:rFonts w:ascii="Angsana New" w:hAnsi="Angsana New" w:hint="cs"/>
          <w:sz w:val="30"/>
          <w:szCs w:val="30"/>
          <w:cs/>
        </w:rPr>
        <w:t>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แยกแสดง</w:t>
      </w:r>
      <w:r>
        <w:rPr>
          <w:rFonts w:ascii="Angsana New" w:hAnsi="Angsana New" w:hint="cs"/>
          <w:sz w:val="30"/>
          <w:szCs w:val="30"/>
          <w:cs/>
        </w:rPr>
        <w:t>รายการ</w:t>
      </w:r>
      <w:r w:rsidRPr="003F4ADB">
        <w:rPr>
          <w:rFonts w:ascii="Angsana New" w:hAnsi="Angsana New"/>
          <w:sz w:val="30"/>
          <w:szCs w:val="30"/>
          <w:cs/>
        </w:rPr>
        <w:t>ไว้ในบัญชี “เงินฝากสถาบันการเงินที่มีภาระค้ำประกัน” ภายใต้สินทรัพย์ไม่หมุนเวียน</w:t>
      </w:r>
    </w:p>
    <w:p w:rsidR="00DD4BDC" w:rsidRPr="00666025" w:rsidRDefault="00DD4BDC" w:rsidP="00941EFD">
      <w:pPr>
        <w:rPr>
          <w:rFonts w:asciiTheme="majorBidi" w:hAnsiTheme="majorBidi" w:cstheme="majorBidi"/>
          <w:sz w:val="24"/>
          <w:szCs w:val="24"/>
        </w:rPr>
      </w:pPr>
    </w:p>
    <w:p w:rsidR="00121FBD" w:rsidRPr="00EA1C08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</w:t>
      </w:r>
      <w:r w:rsidRPr="00EA1C08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:rsidR="00DD4BDC" w:rsidRPr="00666025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:rsidR="00DD4BDC" w:rsidRPr="00EA1C08" w:rsidRDefault="00DD4BDC" w:rsidP="00DD4BDC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EA1C08">
        <w:rPr>
          <w:rFonts w:ascii="Angsana New" w:hAnsi="Angsana New" w:hint="cs"/>
          <w:cs/>
          <w:lang w:val="en-US"/>
        </w:rPr>
        <w:t>กลุ่ม</w:t>
      </w:r>
      <w:r w:rsidRPr="00EA1C08">
        <w:rPr>
          <w:rFonts w:ascii="Angsana New" w:hAnsi="Angsana New"/>
          <w:cs/>
          <w:lang w:val="en-US"/>
        </w:rPr>
        <w:t>บริษัทตั้งค่าเผื่อผลขาดทุนด้านเครดิตที่คาดว่าจะเกิดขึ้นตาม</w:t>
      </w:r>
      <w:r w:rsidRPr="00EA1C08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 w:rsidRPr="00EA1C08">
        <w:rPr>
          <w:rFonts w:ascii="Angsana New" w:hAnsi="Angsana New" w:hint="cs"/>
          <w:cs/>
        </w:rPr>
        <w:t xml:space="preserve"> </w:t>
      </w:r>
    </w:p>
    <w:p w:rsidR="002B5D50" w:rsidRPr="00666025" w:rsidRDefault="002B5D50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985EB2" w:rsidRPr="00EA1C08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17414E" w:rsidRPr="00EA1C08" w:rsidRDefault="0017414E" w:rsidP="0017414E">
      <w:pPr>
        <w:pStyle w:val="NoSpacing"/>
        <w:ind w:right="-25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สินค้าคงเหลือแสดงในราคาทุน</w:t>
      </w:r>
      <w:r w:rsidRPr="00EA1C08"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EA1C08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17414E" w:rsidRPr="00666025" w:rsidRDefault="0017414E" w:rsidP="0017414E">
      <w:pPr>
        <w:pStyle w:val="NoSpacing"/>
        <w:ind w:right="-25"/>
        <w:rPr>
          <w:rFonts w:ascii="Angsana New" w:hAnsi="Angsana New"/>
          <w:sz w:val="24"/>
          <w:szCs w:val="24"/>
        </w:rPr>
      </w:pPr>
    </w:p>
    <w:p w:rsidR="0017414E" w:rsidRPr="00EA1C08" w:rsidRDefault="0017414E" w:rsidP="0017414E">
      <w:pPr>
        <w:pStyle w:val="NoSpacing"/>
        <w:ind w:right="-25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:rsidR="0017414E" w:rsidRPr="00666025" w:rsidRDefault="0017414E" w:rsidP="0017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10031" w:type="dxa"/>
        <w:tblLook w:val="04A0"/>
      </w:tblPr>
      <w:tblGrid>
        <w:gridCol w:w="4644"/>
        <w:gridCol w:w="272"/>
        <w:gridCol w:w="5115"/>
      </w:tblGrid>
      <w:tr w:rsidR="00EA1C08" w:rsidRPr="00EA1C08" w:rsidTr="004B54CC">
        <w:tc>
          <w:tcPr>
            <w:tcW w:w="4644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272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</w:tr>
      <w:tr w:rsidR="00EA1C08" w:rsidRPr="00EA1C08" w:rsidTr="004B54CC">
        <w:tc>
          <w:tcPr>
            <w:tcW w:w="4644" w:type="dxa"/>
          </w:tcPr>
          <w:p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5" w:type="dxa"/>
          </w:tcPr>
          <w:p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414E" w:rsidRPr="00EA1C08" w:rsidTr="004B54CC">
        <w:tc>
          <w:tcPr>
            <w:tcW w:w="4644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272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ราคาต้นทุนมาตรฐาน (ซึ่งใกล้เคียงกับต้นทุนจริง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:rsidR="00DA4395" w:rsidRPr="00666025" w:rsidRDefault="00DA4395" w:rsidP="002B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B7591" w:rsidRPr="00EA1C08" w:rsidRDefault="002B7591" w:rsidP="002B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กลุ่มบริษัทตั้งค่าเผื่อการลด</w:t>
      </w:r>
      <w:r w:rsidRPr="00EA1C08">
        <w:rPr>
          <w:rFonts w:ascii="Angsana New" w:hAnsi="Angsana New" w:hint="cs"/>
          <w:sz w:val="30"/>
          <w:szCs w:val="30"/>
          <w:cs/>
        </w:rPr>
        <w:t>ลงของ</w:t>
      </w:r>
      <w:r w:rsidRPr="00EA1C08">
        <w:rPr>
          <w:rFonts w:ascii="Angsana New" w:hAnsi="Angsana New"/>
          <w:sz w:val="30"/>
          <w:szCs w:val="30"/>
          <w:cs/>
        </w:rPr>
        <w:t>มูลค่า</w:t>
      </w:r>
      <w:r w:rsidRPr="00EA1C08">
        <w:rPr>
          <w:rFonts w:ascii="Angsana New" w:hAnsi="Angsana New" w:hint="cs"/>
          <w:sz w:val="30"/>
          <w:szCs w:val="30"/>
          <w:cs/>
        </w:rPr>
        <w:t>สำหรับ</w:t>
      </w:r>
      <w:r w:rsidRPr="00EA1C08">
        <w:rPr>
          <w:rFonts w:ascii="Angsana New" w:hAnsi="Angsana New"/>
          <w:sz w:val="30"/>
          <w:szCs w:val="30"/>
          <w:cs/>
        </w:rPr>
        <w:t>สินค้า</w:t>
      </w:r>
      <w:r w:rsidRPr="00EA1C08">
        <w:rPr>
          <w:rFonts w:ascii="Angsana New" w:hAnsi="Angsana New" w:hint="cs"/>
          <w:sz w:val="30"/>
          <w:szCs w:val="30"/>
          <w:cs/>
        </w:rPr>
        <w:t>คงเหลือที่</w:t>
      </w:r>
      <w:r w:rsidRPr="00EA1C08">
        <w:rPr>
          <w:rFonts w:ascii="Angsana New" w:hAnsi="Angsana New"/>
          <w:sz w:val="30"/>
          <w:szCs w:val="30"/>
          <w:cs/>
        </w:rPr>
        <w:t>เคลื่อนไหวช้า</w:t>
      </w:r>
      <w:r w:rsidRPr="00EA1C08">
        <w:rPr>
          <w:rFonts w:ascii="Angsana New" w:hAnsi="Angsana New" w:hint="cs"/>
          <w:sz w:val="30"/>
          <w:szCs w:val="30"/>
          <w:cs/>
        </w:rPr>
        <w:t>และเสื่อมสภาพ</w:t>
      </w:r>
      <w:r w:rsidRPr="00EA1C08">
        <w:rPr>
          <w:rFonts w:ascii="Angsana New" w:hAnsi="Angsana New"/>
          <w:sz w:val="30"/>
          <w:szCs w:val="30"/>
          <w:cs/>
        </w:rPr>
        <w:t>โดยพิจารณาจากสภาพ</w:t>
      </w:r>
      <w:r w:rsidR="00DA36F7">
        <w:rPr>
          <w:rFonts w:ascii="Angsana New" w:hAnsi="Angsana New" w:hint="cs"/>
          <w:sz w:val="30"/>
          <w:szCs w:val="30"/>
          <w:cs/>
        </w:rPr>
        <w:t>และอายุคงค้าง</w:t>
      </w:r>
      <w:r w:rsidRPr="00EA1C08">
        <w:rPr>
          <w:rFonts w:ascii="Angsana New" w:hAnsi="Angsana New"/>
          <w:sz w:val="30"/>
          <w:szCs w:val="30"/>
          <w:cs/>
        </w:rPr>
        <w:t>ของสินค้าและการประมาณการจาก</w:t>
      </w:r>
      <w:r w:rsidRPr="00EA1C08">
        <w:rPr>
          <w:rFonts w:ascii="Angsana New" w:hAnsi="Angsana New" w:hint="cs"/>
          <w:sz w:val="30"/>
          <w:szCs w:val="30"/>
          <w:cs/>
        </w:rPr>
        <w:t>ข้อมูลและ</w:t>
      </w:r>
      <w:r w:rsidRPr="00EA1C08">
        <w:rPr>
          <w:rFonts w:ascii="Angsana New" w:hAnsi="Angsana New"/>
          <w:sz w:val="30"/>
          <w:szCs w:val="30"/>
          <w:cs/>
        </w:rPr>
        <w:t>ประสบการณ์</w:t>
      </w:r>
      <w:r w:rsidRPr="00EA1C08">
        <w:rPr>
          <w:rFonts w:ascii="Angsana New" w:hAnsi="Angsana New" w:hint="cs"/>
          <w:sz w:val="30"/>
          <w:szCs w:val="30"/>
          <w:cs/>
        </w:rPr>
        <w:t>ในอดีต</w:t>
      </w:r>
      <w:r w:rsidRPr="00EA1C08">
        <w:rPr>
          <w:rFonts w:ascii="Angsana New" w:hAnsi="Angsana New"/>
          <w:sz w:val="30"/>
          <w:szCs w:val="30"/>
          <w:cs/>
        </w:rPr>
        <w:t>ที่ผ่านมา</w:t>
      </w:r>
    </w:p>
    <w:p w:rsidR="0017414E" w:rsidRPr="00666025" w:rsidRDefault="0017414E" w:rsidP="00EE71A3">
      <w:pPr>
        <w:pStyle w:val="NoSpacing"/>
        <w:ind w:right="-25"/>
        <w:jc w:val="thaiDistribute"/>
        <w:rPr>
          <w:rFonts w:ascii="Angsana New" w:hAnsi="Angsana New"/>
          <w:sz w:val="24"/>
          <w:szCs w:val="24"/>
        </w:rPr>
      </w:pPr>
    </w:p>
    <w:p w:rsidR="005C3A7D" w:rsidRPr="00EA1C08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 w:rsidRPr="00EA1C08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 w:rsidRPr="00EA1C08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:rsidR="005C3A7D" w:rsidRPr="00666025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C23B4" w:rsidRPr="00EA1C08" w:rsidRDefault="003C23B4" w:rsidP="003C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</w:t>
      </w:r>
      <w:r w:rsidRPr="00EA1C08">
        <w:rPr>
          <w:rFonts w:ascii="Angsana New" w:hAnsi="Angsana New" w:hint="cs"/>
          <w:sz w:val="30"/>
          <w:szCs w:val="30"/>
          <w:cs/>
        </w:rPr>
        <w:t>แสดง</w:t>
      </w:r>
      <w:r w:rsidRPr="00EA1C08">
        <w:rPr>
          <w:rFonts w:ascii="Angsana New" w:hAnsi="Angsana New"/>
          <w:sz w:val="30"/>
          <w:szCs w:val="30"/>
          <w:cs/>
        </w:rPr>
        <w:t>อสังหาริมทรัพย์เพื่อการลงทุ</w:t>
      </w:r>
      <w:r w:rsidRPr="00EA1C08">
        <w:rPr>
          <w:rFonts w:ascii="Angsana New" w:hAnsi="Angsana New" w:hint="cs"/>
          <w:sz w:val="30"/>
          <w:szCs w:val="30"/>
          <w:cs/>
        </w:rPr>
        <w:t>นใน</w:t>
      </w:r>
      <w:r w:rsidRPr="00EA1C08">
        <w:rPr>
          <w:rFonts w:ascii="Angsana New" w:hAnsi="Angsana New"/>
          <w:sz w:val="30"/>
          <w:szCs w:val="30"/>
          <w:cs/>
        </w:rPr>
        <w:t>ราคาทุน</w:t>
      </w:r>
      <w:r w:rsidRPr="00EA1C08">
        <w:rPr>
          <w:rFonts w:ascii="Angsana New" w:hAnsi="Angsana New" w:hint="cs"/>
          <w:sz w:val="30"/>
          <w:szCs w:val="30"/>
          <w:cs/>
        </w:rPr>
        <w:t xml:space="preserve">สุทธิจากค่าเผื่อการด้อยค่า (ถ้ามี)  </w:t>
      </w:r>
    </w:p>
    <w:p w:rsidR="00EE1D19" w:rsidRDefault="00EE1D19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7617B" w:rsidRPr="00EA1C08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CA38C9" w:rsidRPr="00EA1C08" w:rsidRDefault="00CA38C9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</w:t>
      </w:r>
      <w:r w:rsidRPr="00EA1C08">
        <w:rPr>
          <w:rFonts w:ascii="Angsana New" w:hAnsi="Angsana New" w:hint="cs"/>
          <w:i/>
          <w:iCs/>
          <w:sz w:val="30"/>
          <w:szCs w:val="30"/>
          <w:cs/>
        </w:rPr>
        <w:t>เสื่อมราคา</w:t>
      </w:r>
    </w:p>
    <w:p w:rsidR="00CA38C9" w:rsidRPr="00666025" w:rsidRDefault="00CA38C9" w:rsidP="00CA38C9">
      <w:pPr>
        <w:ind w:right="-25"/>
        <w:rPr>
          <w:rFonts w:ascii="Angsana New" w:hAnsi="Angsana New"/>
          <w:sz w:val="24"/>
          <w:szCs w:val="24"/>
        </w:rPr>
      </w:pPr>
    </w:p>
    <w:p w:rsidR="00CA38C9" w:rsidRPr="00EA1C08" w:rsidRDefault="00CA38C9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</w:t>
      </w:r>
      <w:r w:rsidRPr="00EA1C08">
        <w:rPr>
          <w:rFonts w:ascii="Angsana New" w:hAnsi="Angsana New" w:hint="cs"/>
          <w:sz w:val="30"/>
          <w:szCs w:val="30"/>
          <w:cs/>
        </w:rPr>
        <w:t>เสื่อม</w:t>
      </w:r>
      <w:r w:rsidR="00426C31" w:rsidRPr="00EA1C08">
        <w:rPr>
          <w:rFonts w:ascii="Angsana New" w:hAnsi="Angsana New" w:hint="cs"/>
          <w:sz w:val="30"/>
          <w:szCs w:val="30"/>
          <w:cs/>
        </w:rPr>
        <w:t>ราคา</w:t>
      </w:r>
      <w:r w:rsidRPr="00EA1C08">
        <w:rPr>
          <w:rFonts w:ascii="Angsana New" w:hAnsi="Angsana New"/>
          <w:sz w:val="30"/>
          <w:szCs w:val="30"/>
          <w:cs/>
        </w:rPr>
        <w:t>บันทึกเป็น</w:t>
      </w:r>
      <w:r w:rsidRPr="00EA1C0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A1C08">
        <w:rPr>
          <w:rFonts w:ascii="Angsana New" w:hAnsi="Angsana New"/>
          <w:sz w:val="30"/>
          <w:szCs w:val="30"/>
          <w:cs/>
        </w:rPr>
        <w:t>ในกำไร</w:t>
      </w:r>
      <w:r w:rsidR="00DA36F7">
        <w:rPr>
          <w:rFonts w:ascii="Angsana New" w:hAnsi="Angsana New" w:hint="cs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</w:t>
      </w:r>
      <w:r w:rsidR="00DA36F7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Pr="00EA1C0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EA1C0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A1C08">
        <w:rPr>
          <w:rFonts w:ascii="Angsana New" w:hAnsi="Angsana New"/>
          <w:sz w:val="30"/>
          <w:szCs w:val="30"/>
          <w:cs/>
        </w:rPr>
        <w:t>ของ</w:t>
      </w:r>
      <w:r w:rsidR="00426C31" w:rsidRPr="00EA1C08">
        <w:rPr>
          <w:rFonts w:ascii="Angsana New" w:hAnsi="Angsana New" w:hint="cs"/>
          <w:sz w:val="30"/>
          <w:szCs w:val="30"/>
          <w:cs/>
        </w:rPr>
        <w:t>สินทรัพย์</w:t>
      </w:r>
      <w:r w:rsidR="00862BC2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862BC2" w:rsidRPr="00EA1C08">
        <w:rPr>
          <w:rFonts w:ascii="Angsana New" w:hAnsi="Angsana New"/>
          <w:sz w:val="30"/>
          <w:szCs w:val="30"/>
          <w:cs/>
        </w:rPr>
        <w:t>อายุการใ</w:t>
      </w:r>
      <w:r w:rsidR="00862BC2" w:rsidRPr="00EA1C08">
        <w:rPr>
          <w:rFonts w:ascii="Angsana New" w:hAnsi="Angsana New" w:hint="cs"/>
          <w:sz w:val="30"/>
          <w:szCs w:val="30"/>
          <w:cs/>
        </w:rPr>
        <w:t>ห้ประโยชน์</w:t>
      </w:r>
      <w:r w:rsidR="00862BC2" w:rsidRPr="00EA1C08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862BC2" w:rsidRPr="00666025" w:rsidRDefault="00862BC2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4" w:type="dxa"/>
        <w:tblInd w:w="18" w:type="dxa"/>
        <w:tblLayout w:type="fixed"/>
        <w:tblLook w:val="0000"/>
      </w:tblPr>
      <w:tblGrid>
        <w:gridCol w:w="6894"/>
        <w:gridCol w:w="2410"/>
      </w:tblGrid>
      <w:tr w:rsidR="00EA1C08" w:rsidRPr="00EA1C08" w:rsidTr="004B54CC">
        <w:tc>
          <w:tcPr>
            <w:tcW w:w="6894" w:type="dxa"/>
          </w:tcPr>
          <w:p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1C08" w:rsidRPr="00EA1C08" w:rsidTr="004B54CC">
        <w:tc>
          <w:tcPr>
            <w:tcW w:w="6894" w:type="dxa"/>
          </w:tcPr>
          <w:p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62BC2" w:rsidRPr="000430AA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0AA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</w:tr>
      <w:tr w:rsidR="00862BC2" w:rsidRPr="00EA1C08" w:rsidTr="004B54CC">
        <w:tc>
          <w:tcPr>
            <w:tcW w:w="6894" w:type="dxa"/>
          </w:tcPr>
          <w:p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862BC2" w:rsidRPr="000430AA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0AA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0430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30A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0430A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:rsidR="00862BC2" w:rsidRPr="00666025" w:rsidRDefault="0086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5D7939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:rsidR="00FA7DA6" w:rsidRPr="0066602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C23B4" w:rsidRPr="00EA1C08" w:rsidRDefault="003C23B4" w:rsidP="003C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Pr="00EA1C08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EA1C08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EA1C08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EA1C08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EA1C08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EA1C08">
        <w:rPr>
          <w:rFonts w:ascii="Angsana New" w:hAnsi="Angsana New"/>
          <w:sz w:val="30"/>
          <w:szCs w:val="30"/>
          <w:cs/>
        </w:rPr>
        <w:t>แสดง</w:t>
      </w:r>
      <w:r w:rsidRPr="00EA1C08">
        <w:rPr>
          <w:rFonts w:ascii="Angsana New" w:hAnsi="Angsana New" w:hint="cs"/>
          <w:sz w:val="30"/>
          <w:szCs w:val="30"/>
          <w:cs/>
        </w:rPr>
        <w:t>ใน</w:t>
      </w:r>
      <w:r w:rsidRPr="00EA1C08">
        <w:rPr>
          <w:rFonts w:ascii="Angsana New" w:hAnsi="Angsana New"/>
          <w:sz w:val="30"/>
          <w:szCs w:val="30"/>
          <w:cs/>
        </w:rPr>
        <w:t>ราคาทุน</w:t>
      </w:r>
      <w:r w:rsidRPr="00EA1C08">
        <w:rPr>
          <w:rFonts w:ascii="Angsana New" w:hAnsi="Angsana New" w:hint="cs"/>
          <w:sz w:val="30"/>
          <w:szCs w:val="30"/>
          <w:cs/>
        </w:rPr>
        <w:t>สุทธิจาก</w:t>
      </w:r>
      <w:r w:rsidRPr="00EA1C08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Pr="00EA1C08">
        <w:rPr>
          <w:rFonts w:ascii="Angsana New" w:hAnsi="Angsana New" w:hint="cs"/>
          <w:sz w:val="30"/>
          <w:szCs w:val="30"/>
          <w:cs/>
        </w:rPr>
        <w:t>ค่าเผื่อ</w:t>
      </w:r>
      <w:r w:rsidRPr="00EA1C08">
        <w:rPr>
          <w:rFonts w:ascii="Angsana New" w:hAnsi="Angsana New"/>
          <w:sz w:val="30"/>
          <w:szCs w:val="30"/>
          <w:cs/>
        </w:rPr>
        <w:t>การด้อยค่า</w:t>
      </w:r>
    </w:p>
    <w:p w:rsidR="00113D0C" w:rsidRPr="00666025" w:rsidRDefault="0011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:rsidR="00FA7DA6" w:rsidRPr="0066602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DA36F7">
        <w:rPr>
          <w:rFonts w:ascii="Angsana New" w:hAnsi="Angsana New" w:hint="cs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</w:t>
      </w:r>
      <w:r w:rsidR="003D4F1C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Pr="00EA1C0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EA1C0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A1C08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Pr="00EA1C08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EA1C08">
        <w:rPr>
          <w:rFonts w:ascii="Angsana New" w:hAnsi="Angsana New"/>
          <w:sz w:val="30"/>
          <w:szCs w:val="30"/>
          <w:cs/>
        </w:rPr>
        <w:t>อายุการใ</w:t>
      </w:r>
      <w:r w:rsidRPr="00EA1C0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A1C08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13D0C" w:rsidRPr="00666025" w:rsidRDefault="00113D0C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4" w:type="dxa"/>
        <w:tblInd w:w="18" w:type="dxa"/>
        <w:tblLayout w:type="fixed"/>
        <w:tblLook w:val="0000"/>
      </w:tblPr>
      <w:tblGrid>
        <w:gridCol w:w="6894"/>
        <w:gridCol w:w="2410"/>
      </w:tblGrid>
      <w:tr w:rsidR="00EA1C08" w:rsidRPr="00EA1C08" w:rsidTr="005D0BBA">
        <w:tc>
          <w:tcPr>
            <w:tcW w:w="6894" w:type="dxa"/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1C08" w:rsidRPr="00EA1C08" w:rsidTr="005D0BBA">
        <w:tc>
          <w:tcPr>
            <w:tcW w:w="6894" w:type="dxa"/>
          </w:tcPr>
          <w:p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51FE9" w:rsidRPr="00F74F9B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4F9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74F9B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F74F9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1C08" w:rsidRPr="00EA1C08" w:rsidTr="005D0BBA">
        <w:tc>
          <w:tcPr>
            <w:tcW w:w="6894" w:type="dxa"/>
          </w:tcPr>
          <w:p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C51FE9" w:rsidRPr="00F74F9B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F9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74F9B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F74F9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A1C08" w:rsidRPr="00EA1C08" w:rsidTr="005D0BBA">
        <w:tc>
          <w:tcPr>
            <w:tcW w:w="6894" w:type="dxa"/>
          </w:tcPr>
          <w:p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C51FE9" w:rsidRPr="00F74F9B" w:rsidRDefault="00F74F9B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F9B">
              <w:rPr>
                <w:rFonts w:ascii="Angsana New" w:hAnsi="Angsana New"/>
                <w:sz w:val="30"/>
                <w:szCs w:val="30"/>
              </w:rPr>
              <w:t>1</w:t>
            </w:r>
            <w:r w:rsidR="00C51FE9" w:rsidRPr="00F74F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FE9" w:rsidRPr="00F74F9B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C51FE9" w:rsidRPr="00F74F9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1C08" w:rsidRPr="00EA1C08" w:rsidTr="005D0BBA">
        <w:tc>
          <w:tcPr>
            <w:tcW w:w="6894" w:type="dxa"/>
          </w:tcPr>
          <w:p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C51FE9" w:rsidRPr="00F74F9B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F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74F9B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74F9B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</w:tr>
      <w:tr w:rsidR="00C51FE9" w:rsidRPr="00EA1C08" w:rsidTr="005D0BBA">
        <w:tc>
          <w:tcPr>
            <w:tcW w:w="6894" w:type="dxa"/>
          </w:tcPr>
          <w:p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:rsidR="00C51FE9" w:rsidRPr="00F74F9B" w:rsidRDefault="00F74F9B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F9B">
              <w:rPr>
                <w:rFonts w:ascii="Angsana New" w:hAnsi="Angsana New"/>
                <w:sz w:val="30"/>
                <w:szCs w:val="30"/>
              </w:rPr>
              <w:t>3</w:t>
            </w:r>
            <w:r w:rsidR="00C51FE9" w:rsidRPr="00F74F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FE9" w:rsidRPr="00F74F9B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C51FE9" w:rsidRPr="00F74F9B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1C4A3E" w:rsidRPr="00666025" w:rsidRDefault="001C4A3E" w:rsidP="00C5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51FE9" w:rsidRPr="00EA1C08" w:rsidRDefault="00C51FE9" w:rsidP="00C5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ุกสิ้นรอบปีบัญชีและปรับปรุงตามความเหมาะสม</w:t>
      </w:r>
    </w:p>
    <w:p w:rsidR="00DE3906" w:rsidRDefault="00DE3906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F7617B" w:rsidRDefault="00F7617B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F7617B" w:rsidRDefault="00F7617B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Pr="00EA1C08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EA1C08">
        <w:rPr>
          <w:rFonts w:ascii="Angsana New" w:hAnsi="Angsana New"/>
          <w:b/>
          <w:bCs/>
          <w:szCs w:val="30"/>
          <w:cs/>
        </w:rPr>
        <w:lastRenderedPageBreak/>
        <w:t>สินทรัพย์สิทธิการใช้</w:t>
      </w:r>
    </w:p>
    <w:p w:rsidR="00EF5D74" w:rsidRPr="00666025" w:rsidRDefault="00EF5D74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C21EEF" w:rsidRPr="00EA1C08" w:rsidRDefault="00C21EEF" w:rsidP="00C21EEF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กลุ่ม</w:t>
      </w:r>
      <w:r w:rsidRPr="00EA1C08">
        <w:rPr>
          <w:rFonts w:ascii="Angsana New" w:hAnsi="Angsana New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</w:t>
      </w:r>
    </w:p>
    <w:p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121FBD" w:rsidRPr="00EA1C08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121FBD" w:rsidRPr="00EA1C08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 w:rsidRPr="00EA1C08">
        <w:rPr>
          <w:rFonts w:ascii="Angsana New" w:hAnsi="Angsana New" w:hint="cs"/>
          <w:szCs w:val="30"/>
          <w:cs/>
        </w:rPr>
        <w:t>หรือตามอายุการให้ประโยชน์ของสินทรัพย์</w:t>
      </w:r>
      <w:r w:rsidR="00DA36F7">
        <w:rPr>
          <w:rFonts w:ascii="Angsana New" w:hAnsi="Angsana New" w:hint="cs"/>
          <w:szCs w:val="30"/>
          <w:cs/>
        </w:rPr>
        <w:t>แล้วแต่อย่างใดจะสั้นกว่า</w:t>
      </w:r>
      <w:r w:rsidRPr="00EA1C08">
        <w:rPr>
          <w:rFonts w:ascii="Angsana New" w:hAnsi="Angsana New"/>
          <w:szCs w:val="30"/>
          <w:cs/>
        </w:rPr>
        <w:t>เป็น</w:t>
      </w:r>
      <w:r w:rsidRPr="000430AA">
        <w:rPr>
          <w:rFonts w:ascii="Angsana New" w:hAnsi="Angsana New"/>
          <w:szCs w:val="30"/>
          <w:cs/>
        </w:rPr>
        <w:t xml:space="preserve">ระยะเวลา </w:t>
      </w:r>
      <w:r w:rsidR="00A70B60" w:rsidRPr="000430AA">
        <w:rPr>
          <w:rFonts w:ascii="Angsana New" w:hAnsi="Angsana New"/>
          <w:szCs w:val="30"/>
        </w:rPr>
        <w:t xml:space="preserve">5 </w:t>
      </w:r>
      <w:r w:rsidR="00A70B60" w:rsidRPr="000430AA">
        <w:rPr>
          <w:rFonts w:ascii="Angsana New" w:hAnsi="Angsana New" w:hint="cs"/>
          <w:szCs w:val="30"/>
          <w:cs/>
        </w:rPr>
        <w:t>ถึง</w:t>
      </w:r>
      <w:r w:rsidRPr="000430AA">
        <w:rPr>
          <w:rFonts w:ascii="Angsana New" w:hAnsi="Angsana New"/>
          <w:szCs w:val="30"/>
        </w:rPr>
        <w:t xml:space="preserve"> 2</w:t>
      </w:r>
      <w:r w:rsidR="00DB12AA" w:rsidRPr="000430AA">
        <w:rPr>
          <w:rFonts w:ascii="Angsana New" w:hAnsi="Angsana New" w:hint="cs"/>
          <w:szCs w:val="30"/>
        </w:rPr>
        <w:t>5</w:t>
      </w:r>
      <w:r w:rsidRPr="000430AA">
        <w:rPr>
          <w:rFonts w:ascii="Angsana New" w:hAnsi="Angsana New"/>
          <w:szCs w:val="30"/>
          <w:cs/>
        </w:rPr>
        <w:t xml:space="preserve"> ปี</w:t>
      </w:r>
      <w:r w:rsidRPr="00EA1C08">
        <w:rPr>
          <w:rFonts w:ascii="Angsana New" w:hAnsi="Angsana New"/>
          <w:szCs w:val="30"/>
          <w:cs/>
        </w:rPr>
        <w:t xml:space="preserve"> </w:t>
      </w:r>
    </w:p>
    <w:p w:rsidR="00B63C99" w:rsidRPr="00666025" w:rsidRDefault="00B63C9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870957" w:rsidRPr="00EA1C08" w:rsidRDefault="00870957" w:rsidP="00870957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 (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870957" w:rsidRPr="00666025" w:rsidRDefault="00870957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870957" w:rsidRPr="00EA1C08" w:rsidRDefault="00870957" w:rsidP="00870957">
      <w:pPr>
        <w:ind w:right="-25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Pr="00EA1C08">
        <w:rPr>
          <w:rFonts w:ascii="Angsana New" w:hAnsi="Angsana New" w:hint="cs"/>
          <w:sz w:val="30"/>
          <w:szCs w:val="30"/>
          <w:cs/>
        </w:rPr>
        <w:t>สุทธิจาก</w:t>
      </w:r>
      <w:r w:rsidRPr="00EA1C0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EA1C08">
        <w:rPr>
          <w:rFonts w:ascii="Angsana New" w:hAnsi="Angsana New" w:hint="cs"/>
          <w:sz w:val="30"/>
          <w:szCs w:val="30"/>
          <w:cs/>
        </w:rPr>
        <w:t>ค่าเผื่อ</w:t>
      </w:r>
      <w:r w:rsidRPr="00EA1C08">
        <w:rPr>
          <w:rFonts w:ascii="Angsana New" w:hAnsi="Angsana New"/>
          <w:sz w:val="30"/>
          <w:szCs w:val="30"/>
          <w:cs/>
        </w:rPr>
        <w:t>การด้อยค่า</w:t>
      </w:r>
      <w:r w:rsidRPr="00EA1C0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870957" w:rsidRPr="00666025" w:rsidRDefault="00870957" w:rsidP="00870957">
      <w:pPr>
        <w:ind w:right="-25"/>
        <w:rPr>
          <w:rFonts w:ascii="Angsana New" w:hAnsi="Angsana New"/>
          <w:i/>
          <w:iCs/>
          <w:sz w:val="24"/>
          <w:szCs w:val="24"/>
        </w:rPr>
      </w:pPr>
    </w:p>
    <w:p w:rsidR="00870957" w:rsidRPr="00EA1C08" w:rsidRDefault="00870957" w:rsidP="00870957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870957" w:rsidRPr="00666025" w:rsidRDefault="00870957" w:rsidP="00870957">
      <w:pPr>
        <w:ind w:right="-25"/>
        <w:rPr>
          <w:rFonts w:ascii="Angsana New" w:hAnsi="Angsana New"/>
          <w:sz w:val="24"/>
          <w:szCs w:val="24"/>
        </w:rPr>
      </w:pPr>
    </w:p>
    <w:p w:rsidR="00870957" w:rsidRDefault="00870957" w:rsidP="00366309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EA1C0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A1C08">
        <w:rPr>
          <w:rFonts w:ascii="Angsana New" w:hAnsi="Angsana New"/>
          <w:sz w:val="30"/>
          <w:szCs w:val="30"/>
          <w:cs/>
        </w:rPr>
        <w:t>ในกำไร</w:t>
      </w:r>
      <w:r w:rsidR="00BE27FE">
        <w:rPr>
          <w:rFonts w:ascii="Angsana New" w:hAnsi="Angsana New" w:hint="cs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</w:t>
      </w:r>
      <w:r w:rsidRPr="00EA1C08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A1C0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EA1C0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A1C08">
        <w:rPr>
          <w:rFonts w:ascii="Angsana New" w:hAnsi="Angsana New"/>
          <w:sz w:val="30"/>
          <w:szCs w:val="30"/>
          <w:cs/>
        </w:rPr>
        <w:t>เป็น</w:t>
      </w:r>
      <w:r w:rsidRPr="000430AA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0430AA">
        <w:rPr>
          <w:rFonts w:ascii="Angsana New" w:hAnsi="Angsana New"/>
          <w:sz w:val="30"/>
          <w:szCs w:val="30"/>
        </w:rPr>
        <w:t>3</w:t>
      </w:r>
      <w:r w:rsidRPr="000430AA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0430AA">
        <w:rPr>
          <w:rFonts w:ascii="Angsana New" w:hAnsi="Angsana New"/>
          <w:sz w:val="30"/>
          <w:szCs w:val="30"/>
        </w:rPr>
        <w:t>10</w:t>
      </w:r>
      <w:r w:rsidRPr="000430AA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  <w:r w:rsidR="00583EE5" w:rsidRPr="00EA1C0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66309" w:rsidRPr="00EA1C08">
        <w:rPr>
          <w:rFonts w:ascii="Angsana New" w:hAnsi="Angsana New"/>
          <w:sz w:val="30"/>
          <w:szCs w:val="30"/>
          <w:cs/>
        </w:rPr>
        <w:t>วิธีการตัดจำหน่ายและอายุการให้ประโยชน์ของสินทรัพย์ถูกทบทวนอย่างน้อยทุก</w:t>
      </w:r>
      <w:r w:rsidR="007A4339" w:rsidRPr="00EA1C08">
        <w:rPr>
          <w:rFonts w:ascii="Angsana New" w:hAnsi="Angsana New" w:hint="cs"/>
          <w:sz w:val="30"/>
          <w:szCs w:val="30"/>
          <w:cs/>
        </w:rPr>
        <w:t>สิ้น</w:t>
      </w:r>
      <w:r w:rsidR="007A4339" w:rsidRPr="00EA1C08">
        <w:rPr>
          <w:rFonts w:ascii="Angsana New" w:hAnsi="Angsana New"/>
          <w:sz w:val="30"/>
          <w:szCs w:val="30"/>
          <w:cs/>
        </w:rPr>
        <w:t>รอบปีบัญชี</w:t>
      </w:r>
      <w:r w:rsidR="00366309" w:rsidRPr="00EA1C08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:rsidR="00F7617B" w:rsidRPr="00666025" w:rsidRDefault="00F7617B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="004E51A7" w:rsidRPr="00EA1C08">
        <w:rPr>
          <w:rFonts w:ascii="Angsana New" w:hAnsi="Angsana New"/>
          <w:b/>
          <w:bCs/>
          <w:sz w:val="30"/>
          <w:szCs w:val="30"/>
        </w:rPr>
        <w:t xml:space="preserve"> </w:t>
      </w:r>
      <w:r w:rsidR="00052B4C" w:rsidRPr="00EA1C08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121FBD" w:rsidRPr="00EA1C08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  <w:r w:rsidR="00052B4C" w:rsidRPr="00EA1C08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A7DA6" w:rsidRPr="00666025" w:rsidRDefault="00FA7DA6" w:rsidP="00FA7DA6">
      <w:pPr>
        <w:pStyle w:val="AccPolicyHeading"/>
        <w:rPr>
          <w:sz w:val="24"/>
          <w:szCs w:val="24"/>
        </w:rPr>
      </w:pPr>
    </w:p>
    <w:p w:rsidR="00870957" w:rsidRPr="00EA1C08" w:rsidRDefault="00870957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ทุกวันที่ในงบฐานะการเงินว่ามีข้อบ่งชี้เรื่องการด้อยค่าหรือไม่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Pr="00EA1C08">
        <w:rPr>
          <w:rFonts w:ascii="Angsana New" w:hAnsi="Angsana New" w:hint="cs"/>
          <w:sz w:val="30"/>
          <w:szCs w:val="30"/>
          <w:cs/>
        </w:rPr>
        <w:t xml:space="preserve">ของสินทรัพย์ </w:t>
      </w:r>
      <w:r w:rsidRPr="00EA1C08">
        <w:rPr>
          <w:rFonts w:ascii="Angsana New" w:hAnsi="Angsana New"/>
          <w:sz w:val="30"/>
          <w:szCs w:val="30"/>
        </w:rPr>
        <w:t>(</w:t>
      </w:r>
      <w:r w:rsidRPr="00EA1C08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EA1C08">
        <w:rPr>
          <w:rFonts w:ascii="Angsana New" w:hAnsi="Angsana New"/>
          <w:sz w:val="30"/>
          <w:szCs w:val="30"/>
          <w:cs/>
        </w:rPr>
        <w:t>องสินทรัพย์หรือมูลค่าจากการใช้ของสินทรัพย์นั้นแล้วแต่</w:t>
      </w:r>
      <w:r w:rsidRPr="00EA1C08">
        <w:rPr>
          <w:rFonts w:ascii="Angsana New" w:hAnsi="Angsana New" w:hint="cs"/>
          <w:sz w:val="30"/>
          <w:szCs w:val="30"/>
          <w:cs/>
        </w:rPr>
        <w:t>จำนวน</w:t>
      </w:r>
      <w:r w:rsidRPr="00EA1C08">
        <w:rPr>
          <w:rFonts w:ascii="Angsana New" w:hAnsi="Angsana New"/>
          <w:sz w:val="30"/>
          <w:szCs w:val="30"/>
          <w:cs/>
        </w:rPr>
        <w:t>ใดจะสูงกว่า)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1C4A3E" w:rsidRPr="00666025" w:rsidRDefault="001C4A3E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666025" w:rsidRDefault="00870957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บริษัทจะบันทึกกลับรายการ</w:t>
      </w:r>
      <w:r w:rsidRPr="00EA1C08">
        <w:rPr>
          <w:rFonts w:ascii="Angsana New" w:hAnsi="Angsana New" w:hint="cs"/>
          <w:sz w:val="30"/>
          <w:szCs w:val="30"/>
          <w:cs/>
        </w:rPr>
        <w:t>ผล</w:t>
      </w:r>
      <w:r w:rsidRPr="00EA1C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EA1C08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Pr="00EA1C08">
        <w:rPr>
          <w:rFonts w:ascii="Angsana New" w:hAnsi="Angsana New"/>
          <w:sz w:val="30"/>
          <w:szCs w:val="30"/>
          <w:cs/>
        </w:rPr>
        <w:t>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EA1C08">
        <w:rPr>
          <w:rFonts w:ascii="Angsana New" w:hAnsi="Angsana New" w:hint="cs"/>
          <w:sz w:val="30"/>
          <w:szCs w:val="30"/>
          <w:cs/>
        </w:rPr>
        <w:t xml:space="preserve">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CD07A2" w:rsidRDefault="00CD07A2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Cs w:val="30"/>
        </w:rPr>
      </w:pPr>
    </w:p>
    <w:p w:rsidR="00CD07A2" w:rsidRDefault="00CD07A2" w:rsidP="00CD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Cs w:val="30"/>
        </w:rPr>
      </w:pPr>
      <w:r w:rsidRPr="00CD07A2">
        <w:rPr>
          <w:rFonts w:ascii="Angsana New" w:hAnsi="Angsana New"/>
          <w:b/>
          <w:bCs/>
          <w:szCs w:val="30"/>
          <w:cs/>
        </w:rPr>
        <w:lastRenderedPageBreak/>
        <w:t>เจ้าหนี้การค้าและเจ้าหนี้อื่น</w:t>
      </w:r>
    </w:p>
    <w:p w:rsidR="00491857" w:rsidRPr="00CD07A2" w:rsidRDefault="00491857" w:rsidP="00CD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91857" w:rsidRPr="00491857" w:rsidRDefault="00491857" w:rsidP="0049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Cs w:val="30"/>
        </w:rPr>
      </w:pPr>
      <w:r w:rsidRPr="00491857">
        <w:rPr>
          <w:rFonts w:ascii="Angsana New" w:hAnsi="Angsana New"/>
          <w:szCs w:val="30"/>
          <w:cs/>
        </w:rPr>
        <w:t>เจ้าหนี้การค้าและเจ้าหนี้อื่นแสดงในราคาทุน</w:t>
      </w:r>
    </w:p>
    <w:p w:rsidR="00CD07A2" w:rsidRPr="00491857" w:rsidRDefault="00CD07A2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21FBD" w:rsidRPr="00666025" w:rsidRDefault="00121FBD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6737F1" w:rsidRPr="00EA1C08" w:rsidRDefault="006737F1" w:rsidP="006737F1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 w:rsidRPr="00EA1C08">
        <w:rPr>
          <w:rFonts w:ascii="Angsana New" w:hAnsi="Angsana New" w:hint="cs"/>
          <w:szCs w:val="30"/>
          <w:cs/>
        </w:rPr>
        <w:t>กลุ่ม</w:t>
      </w:r>
      <w:r w:rsidRPr="00EA1C08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Pr="00EA1C08">
        <w:rPr>
          <w:rFonts w:ascii="Angsana New" w:hAnsi="Angsana New" w:hint="cs"/>
          <w:szCs w:val="30"/>
          <w:cs/>
        </w:rPr>
        <w:t>กลุ่ม</w:t>
      </w:r>
      <w:r w:rsidRPr="00EA1C08">
        <w:rPr>
          <w:rFonts w:ascii="Angsana New" w:hAnsi="Angsana New"/>
          <w:szCs w:val="30"/>
          <w:cs/>
        </w:rPr>
        <w:t xml:space="preserve">บริษัท </w:t>
      </w:r>
    </w:p>
    <w:p w:rsidR="006737F1" w:rsidRPr="00666025" w:rsidRDefault="006737F1" w:rsidP="006737F1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6737F1" w:rsidRPr="00EA1C08" w:rsidRDefault="006737F1" w:rsidP="00B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ภายหลังจากสัญญาเช่าเริ่มมีผล 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บริษัทวัดมูลค่าหนี้สินตามสัญญาเช่าโดย (</w:t>
      </w:r>
      <w:r w:rsidRPr="00EA1C08">
        <w:rPr>
          <w:rFonts w:ascii="Angsana New" w:hAnsi="Angsana New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Pr="00EA1C08">
        <w:rPr>
          <w:rFonts w:ascii="Angsana New" w:hAnsi="Angsana New"/>
          <w:sz w:val="30"/>
          <w:szCs w:val="30"/>
        </w:rPr>
        <w:t>3</w:t>
      </w:r>
      <w:r w:rsidRPr="00EA1C08">
        <w:rPr>
          <w:rFonts w:ascii="Angsana New" w:hAnsi="Angsana New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</w:p>
    <w:p w:rsidR="006737F1" w:rsidRPr="00666025" w:rsidRDefault="006737F1" w:rsidP="006737F1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F7617B" w:rsidRDefault="00F7617B" w:rsidP="00F7617B">
      <w:pPr>
        <w:pStyle w:val="NoSpacing"/>
        <w:jc w:val="thaiDistribute"/>
        <w:rPr>
          <w:rFonts w:ascii="Angsana New" w:hAnsi="Angsana New"/>
          <w:szCs w:val="30"/>
        </w:rPr>
      </w:pPr>
      <w:r w:rsidRPr="00041E0A">
        <w:rPr>
          <w:rFonts w:ascii="Angsana New" w:hAnsi="Angsana New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041E0A">
        <w:rPr>
          <w:rFonts w:ascii="Angsana New" w:hAnsi="Angsana New"/>
          <w:szCs w:val="30"/>
        </w:rPr>
        <w:t>12</w:t>
      </w:r>
      <w:r w:rsidRPr="00041E0A">
        <w:rPr>
          <w:rFonts w:ascii="Angsana New" w:hAnsi="Angsana New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666025">
        <w:rPr>
          <w:rFonts w:ascii="Angsana New" w:hAnsi="Angsana New" w:hint="cs"/>
          <w:szCs w:val="30"/>
          <w:cs/>
        </w:rPr>
        <w:t xml:space="preserve"> </w:t>
      </w:r>
      <w:r w:rsidRPr="00902B6F">
        <w:rPr>
          <w:rFonts w:ascii="Angsana New" w:hAnsi="Angsana New"/>
          <w:szCs w:val="30"/>
          <w:cs/>
        </w:rPr>
        <w:t>(พิจารณาตามลักษณะทางกายภาพของสินทรัพย์เมื่อมองในสภาพใหม่)</w:t>
      </w:r>
      <w:r w:rsidRPr="00AD33A2">
        <w:rPr>
          <w:rFonts w:ascii="Angsana New" w:hAnsi="Angsana New"/>
          <w:szCs w:val="30"/>
          <w:cs/>
        </w:rPr>
        <w:t xml:space="preserve"> </w:t>
      </w:r>
      <w:r w:rsidRPr="00041E0A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D94B5C" w:rsidRDefault="00D94B5C" w:rsidP="00F7617B">
      <w:pPr>
        <w:pStyle w:val="NoSpacing"/>
        <w:jc w:val="thaiDistribute"/>
        <w:rPr>
          <w:rFonts w:ascii="Angsana New" w:hAnsi="Angsana New"/>
          <w:szCs w:val="30"/>
        </w:rPr>
      </w:pPr>
    </w:p>
    <w:p w:rsidR="00DA4395" w:rsidRDefault="00D94B5C" w:rsidP="00D4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7A6E">
        <w:rPr>
          <w:rFonts w:ascii="Angsana New" w:hAnsi="Angsana New"/>
          <w:spacing w:val="4"/>
          <w:sz w:val="30"/>
          <w:szCs w:val="30"/>
          <w:cs/>
        </w:rPr>
        <w:t>การขายและเช่ากลับคืนสินทรัพย์ที่กลุ่มบริษัท (ในฐานะผู้ขายและผู้เช่ากลับ) ได้ประเมินแล้วไม่ถือว่าเป็นการขายสินทรัพย์</w:t>
      </w:r>
      <w:r w:rsidRPr="00D94B5C">
        <w:rPr>
          <w:rFonts w:ascii="Angsana New" w:hAnsi="Angsana New"/>
          <w:sz w:val="30"/>
          <w:szCs w:val="30"/>
          <w:cs/>
        </w:rPr>
        <w:t>สำหรับการรายงานทางการเงิน กลุ่มบริษัทรับรู้สินทรัพย์นั้นต่อไปตามเดิมและรับรู้หนี้สินตามสัญญาเช่าเท่ากับจำนวนเงินที่ได้รับจากการจากการโอนสินทรัพย์นั้น</w:t>
      </w:r>
    </w:p>
    <w:p w:rsidR="00D94B5C" w:rsidRPr="00D94B5C" w:rsidRDefault="00D94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:rsidR="00D12E93" w:rsidRPr="00666025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24"/>
          <w:szCs w:val="24"/>
          <w:highlight w:val="cyan"/>
        </w:rPr>
      </w:pPr>
    </w:p>
    <w:p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่า ซึ่งจะทยอยรับรู้เป็นรายได้ในงบกำไรขาดทุน</w:t>
      </w:r>
      <w:r w:rsidRPr="00EA1C08">
        <w:rPr>
          <w:rFonts w:ascii="Angsana New" w:hAnsi="Angsana New" w:hint="cs"/>
          <w:sz w:val="30"/>
          <w:szCs w:val="30"/>
          <w:cs/>
        </w:rPr>
        <w:t>เบ็ดเสร็จคำนวณโดย</w:t>
      </w:r>
      <w:r w:rsidRPr="00EA1C08">
        <w:rPr>
          <w:rFonts w:ascii="Angsana New" w:hAnsi="Angsana New"/>
          <w:sz w:val="30"/>
          <w:szCs w:val="30"/>
          <w:cs/>
        </w:rPr>
        <w:t>วิธีเส้นตรง</w:t>
      </w:r>
      <w:r w:rsidRPr="00EA1C08">
        <w:rPr>
          <w:rFonts w:ascii="Angsana New" w:hAnsi="Angsana New" w:hint="cs"/>
          <w:sz w:val="30"/>
          <w:szCs w:val="30"/>
          <w:cs/>
        </w:rPr>
        <w:t>ตาม</w:t>
      </w:r>
      <w:r w:rsidRPr="00EA1C08">
        <w:rPr>
          <w:rFonts w:ascii="Angsana New" w:hAnsi="Angsana New"/>
          <w:sz w:val="30"/>
          <w:szCs w:val="30"/>
          <w:cs/>
        </w:rPr>
        <w:t>อายุของสัญญา</w:t>
      </w:r>
      <w:r w:rsidRPr="00EA1C08">
        <w:rPr>
          <w:rFonts w:ascii="Angsana New" w:hAnsi="Angsana New" w:hint="cs"/>
          <w:sz w:val="30"/>
          <w:szCs w:val="30"/>
          <w:cs/>
        </w:rPr>
        <w:t>เช่า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ปี</w:t>
      </w:r>
    </w:p>
    <w:p w:rsidR="001D02CD" w:rsidRDefault="001D02C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D94B5C" w:rsidRDefault="00D94B5C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D94B5C" w:rsidRDefault="00D94B5C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D94B5C" w:rsidRDefault="00D94B5C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D94B5C" w:rsidRPr="00666025" w:rsidRDefault="00D94B5C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:rsidR="007F3E7A" w:rsidRPr="00D94B5C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6737F1" w:rsidRPr="00D94B5C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F7617B" w:rsidRDefault="00F7617B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ภาระผูกพัน</w:t>
      </w:r>
      <w:r w:rsidRPr="00EA1C08">
        <w:rPr>
          <w:rFonts w:ascii="Angsana New" w:hAnsi="Angsana New" w:hint="cs"/>
          <w:sz w:val="30"/>
          <w:szCs w:val="30"/>
          <w:cs/>
        </w:rPr>
        <w:t>สำหรับ</w:t>
      </w:r>
      <w:r w:rsidRPr="00EA1C08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 w:rsidRPr="00EA1C08">
        <w:rPr>
          <w:rFonts w:ascii="Angsana New" w:hAnsi="Angsana New" w:hint="cs"/>
          <w:sz w:val="30"/>
          <w:szCs w:val="30"/>
          <w:cs/>
        </w:rPr>
        <w:t>คุ้มครอง</w:t>
      </w:r>
      <w:r w:rsidRPr="00EA1C08">
        <w:rPr>
          <w:rFonts w:ascii="Angsana New" w:hAnsi="Angsana New"/>
          <w:sz w:val="30"/>
          <w:szCs w:val="30"/>
          <w:cs/>
        </w:rPr>
        <w:t>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 w:rsidRPr="00EA1C08"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EA1C08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 w:rsidRPr="00EA1C08"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EA1C08">
        <w:rPr>
          <w:rFonts w:ascii="Angsana New" w:hAnsi="Angsana New"/>
          <w:sz w:val="30"/>
          <w:szCs w:val="30"/>
          <w:cs/>
        </w:rPr>
        <w:t>ต้นทุนดอกเบี้ย</w:t>
      </w:r>
      <w:r w:rsidRPr="00EA1C08"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 ส่วน</w:t>
      </w:r>
      <w:r w:rsidRPr="00EA1C08">
        <w:rPr>
          <w:rFonts w:ascii="Angsana New" w:hAnsi="Angsana New"/>
          <w:sz w:val="30"/>
          <w:szCs w:val="30"/>
          <w:cs/>
        </w:rPr>
        <w:t>กำไร/ขาดทุน</w:t>
      </w:r>
      <w:r w:rsidRPr="00EA1C08">
        <w:rPr>
          <w:rFonts w:ascii="Angsana New" w:hAnsi="Angsana New" w:hint="cs"/>
          <w:sz w:val="30"/>
          <w:szCs w:val="30"/>
          <w:cs/>
        </w:rPr>
        <w:t>จากการวัดมูลค่า</w:t>
      </w:r>
      <w:r w:rsidR="00BE27FE">
        <w:rPr>
          <w:rFonts w:ascii="Angsana New" w:hAnsi="Angsana New" w:hint="cs"/>
          <w:sz w:val="30"/>
          <w:szCs w:val="30"/>
          <w:cs/>
        </w:rPr>
        <w:t>ใหม่</w:t>
      </w:r>
      <w:r w:rsidRPr="00EA1C08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A1C08">
        <w:rPr>
          <w:rFonts w:ascii="Angsana New" w:hAnsi="Angsana New" w:hint="cs"/>
          <w:sz w:val="30"/>
          <w:szCs w:val="30"/>
          <w:cs/>
        </w:rPr>
        <w:t>รับรู้เป็นรายการกำไรขาดทุนเบ็ดเสร็จอื่น</w:t>
      </w:r>
      <w:r w:rsidRPr="00EA1C08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:rsidR="00152E8F" w:rsidRPr="00D94B5C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7F3E7A" w:rsidRPr="00D94B5C" w:rsidRDefault="007F3E7A" w:rsidP="00D94B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ประมาณการหนี้สินจะถูกรับรู้ในงบ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DA4395" w:rsidRPr="00D94B5C" w:rsidRDefault="00DA4395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7F3E7A" w:rsidRPr="00D94B5C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F7617B" w:rsidRPr="00D94B5C" w:rsidRDefault="006737F1" w:rsidP="00D94B5C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มูลค่ายุติธรรมเป็นราคาที่</w:t>
      </w:r>
      <w:r w:rsidRPr="00EA1C08">
        <w:rPr>
          <w:rFonts w:ascii="Angsana New" w:hAnsi="Angsana New" w:hint="cs"/>
          <w:szCs w:val="30"/>
          <w:cs/>
        </w:rPr>
        <w:t>กลุ่ม</w:t>
      </w:r>
      <w:r w:rsidRPr="00EA1C08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ณ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วันที่วัดมูลค่า</w:t>
      </w:r>
      <w:r w:rsidRPr="00EA1C08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EA1C08">
        <w:rPr>
          <w:rFonts w:ascii="Angsana New" w:hAnsi="Angsana New"/>
          <w:szCs w:val="30"/>
        </w:rPr>
        <w:t xml:space="preserve"> 3 </w:t>
      </w:r>
      <w:r w:rsidRPr="00EA1C08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="00BE27FE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EA1C08">
        <w:rPr>
          <w:rFonts w:ascii="Angsana New" w:hAnsi="Angsana New"/>
          <w:szCs w:val="30"/>
        </w:rPr>
        <w:t>(“</w:t>
      </w:r>
      <w:r w:rsidRPr="00EA1C08">
        <w:rPr>
          <w:rFonts w:ascii="Angsana New" w:hAnsi="Angsana New"/>
          <w:szCs w:val="30"/>
          <w:cs/>
        </w:rPr>
        <w:t>ข้อมูลระดับ</w:t>
      </w:r>
      <w:r w:rsidRPr="00EA1C08">
        <w:rPr>
          <w:rFonts w:ascii="Angsana New" w:hAnsi="Angsana New"/>
          <w:szCs w:val="30"/>
        </w:rPr>
        <w:t xml:space="preserve"> 1”) </w:t>
      </w:r>
      <w:r w:rsidRPr="00EA1C08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EA1C08">
        <w:rPr>
          <w:rFonts w:ascii="Angsana New" w:hAnsi="Angsana New"/>
          <w:szCs w:val="30"/>
        </w:rPr>
        <w:t>“</w:t>
      </w:r>
      <w:r w:rsidRPr="00EA1C08">
        <w:rPr>
          <w:rFonts w:ascii="Angsana New" w:hAnsi="Angsana New"/>
          <w:szCs w:val="30"/>
          <w:cs/>
        </w:rPr>
        <w:t xml:space="preserve">ข้อมูลระดับ </w:t>
      </w:r>
      <w:r w:rsidRPr="00EA1C08">
        <w:rPr>
          <w:rFonts w:ascii="Angsana New" w:hAnsi="Angsana New"/>
          <w:szCs w:val="30"/>
        </w:rPr>
        <w:t>2”</w:t>
      </w:r>
      <w:r w:rsidRPr="00EA1C08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EA1C08">
        <w:rPr>
          <w:rFonts w:ascii="Angsana New" w:hAnsi="Angsana New"/>
          <w:szCs w:val="30"/>
        </w:rPr>
        <w:t xml:space="preserve"> (“</w:t>
      </w:r>
      <w:r w:rsidRPr="00EA1C08">
        <w:rPr>
          <w:rFonts w:ascii="Angsana New" w:hAnsi="Angsana New"/>
          <w:szCs w:val="30"/>
          <w:cs/>
        </w:rPr>
        <w:t>ข้อมูลระดับ</w:t>
      </w:r>
      <w:r w:rsidRPr="00EA1C08">
        <w:rPr>
          <w:rFonts w:ascii="Angsana New" w:hAnsi="Angsana New"/>
          <w:szCs w:val="30"/>
        </w:rPr>
        <w:t xml:space="preserve"> 3”)</w:t>
      </w:r>
    </w:p>
    <w:p w:rsidR="00385EA2" w:rsidRPr="00EA1C08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เครื่องมื่อทางการเงิน</w:t>
      </w:r>
    </w:p>
    <w:p w:rsidR="00385EA2" w:rsidRPr="00770821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D03316" w:rsidRPr="00EA1C08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 w:hint="cs"/>
          <w:i/>
          <w:iCs/>
          <w:szCs w:val="30"/>
          <w:cs/>
        </w:rPr>
        <w:t>การ</w:t>
      </w:r>
      <w:r w:rsidR="00A96630" w:rsidRPr="00EA1C08">
        <w:rPr>
          <w:rFonts w:ascii="Angsana New" w:hAnsi="Angsana New" w:hint="cs"/>
          <w:i/>
          <w:iCs/>
          <w:szCs w:val="30"/>
          <w:cs/>
        </w:rPr>
        <w:t>รับรู้</w:t>
      </w:r>
      <w:r w:rsidRPr="00EA1C08">
        <w:rPr>
          <w:rFonts w:ascii="Angsana New" w:hAnsi="Angsana New" w:hint="cs"/>
          <w:i/>
          <w:iCs/>
          <w:szCs w:val="30"/>
          <w:cs/>
        </w:rPr>
        <w:t>รายการและการวัดมูลค่า</w:t>
      </w:r>
    </w:p>
    <w:p w:rsidR="00D03316" w:rsidRPr="00143219" w:rsidRDefault="00D03316" w:rsidP="00385EA2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CF4A82" w:rsidRPr="00EA1C08" w:rsidRDefault="00CF4A82" w:rsidP="00CF4A82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จะต้องมีการจัดประเภทรายการสินทรัพย์ทางการเงินใหม่ในส่วนที่ได้รับผลกระทบ</w:t>
      </w:r>
    </w:p>
    <w:p w:rsidR="00CF4A82" w:rsidRPr="00143219" w:rsidRDefault="00CF4A82" w:rsidP="00CF4A82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CF4A82" w:rsidRPr="00EA1C08" w:rsidRDefault="00CF4A82" w:rsidP="00CF4A82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</w:t>
      </w:r>
      <w:r w:rsidR="0011470D">
        <w:rPr>
          <w:rFonts w:ascii="Angsana New" w:hAnsi="Angsana New" w:hint="cs"/>
          <w:szCs w:val="30"/>
          <w:cs/>
        </w:rPr>
        <w:t>ตราสาร</w:t>
      </w:r>
      <w:r w:rsidRPr="00EA1C08">
        <w:rPr>
          <w:rFonts w:ascii="Angsana New" w:hAnsi="Angsana New"/>
          <w:szCs w:val="30"/>
          <w:cs/>
        </w:rPr>
        <w:t>อนุพันธ์) กิจการไม่สามารถจัดประเภทรายการหนี้สินทางการเงินใหม่ได้</w:t>
      </w:r>
    </w:p>
    <w:p w:rsidR="00167895" w:rsidRPr="00143219" w:rsidRDefault="00167895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A96630" w:rsidRPr="00143219" w:rsidRDefault="00A96630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ลูกหนี้การค้า</w:t>
      </w:r>
      <w:r w:rsidRPr="00EA1C08">
        <w:rPr>
          <w:rFonts w:ascii="Angsana New" w:hAnsi="Angsana New" w:hint="cs"/>
          <w:szCs w:val="30"/>
          <w:cs/>
        </w:rPr>
        <w:t>และ</w:t>
      </w:r>
      <w:r w:rsidR="00642701" w:rsidRPr="00EA1C08">
        <w:rPr>
          <w:rFonts w:ascii="Angsana New" w:hAnsi="Angsana New"/>
          <w:szCs w:val="30"/>
          <w:cs/>
        </w:rPr>
        <w:t>ลูกหนี้หมุนเวียนอื่น (</w:t>
      </w:r>
      <w:r w:rsidRPr="00EA1C08">
        <w:rPr>
          <w:rFonts w:ascii="Angsana New" w:hAnsi="Angsana New"/>
          <w:szCs w:val="30"/>
          <w:cs/>
        </w:rPr>
        <w:t>ไม่รวมค่าใช้จ่ายจ่ายล่วงหน้า</w:t>
      </w:r>
      <w:r w:rsidRPr="00EA1C08">
        <w:rPr>
          <w:rFonts w:ascii="Angsana New" w:hAnsi="Angsana New" w:hint="cs"/>
          <w:szCs w:val="30"/>
          <w:cs/>
        </w:rPr>
        <w:t>และเงินจ่ายล่วงหน้าค่าซื้อสินทรัพย์</w:t>
      </w:r>
      <w:r w:rsidRPr="00EA1C08">
        <w:rPr>
          <w:rFonts w:ascii="Angsana New" w:hAnsi="Angsana New"/>
          <w:szCs w:val="30"/>
          <w:cs/>
        </w:rPr>
        <w:t>)</w:t>
      </w:r>
    </w:p>
    <w:p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ลูกหนี้ตามสัญญาเช่า</w:t>
      </w:r>
    </w:p>
    <w:p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เงินให้กู้ยืม</w:t>
      </w:r>
      <w:r w:rsidR="00914877" w:rsidRPr="00EA1C08">
        <w:rPr>
          <w:rFonts w:ascii="Angsana New" w:hAnsi="Angsana New" w:hint="cs"/>
          <w:szCs w:val="30"/>
          <w:cs/>
        </w:rPr>
        <w:t>ระยะสั้นและระยะยาว</w:t>
      </w:r>
    </w:p>
    <w:p w:rsidR="00426C31" w:rsidRPr="00EA1C08" w:rsidRDefault="00426C31" w:rsidP="00AA4989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สินทรัพย์ทางการเงินหมุนเวียนอื่น</w:t>
      </w:r>
    </w:p>
    <w:p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:rsidR="00642701" w:rsidRPr="00EA1C08" w:rsidRDefault="0064270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 xml:space="preserve">สินทรัพย์ทางการเงินไม่หมุนเวียนอื่น </w:t>
      </w:r>
    </w:p>
    <w:p w:rsidR="00C015BC" w:rsidRPr="00EA1C08" w:rsidRDefault="00C015BC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สินทรัพย์ที่เกิดจากสัญญาไม่หมุนเวียน</w:t>
      </w:r>
    </w:p>
    <w:p w:rsidR="00A96630" w:rsidRPr="00143219" w:rsidRDefault="00A96630" w:rsidP="00A96630">
      <w:pPr>
        <w:pStyle w:val="NoSpacing"/>
        <w:ind w:left="540"/>
        <w:jc w:val="thaiDistribute"/>
        <w:rPr>
          <w:rFonts w:ascii="Angsana New" w:hAnsi="Angsana New"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สินทรัพย์ที่จัดประเภทรายการและวัดมูลค่ายุติธรรมผ่านกำไรขาดทุนเบ็ดเสร็จอื่น </w:t>
      </w:r>
      <w:r w:rsidR="001F7F73">
        <w:rPr>
          <w:rFonts w:ascii="Angsana New" w:hAnsi="Angsana New" w:hint="cs"/>
          <w:szCs w:val="30"/>
          <w:cs/>
        </w:rPr>
        <w:t>-</w:t>
      </w:r>
      <w:r w:rsidRPr="00EA1C08">
        <w:rPr>
          <w:rFonts w:ascii="Angsana New" w:hAnsi="Angsana New"/>
          <w:szCs w:val="30"/>
          <w:cs/>
        </w:rPr>
        <w:t xml:space="preserve"> ไม่มี</w:t>
      </w:r>
    </w:p>
    <w:p w:rsidR="00A96630" w:rsidRPr="00143219" w:rsidRDefault="00A96630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B63C99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ส</w:t>
      </w:r>
      <w:r w:rsidR="00B63C99" w:rsidRPr="00EA1C08">
        <w:rPr>
          <w:rFonts w:ascii="Angsana New" w:hAnsi="Angsana New" w:hint="cs"/>
          <w:szCs w:val="30"/>
          <w:cs/>
        </w:rPr>
        <w:t xml:space="preserve">ินทรัพย์ทางการเงินหมุนเวียนอื่น </w:t>
      </w:r>
      <w:r w:rsidR="00680EBE" w:rsidRPr="00EA1C08">
        <w:rPr>
          <w:rFonts w:ascii="Angsana New" w:hAnsi="Angsana New" w:hint="cs"/>
          <w:szCs w:val="30"/>
          <w:cs/>
        </w:rPr>
        <w:t>-</w:t>
      </w:r>
      <w:r w:rsidR="00B63C99" w:rsidRPr="00EA1C08">
        <w:rPr>
          <w:rFonts w:ascii="Angsana New" w:hAnsi="Angsana New" w:hint="cs"/>
          <w:szCs w:val="30"/>
          <w:cs/>
        </w:rPr>
        <w:t xml:space="preserve"> เงินลงทุนในตราสารทุน</w:t>
      </w:r>
    </w:p>
    <w:p w:rsidR="00384360" w:rsidRDefault="0038436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055EA0" w:rsidRDefault="00055EA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055EA0" w:rsidRPr="00EA1C08" w:rsidRDefault="00055EA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lastRenderedPageBreak/>
        <w:t>หนี้สินที่จัดประเภทรายการและวัดมูลค่าด้วยราคาทุนตัดจำหน่าย</w:t>
      </w:r>
    </w:p>
    <w:p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เงินกู้ยืม</w:t>
      </w:r>
      <w:r w:rsidRPr="00EA1C08">
        <w:rPr>
          <w:rFonts w:ascii="Angsana New" w:hAnsi="Angsana New" w:hint="cs"/>
          <w:szCs w:val="30"/>
          <w:cs/>
        </w:rPr>
        <w:t>ระยะสั้นและระยะยาว</w:t>
      </w:r>
    </w:p>
    <w:p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t>เจ้าหนี้การค้าและเจ้าหนี้หมุนเวียนอื่น  (รวมรายการค้างจ่ายต่างๆ แต่ไม่รวมเงินรับล่วงหน้าจากการขาย)</w:t>
      </w:r>
    </w:p>
    <w:p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หนี้สิน</w:t>
      </w:r>
      <w:r w:rsidRPr="00EA1C08">
        <w:rPr>
          <w:rFonts w:ascii="Angsana New" w:hAnsi="Angsana New" w:hint="cs"/>
          <w:szCs w:val="30"/>
          <w:cs/>
        </w:rPr>
        <w:t>ตาม</w:t>
      </w:r>
      <w:r w:rsidRPr="00EA1C08">
        <w:rPr>
          <w:rFonts w:ascii="Angsana New" w:hAnsi="Angsana New"/>
          <w:szCs w:val="30"/>
          <w:cs/>
        </w:rPr>
        <w:t>สัญญาเช่า</w:t>
      </w:r>
    </w:p>
    <w:p w:rsidR="00A96630" w:rsidRPr="00143219" w:rsidRDefault="00A96630" w:rsidP="00A96630">
      <w:pPr>
        <w:pStyle w:val="NoSpacing"/>
        <w:ind w:left="540"/>
        <w:jc w:val="thaiDistribute"/>
        <w:rPr>
          <w:rFonts w:ascii="Angsana New" w:hAnsi="Angsana New"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EA1C08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 w:rsidRPr="00EA1C08">
        <w:rPr>
          <w:rFonts w:ascii="Angsana New" w:hAnsi="Angsana New"/>
          <w:szCs w:val="30"/>
        </w:rPr>
        <w:t xml:space="preserve"> </w:t>
      </w:r>
      <w:r w:rsidR="001F7F73">
        <w:rPr>
          <w:rFonts w:ascii="Angsana New" w:hAnsi="Angsana New" w:hint="cs"/>
          <w:szCs w:val="30"/>
          <w:cs/>
        </w:rPr>
        <w:t>-</w:t>
      </w:r>
      <w:r w:rsidR="00E25B8D" w:rsidRPr="00EA1C08">
        <w:rPr>
          <w:rFonts w:ascii="Angsana New" w:hAnsi="Angsana New"/>
          <w:szCs w:val="30"/>
          <w:cs/>
        </w:rPr>
        <w:t xml:space="preserve"> ไม่มี</w:t>
      </w:r>
    </w:p>
    <w:p w:rsidR="00422C1B" w:rsidRPr="00143219" w:rsidRDefault="00422C1B" w:rsidP="00A96630">
      <w:pPr>
        <w:pStyle w:val="NoSpacing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96630" w:rsidRPr="00EA1C08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A96630" w:rsidRPr="00143219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F7617B" w:rsidRPr="00C46B51" w:rsidRDefault="00F7617B" w:rsidP="00F7617B">
      <w:pPr>
        <w:pStyle w:val="NoSpacing"/>
        <w:jc w:val="thaiDistribute"/>
        <w:rPr>
          <w:rFonts w:ascii="Angsana New" w:hAnsi="Angsana New"/>
          <w:szCs w:val="30"/>
        </w:rPr>
      </w:pPr>
      <w:r w:rsidRPr="00C46B51">
        <w:rPr>
          <w:rFonts w:ascii="Angsana New" w:hAnsi="Angsana New"/>
          <w:szCs w:val="30"/>
          <w:cs/>
        </w:rPr>
        <w:t>ขาดทุนจากการด้อยค่าสำหรับผลขาดทุนด้านเครดิตที่คาดว่าจะเกิดขึ้น (</w:t>
      </w:r>
      <w:r w:rsidRPr="00C46B51">
        <w:rPr>
          <w:rFonts w:ascii="Angsana New" w:hAnsi="Angsana New"/>
          <w:szCs w:val="30"/>
        </w:rPr>
        <w:t xml:space="preserve">Expected credit loss) </w:t>
      </w:r>
      <w:r w:rsidRPr="00C46B51">
        <w:rPr>
          <w:rFonts w:ascii="Angsana New" w:hAnsi="Angsana New"/>
          <w:szCs w:val="30"/>
          <w:cs/>
        </w:rPr>
        <w:t>ของสินทรัพย์ทางการเงิน</w:t>
      </w:r>
      <w:r>
        <w:rPr>
          <w:rFonts w:ascii="Angsana New" w:hAnsi="Angsana New" w:hint="cs"/>
          <w:szCs w:val="30"/>
          <w:cs/>
        </w:rPr>
        <w:t>ที่ไม่ใช่ลูกหนี้การค้าและสินทรัพย์ที่เกิดจากสัญญา</w:t>
      </w:r>
      <w:r w:rsidRPr="00C46B51">
        <w:rPr>
          <w:rFonts w:ascii="Angsana New" w:hAnsi="Angsana New"/>
          <w:szCs w:val="30"/>
          <w:cs/>
        </w:rPr>
        <w:t>รับรู้เป็นขั้นตามวิธีการทั่วไป (</w:t>
      </w:r>
      <w:r w:rsidRPr="00C46B51">
        <w:rPr>
          <w:rFonts w:ascii="Angsana New" w:hAnsi="Angsana New"/>
          <w:szCs w:val="30"/>
        </w:rPr>
        <w:t xml:space="preserve">General approach) </w:t>
      </w:r>
      <w:r w:rsidRPr="00C46B51">
        <w:rPr>
          <w:rFonts w:ascii="Angsana New" w:hAnsi="Angsana New"/>
          <w:szCs w:val="30"/>
          <w:cs/>
        </w:rPr>
        <w:t>ดังนี้</w:t>
      </w:r>
    </w:p>
    <w:p w:rsidR="00466B0C" w:rsidRPr="00143219" w:rsidRDefault="00466B0C" w:rsidP="0046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1</w:t>
      </w:r>
      <w:r w:rsidRPr="00466B0C">
        <w:rPr>
          <w:rFonts w:ascii="Angsana New" w:hAnsi="Angsana New"/>
          <w:szCs w:val="30"/>
        </w:rPr>
        <w:t xml:space="preserve"> </w:t>
      </w:r>
      <w:r w:rsidRPr="00466B0C">
        <w:rPr>
          <w:rFonts w:ascii="Angsana New" w:hAnsi="Angsana New" w:hint="cs"/>
          <w:szCs w:val="30"/>
          <w:cs/>
        </w:rPr>
        <w:t>(</w:t>
      </w:r>
      <w:r w:rsidRPr="00466B0C">
        <w:rPr>
          <w:rFonts w:ascii="Angsana New" w:hAnsi="Angsana New"/>
          <w:szCs w:val="30"/>
        </w:rPr>
        <w:t xml:space="preserve">performing) </w:t>
      </w:r>
      <w:r w:rsidR="00D843AF">
        <w:rPr>
          <w:rFonts w:ascii="Angsana New" w:hAnsi="Angsana New" w:hint="cs"/>
          <w:szCs w:val="30"/>
          <w:cs/>
        </w:rPr>
        <w:t>กลุ่ม</w:t>
      </w:r>
      <w:r w:rsidRPr="00466B0C">
        <w:rPr>
          <w:rFonts w:ascii="Angsana New" w:hAnsi="Angsana New" w:hint="cs"/>
          <w:szCs w:val="30"/>
          <w:cs/>
        </w:rPr>
        <w:t>บริษัท</w:t>
      </w:r>
      <w:r w:rsidRPr="00466B0C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466B0C">
        <w:rPr>
          <w:rFonts w:ascii="Angsana New" w:hAnsi="Angsana New"/>
          <w:szCs w:val="30"/>
        </w:rPr>
        <w:t xml:space="preserve">12 </w:t>
      </w:r>
      <w:r w:rsidRPr="00466B0C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66B0C">
        <w:rPr>
          <w:rFonts w:ascii="Angsana New" w:hAnsi="Angsana New" w:hint="cs"/>
          <w:szCs w:val="30"/>
          <w:cs/>
        </w:rPr>
        <w:t xml:space="preserve"> (ถ้ามี) </w:t>
      </w:r>
      <w:r w:rsidRPr="00466B0C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2</w:t>
      </w:r>
      <w:r w:rsidRPr="00466B0C">
        <w:rPr>
          <w:rFonts w:ascii="Angsana New" w:hAnsi="Angsana New"/>
          <w:szCs w:val="30"/>
        </w:rPr>
        <w:t xml:space="preserve"> (under-performing) </w:t>
      </w:r>
      <w:r w:rsidRPr="00466B0C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D843AF">
        <w:rPr>
          <w:rFonts w:ascii="Angsana New" w:hAnsi="Angsana New" w:hint="cs"/>
          <w:szCs w:val="30"/>
          <w:cs/>
        </w:rPr>
        <w:t>กลุ่ม</w:t>
      </w:r>
      <w:r w:rsidRPr="00466B0C">
        <w:rPr>
          <w:rFonts w:ascii="Angsana New" w:hAnsi="Angsana New" w:hint="cs"/>
          <w:szCs w:val="30"/>
          <w:cs/>
        </w:rPr>
        <w:t>บริษัท</w:t>
      </w:r>
      <w:r w:rsidRPr="00466B0C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66B0C">
        <w:rPr>
          <w:rFonts w:ascii="Angsana New" w:hAnsi="Angsana New" w:hint="cs"/>
          <w:szCs w:val="30"/>
          <w:cs/>
        </w:rPr>
        <w:t xml:space="preserve"> (ถ้ามี) </w:t>
      </w:r>
      <w:r w:rsidRPr="00466B0C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>
        <w:rPr>
          <w:rFonts w:ascii="Angsana New" w:hAnsi="Angsana New"/>
          <w:szCs w:val="30"/>
        </w:rPr>
        <w:t>1</w:t>
      </w:r>
    </w:p>
    <w:p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3</w:t>
      </w:r>
      <w:r w:rsidRPr="00466B0C">
        <w:rPr>
          <w:rFonts w:ascii="Angsana New" w:hAnsi="Angsana New"/>
          <w:szCs w:val="30"/>
        </w:rPr>
        <w:t xml:space="preserve"> (</w:t>
      </w:r>
      <w:r w:rsidR="00143219">
        <w:rPr>
          <w:rFonts w:ascii="Angsana New" w:hAnsi="Angsana New"/>
          <w:szCs w:val="30"/>
        </w:rPr>
        <w:t>non-</w:t>
      </w:r>
      <w:r w:rsidR="00143219" w:rsidRPr="00466B0C">
        <w:rPr>
          <w:rFonts w:ascii="Angsana New" w:hAnsi="Angsana New"/>
          <w:szCs w:val="30"/>
        </w:rPr>
        <w:t xml:space="preserve">performing </w:t>
      </w:r>
      <w:r w:rsidR="00143219">
        <w:rPr>
          <w:rFonts w:ascii="Angsana New" w:hAnsi="Angsana New" w:hint="cs"/>
          <w:szCs w:val="30"/>
          <w:cs/>
        </w:rPr>
        <w:t xml:space="preserve">หรือ </w:t>
      </w:r>
      <w:r w:rsidRPr="00466B0C">
        <w:rPr>
          <w:rFonts w:ascii="Angsana New" w:hAnsi="Angsana New"/>
          <w:szCs w:val="30"/>
        </w:rPr>
        <w:t xml:space="preserve">credit-impaired) </w:t>
      </w:r>
      <w:r w:rsidRPr="00466B0C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D843AF">
        <w:rPr>
          <w:rFonts w:ascii="Angsana New" w:hAnsi="Angsana New" w:hint="cs"/>
          <w:szCs w:val="30"/>
          <w:cs/>
        </w:rPr>
        <w:t>กลุ่ม</w:t>
      </w:r>
      <w:r w:rsidRPr="00466B0C">
        <w:rPr>
          <w:rFonts w:ascii="Angsana New" w:hAnsi="Angsana New" w:hint="cs"/>
          <w:szCs w:val="30"/>
          <w:cs/>
        </w:rPr>
        <w:t>บริษัท</w:t>
      </w:r>
      <w:r w:rsidRPr="00466B0C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466B0C">
        <w:rPr>
          <w:rFonts w:ascii="Angsana New" w:hAnsi="Angsana New" w:hint="cs"/>
          <w:szCs w:val="30"/>
          <w:cs/>
        </w:rPr>
        <w:t xml:space="preserve"> </w:t>
      </w:r>
      <w:r w:rsidRPr="00466B0C">
        <w:rPr>
          <w:rFonts w:ascii="Angsana New" w:hAnsi="Angsana New"/>
          <w:szCs w:val="30"/>
          <w:cs/>
        </w:rPr>
        <w:t>ดอกเบี้ยรับ</w:t>
      </w:r>
      <w:r w:rsidRPr="00466B0C">
        <w:rPr>
          <w:rFonts w:ascii="Angsana New" w:hAnsi="Angsana New" w:hint="cs"/>
          <w:szCs w:val="30"/>
          <w:cs/>
        </w:rPr>
        <w:t xml:space="preserve"> (ถ้ามี) </w:t>
      </w:r>
      <w:r w:rsidRPr="00466B0C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66B0C">
        <w:rPr>
          <w:rFonts w:ascii="Angsana New" w:hAnsi="Angsana New" w:hint="cs"/>
          <w:szCs w:val="30"/>
          <w:cs/>
        </w:rPr>
        <w:t>จากการด้อยค่า</w:t>
      </w:r>
    </w:p>
    <w:p w:rsidR="00D843AF" w:rsidRPr="00143219" w:rsidRDefault="00D843AF" w:rsidP="00323E0E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A96630" w:rsidRDefault="00A96630" w:rsidP="00323E0E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สำหรับลูกหนี้การค้า</w:t>
      </w:r>
      <w:r w:rsidR="000408BD" w:rsidRPr="000408BD">
        <w:rPr>
          <w:rFonts w:ascii="Angsana New" w:hAnsi="Angsana New"/>
          <w:szCs w:val="30"/>
          <w:cs/>
        </w:rPr>
        <w:t>และสินทรัพย์ที่เกิดจากสัญญา (เช่น รายได้จากการให้บริการค้างรับ)</w:t>
      </w:r>
      <w:r w:rsidR="00384360" w:rsidRPr="00EA1C08">
        <w:rPr>
          <w:rFonts w:ascii="Angsana New" w:hAnsi="Angsana New"/>
          <w:szCs w:val="30"/>
          <w:cs/>
        </w:rPr>
        <w:t xml:space="preserve"> </w:t>
      </w:r>
      <w:r w:rsidR="00BF346C" w:rsidRPr="00EA1C08">
        <w:rPr>
          <w:rFonts w:ascii="Angsana New" w:hAnsi="Angsana New" w:hint="cs"/>
          <w:szCs w:val="30"/>
          <w:cs/>
        </w:rPr>
        <w:t>กลุ่มบริษัท</w:t>
      </w:r>
      <w:r w:rsidRPr="00EA1C08">
        <w:rPr>
          <w:rFonts w:ascii="Angsana New" w:hAnsi="Angsana New"/>
          <w:szCs w:val="30"/>
          <w:cs/>
        </w:rPr>
        <w:t>ใช้</w:t>
      </w:r>
      <w:r w:rsidRPr="00EA1C08">
        <w:rPr>
          <w:rFonts w:ascii="Angsana New" w:hAnsi="Angsana New" w:hint="cs"/>
          <w:szCs w:val="30"/>
          <w:cs/>
        </w:rPr>
        <w:t>วิธีการอย่างง่าย</w:t>
      </w:r>
      <w:r w:rsidRPr="00EA1C08">
        <w:rPr>
          <w:rFonts w:ascii="Angsana New" w:hAnsi="Angsana New"/>
          <w:szCs w:val="30"/>
        </w:rPr>
        <w:t xml:space="preserve"> (Simplified approach) </w:t>
      </w:r>
      <w:r w:rsidRPr="00EA1C08">
        <w:rPr>
          <w:rFonts w:ascii="Angsana New" w:hAnsi="Angsana New" w:hint="cs"/>
          <w:szCs w:val="30"/>
          <w:cs/>
        </w:rPr>
        <w:t>โดย</w:t>
      </w:r>
      <w:r w:rsidRPr="00EA1C0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</w:rPr>
        <w:t xml:space="preserve">(Expected credit loss) </w:t>
      </w:r>
      <w:r w:rsidRPr="00EA1C08">
        <w:rPr>
          <w:rFonts w:ascii="Angsana New" w:hAnsi="Angsana New"/>
          <w:szCs w:val="30"/>
          <w:cs/>
        </w:rPr>
        <w:t>ตลอดอายุ</w:t>
      </w:r>
      <w:r w:rsidRPr="00EA1C0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EA1C0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="00BF346C" w:rsidRPr="00EA1C08">
        <w:rPr>
          <w:rFonts w:ascii="Angsana New" w:hAnsi="Angsana New" w:hint="cs"/>
          <w:szCs w:val="30"/>
          <w:cs/>
        </w:rPr>
        <w:t>กลุ่มบริษัท</w:t>
      </w:r>
      <w:r w:rsidRPr="00EA1C08">
        <w:rPr>
          <w:rFonts w:ascii="Angsana New" w:hAnsi="Angsana New" w:hint="cs"/>
          <w:szCs w:val="30"/>
          <w:cs/>
        </w:rPr>
        <w:t>นำข้อมูล</w:t>
      </w:r>
      <w:r w:rsidRPr="00EA1C08">
        <w:rPr>
          <w:rFonts w:ascii="Angsana New" w:hAnsi="Angsana New"/>
          <w:szCs w:val="30"/>
          <w:cs/>
        </w:rPr>
        <w:t>ผลขาดทุนด้านเครดิต</w:t>
      </w:r>
      <w:r w:rsidRPr="00EA1C08">
        <w:rPr>
          <w:rFonts w:ascii="Angsana New" w:hAnsi="Angsana New" w:hint="cs"/>
          <w:szCs w:val="30"/>
          <w:cs/>
        </w:rPr>
        <w:t>ในอดีต (</w:t>
      </w:r>
      <w:r w:rsidRPr="00EA1C08">
        <w:rPr>
          <w:rFonts w:ascii="Angsana New" w:hAnsi="Angsana New"/>
          <w:szCs w:val="30"/>
        </w:rPr>
        <w:t>Historical credit loss</w:t>
      </w:r>
      <w:r w:rsidRPr="00EA1C0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EA1C08">
        <w:rPr>
          <w:rFonts w:ascii="Angsana New" w:hAnsi="Angsana New"/>
          <w:szCs w:val="30"/>
        </w:rPr>
        <w:t xml:space="preserve"> (Forward-looking information)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  <w:r w:rsidR="00143219">
        <w:rPr>
          <w:rFonts w:ascii="Angsana New" w:hAnsi="Angsana New" w:hint="cs"/>
          <w:szCs w:val="30"/>
          <w:cs/>
        </w:rPr>
        <w:t>ตามความจำเป็น</w:t>
      </w:r>
    </w:p>
    <w:p w:rsidR="00D843AF" w:rsidRDefault="00D843AF" w:rsidP="00323E0E">
      <w:pPr>
        <w:pStyle w:val="NoSpacing"/>
        <w:jc w:val="thaiDistribute"/>
        <w:rPr>
          <w:rFonts w:ascii="Angsana New" w:hAnsi="Angsana New"/>
          <w:szCs w:val="30"/>
        </w:rPr>
      </w:pPr>
    </w:p>
    <w:p w:rsidR="00055EA0" w:rsidRDefault="00055EA0" w:rsidP="00323E0E">
      <w:pPr>
        <w:pStyle w:val="NoSpacing"/>
        <w:jc w:val="thaiDistribute"/>
        <w:rPr>
          <w:rFonts w:ascii="Angsana New" w:hAnsi="Angsana New"/>
          <w:szCs w:val="30"/>
        </w:rPr>
      </w:pPr>
    </w:p>
    <w:p w:rsidR="00055EA0" w:rsidRPr="00F7617B" w:rsidRDefault="00055EA0" w:rsidP="00323E0E">
      <w:pPr>
        <w:pStyle w:val="NoSpacing"/>
        <w:jc w:val="thaiDistribute"/>
        <w:rPr>
          <w:rFonts w:ascii="Angsana New" w:hAnsi="Angsana New"/>
          <w:szCs w:val="30"/>
        </w:rPr>
      </w:pPr>
    </w:p>
    <w:p w:rsidR="007F3E7A" w:rsidRPr="00EA1C08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การรับรู้</w:t>
      </w:r>
      <w:r w:rsidR="007F3E7A" w:rsidRPr="00EA1C08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7F3E7A" w:rsidRPr="00143219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7617B" w:rsidRPr="00302D0C" w:rsidRDefault="00F7617B" w:rsidP="00F7617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จากการขายรับรู้ ณ เวลาใดเวลาหนึ่ง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สุทธิจากส่วนลด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และการรับคืน) 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เมื่อส่งมอบ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ซึ่งเป็นจุดที่มีการ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</w:p>
    <w:p w:rsidR="00832FDF" w:rsidRPr="00143219" w:rsidRDefault="00832FDF" w:rsidP="008F77CD">
      <w:pPr>
        <w:ind w:right="-25"/>
        <w:jc w:val="thaiDistribute"/>
        <w:rPr>
          <w:sz w:val="24"/>
          <w:szCs w:val="24"/>
        </w:rPr>
      </w:pPr>
    </w:p>
    <w:p w:rsidR="0042621C" w:rsidRPr="00EA1C08" w:rsidRDefault="0042621C" w:rsidP="0042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รายได้จากการให้บริการระยะสั้น</w:t>
      </w:r>
      <w:r w:rsidRPr="00EA1C08">
        <w:rPr>
          <w:rFonts w:ascii="Angsana New" w:hAnsi="Angsana New" w:hint="cs"/>
          <w:sz w:val="30"/>
          <w:szCs w:val="30"/>
          <w:cs/>
        </w:rPr>
        <w:t xml:space="preserve"> (ไม่เกิน </w:t>
      </w:r>
      <w:r w:rsidRPr="00EA1C08">
        <w:rPr>
          <w:rFonts w:ascii="Angsana New" w:hAnsi="Angsana New" w:hint="cs"/>
          <w:sz w:val="30"/>
          <w:szCs w:val="30"/>
        </w:rPr>
        <w:t>1</w:t>
      </w:r>
      <w:r w:rsidRPr="00EA1C08">
        <w:rPr>
          <w:rFonts w:ascii="Angsana New" w:hAnsi="Angsana New" w:hint="cs"/>
          <w:sz w:val="30"/>
          <w:szCs w:val="30"/>
          <w:cs/>
        </w:rPr>
        <w:t>-</w:t>
      </w:r>
      <w:r w:rsidRPr="00EA1C08">
        <w:rPr>
          <w:rFonts w:ascii="Angsana New" w:hAnsi="Angsana New" w:hint="cs"/>
          <w:sz w:val="30"/>
          <w:szCs w:val="30"/>
        </w:rPr>
        <w:t>2</w:t>
      </w:r>
      <w:r w:rsidRPr="00EA1C08">
        <w:rPr>
          <w:rFonts w:ascii="Angsana New" w:hAnsi="Angsana New" w:hint="cs"/>
          <w:sz w:val="30"/>
          <w:szCs w:val="30"/>
          <w:cs/>
        </w:rPr>
        <w:t xml:space="preserve"> วัน) </w:t>
      </w:r>
      <w:r w:rsidRPr="00EA1C08">
        <w:rPr>
          <w:rFonts w:ascii="Angsana New" w:hAnsi="Angsana New"/>
          <w:sz w:val="30"/>
          <w:szCs w:val="30"/>
          <w:cs/>
        </w:rPr>
        <w:t>รับรู้ ณ เวลาใดเวลาหนึ่งเมื่อได้ให้บริการแก่ลูกค้าแล้ว</w:t>
      </w:r>
      <w:r w:rsidRPr="00EA1C08">
        <w:rPr>
          <w:rFonts w:ascii="Angsana New" w:hAnsi="Angsana New" w:hint="cs"/>
          <w:sz w:val="30"/>
          <w:szCs w:val="30"/>
          <w:cs/>
        </w:rPr>
        <w:t>เสร็จ</w:t>
      </w:r>
      <w:r w:rsidRPr="00EA1C08">
        <w:rPr>
          <w:rFonts w:ascii="Angsana New" w:hAnsi="Angsana New"/>
          <w:sz w:val="30"/>
          <w:szCs w:val="30"/>
          <w:cs/>
        </w:rPr>
        <w:t>และตามเกณฑ์คงค้าง</w:t>
      </w:r>
    </w:p>
    <w:p w:rsidR="0011470D" w:rsidRPr="00143219" w:rsidRDefault="0011470D" w:rsidP="0042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hint="cs"/>
          <w:sz w:val="30"/>
          <w:szCs w:val="30"/>
          <w:cs/>
        </w:rPr>
        <w:t>รายได้ค่าเช่าภายใต้สัญญาเช่าดำเนินงาน</w:t>
      </w:r>
      <w:r w:rsidR="00075DA8" w:rsidRPr="00EA1C08">
        <w:rPr>
          <w:rFonts w:hint="cs"/>
          <w:sz w:val="30"/>
          <w:szCs w:val="30"/>
          <w:cs/>
        </w:rPr>
        <w:t>รับรู้เป็นรายได้</w:t>
      </w:r>
      <w:r w:rsidRPr="00EA1C08">
        <w:rPr>
          <w:rFonts w:hint="cs"/>
          <w:sz w:val="30"/>
          <w:szCs w:val="30"/>
          <w:cs/>
        </w:rPr>
        <w:t>โดยวิธีเส้นตรงตลอดอายุสัญญาเช่า</w:t>
      </w:r>
    </w:p>
    <w:p w:rsidR="00572A6E" w:rsidRPr="00143219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:rsidR="00572A6E" w:rsidRPr="00EA1C08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EE717C" w:rsidRPr="00EA1C08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:rsidR="00F60F06" w:rsidRPr="00143219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เงินปันผลรับ</w:t>
      </w:r>
      <w:r w:rsidR="003D0131" w:rsidRPr="00EA1C08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EA1C08">
        <w:rPr>
          <w:rFonts w:ascii="Angsana New" w:hAnsi="Angsana New"/>
          <w:sz w:val="30"/>
          <w:szCs w:val="30"/>
          <w:cs/>
        </w:rPr>
        <w:t>นวันที่</w:t>
      </w:r>
      <w:r w:rsidRPr="00EA1C08">
        <w:rPr>
          <w:rFonts w:ascii="Angsana New" w:hAnsi="Angsana New" w:hint="cs"/>
          <w:sz w:val="30"/>
          <w:szCs w:val="30"/>
          <w:cs/>
        </w:rPr>
        <w:t>กิจการ</w:t>
      </w:r>
      <w:r w:rsidRPr="00EA1C08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:rsidR="008F77CD" w:rsidRPr="00143219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4"/>
          <w:szCs w:val="24"/>
        </w:rPr>
      </w:pPr>
    </w:p>
    <w:p w:rsidR="008F77CD" w:rsidRPr="00EA1C08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รายได้อื่น ๆ รับรู้ตามเกณฑ์คงค้าง </w:t>
      </w:r>
    </w:p>
    <w:p w:rsidR="00E25B8D" w:rsidRPr="00143219" w:rsidRDefault="00E25B8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34146A" w:rsidRPr="00EA1C08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34146A" w:rsidRPr="00EA1C08" w:rsidRDefault="0034146A" w:rsidP="0034146A">
      <w:pPr>
        <w:ind w:right="-25"/>
        <w:rPr>
          <w:i/>
          <w:iCs/>
          <w:sz w:val="30"/>
          <w:szCs w:val="30"/>
        </w:rPr>
      </w:pPr>
      <w:r w:rsidRPr="00EA1C08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:rsidR="0034146A" w:rsidRPr="00EA1C08" w:rsidRDefault="0034146A" w:rsidP="0034146A">
      <w:pPr>
        <w:ind w:right="-25"/>
        <w:jc w:val="thaiDistribute"/>
        <w:rPr>
          <w:sz w:val="30"/>
          <w:szCs w:val="30"/>
        </w:rPr>
      </w:pPr>
      <w:r w:rsidRPr="00EA1C08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</w:t>
      </w:r>
      <w:r w:rsidR="00491857">
        <w:rPr>
          <w:rFonts w:hint="cs"/>
          <w:sz w:val="30"/>
          <w:szCs w:val="30"/>
          <w:cs/>
        </w:rPr>
        <w:t>รับรู้</w:t>
      </w:r>
      <w:r w:rsidRPr="00EA1C08">
        <w:rPr>
          <w:rFonts w:hint="cs"/>
          <w:sz w:val="30"/>
          <w:szCs w:val="30"/>
          <w:cs/>
        </w:rPr>
        <w:t>ในงบกำไรขาดทุนเบ็ดเสร็จ</w:t>
      </w:r>
      <w:r w:rsidR="00491857">
        <w:rPr>
          <w:rFonts w:hint="cs"/>
          <w:sz w:val="30"/>
          <w:szCs w:val="30"/>
          <w:cs/>
        </w:rPr>
        <w:t>ตามเกณฑ์คงค้าง</w:t>
      </w:r>
      <w:r w:rsidRPr="00EA1C08">
        <w:rPr>
          <w:rFonts w:hint="cs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4146A" w:rsidRPr="00EA1C08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34146A" w:rsidRDefault="0034146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:rsidR="007F3E7A" w:rsidRPr="00143219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:rsidR="0028682A" w:rsidRPr="00143219" w:rsidRDefault="0028682A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:rsidR="007F3E7A" w:rsidRPr="00EA1C08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EA1C08">
        <w:rPr>
          <w:rFonts w:ascii="Angsana New" w:hAnsi="Angsana New" w:hint="cs"/>
          <w:sz w:val="30"/>
          <w:szCs w:val="30"/>
          <w:cs/>
        </w:rPr>
        <w:t xml:space="preserve"> ๆ</w:t>
      </w:r>
      <w:r w:rsidRPr="00EA1C08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AC0EAE" w:rsidRPr="00143219" w:rsidRDefault="00AC0EAE" w:rsidP="007F3E7A">
      <w:pPr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:rsidR="00F60F06" w:rsidRPr="00143219" w:rsidRDefault="00F60F06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:rsidR="00E74AFE" w:rsidRPr="00EA1C08" w:rsidRDefault="00E74AFE" w:rsidP="00B41075">
      <w:pPr>
        <w:pStyle w:val="Heading6"/>
        <w:keepNext w:val="0"/>
        <w:numPr>
          <w:ilvl w:val="0"/>
          <w:numId w:val="20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 xml:space="preserve">ค่าเผื่อผลขาดทุนด้านเครดิตที่คาดว่าจะเกิดขึ้น </w:t>
      </w:r>
    </w:p>
    <w:p w:rsidR="007F3E7A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>ค่าเผื่อการลดมูลค่าของสินค้าและ</w:t>
      </w:r>
      <w:r w:rsidR="00294727">
        <w:rPr>
          <w:rFonts w:ascii="Angsana New" w:hAnsi="Angsana New" w:hint="cs"/>
          <w:b w:val="0"/>
          <w:bCs w:val="0"/>
          <w:cs/>
        </w:rPr>
        <w:t>มูลค่าสุทธิที่จะได้รับ</w:t>
      </w:r>
    </w:p>
    <w:p w:rsidR="00431257" w:rsidRPr="00431257" w:rsidRDefault="003C520E" w:rsidP="00431257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 w:hint="cs"/>
          <w:b w:val="0"/>
          <w:bCs w:val="0"/>
          <w:cs/>
        </w:rPr>
        <w:t>การพิจารณาเกี่ยวกับการด้อยค่า</w:t>
      </w:r>
      <w:r w:rsidR="00491857">
        <w:rPr>
          <w:rFonts w:ascii="Angsana New" w:hAnsi="Angsana New" w:hint="cs"/>
          <w:b w:val="0"/>
          <w:bCs w:val="0"/>
          <w:cs/>
        </w:rPr>
        <w:t>และมูลค่ายุติธรรม</w:t>
      </w:r>
      <w:r>
        <w:rPr>
          <w:rFonts w:ascii="Angsana New" w:hAnsi="Angsana New" w:hint="cs"/>
          <w:b w:val="0"/>
          <w:bCs w:val="0"/>
          <w:cs/>
        </w:rPr>
        <w:t>ของสินทรัพย์</w:t>
      </w:r>
    </w:p>
    <w:p w:rsidR="007F3E7A" w:rsidRPr="00EA1C08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 xml:space="preserve">อายุการให้ประโยชน์และมูลค่าคงเหลือของอาคารและอุปกรณ์ </w:t>
      </w:r>
      <w:r w:rsidR="00121FBD" w:rsidRPr="00EA1C08">
        <w:rPr>
          <w:rFonts w:ascii="Angsana New" w:hAnsi="Angsana New" w:hint="cs"/>
          <w:b w:val="0"/>
          <w:bCs w:val="0"/>
          <w:cs/>
        </w:rPr>
        <w:t xml:space="preserve"> และสินทรัพย์สิทธิการใช้</w:t>
      </w:r>
    </w:p>
    <w:p w:rsidR="00121FBD" w:rsidRPr="00EA1C08" w:rsidRDefault="00121FBD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7F3E7A" w:rsidRPr="00EA1C08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สมมติฐานที่ใช้ในการคำนวณ</w:t>
      </w:r>
      <w:r w:rsidRPr="00EA1C08">
        <w:rPr>
          <w:rFonts w:ascii="Angsana New" w:hAnsi="Angsana New" w:hint="cs"/>
          <w:b w:val="0"/>
          <w:bCs w:val="0"/>
          <w:cs/>
        </w:rPr>
        <w:t>ภาระผูกพัน</w:t>
      </w:r>
      <w:r w:rsidRPr="00EA1C08">
        <w:rPr>
          <w:rFonts w:ascii="Angsana New" w:hAnsi="Angsana New"/>
          <w:b w:val="0"/>
          <w:bCs w:val="0"/>
          <w:cs/>
        </w:rPr>
        <w:t>หนี้สินผลประโยชน์ของพนักงานหลังออกจากงาน</w:t>
      </w:r>
    </w:p>
    <w:p w:rsidR="007F3E7A" w:rsidRPr="00EA1C08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</w:t>
      </w:r>
      <w:r w:rsidR="00294727">
        <w:rPr>
          <w:rFonts w:ascii="Angsana New" w:hAnsi="Angsana New" w:hint="cs"/>
          <w:b w:val="0"/>
          <w:bCs w:val="0"/>
          <w:cs/>
        </w:rPr>
        <w:t>ประมาณการผล</w:t>
      </w:r>
      <w:r w:rsidRPr="00EA1C08">
        <w:rPr>
          <w:rFonts w:ascii="Angsana New" w:hAnsi="Angsana New" w:hint="cs"/>
          <w:b w:val="0"/>
          <w:bCs w:val="0"/>
          <w:cs/>
        </w:rPr>
        <w:t>ประโยชน์ที่จะได้รับจากขาดทุน</w:t>
      </w:r>
      <w:r w:rsidR="00294727">
        <w:rPr>
          <w:rFonts w:ascii="Angsana New" w:hAnsi="Angsana New" w:hint="cs"/>
          <w:b w:val="0"/>
          <w:bCs w:val="0"/>
          <w:cs/>
        </w:rPr>
        <w:t>สะสม</w:t>
      </w:r>
      <w:r w:rsidRPr="00EA1C08">
        <w:rPr>
          <w:rFonts w:ascii="Angsana New" w:hAnsi="Angsana New" w:hint="cs"/>
          <w:b w:val="0"/>
          <w:bCs w:val="0"/>
          <w:cs/>
        </w:rPr>
        <w:t>ทางภาษี</w:t>
      </w:r>
      <w:r w:rsidR="00EE1D19" w:rsidRPr="00EA1C08">
        <w:rPr>
          <w:rFonts w:ascii="Angsana New" w:hAnsi="Angsana New" w:hint="cs"/>
          <w:b w:val="0"/>
          <w:bCs w:val="0"/>
          <w:cs/>
        </w:rPr>
        <w:t>ยกมา</w:t>
      </w:r>
    </w:p>
    <w:p w:rsidR="007F3E7A" w:rsidRPr="00EA1C08" w:rsidRDefault="005A7246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 w:hint="cs"/>
          <w:b w:val="0"/>
          <w:bCs w:val="0"/>
          <w:cs/>
        </w:rPr>
        <w:t>ประมาณการหนี้สินอื่น</w:t>
      </w:r>
    </w:p>
    <w:p w:rsidR="001D02CD" w:rsidRPr="00B701C7" w:rsidRDefault="001D02CD" w:rsidP="007F3E7A">
      <w:pPr>
        <w:ind w:right="-25"/>
        <w:jc w:val="both"/>
        <w:rPr>
          <w:rFonts w:ascii="Angsana New" w:hAnsi="Angsana New"/>
          <w:b/>
          <w:bCs/>
          <w:sz w:val="24"/>
          <w:szCs w:val="24"/>
        </w:rPr>
      </w:pPr>
    </w:p>
    <w:p w:rsidR="007F3E7A" w:rsidRPr="00EA1C08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7F3E7A" w:rsidRPr="00B701C7" w:rsidRDefault="007F3E7A" w:rsidP="007F3E7A">
      <w:pPr>
        <w:ind w:right="-25"/>
        <w:jc w:val="both"/>
        <w:rPr>
          <w:rFonts w:ascii="Angsana New" w:hAnsi="Angsana New"/>
          <w:sz w:val="24"/>
          <w:szCs w:val="24"/>
          <w:cs/>
        </w:rPr>
      </w:pPr>
    </w:p>
    <w:p w:rsidR="007F3E7A" w:rsidRPr="00EA1C08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7F3E7A" w:rsidRPr="00B701C7" w:rsidRDefault="007F3E7A" w:rsidP="007F3E7A">
      <w:pPr>
        <w:ind w:right="-25"/>
        <w:jc w:val="both"/>
        <w:rPr>
          <w:rFonts w:ascii="Angsana New" w:hAnsi="Angsana New"/>
          <w:sz w:val="24"/>
          <w:szCs w:val="24"/>
        </w:rPr>
      </w:pPr>
    </w:p>
    <w:p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</w:t>
      </w:r>
      <w:r w:rsidRPr="00EA1C08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7F3E7A" w:rsidRPr="00B701C7" w:rsidRDefault="007F3E7A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:rsidR="00B701C7" w:rsidRDefault="007F3E7A" w:rsidP="00B701C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EA1C08">
        <w:rPr>
          <w:rFonts w:ascii="Angsana New" w:hAnsi="Angsana New" w:hint="cs"/>
          <w:sz w:val="30"/>
          <w:szCs w:val="30"/>
          <w:cs/>
        </w:rPr>
        <w:t>าทุน</w:t>
      </w:r>
      <w:r w:rsidRPr="00EA1C08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34146A" w:rsidRPr="00B701C7" w:rsidRDefault="0034146A" w:rsidP="00B701C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34146A" w:rsidRPr="00B701C7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:rsidR="0034146A" w:rsidRPr="00EA1C08" w:rsidRDefault="0034146A" w:rsidP="0034146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A1C08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EA1C08">
        <w:rPr>
          <w:rFonts w:ascii="Angsana New" w:hAnsi="Angsana New" w:hint="cs"/>
          <w:sz w:val="30"/>
          <w:szCs w:val="30"/>
          <w:cs/>
        </w:rPr>
        <w:t>ของงวด</w:t>
      </w:r>
      <w:r w:rsidRPr="00EA1C08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34146A" w:rsidRPr="00B701C7" w:rsidRDefault="0034146A" w:rsidP="0034146A">
      <w:pPr>
        <w:pStyle w:val="AccPolicyHeading"/>
        <w:rPr>
          <w:sz w:val="20"/>
          <w:szCs w:val="20"/>
          <w:cs/>
        </w:rPr>
      </w:pPr>
    </w:p>
    <w:p w:rsidR="0034146A" w:rsidRPr="00EA1C08" w:rsidRDefault="0034146A" w:rsidP="0034146A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</w:t>
      </w:r>
      <w:r w:rsidRPr="00EA1C08">
        <w:rPr>
          <w:rFonts w:ascii="Angsana New" w:hAnsi="Angsana New" w:hint="cs"/>
          <w:sz w:val="30"/>
          <w:szCs w:val="30"/>
          <w:cs/>
        </w:rPr>
        <w:t>ของงวด</w:t>
      </w:r>
      <w:r w:rsidRPr="00EA1C08">
        <w:rPr>
          <w:rFonts w:ascii="Angsana New" w:hAnsi="Angsana New"/>
          <w:sz w:val="30"/>
          <w:szCs w:val="30"/>
          <w:cs/>
        </w:rPr>
        <w:t>ปัจจุบันได้แก่ภาษี</w:t>
      </w:r>
      <w:r w:rsidRPr="00EA1C08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EA1C08">
        <w:rPr>
          <w:rFonts w:ascii="Angsana New" w:hAnsi="Angsana New"/>
          <w:sz w:val="30"/>
          <w:szCs w:val="30"/>
          <w:cs/>
        </w:rPr>
        <w:t>โดยคำนวณจากกำไร</w:t>
      </w:r>
      <w:r w:rsidRPr="00EA1C08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EA1C08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EA1C08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Pr="00EA1C08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EA1C08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34146A" w:rsidRPr="00B701C7" w:rsidRDefault="0034146A" w:rsidP="0034146A">
      <w:pPr>
        <w:jc w:val="thaiDistribute"/>
        <w:rPr>
          <w:rFonts w:ascii="Angsana New" w:hAnsi="Angsana New"/>
          <w:sz w:val="20"/>
          <w:szCs w:val="20"/>
        </w:rPr>
      </w:pPr>
    </w:p>
    <w:p w:rsidR="0034146A" w:rsidRPr="00EA1C08" w:rsidRDefault="0034146A" w:rsidP="0034146A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34146A" w:rsidRPr="00B701C7" w:rsidRDefault="0034146A" w:rsidP="0034146A">
      <w:pPr>
        <w:jc w:val="thaiDistribute"/>
        <w:rPr>
          <w:rFonts w:ascii="Angsana New" w:hAnsi="Angsana New"/>
          <w:sz w:val="20"/>
          <w:szCs w:val="20"/>
        </w:rPr>
      </w:pPr>
    </w:p>
    <w:p w:rsidR="0034146A" w:rsidRPr="00EA1C08" w:rsidRDefault="0034146A" w:rsidP="0034146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34146A" w:rsidRPr="00B701C7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4146A" w:rsidRPr="00EA1C08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4146A" w:rsidRPr="00B701C7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34146A" w:rsidRPr="00EA1C08" w:rsidRDefault="0034146A" w:rsidP="003414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กำไร</w:t>
      </w:r>
      <w:r w:rsidRPr="00EA1C08">
        <w:rPr>
          <w:rFonts w:ascii="Angsana New" w:hAnsi="Angsana New"/>
          <w:sz w:val="30"/>
          <w:szCs w:val="30"/>
          <w:cs/>
        </w:rPr>
        <w:t>ต่อหุ้น</w:t>
      </w:r>
      <w:r w:rsidRPr="00EA1C0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A1C08">
        <w:rPr>
          <w:rFonts w:ascii="Angsana New" w:hAnsi="Angsana New"/>
          <w:sz w:val="30"/>
          <w:szCs w:val="30"/>
          <w:cs/>
        </w:rPr>
        <w:t>คำนวณโดยการหาร</w:t>
      </w:r>
      <w:r w:rsidRPr="00EA1C08">
        <w:rPr>
          <w:rFonts w:ascii="Angsana New" w:hAnsi="Angsana New" w:hint="cs"/>
          <w:sz w:val="30"/>
          <w:szCs w:val="30"/>
          <w:cs/>
        </w:rPr>
        <w:t>กำไร</w:t>
      </w:r>
      <w:r w:rsidRPr="00EA1C08">
        <w:rPr>
          <w:rFonts w:ascii="Angsana New" w:hAnsi="Angsana New"/>
          <w:sz w:val="30"/>
          <w:szCs w:val="30"/>
          <w:cs/>
        </w:rPr>
        <w:t>สำหรับ</w:t>
      </w:r>
      <w:r w:rsidRPr="00EA1C08">
        <w:rPr>
          <w:rFonts w:ascii="Angsana New" w:hAnsi="Angsana New" w:hint="cs"/>
          <w:sz w:val="30"/>
          <w:szCs w:val="30"/>
          <w:cs/>
        </w:rPr>
        <w:t>ปี</w:t>
      </w:r>
      <w:r w:rsidRPr="00EA1C08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EA1C08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:rsidR="0034146A" w:rsidRPr="00B701C7" w:rsidRDefault="0034146A" w:rsidP="007F3E7A">
      <w:pPr>
        <w:ind w:right="-25"/>
        <w:jc w:val="thaiDistribute"/>
        <w:rPr>
          <w:rFonts w:ascii="Angsana New" w:hAnsi="Angsana New"/>
          <w:sz w:val="20"/>
          <w:szCs w:val="20"/>
        </w:rPr>
      </w:pPr>
    </w:p>
    <w:p w:rsidR="00D12E93" w:rsidRPr="00EA1C08" w:rsidRDefault="008436EC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D12E93" w:rsidRPr="00EA1C08">
        <w:rPr>
          <w:rFonts w:ascii="Angsana New" w:hAnsi="Angsana New"/>
          <w:b/>
          <w:bCs/>
          <w:sz w:val="30"/>
          <w:szCs w:val="30"/>
        </w:rPr>
        <w:t>.</w:t>
      </w:r>
      <w:r w:rsidR="00D12E93" w:rsidRPr="00EA1C08">
        <w:rPr>
          <w:rFonts w:ascii="Angsana New" w:hAnsi="Angsana New"/>
          <w:b/>
          <w:bCs/>
          <w:sz w:val="30"/>
          <w:szCs w:val="30"/>
        </w:rPr>
        <w:tab/>
      </w:r>
      <w:r w:rsidR="00D12E93" w:rsidRPr="00EA1C08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:rsidR="00774A0C" w:rsidRPr="00B701C7" w:rsidRDefault="00774A0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EA1C08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="00271E38"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 xml:space="preserve">บริษัท  </w:t>
      </w:r>
      <w:r w:rsidRPr="00EA1C08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 w:rsidR="00271E38"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 w:hint="cs"/>
          <w:sz w:val="30"/>
          <w:szCs w:val="30"/>
          <w:cs/>
        </w:rPr>
        <w:t>บริษัท</w:t>
      </w:r>
      <w:r w:rsidRPr="00EA1C08">
        <w:rPr>
          <w:rFonts w:ascii="Angsana New" w:hAnsi="Angsana New"/>
          <w:sz w:val="30"/>
          <w:szCs w:val="30"/>
          <w:cs/>
        </w:rPr>
        <w:t>ทั้งทางตรง</w:t>
      </w:r>
      <w:r w:rsidRPr="00EA1C08">
        <w:rPr>
          <w:rFonts w:ascii="Angsana New" w:hAnsi="Angsana New" w:hint="cs"/>
          <w:sz w:val="30"/>
          <w:szCs w:val="30"/>
          <w:cs/>
        </w:rPr>
        <w:t>และ</w:t>
      </w:r>
      <w:r w:rsidRPr="00EA1C08">
        <w:rPr>
          <w:rFonts w:ascii="Angsana New" w:hAnsi="Angsana New"/>
          <w:sz w:val="30"/>
          <w:szCs w:val="30"/>
          <w:cs/>
        </w:rPr>
        <w:t>ทางอ้อม</w:t>
      </w:r>
      <w:r w:rsidRPr="00EA1C08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 w:rsidR="00271E38"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:rsidR="00F604AD" w:rsidRPr="00B701C7" w:rsidRDefault="00F604AD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632E83" w:rsidRPr="00EA1C08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F26136" w:rsidRPr="00B701C7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0314" w:type="dxa"/>
        <w:tblLayout w:type="fixed"/>
        <w:tblLook w:val="01E0"/>
      </w:tblPr>
      <w:tblGrid>
        <w:gridCol w:w="3227"/>
        <w:gridCol w:w="283"/>
        <w:gridCol w:w="3119"/>
        <w:gridCol w:w="284"/>
        <w:gridCol w:w="3401"/>
      </w:tblGrid>
      <w:tr w:rsidR="00EA1C08" w:rsidRPr="00EA1C08" w:rsidTr="00AC0EAE">
        <w:tc>
          <w:tcPr>
            <w:tcW w:w="3227" w:type="dxa"/>
            <w:tcBorders>
              <w:bottom w:val="single" w:sz="4" w:space="0" w:color="auto"/>
            </w:tcBorders>
          </w:tcPr>
          <w:p w:rsidR="00572A6E" w:rsidRPr="00EA1C08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59930133"/>
            <w:r w:rsidRPr="00EA1C08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:rsidR="00572A6E" w:rsidRPr="00EA1C08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72A6E" w:rsidRPr="00EA1C08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572A6E" w:rsidRPr="00EA1C08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572A6E" w:rsidRPr="00EA1C08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bookmarkEnd w:id="1"/>
      <w:tr w:rsidR="00EA1C08" w:rsidRPr="00EA1C08" w:rsidTr="00AC0EAE">
        <w:tc>
          <w:tcPr>
            <w:tcW w:w="3227" w:type="dxa"/>
          </w:tcPr>
          <w:p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ตะวันออกการขนส่ง จำกัด</w:t>
            </w:r>
          </w:p>
        </w:tc>
        <w:tc>
          <w:tcPr>
            <w:tcW w:w="283" w:type="dxa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:rsidTr="00AC0EAE">
        <w:tc>
          <w:tcPr>
            <w:tcW w:w="3227" w:type="dxa"/>
          </w:tcPr>
          <w:p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16"/>
                <w:szCs w:val="16"/>
              </w:rPr>
              <w:t xml:space="preserve">   </w:t>
            </w:r>
          </w:p>
        </w:tc>
        <w:tc>
          <w:tcPr>
            <w:tcW w:w="283" w:type="dxa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AC0EAE">
        <w:tc>
          <w:tcPr>
            <w:tcW w:w="3227" w:type="dxa"/>
          </w:tcPr>
          <w:p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283" w:type="dxa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:rsidTr="00AC0EAE">
        <w:tc>
          <w:tcPr>
            <w:tcW w:w="3227" w:type="dxa"/>
            <w:vAlign w:val="center"/>
          </w:tcPr>
          <w:p w:rsidR="008B412A" w:rsidRPr="00EA1C08" w:rsidRDefault="008B412A" w:rsidP="003C7BD7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B412A" w:rsidRPr="00EA1C08" w:rsidRDefault="008B412A" w:rsidP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AC0EAE">
        <w:tc>
          <w:tcPr>
            <w:tcW w:w="3227" w:type="dxa"/>
          </w:tcPr>
          <w:p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จำหน่ายวัสดุก่อสร้างและอุปกรณ์</w:t>
            </w:r>
          </w:p>
        </w:tc>
        <w:tc>
          <w:tcPr>
            <w:tcW w:w="284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:rsidTr="00AC0EAE">
        <w:tc>
          <w:tcPr>
            <w:tcW w:w="3227" w:type="dxa"/>
          </w:tcPr>
          <w:p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84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1C08" w:rsidRPr="00EA1C08" w:rsidTr="00AC0EAE">
        <w:tc>
          <w:tcPr>
            <w:tcW w:w="3227" w:type="dxa"/>
            <w:vAlign w:val="center"/>
          </w:tcPr>
          <w:p w:rsidR="008B412A" w:rsidRPr="00EA1C08" w:rsidRDefault="008B412A" w:rsidP="003C7BD7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B412A" w:rsidRPr="00EA1C08" w:rsidRDefault="008B412A" w:rsidP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  <w:tcBorders>
              <w:bottom w:val="single" w:sz="4" w:space="0" w:color="auto"/>
            </w:tcBorders>
          </w:tcPr>
          <w:p w:rsidR="00466B0C" w:rsidRPr="00EA1C08" w:rsidRDefault="00466B0C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66B0C" w:rsidRPr="00EA1C08" w:rsidRDefault="00466B0C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466B0C" w:rsidRPr="00EA1C08" w:rsidRDefault="00466B0C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466B0C" w:rsidRPr="00EA1C08" w:rsidRDefault="00466B0C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23252D">
            <w:pPr>
              <w:tabs>
                <w:tab w:val="clear" w:pos="2580"/>
                <w:tab w:val="clear" w:pos="3515"/>
                <w:tab w:val="clear" w:pos="6549"/>
                <w:tab w:val="left" w:pos="2694"/>
                <w:tab w:val="left" w:pos="3116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สมาร์ทคอนกรีต จำกัด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</w:rPr>
              <w:t>(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ผลิตและจำหน่ายคอนกรีตมวลเบา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  <w:vAlign w:val="center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ซีซีพี เพวิ่งสโตนส์ จำกัด</w:t>
            </w: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บล็อกคอนกรีต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ชาลี ท็อป โลจิสติกส์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283" w:type="dxa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การร่วมค้า (ดู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9)</w:t>
            </w:r>
          </w:p>
        </w:tc>
      </w:tr>
      <w:tr w:rsidR="00055EA0" w:rsidRPr="00EA1C08" w:rsidTr="004B54CC">
        <w:tc>
          <w:tcPr>
            <w:tcW w:w="3227" w:type="dxa"/>
          </w:tcPr>
          <w:p w:rsidR="00055EA0" w:rsidRPr="00EA1C08" w:rsidRDefault="00B701C7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55EA0">
              <w:rPr>
                <w:rFonts w:ascii="Angsana New" w:hAnsi="Angsana New" w:hint="cs"/>
                <w:sz w:val="28"/>
                <w:szCs w:val="28"/>
                <w:cs/>
              </w:rPr>
              <w:t>“</w:t>
            </w:r>
            <w:r w:rsidR="00055EA0">
              <w:rPr>
                <w:rFonts w:ascii="Angsana New" w:hAnsi="Angsana New"/>
                <w:sz w:val="28"/>
                <w:szCs w:val="28"/>
              </w:rPr>
              <w:t>CTLS”</w:t>
            </w:r>
          </w:p>
        </w:tc>
        <w:tc>
          <w:tcPr>
            <w:tcW w:w="283" w:type="dxa"/>
          </w:tcPr>
          <w:p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55EA0" w:rsidRPr="00EA1C08" w:rsidRDefault="00055EA0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  <w:vAlign w:val="center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  <w:vAlign w:val="center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ดี.เอส.วี.ที คลังสินค้า จำกัด</w:t>
            </w:r>
          </w:p>
        </w:tc>
        <w:tc>
          <w:tcPr>
            <w:tcW w:w="283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ให้เช่าคลังสินค้าและพื้นที่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 </w:t>
            </w:r>
            <w:r w:rsidR="00055EA0">
              <w:rPr>
                <w:rFonts w:ascii="Angsana New" w:hAnsi="Angsana New"/>
                <w:sz w:val="28"/>
                <w:szCs w:val="28"/>
              </w:rPr>
              <w:t>CTLS)</w:t>
            </w:r>
          </w:p>
        </w:tc>
      </w:tr>
      <w:tr w:rsidR="00466B0C" w:rsidRPr="00EA1C08" w:rsidTr="004B54CC">
        <w:tc>
          <w:tcPr>
            <w:tcW w:w="3227" w:type="dxa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บริการด้านวัตถุอันตรายทุกประเภท</w:t>
            </w: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6B0C" w:rsidRPr="00EA1C08" w:rsidTr="004B54CC">
        <w:tc>
          <w:tcPr>
            <w:tcW w:w="3227" w:type="dxa"/>
            <w:vAlign w:val="center"/>
          </w:tcPr>
          <w:p w:rsidR="00466B0C" w:rsidRPr="00EA1C08" w:rsidRDefault="00466B0C" w:rsidP="004B54CC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4A27E6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โลจิสติกส์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>บริหารจัดการด้านโลจิสติกส์ครบวงจร</w:t>
            </w:r>
          </w:p>
        </w:tc>
        <w:tc>
          <w:tcPr>
            <w:tcW w:w="284" w:type="dxa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49185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006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23252D" w:rsidRPr="002F0067" w:rsidTr="004B54CC">
        <w:tc>
          <w:tcPr>
            <w:tcW w:w="3227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บริษัท เอทีซี คอนกรีตชลบุรี จำกัด</w:t>
            </w:r>
          </w:p>
        </w:tc>
        <w:tc>
          <w:tcPr>
            <w:tcW w:w="283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84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49185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006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23252D" w:rsidRPr="00EA1C08" w:rsidTr="004B54CC">
        <w:tc>
          <w:tcPr>
            <w:tcW w:w="3227" w:type="dxa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:rsidR="0023252D" w:rsidRPr="002F0067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ทุกชนิด</w:t>
            </w:r>
          </w:p>
        </w:tc>
        <w:tc>
          <w:tcPr>
            <w:tcW w:w="284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</w:tcPr>
          <w:p w:rsidR="0023252D" w:rsidRPr="004A27E6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23252D" w:rsidRPr="004A27E6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252D" w:rsidRPr="004A27E6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3252D" w:rsidRPr="004A27E6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</w:tcPr>
          <w:p w:rsidR="0023252D" w:rsidRPr="004A27E6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</w:tcPr>
          <w:p w:rsidR="0023252D" w:rsidRPr="00294727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23252D" w:rsidRPr="00294727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252D" w:rsidRPr="00294727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3252D" w:rsidRPr="00294727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</w:tcPr>
          <w:p w:rsidR="0023252D" w:rsidRPr="00294727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ค้าอสังหาริมทรัพย์  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83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ร้านขายปลีกเครื่องดื่มไม่มี</w:t>
            </w:r>
            <w:r w:rsidR="00602295" w:rsidRPr="00EA1C08">
              <w:rPr>
                <w:rFonts w:ascii="Angsana New" w:hAnsi="Angsana New" w:hint="cs"/>
                <w:sz w:val="28"/>
                <w:szCs w:val="28"/>
                <w:cs/>
              </w:rPr>
              <w:t>แอลกอฮอล์</w:t>
            </w:r>
          </w:p>
        </w:tc>
        <w:tc>
          <w:tcPr>
            <w:tcW w:w="284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</w:tcPr>
          <w:p w:rsidR="0023252D" w:rsidRPr="00EA1C08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23252D" w:rsidRPr="00EA1C08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252D" w:rsidRPr="00EA1C08" w:rsidRDefault="0023252D" w:rsidP="004B54CC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3252D" w:rsidRPr="00EA1C08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</w:tcPr>
          <w:p w:rsidR="0023252D" w:rsidRPr="00EA1C08" w:rsidRDefault="0023252D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4A27E6" w:rsidRDefault="002172D3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172D3">
              <w:rPr>
                <w:rFonts w:ascii="Angsana New" w:hAnsi="Angsana New"/>
                <w:sz w:val="28"/>
                <w:szCs w:val="28"/>
                <w:cs/>
              </w:rPr>
              <w:t>บริษัท พีเจเอฟ เทรดดิ้ง จำกัด</w:t>
            </w:r>
          </w:p>
        </w:tc>
        <w:tc>
          <w:tcPr>
            <w:tcW w:w="283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4A27E6" w:rsidRDefault="00602295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2295">
              <w:rPr>
                <w:rFonts w:ascii="Angsana New" w:hAnsi="Angsana New"/>
                <w:sz w:val="28"/>
                <w:szCs w:val="28"/>
                <w:cs/>
              </w:rPr>
              <w:t>ผลิตสินค้าประเภทหน้าต่างและประตู</w:t>
            </w:r>
          </w:p>
        </w:tc>
        <w:tc>
          <w:tcPr>
            <w:tcW w:w="284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23252D" w:rsidRPr="00EA1C08" w:rsidTr="004B54CC">
        <w:tc>
          <w:tcPr>
            <w:tcW w:w="3227" w:type="dxa"/>
            <w:vAlign w:val="center"/>
          </w:tcPr>
          <w:p w:rsidR="0023252D" w:rsidRPr="004A27E6" w:rsidRDefault="002172D3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(เดิม</w:t>
            </w:r>
            <w:r w:rsidR="00EF5E8D"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Pr="002172D3">
              <w:rPr>
                <w:rFonts w:ascii="Angsana New" w:hAnsi="Angsana New"/>
                <w:sz w:val="28"/>
                <w:szCs w:val="28"/>
                <w:cs/>
              </w:rPr>
              <w:t>บริษัท แอล ที เฟรม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23252D" w:rsidRPr="004A27E6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252D" w:rsidRPr="00EA1C08" w:rsidTr="004B54CC">
        <w:tc>
          <w:tcPr>
            <w:tcW w:w="3227" w:type="dxa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252D" w:rsidRPr="00EA1C08" w:rsidRDefault="0023252D" w:rsidP="004B54CC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</w:tcPr>
          <w:p w:rsidR="0023252D" w:rsidRPr="00EA1C08" w:rsidRDefault="0023252D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4A748C" w:rsidRDefault="004A748C"/>
    <w:tbl>
      <w:tblPr>
        <w:tblW w:w="10314" w:type="dxa"/>
        <w:tblLayout w:type="fixed"/>
        <w:tblLook w:val="01E0"/>
      </w:tblPr>
      <w:tblGrid>
        <w:gridCol w:w="3227"/>
        <w:gridCol w:w="283"/>
        <w:gridCol w:w="3119"/>
        <w:gridCol w:w="284"/>
        <w:gridCol w:w="3401"/>
      </w:tblGrid>
      <w:tr w:rsidR="00EA1C08" w:rsidRPr="00EA1C08" w:rsidTr="00416F97">
        <w:tc>
          <w:tcPr>
            <w:tcW w:w="3227" w:type="dxa"/>
            <w:tcBorders>
              <w:bottom w:val="single" w:sz="4" w:space="0" w:color="auto"/>
            </w:tcBorders>
          </w:tcPr>
          <w:p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283" w:type="dxa"/>
          </w:tcPr>
          <w:p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A1C08" w:rsidRPr="00EA1C08" w:rsidTr="008436EC">
        <w:tc>
          <w:tcPr>
            <w:tcW w:w="3227" w:type="dxa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ซีแพนเนล จำกัด (มหาชน)</w:t>
            </w:r>
          </w:p>
        </w:tc>
        <w:tc>
          <w:tcPr>
            <w:tcW w:w="283" w:type="dxa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:rsidR="004616E5" w:rsidRPr="00EA1C08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ผลิตและจำหน่ายผนังคอนกรีต</w:t>
            </w:r>
            <w:r w:rsidR="008436EC" w:rsidRPr="00EA1C08">
              <w:rPr>
                <w:rFonts w:ascii="Angsana New" w:hAnsi="Angsana New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284" w:type="dxa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EA1C08" w:rsidRPr="00EA1C08" w:rsidTr="008436EC">
        <w:tc>
          <w:tcPr>
            <w:tcW w:w="3227" w:type="dxa"/>
            <w:vAlign w:val="center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4616E5" w:rsidRPr="00EA1C08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1" w:type="dxa"/>
            <w:vAlign w:val="center"/>
          </w:tcPr>
          <w:p w:rsidR="004616E5" w:rsidRPr="00EA1C08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16E5" w:rsidRPr="00EA1C08" w:rsidTr="008436EC">
        <w:tc>
          <w:tcPr>
            <w:tcW w:w="3227" w:type="dxa"/>
          </w:tcPr>
          <w:p w:rsidR="004616E5" w:rsidRPr="00EA1C08" w:rsidRDefault="004616E5" w:rsidP="004616E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</w:tcPr>
          <w:p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ของบริษัทไม่ว่าทางตรงหรือทางอ้อมทั้งนี้</w:t>
            </w:r>
            <w:r w:rsidR="008436EC"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416F97" w:rsidRPr="00B701C7" w:rsidRDefault="00416F9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12E93" w:rsidRPr="00EA1C08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:rsidR="00D12E93" w:rsidRPr="00B701C7" w:rsidRDefault="00D12E93" w:rsidP="00D12E9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622" w:type="dxa"/>
        <w:tblLook w:val="01E0"/>
      </w:tblPr>
      <w:tblGrid>
        <w:gridCol w:w="3680"/>
        <w:gridCol w:w="270"/>
        <w:gridCol w:w="5672"/>
      </w:tblGrid>
      <w:tr w:rsidR="00EA1C08" w:rsidRPr="00EA1C08" w:rsidTr="0043044B">
        <w:tc>
          <w:tcPr>
            <w:tcW w:w="3680" w:type="dxa"/>
            <w:tcBorders>
              <w:bottom w:val="single" w:sz="4" w:space="0" w:color="auto"/>
            </w:tcBorders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A1C08" w:rsidRPr="00EA1C08" w:rsidTr="0043044B">
        <w:tc>
          <w:tcPr>
            <w:tcW w:w="3680" w:type="dxa"/>
            <w:tcBorders>
              <w:top w:val="single" w:sz="4" w:space="0" w:color="auto"/>
            </w:tcBorders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  <w:r w:rsidR="006C4648" w:rsidRPr="00EA1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46AC" w:rsidRPr="00EA1C08">
              <w:rPr>
                <w:rFonts w:ascii="Angsana New" w:hAnsi="Angsana New"/>
                <w:sz w:val="30"/>
                <w:szCs w:val="30"/>
              </w:rPr>
              <w:t>/</w:t>
            </w:r>
            <w:r w:rsidR="000046AC"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EA1C08" w:rsidRPr="00EA1C08" w:rsidTr="0043044B">
        <w:tc>
          <w:tcPr>
            <w:tcW w:w="3680" w:type="dxa"/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EE1D19" w:rsidRPr="00EA1C08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EA1C08" w:rsidRPr="00EA1C08" w:rsidTr="0043044B">
        <w:tc>
          <w:tcPr>
            <w:tcW w:w="3680" w:type="dxa"/>
          </w:tcPr>
          <w:p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5C6456" w:rsidRPr="00EA1C08" w:rsidRDefault="008436E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5C6456" w:rsidRPr="00EA1C08" w:rsidRDefault="005C6456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5C6456" w:rsidRPr="00EA1C08" w:rsidRDefault="005C6456" w:rsidP="005C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EA1C08" w:rsidRPr="00EA1C08" w:rsidTr="0043044B">
        <w:tc>
          <w:tcPr>
            <w:tcW w:w="368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 w:rsidRPr="00EA1C08">
              <w:rPr>
                <w:rFonts w:ascii="Angsana New" w:hAnsi="Angsana New"/>
                <w:sz w:val="30"/>
                <w:szCs w:val="30"/>
              </w:rPr>
              <w:t>/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121FBD" w:rsidRPr="00EA1C08" w:rsidRDefault="00121FBD" w:rsidP="004C0A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412310" w:rsidRPr="00EA1C08" w:rsidRDefault="00412310" w:rsidP="0041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412310" w:rsidRPr="00EA1C08" w:rsidRDefault="00412310" w:rsidP="004123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412310" w:rsidRPr="00EA1C08" w:rsidRDefault="00412310" w:rsidP="0041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EA1C08" w:rsidRPr="00EA1C08" w:rsidTr="0043044B">
        <w:tc>
          <w:tcPr>
            <w:tcW w:w="3680" w:type="dxa"/>
          </w:tcPr>
          <w:p w:rsidR="00412310" w:rsidRPr="00EA1C08" w:rsidRDefault="0041231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12310" w:rsidRPr="00EA1C08" w:rsidRDefault="00412310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412310" w:rsidRPr="00EA1C08" w:rsidRDefault="0041231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EA1C08" w:rsidRPr="00EA1C08" w:rsidTr="0043044B">
        <w:tc>
          <w:tcPr>
            <w:tcW w:w="3680" w:type="dxa"/>
          </w:tcPr>
          <w:p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D7D69" w:rsidRPr="00EA1C08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:rsidR="002D7D69" w:rsidRPr="00EA1C08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43044B">
        <w:tc>
          <w:tcPr>
            <w:tcW w:w="3680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D12E93" w:rsidRPr="00EA1C08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br w:type="page"/>
      </w:r>
      <w:r w:rsidR="00D12E93" w:rsidRPr="00EA1C08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12E93" w:rsidRPr="00EA1C08">
        <w:rPr>
          <w:rFonts w:ascii="Angsana New" w:hAnsi="Angsana New" w:hint="cs"/>
          <w:sz w:val="30"/>
          <w:szCs w:val="30"/>
          <w:cs/>
        </w:rPr>
        <w:t>บุคคลและ</w:t>
      </w:r>
      <w:r w:rsidR="00D12E93" w:rsidRPr="00EA1C08">
        <w:rPr>
          <w:rFonts w:ascii="Angsana New" w:hAnsi="Angsana New"/>
          <w:sz w:val="30"/>
          <w:szCs w:val="30"/>
          <w:cs/>
        </w:rPr>
        <w:t>กิจการที่เกี่ยวข้องกันที่เกิดขึ้นสำหรับ</w:t>
      </w:r>
      <w:r w:rsidR="00D12E93" w:rsidRPr="00EA1C08">
        <w:rPr>
          <w:rFonts w:ascii="Angsana New" w:hAnsi="Angsana New" w:hint="cs"/>
          <w:sz w:val="30"/>
          <w:szCs w:val="30"/>
          <w:cs/>
        </w:rPr>
        <w:t>ปี</w:t>
      </w:r>
      <w:r w:rsidR="00D12E93"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="00D12E93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53366F" w:rsidRPr="00EA1C08">
        <w:rPr>
          <w:rFonts w:ascii="Angsana New" w:hAnsi="Angsana New"/>
          <w:sz w:val="30"/>
          <w:szCs w:val="30"/>
        </w:rPr>
        <w:t>7</w:t>
      </w:r>
      <w:r w:rsidR="00D12E93" w:rsidRPr="00EA1C08">
        <w:rPr>
          <w:rFonts w:ascii="Angsana New" w:hAnsi="Angsana New"/>
          <w:sz w:val="30"/>
          <w:szCs w:val="30"/>
          <w:cs/>
        </w:rPr>
        <w:t xml:space="preserve"> และ</w:t>
      </w:r>
      <w:r w:rsidR="00B85147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53366F" w:rsidRPr="00EA1C08">
        <w:rPr>
          <w:rFonts w:ascii="Angsana New" w:hAnsi="Angsana New"/>
          <w:sz w:val="30"/>
          <w:szCs w:val="30"/>
        </w:rPr>
        <w:t>6</w:t>
      </w:r>
      <w:r w:rsidR="00A94C85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D12E93" w:rsidRPr="00EA1C08">
        <w:rPr>
          <w:rFonts w:ascii="Angsana New" w:hAnsi="Angsana New"/>
          <w:sz w:val="30"/>
          <w:szCs w:val="30"/>
          <w:cs/>
        </w:rPr>
        <w:t>มีดังนี้</w:t>
      </w:r>
    </w:p>
    <w:p w:rsidR="00A94C85" w:rsidRPr="00B701C7" w:rsidRDefault="00A94C8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EA1C08" w:rsidRPr="00EA1C08" w:rsidTr="00A94C85">
        <w:trPr>
          <w:cantSplit/>
        </w:trPr>
        <w:tc>
          <w:tcPr>
            <w:tcW w:w="3776" w:type="dxa"/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283C9E" w:rsidRPr="00EA1C0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10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10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283C9E" w:rsidRPr="00EA1C0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10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105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B33EDB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EA1C0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EA1C0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148,061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141,619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13,553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12,054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81,624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38,628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16,580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8,523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13,853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168,277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184,229</w:t>
            </w:r>
          </w:p>
        </w:tc>
      </w:tr>
      <w:tr w:rsidR="00B33EDB" w:rsidRPr="00EA1C08" w:rsidTr="00A94C85">
        <w:trPr>
          <w:cantSplit/>
        </w:trPr>
        <w:tc>
          <w:tcPr>
            <w:tcW w:w="3776" w:type="dxa"/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</w:t>
            </w:r>
            <w:r w:rsidR="00491857">
              <w:rPr>
                <w:rFonts w:ascii="Angsana New" w:hAnsi="Angsana New" w:hint="cs"/>
                <w:b/>
                <w:sz w:val="30"/>
                <w:szCs w:val="30"/>
                <w:cs/>
              </w:rPr>
              <w:t>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33EDB" w:rsidRPr="00EA1C08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33EDB" w:rsidRPr="00EA1C08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B33EDB" w:rsidRDefault="00B33EDB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</w:tr>
      <w:tr w:rsidR="00EA1C08" w:rsidRPr="00EA1C08" w:rsidTr="00B2722E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</w:tr>
      <w:tr w:rsidR="00EA1C08" w:rsidRPr="00EA1C08" w:rsidTr="00B2722E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892</w:t>
            </w:r>
          </w:p>
        </w:tc>
      </w:tr>
      <w:tr w:rsidR="00EA1C08" w:rsidRPr="00EA1C08" w:rsidTr="00B2722E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B2722E">
        <w:trPr>
          <w:cantSplit/>
        </w:trPr>
        <w:tc>
          <w:tcPr>
            <w:tcW w:w="3776" w:type="dxa"/>
          </w:tcPr>
          <w:p w:rsidR="0053366F" w:rsidRPr="00EA1C08" w:rsidRDefault="00B85147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53366F"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EA1C08" w:rsidRPr="00EA1C08" w:rsidTr="00AB54B5">
        <w:trPr>
          <w:cantSplit/>
        </w:trPr>
        <w:tc>
          <w:tcPr>
            <w:tcW w:w="3776" w:type="dxa"/>
          </w:tcPr>
          <w:p w:rsidR="0053366F" w:rsidRPr="00EA1C08" w:rsidRDefault="00B85147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53366F"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2,211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A1C08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EA1C08" w:rsidRPr="00EA1C08" w:rsidTr="00AB54B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B701C7" w:rsidRDefault="0053366F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:rsidR="0053366F" w:rsidRPr="00B33EDB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3366F" w:rsidRPr="00B33EDB" w:rsidRDefault="0053366F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53366F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53366F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</w:t>
            </w:r>
            <w:r w:rsidR="00B701C7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53366F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B33EDB" w:rsidRDefault="00B33EDB" w:rsidP="00B7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3366F" w:rsidRPr="00EA1C08" w:rsidTr="0053366F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53366F" w:rsidRPr="00EA1C08" w:rsidRDefault="0053366F"/>
    <w:p w:rsidR="0053366F" w:rsidRPr="00EA1C08" w:rsidRDefault="0053366F"/>
    <w:p w:rsidR="0053366F" w:rsidRPr="00EA1C08" w:rsidRDefault="0053366F"/>
    <w:p w:rsidR="0053366F" w:rsidRPr="00EA1C08" w:rsidRDefault="0053366F"/>
    <w:p w:rsidR="0053366F" w:rsidRPr="00EA1C08" w:rsidRDefault="0053366F"/>
    <w:p w:rsidR="0053366F" w:rsidRPr="00EA1C08" w:rsidRDefault="0053366F"/>
    <w:p w:rsidR="0053366F" w:rsidRPr="00EA1C08" w:rsidRDefault="0053366F"/>
    <w:p w:rsidR="00B85147" w:rsidRPr="00EA1C08" w:rsidRDefault="00B85147"/>
    <w:p w:rsidR="00B85147" w:rsidRPr="00EA1C08" w:rsidRDefault="00B85147"/>
    <w:p w:rsidR="0053366F" w:rsidRPr="00EA1C08" w:rsidRDefault="0053366F"/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EA1C08" w:rsidRPr="00EA1C08" w:rsidTr="0071746E">
        <w:trPr>
          <w:cantSplit/>
        </w:trPr>
        <w:tc>
          <w:tcPr>
            <w:tcW w:w="3776" w:type="dxa"/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8C1A74" w:rsidRPr="00EA1C08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71746E">
        <w:trPr>
          <w:cantSplit/>
        </w:trPr>
        <w:tc>
          <w:tcPr>
            <w:tcW w:w="3776" w:type="dxa"/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1A74" w:rsidRPr="00EA1C08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71746E">
        <w:trPr>
          <w:cantSplit/>
        </w:trPr>
        <w:tc>
          <w:tcPr>
            <w:tcW w:w="3776" w:type="dxa"/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71746E">
        <w:trPr>
          <w:cantSplit/>
        </w:trPr>
        <w:tc>
          <w:tcPr>
            <w:tcW w:w="3776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9,112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B33EDB" w:rsidRPr="00EA1C08" w:rsidTr="00BC2490">
        <w:trPr>
          <w:cantSplit/>
        </w:trPr>
        <w:tc>
          <w:tcPr>
            <w:tcW w:w="3776" w:type="dxa"/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84" w:type="dxa"/>
          </w:tcPr>
          <w:p w:rsidR="00B33EDB" w:rsidRPr="00B33EDB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</w:t>
            </w:r>
            <w:r w:rsidRPr="00B33E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33EDB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3" w:type="dxa"/>
          </w:tcPr>
          <w:p w:rsidR="00B33EDB" w:rsidRPr="00B33EDB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33EDB" w:rsidRPr="00EA1C08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104,350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118,736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82,082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97,097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19,396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317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B33EDB" w:rsidRDefault="00B33EDB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</w:tr>
      <w:tr w:rsidR="00EA1C08" w:rsidRPr="00EA1C08" w:rsidTr="00162943">
        <w:trPr>
          <w:cantSplit/>
        </w:trPr>
        <w:tc>
          <w:tcPr>
            <w:tcW w:w="3776" w:type="dxa"/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C2490" w:rsidRPr="00B33EDB" w:rsidRDefault="00BC2490" w:rsidP="00BC249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C2490" w:rsidRPr="00B33EDB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C2490" w:rsidRPr="00EA1C08" w:rsidRDefault="00BC2490" w:rsidP="00B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33EDB" w:rsidRPr="00EA1C08" w:rsidTr="00162943">
        <w:trPr>
          <w:cantSplit/>
        </w:trPr>
        <w:tc>
          <w:tcPr>
            <w:tcW w:w="3776" w:type="dxa"/>
          </w:tcPr>
          <w:p w:rsidR="00B33EDB" w:rsidRPr="00EA1C08" w:rsidRDefault="00B33EDB" w:rsidP="00B33ED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B33EDB" w:rsidRPr="00B33EDB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33EDB" w:rsidRPr="00B33EDB" w:rsidRDefault="00B33EDB" w:rsidP="00B33ED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33EDB" w:rsidRPr="00B33EDB" w:rsidRDefault="00B33EDB" w:rsidP="00B3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62943" w:rsidRPr="00EA1C08" w:rsidTr="00BC2490">
        <w:trPr>
          <w:cantSplit/>
        </w:trPr>
        <w:tc>
          <w:tcPr>
            <w:tcW w:w="3776" w:type="dxa"/>
          </w:tcPr>
          <w:p w:rsidR="00162943" w:rsidRPr="00EA1C08" w:rsidRDefault="00162943" w:rsidP="0016294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62943" w:rsidRPr="00EA1C08" w:rsidRDefault="00162943" w:rsidP="0016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4" w:type="dxa"/>
          </w:tcPr>
          <w:p w:rsidR="00162943" w:rsidRPr="00EA1C08" w:rsidRDefault="00162943" w:rsidP="0016294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62943" w:rsidRPr="00EA1C08" w:rsidRDefault="00162943" w:rsidP="0016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3" w:type="dxa"/>
          </w:tcPr>
          <w:p w:rsidR="00162943" w:rsidRPr="00EA1C08" w:rsidRDefault="00162943" w:rsidP="0016294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62943" w:rsidRPr="00EA1C08" w:rsidRDefault="00162943" w:rsidP="0016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4" w:type="dxa"/>
          </w:tcPr>
          <w:p w:rsidR="00162943" w:rsidRPr="00EA1C08" w:rsidRDefault="00162943" w:rsidP="0016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62943" w:rsidRPr="00EA1C08" w:rsidRDefault="00162943" w:rsidP="0016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EA1C08" w:rsidRPr="00EA1C08" w:rsidTr="00BC2490">
        <w:trPr>
          <w:cantSplit/>
        </w:trPr>
        <w:tc>
          <w:tcPr>
            <w:tcW w:w="3776" w:type="dxa"/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3366F" w:rsidRPr="00EA1C08" w:rsidRDefault="0053366F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3366F" w:rsidRPr="00EA1C08" w:rsidRDefault="0053366F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53366F">
        <w:trPr>
          <w:cantSplit/>
        </w:trPr>
        <w:tc>
          <w:tcPr>
            <w:tcW w:w="3776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1A74" w:rsidRPr="00EA1C08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C1A74" w:rsidRPr="00EA1C08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2254C6" w:rsidRPr="00EA1C08" w:rsidRDefault="002254C6" w:rsidP="00B851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44,789</w:t>
            </w:r>
          </w:p>
        </w:tc>
        <w:tc>
          <w:tcPr>
            <w:tcW w:w="284" w:type="dxa"/>
          </w:tcPr>
          <w:p w:rsidR="002254C6" w:rsidRPr="00521C9E" w:rsidRDefault="002254C6" w:rsidP="00521C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254C6" w:rsidRPr="00EF2AAC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41,694</w:t>
            </w:r>
          </w:p>
        </w:tc>
        <w:tc>
          <w:tcPr>
            <w:tcW w:w="283" w:type="dxa"/>
          </w:tcPr>
          <w:p w:rsidR="002254C6" w:rsidRPr="00521C9E" w:rsidRDefault="002254C6" w:rsidP="00521C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11,326</w:t>
            </w:r>
          </w:p>
        </w:tc>
        <w:tc>
          <w:tcPr>
            <w:tcW w:w="284" w:type="dxa"/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10,833</w:t>
            </w:r>
          </w:p>
        </w:tc>
      </w:tr>
      <w:tr w:rsidR="00EA1C08" w:rsidRPr="00EA1C08" w:rsidTr="00A94C85">
        <w:trPr>
          <w:cantSplit/>
        </w:trPr>
        <w:tc>
          <w:tcPr>
            <w:tcW w:w="3776" w:type="dxa"/>
          </w:tcPr>
          <w:p w:rsidR="002254C6" w:rsidRPr="00EA1C08" w:rsidRDefault="002254C6" w:rsidP="00B851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1,693</w:t>
            </w:r>
          </w:p>
        </w:tc>
        <w:tc>
          <w:tcPr>
            <w:tcW w:w="284" w:type="dxa"/>
          </w:tcPr>
          <w:p w:rsidR="002254C6" w:rsidRPr="00EF2AAC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254C6" w:rsidRPr="00EF2AAC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283" w:type="dxa"/>
          </w:tcPr>
          <w:p w:rsidR="002254C6" w:rsidRPr="00521C9E" w:rsidRDefault="002254C6" w:rsidP="00521C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2254C6" w:rsidRPr="00EA1C08" w:rsidTr="00A94C85">
        <w:trPr>
          <w:cantSplit/>
        </w:trPr>
        <w:tc>
          <w:tcPr>
            <w:tcW w:w="37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46,482</w:t>
            </w:r>
          </w:p>
        </w:tc>
        <w:tc>
          <w:tcPr>
            <w:tcW w:w="284" w:type="dxa"/>
          </w:tcPr>
          <w:p w:rsidR="002254C6" w:rsidRPr="00521C9E" w:rsidRDefault="002254C6" w:rsidP="00521C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EF2AAC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43,137</w:t>
            </w:r>
          </w:p>
        </w:tc>
        <w:tc>
          <w:tcPr>
            <w:tcW w:w="283" w:type="dxa"/>
          </w:tcPr>
          <w:p w:rsidR="002254C6" w:rsidRPr="00521C9E" w:rsidRDefault="002254C6" w:rsidP="00521C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EF2AAC" w:rsidRDefault="00EF2AA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11,876</w:t>
            </w:r>
          </w:p>
        </w:tc>
        <w:tc>
          <w:tcPr>
            <w:tcW w:w="284" w:type="dxa"/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EA1C08" w:rsidRDefault="002254C6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11,445</w:t>
            </w:r>
          </w:p>
        </w:tc>
      </w:tr>
    </w:tbl>
    <w:p w:rsidR="002254C6" w:rsidRDefault="002254C6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EA1C08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211056" w:rsidRPr="00EA1C08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EA1C0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2254C6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2254C6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12E93" w:rsidRPr="008F08FB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EA1C08" w:rsidRPr="00EA1C08" w:rsidTr="00FF70E5">
        <w:trPr>
          <w:cantSplit/>
          <w:tblHeader/>
        </w:trPr>
        <w:tc>
          <w:tcPr>
            <w:tcW w:w="3774" w:type="dxa"/>
          </w:tcPr>
          <w:p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0A7EF9" w:rsidRPr="00EA1C08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FF70E5">
        <w:trPr>
          <w:cantSplit/>
          <w:tblHeader/>
        </w:trPr>
        <w:tc>
          <w:tcPr>
            <w:tcW w:w="3774" w:type="dxa"/>
          </w:tcPr>
          <w:p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A7EF9" w:rsidRPr="00EA1C08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FF70E5">
        <w:trPr>
          <w:cantSplit/>
          <w:tblHeader/>
        </w:trPr>
        <w:tc>
          <w:tcPr>
            <w:tcW w:w="3774" w:type="dxa"/>
          </w:tcPr>
          <w:p w:rsidR="00283C9E" w:rsidRPr="00EA1C0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283C9E" w:rsidRPr="00EA1C08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283C9E" w:rsidRPr="00EA1C0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283C9E" w:rsidRPr="00EA1C08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254C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E6558F">
        <w:trPr>
          <w:cantSplit/>
          <w:trHeight w:val="51"/>
        </w:trPr>
        <w:tc>
          <w:tcPr>
            <w:tcW w:w="3774" w:type="dxa"/>
          </w:tcPr>
          <w:p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EA1C08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EA1C08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D1AE7" w:rsidRPr="00EA1C08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D1AE7" w:rsidRPr="00EA1C08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22E52" w:rsidRPr="00EA1C08" w:rsidTr="00036EE0">
        <w:trPr>
          <w:cantSplit/>
        </w:trPr>
        <w:tc>
          <w:tcPr>
            <w:tcW w:w="3774" w:type="dxa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31,756</w:t>
            </w:r>
          </w:p>
        </w:tc>
        <w:tc>
          <w:tcPr>
            <w:tcW w:w="284" w:type="dxa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D22E52" w:rsidRPr="00EA1C08" w:rsidTr="00036EE0">
        <w:trPr>
          <w:cantSplit/>
        </w:trPr>
        <w:tc>
          <w:tcPr>
            <w:tcW w:w="3774" w:type="dxa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shd w:val="clear" w:color="auto" w:fill="auto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4" w:type="dxa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036EE0">
        <w:trPr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EA1C08" w:rsidRPr="00EA1C08" w:rsidTr="00FF70E5">
        <w:trPr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A1C08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A1C08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26,087</w:t>
            </w:r>
          </w:p>
        </w:tc>
      </w:tr>
      <w:tr w:rsidR="00D22E52" w:rsidRPr="00EA1C08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D22E52" w:rsidRPr="00EA1C08" w:rsidRDefault="00C6194F" w:rsidP="00C6194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เกินกำหนดชำร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D22E52" w:rsidRPr="00EA1C0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D22E52"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="00D22E52"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D22E52" w:rsidRPr="00D22E52" w:rsidRDefault="00D22E52" w:rsidP="00D22E5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2E52" w:rsidRPr="00D22E52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22E52" w:rsidRPr="00EA1C08" w:rsidRDefault="00D22E52" w:rsidP="00D22E5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22E52" w:rsidRPr="00EA1C08" w:rsidRDefault="00D22E52" w:rsidP="00D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A1C08" w:rsidRPr="00EA1C08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D22E52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:rsidR="002254C6" w:rsidRPr="00D22E52" w:rsidRDefault="002254C6" w:rsidP="002254C6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D22E52" w:rsidRDefault="00EF2AA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EA1C08" w:rsidRPr="00EA1C08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A1C08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A1C08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11DFC" w:rsidRPr="00EA1C08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611DFC" w:rsidRPr="00EA1C08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411D78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4C6" w:rsidRPr="00611DFC" w:rsidRDefault="00611DF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</w:p>
        </w:tc>
        <w:tc>
          <w:tcPr>
            <w:tcW w:w="284" w:type="dxa"/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4C6" w:rsidRPr="00611DFC" w:rsidRDefault="00611DFC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284" w:type="dxa"/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EA1C08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254C6" w:rsidRPr="00611DFC" w:rsidRDefault="002254C6" w:rsidP="002254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254C6" w:rsidRPr="00611DFC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:rsidR="002254C6" w:rsidRPr="00EA1C08" w:rsidRDefault="002254C6" w:rsidP="0022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DF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bottom w:val="nil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611DF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C9E" w:rsidRPr="00611DFC" w:rsidRDefault="00611DFC" w:rsidP="0052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521C9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</w:tcPr>
          <w:p w:rsidR="00611DFC" w:rsidRPr="00611DFC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11DFC" w:rsidRPr="00EA1C08" w:rsidRDefault="00611DFC" w:rsidP="006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4030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611DFC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611DFC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4030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84" w:type="dxa"/>
          </w:tcPr>
          <w:p w:rsidR="0094030C" w:rsidRPr="00611DFC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:rsidR="0094030C" w:rsidRPr="00611DFC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84" w:type="dxa"/>
          </w:tcPr>
          <w:p w:rsidR="0094030C" w:rsidRPr="00611DF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94030C" w:rsidRPr="00EA1C08" w:rsidTr="00611DFC">
        <w:trPr>
          <w:gridAfter w:val="1"/>
          <w:wAfter w:w="13" w:type="dxa"/>
          <w:cantSplit/>
          <w:trHeight w:val="144"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30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30C" w:rsidRPr="00EA1C08" w:rsidTr="002254C6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bottom w:val="nil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4030C" w:rsidRPr="00EA1C08" w:rsidTr="00C6194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36,500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4030C" w:rsidRPr="00EA1C08" w:rsidTr="00C6194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4030C" w:rsidRPr="00EA1C08" w:rsidTr="00C6194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30C" w:rsidRPr="00EA1C08" w:rsidTr="00C6194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4030C" w:rsidRPr="00EA1C08" w:rsidTr="00824781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781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2478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97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781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97</w:t>
            </w:r>
          </w:p>
        </w:tc>
      </w:tr>
      <w:tr w:rsidR="0094030C" w:rsidRPr="00EA1C08" w:rsidTr="00824781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25,745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18,228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824781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519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824781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519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6,868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9,130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824781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868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9,130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030C" w:rsidRPr="00EA1C08" w:rsidTr="00162943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1,266</w:t>
            </w:r>
          </w:p>
        </w:tc>
        <w:tc>
          <w:tcPr>
            <w:tcW w:w="284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94030C" w:rsidRPr="00EA1C08" w:rsidTr="00162943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18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94030C" w:rsidRPr="00EA1C08" w:rsidTr="00162943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95758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57588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1,284</w:t>
            </w:r>
          </w:p>
        </w:tc>
        <w:tc>
          <w:tcPr>
            <w:tcW w:w="284" w:type="dxa"/>
          </w:tcPr>
          <w:p w:rsidR="0094030C" w:rsidRPr="00824781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9,130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162943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94030C" w:rsidRPr="00521C9E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030C" w:rsidRPr="00EA1C08" w:rsidTr="00B326B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89,000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94030C" w:rsidRPr="00EA1C08" w:rsidTr="00B326B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0430AA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94030C" w:rsidRPr="00EA1C08" w:rsidTr="00B326BF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326B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94030C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4030C" w:rsidRPr="00EA1C08" w:rsidTr="00FF70E5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2,814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2,681</w:t>
            </w:r>
          </w:p>
        </w:tc>
      </w:tr>
      <w:tr w:rsidR="0094030C" w:rsidRPr="00EA1C08" w:rsidTr="008669C4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</w:tr>
      <w:tr w:rsidR="0094030C" w:rsidRPr="00EA1C08" w:rsidTr="008669C4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3,683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4,154</w:t>
            </w:r>
          </w:p>
        </w:tc>
      </w:tr>
      <w:tr w:rsidR="0094030C" w:rsidRPr="00EA1C08" w:rsidTr="008669C4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8669C4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41,837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44,651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52,875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56,557</w:t>
            </w:r>
          </w:p>
        </w:tc>
      </w:tr>
      <w:tr w:rsidR="0094030C" w:rsidRPr="00EA1C08" w:rsidTr="00DB6E68">
        <w:trPr>
          <w:gridAfter w:val="1"/>
          <w:wAfter w:w="13" w:type="dxa"/>
          <w:cantSplit/>
        </w:trPr>
        <w:tc>
          <w:tcPr>
            <w:tcW w:w="377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11,907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13,379</w:t>
            </w:r>
          </w:p>
        </w:tc>
        <w:tc>
          <w:tcPr>
            <w:tcW w:w="284" w:type="dxa"/>
          </w:tcPr>
          <w:p w:rsidR="0094030C" w:rsidRPr="008669C4" w:rsidRDefault="0094030C" w:rsidP="0094030C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B326BF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56,558</w:t>
            </w:r>
          </w:p>
        </w:tc>
        <w:tc>
          <w:tcPr>
            <w:tcW w:w="284" w:type="dxa"/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4030C" w:rsidRPr="00EA1C08" w:rsidRDefault="0094030C" w:rsidP="0094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60,711</w:t>
            </w:r>
          </w:p>
        </w:tc>
      </w:tr>
    </w:tbl>
    <w:p w:rsidR="00D042CE" w:rsidRPr="008669C4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24"/>
          <w:szCs w:val="24"/>
        </w:rPr>
      </w:pPr>
    </w:p>
    <w:p w:rsidR="00C377F5" w:rsidRPr="00EA1C08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A1C08">
        <w:rPr>
          <w:rFonts w:ascii="Angsana New" w:hAnsi="Angsana New" w:hint="cs"/>
          <w:sz w:val="30"/>
          <w:szCs w:val="30"/>
          <w:cs/>
        </w:rPr>
        <w:t>ปี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795BE4" w:rsidRPr="00EA1C08">
        <w:rPr>
          <w:rFonts w:ascii="Angsana New" w:hAnsi="Angsana New" w:hint="cs"/>
          <w:sz w:val="30"/>
          <w:szCs w:val="30"/>
          <w:cs/>
        </w:rPr>
        <w:t>7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795BE4" w:rsidRPr="00EA1C08">
        <w:rPr>
          <w:rFonts w:ascii="Angsana New" w:hAnsi="Angsana New" w:hint="cs"/>
          <w:sz w:val="30"/>
          <w:szCs w:val="30"/>
          <w:cs/>
        </w:rPr>
        <w:t>6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C377F5" w:rsidRPr="00EA1C0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สำหรับเงินให้กู้ยืมระยะสั้นแก่และเงินกู้ยืมระยะสั้นจากกิจการที่เกี่ยวข้องกันมีดังนี้</w:t>
      </w:r>
    </w:p>
    <w:p w:rsidR="00D12E93" w:rsidRPr="008669C4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700" w:type="dxa"/>
        <w:tblInd w:w="18" w:type="dxa"/>
        <w:tblLayout w:type="fixed"/>
        <w:tblLook w:val="000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EA1C08" w:rsidRPr="00EA1C08" w:rsidTr="00987DC1">
        <w:trPr>
          <w:cantSplit/>
        </w:trPr>
        <w:tc>
          <w:tcPr>
            <w:tcW w:w="3776" w:type="dxa"/>
          </w:tcPr>
          <w:p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6102F4" w:rsidRPr="00EA1C08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987DC1">
        <w:trPr>
          <w:cantSplit/>
        </w:trPr>
        <w:tc>
          <w:tcPr>
            <w:tcW w:w="3776" w:type="dxa"/>
          </w:tcPr>
          <w:p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102F4" w:rsidRPr="00EA1C08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6102F4" w:rsidRPr="00EA1C08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987DC1">
        <w:trPr>
          <w:cantSplit/>
        </w:trPr>
        <w:tc>
          <w:tcPr>
            <w:tcW w:w="3776" w:type="dxa"/>
          </w:tcPr>
          <w:p w:rsidR="00F44271" w:rsidRPr="00EA1C08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795BE4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:rsidR="00F44271" w:rsidRPr="00EA1C08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4271" w:rsidRPr="00EA1C08" w:rsidRDefault="00DB12AA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5BE4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F44271" w:rsidRPr="00EA1C08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EA1C08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795BE4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F44271" w:rsidRPr="00EA1C08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44271" w:rsidRPr="00EA1C08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5BE4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A1C08" w:rsidRPr="00EA1C08" w:rsidTr="00987DC1">
        <w:trPr>
          <w:cantSplit/>
        </w:trPr>
        <w:tc>
          <w:tcPr>
            <w:tcW w:w="3776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83C9E" w:rsidRPr="00EA1C08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EA1C08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A1C08" w:rsidRPr="00EA1C08" w:rsidTr="00987DC1">
        <w:trPr>
          <w:cantSplit/>
        </w:trPr>
        <w:tc>
          <w:tcPr>
            <w:tcW w:w="3776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95BE4" w:rsidRPr="00EA1C08" w:rsidRDefault="0082217C" w:rsidP="000A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:rsidR="00795BE4" w:rsidRPr="00EA1C08" w:rsidRDefault="00795BE4" w:rsidP="00795BE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:rsidR="00795BE4" w:rsidRPr="00EA1C08" w:rsidRDefault="00795BE4" w:rsidP="00795BE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F70E5" w:rsidRPr="00EA1C08" w:rsidTr="00987DC1">
        <w:trPr>
          <w:cantSplit/>
        </w:trPr>
        <w:tc>
          <w:tcPr>
            <w:tcW w:w="3776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295,720</w:t>
            </w:r>
          </w:p>
        </w:tc>
        <w:tc>
          <w:tcPr>
            <w:tcW w:w="236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0E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F70E5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295,720</w:t>
            </w:r>
          </w:p>
        </w:tc>
        <w:tc>
          <w:tcPr>
            <w:tcW w:w="284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F70E5" w:rsidRPr="00EA1C08" w:rsidTr="00987DC1">
        <w:trPr>
          <w:cantSplit/>
        </w:trPr>
        <w:tc>
          <w:tcPr>
            <w:tcW w:w="3776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(241,000)</w:t>
            </w:r>
          </w:p>
        </w:tc>
        <w:tc>
          <w:tcPr>
            <w:tcW w:w="236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0E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0E5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F70E5" w:rsidRPr="00EA1C08" w:rsidTr="00987DC1">
        <w:trPr>
          <w:cantSplit/>
        </w:trPr>
        <w:tc>
          <w:tcPr>
            <w:tcW w:w="3776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92,220</w:t>
            </w:r>
          </w:p>
        </w:tc>
        <w:tc>
          <w:tcPr>
            <w:tcW w:w="236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F70E5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55,720</w:t>
            </w:r>
          </w:p>
        </w:tc>
        <w:tc>
          <w:tcPr>
            <w:tcW w:w="284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DD248F">
        <w:trPr>
          <w:cantSplit/>
        </w:trPr>
        <w:tc>
          <w:tcPr>
            <w:tcW w:w="3776" w:type="dxa"/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D248F" w:rsidRPr="00FF70E5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D248F" w:rsidRPr="00FF70E5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EA1C08" w:rsidRPr="00EA1C08" w:rsidTr="00DD248F">
        <w:trPr>
          <w:cantSplit/>
        </w:trPr>
        <w:tc>
          <w:tcPr>
            <w:tcW w:w="3776" w:type="dxa"/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D248F" w:rsidRPr="00FF70E5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D248F" w:rsidRPr="00FF70E5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D248F" w:rsidRPr="00FF70E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DD248F" w:rsidRPr="00EA1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EA1C08" w:rsidRPr="00EA1C08" w:rsidTr="00DD248F">
        <w:trPr>
          <w:cantSplit/>
        </w:trPr>
        <w:tc>
          <w:tcPr>
            <w:tcW w:w="3776" w:type="dxa"/>
          </w:tcPr>
          <w:p w:rsidR="000A668D" w:rsidRPr="00EA1C08" w:rsidRDefault="000A668D" w:rsidP="000A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0A668D" w:rsidRPr="00FF70E5" w:rsidRDefault="000A668D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0A668D" w:rsidRPr="00FF70E5" w:rsidRDefault="000A668D" w:rsidP="000A668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0A668D" w:rsidRPr="00FF70E5" w:rsidRDefault="000A668D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A668D" w:rsidRPr="00FF70E5" w:rsidRDefault="000A668D" w:rsidP="000A668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668D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:rsidR="000A668D" w:rsidRPr="00EA1C08" w:rsidRDefault="000A668D" w:rsidP="000A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0A668D" w:rsidRPr="00EA1C08" w:rsidRDefault="000A668D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1C08" w:rsidRPr="00EA1C08" w:rsidTr="00DD248F">
        <w:trPr>
          <w:cantSplit/>
        </w:trPr>
        <w:tc>
          <w:tcPr>
            <w:tcW w:w="3776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95BE4" w:rsidRPr="00FF70E5" w:rsidRDefault="00795BE4" w:rsidP="0082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</w:t>
            </w:r>
            <w:r w:rsidR="0082217C" w:rsidRPr="00FF70E5">
              <w:rPr>
                <w:rFonts w:ascii="Angsana New" w:hAnsi="Angsana New"/>
                <w:bCs/>
                <w:sz w:val="30"/>
                <w:szCs w:val="30"/>
              </w:rPr>
              <w:t>37,800</w:t>
            </w:r>
          </w:p>
        </w:tc>
        <w:tc>
          <w:tcPr>
            <w:tcW w:w="236" w:type="dxa"/>
          </w:tcPr>
          <w:p w:rsidR="00795BE4" w:rsidRPr="00FF70E5" w:rsidRDefault="00795BE4" w:rsidP="00795BE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95BE4" w:rsidRPr="00FF70E5" w:rsidRDefault="00795BE4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95BE4" w:rsidRPr="00FF70E5" w:rsidRDefault="00795BE4" w:rsidP="00795BE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5BE4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377,500</w:t>
            </w:r>
          </w:p>
        </w:tc>
        <w:tc>
          <w:tcPr>
            <w:tcW w:w="284" w:type="dxa"/>
          </w:tcPr>
          <w:p w:rsidR="00795BE4" w:rsidRPr="00EA1C08" w:rsidRDefault="00795BE4" w:rsidP="0079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95BE4" w:rsidRPr="00EA1C08" w:rsidRDefault="00795BE4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45,738</w:t>
            </w:r>
          </w:p>
        </w:tc>
      </w:tr>
      <w:tr w:rsidR="00FF70E5" w:rsidRPr="00EA1C08" w:rsidTr="00DD248F">
        <w:trPr>
          <w:cantSplit/>
        </w:trPr>
        <w:tc>
          <w:tcPr>
            <w:tcW w:w="3776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F70E5" w:rsidRPr="00FF70E5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(29,800)</w:t>
            </w:r>
          </w:p>
        </w:tc>
        <w:tc>
          <w:tcPr>
            <w:tcW w:w="236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F70E5" w:rsidRPr="00FF70E5" w:rsidRDefault="00FF70E5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FF70E5" w:rsidRPr="00FF70E5" w:rsidRDefault="00FF70E5" w:rsidP="00FF70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0E5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318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238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FF70E5" w:rsidRPr="00EA1C08" w:rsidRDefault="00FF70E5" w:rsidP="00FF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F70E5" w:rsidRPr="009B4A01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(8,000)</w:t>
            </w:r>
          </w:p>
        </w:tc>
      </w:tr>
      <w:tr w:rsidR="0082217C" w:rsidRPr="00EA1C08" w:rsidTr="00DD248F">
        <w:trPr>
          <w:cantSplit/>
        </w:trPr>
        <w:tc>
          <w:tcPr>
            <w:tcW w:w="3776" w:type="dxa"/>
          </w:tcPr>
          <w:p w:rsidR="0082217C" w:rsidRPr="00EA1C08" w:rsidRDefault="0082217C" w:rsidP="0082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17C" w:rsidRPr="00FF70E5" w:rsidRDefault="0082217C" w:rsidP="0082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82217C" w:rsidRPr="00FF70E5" w:rsidRDefault="0082217C" w:rsidP="008221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2217C" w:rsidRPr="00FF70E5" w:rsidRDefault="0082217C" w:rsidP="0086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0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2217C" w:rsidRPr="00FF70E5" w:rsidRDefault="0082217C" w:rsidP="008221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217C" w:rsidRPr="00FF70E5" w:rsidRDefault="00FF70E5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  <w:tc>
          <w:tcPr>
            <w:tcW w:w="284" w:type="dxa"/>
          </w:tcPr>
          <w:p w:rsidR="0082217C" w:rsidRPr="00EA1C08" w:rsidRDefault="0082217C" w:rsidP="0082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2217C" w:rsidRPr="00EA1C08" w:rsidRDefault="0082217C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</w:tbl>
    <w:p w:rsidR="00D12E93" w:rsidRPr="00EA1C08" w:rsidRDefault="00D56E1A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90C2E" w:rsidRPr="00EA1C08">
        <w:rPr>
          <w:rFonts w:ascii="Angsana New" w:hAnsi="Angsana New"/>
          <w:b/>
          <w:bCs/>
          <w:sz w:val="30"/>
          <w:szCs w:val="30"/>
        </w:rPr>
        <w:t>.</w:t>
      </w:r>
      <w:r w:rsidR="00D12E93" w:rsidRPr="00EA1C08">
        <w:rPr>
          <w:rFonts w:ascii="Angsana New" w:hAnsi="Angsana New"/>
          <w:b/>
          <w:bCs/>
          <w:sz w:val="30"/>
          <w:szCs w:val="30"/>
        </w:rPr>
        <w:tab/>
      </w:r>
      <w:r w:rsidR="00D12E93" w:rsidRPr="00EA1C0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 w:rsidRPr="00EA1C08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D12E93" w:rsidRPr="00A04CD9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819" w:type="dxa"/>
        <w:tblInd w:w="108" w:type="dxa"/>
        <w:tblLayout w:type="fixed"/>
        <w:tblLook w:val="000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EA1C08" w:rsidRPr="00EA1C08" w:rsidTr="00A04CD9">
        <w:trPr>
          <w:cantSplit/>
        </w:trPr>
        <w:tc>
          <w:tcPr>
            <w:tcW w:w="3866" w:type="dxa"/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81807" w:rsidRPr="00EA1C0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EA1C0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8" w:type="dxa"/>
          </w:tcPr>
          <w:p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A81807" w:rsidRPr="00EA1C08" w:rsidRDefault="00A81807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A04CD9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4CD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A04CD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</w:rPr>
              <w:t>,920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26,155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- สุทธิ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6E6C1A" w:rsidP="006E6C1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317,157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522,669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197,319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331,105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6E6C1A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C05B85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6E6C1A" w:rsidRPr="00C05B85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6" w:type="dxa"/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1,952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15003A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03A">
              <w:rPr>
                <w:rFonts w:ascii="Angsana New" w:hAnsi="Angsana New"/>
                <w:bCs/>
                <w:sz w:val="30"/>
                <w:szCs w:val="30"/>
              </w:rPr>
              <w:t>1,268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6" w:type="dxa"/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0521AC">
              <w:rPr>
                <w:rFonts w:ascii="Angsana New" w:hAnsi="Angsana New"/>
                <w:bCs/>
                <w:sz w:val="30"/>
                <w:szCs w:val="30"/>
              </w:rPr>
              <w:t>5,326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15003A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03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5003A" w:rsidRPr="0015003A">
              <w:rPr>
                <w:rFonts w:ascii="Angsana New" w:hAnsi="Angsana New"/>
                <w:bCs/>
                <w:sz w:val="30"/>
                <w:szCs w:val="30"/>
              </w:rPr>
              <w:t>3,813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6" w:type="dxa"/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5,793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C05B85" w:rsidRDefault="00C05B85" w:rsidP="00C0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15003A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03A">
              <w:rPr>
                <w:rFonts w:ascii="Angsana New" w:hAnsi="Angsana New"/>
                <w:bCs/>
                <w:sz w:val="30"/>
                <w:szCs w:val="30"/>
              </w:rPr>
              <w:t>4,842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A04CD9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E73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9,772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6E6C1A" w:rsidRPr="00EA1C08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9,922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6E6C1A" w:rsidRPr="00C05B85" w:rsidRDefault="000521A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6,953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6C1A" w:rsidRPr="0015003A" w:rsidRDefault="0015003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03A">
              <w:rPr>
                <w:rFonts w:ascii="Angsana New" w:hAnsi="Angsana New"/>
                <w:bCs/>
                <w:sz w:val="30"/>
                <w:szCs w:val="30"/>
              </w:rPr>
              <w:t>5,871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6E6C1A" w:rsidP="006E6C1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24,911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41,304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21,177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E6C1A" w:rsidRPr="0015003A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03A">
              <w:rPr>
                <w:rFonts w:ascii="Angsana New" w:hAnsi="Angsana New"/>
                <w:bCs/>
                <w:sz w:val="30"/>
                <w:szCs w:val="30"/>
              </w:rPr>
              <w:t>35,794</w:t>
            </w:r>
          </w:p>
        </w:tc>
      </w:tr>
      <w:tr w:rsidR="00EA1C08" w:rsidRPr="00EA1C08" w:rsidTr="00A04CD9">
        <w:trPr>
          <w:cantSplit/>
        </w:trPr>
        <w:tc>
          <w:tcPr>
            <w:tcW w:w="3866" w:type="dxa"/>
          </w:tcPr>
          <w:p w:rsidR="006E6C1A" w:rsidRPr="00EA1C08" w:rsidRDefault="006E6C1A" w:rsidP="00A04CD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521AC">
              <w:rPr>
                <w:rFonts w:ascii="Angsana New" w:hAnsi="Angsana New"/>
                <w:bCs/>
                <w:sz w:val="30"/>
                <w:szCs w:val="30"/>
              </w:rPr>
              <w:t>42,068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563,973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C05B85" w:rsidRDefault="00C05B85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218,496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366,899</w:t>
            </w:r>
          </w:p>
        </w:tc>
      </w:tr>
    </w:tbl>
    <w:p w:rsidR="00A81807" w:rsidRPr="00EA1C08" w:rsidRDefault="00A81807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</w:p>
    <w:p w:rsidR="00E42BC3" w:rsidRPr="00EA1C08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br w:type="page"/>
      </w:r>
    </w:p>
    <w:p w:rsidR="00D56E1A" w:rsidRPr="00EA1C08" w:rsidRDefault="00D56E1A" w:rsidP="00D5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lastRenderedPageBreak/>
        <w:t>ยอดคงเหลือของลูกหนี้การค้า - กิจการอื่นแยกตามอายุหนี้ที่ค้างชำระได้ดังนี้</w:t>
      </w:r>
    </w:p>
    <w:p w:rsidR="00E42BC3" w:rsidRPr="000521AC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639" w:type="dxa"/>
        <w:tblInd w:w="-36" w:type="dxa"/>
        <w:tblLayout w:type="fixed"/>
        <w:tblLook w:val="0000"/>
      </w:tblPr>
      <w:tblGrid>
        <w:gridCol w:w="3686"/>
        <w:gridCol w:w="1276"/>
        <w:gridCol w:w="270"/>
        <w:gridCol w:w="1289"/>
        <w:gridCol w:w="288"/>
        <w:gridCol w:w="1271"/>
        <w:gridCol w:w="284"/>
        <w:gridCol w:w="1275"/>
      </w:tblGrid>
      <w:tr w:rsidR="00EA1C08" w:rsidRPr="00EA1C08" w:rsidTr="004477BB">
        <w:trPr>
          <w:cantSplit/>
        </w:trPr>
        <w:tc>
          <w:tcPr>
            <w:tcW w:w="3686" w:type="dxa"/>
          </w:tcPr>
          <w:p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484D48" w:rsidRPr="00EA1C0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EA1C0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84D48" w:rsidRPr="00EA1C08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484D48" w:rsidRPr="00EA1C08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tabs>
                <w:tab w:val="left" w:pos="40"/>
                <w:tab w:val="left" w:pos="342"/>
              </w:tabs>
              <w:ind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76772">
              <w:rPr>
                <w:rFonts w:ascii="Angsana New" w:hAnsi="Angsana New"/>
                <w:bCs/>
                <w:sz w:val="30"/>
                <w:szCs w:val="30"/>
              </w:rPr>
              <w:t>45,227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349,076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119,099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179,181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143E0C">
            <w:pPr>
              <w:tabs>
                <w:tab w:val="left" w:pos="40"/>
                <w:tab w:val="left" w:pos="342"/>
              </w:tabs>
              <w:ind w:right="-108" w:firstLine="4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:rsidR="006E6C1A" w:rsidRPr="00714C6C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right="-108" w:hanging="6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59,146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154,549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36,924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111,681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right="-108" w:hanging="6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10,295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13,557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6,630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8,958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right="-108" w:hanging="6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11,019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7,522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5,844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5,130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right="-108" w:hanging="6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20,749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28,404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14,439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21,465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tabs>
                <w:tab w:val="left" w:pos="40"/>
                <w:tab w:val="left" w:pos="342"/>
              </w:tabs>
              <w:ind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76772">
              <w:rPr>
                <w:rFonts w:ascii="Angsana New" w:hAnsi="Angsana New"/>
                <w:bCs/>
                <w:sz w:val="30"/>
                <w:szCs w:val="30"/>
              </w:rPr>
              <w:t>46,436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553,108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182,936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326,415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</w:tabs>
              <w:ind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6" w:type="dxa"/>
          </w:tcPr>
          <w:p w:rsidR="006E6C1A" w:rsidRPr="00714C6C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6E6C1A" w:rsidRPr="00714C6C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4C6C" w:rsidRPr="00EA1C08" w:rsidTr="004477BB">
        <w:trPr>
          <w:cantSplit/>
        </w:trPr>
        <w:tc>
          <w:tcPr>
            <w:tcW w:w="3686" w:type="dxa"/>
          </w:tcPr>
          <w:p w:rsidR="00714C6C" w:rsidRPr="00EA1C08" w:rsidRDefault="00714C6C" w:rsidP="0071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</w:tabs>
              <w:ind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6" w:type="dxa"/>
          </w:tcPr>
          <w:p w:rsidR="00714C6C" w:rsidRPr="00714C6C" w:rsidRDefault="00714C6C" w:rsidP="0071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76772">
              <w:rPr>
                <w:rFonts w:ascii="Angsana New" w:hAnsi="Angsana New"/>
                <w:bCs/>
                <w:sz w:val="30"/>
                <w:szCs w:val="30"/>
              </w:rPr>
              <w:t>502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14C6C" w:rsidRPr="00EA1C08" w:rsidRDefault="00714C6C" w:rsidP="00714C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14C6C" w:rsidRPr="00EA1C08" w:rsidRDefault="00714C6C" w:rsidP="0071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:rsidR="00714C6C" w:rsidRPr="00EA1C08" w:rsidRDefault="00714C6C" w:rsidP="00714C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14C6C" w:rsidRPr="00714C6C" w:rsidRDefault="00714C6C" w:rsidP="0071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  <w:tc>
          <w:tcPr>
            <w:tcW w:w="284" w:type="dxa"/>
          </w:tcPr>
          <w:p w:rsidR="00714C6C" w:rsidRPr="00EA1C08" w:rsidRDefault="00714C6C" w:rsidP="00714C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14C6C" w:rsidRPr="00EA1C08" w:rsidRDefault="00714C6C" w:rsidP="0071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  <w:tr w:rsidR="00EA1C08" w:rsidRPr="00EA1C08" w:rsidTr="004477BB">
        <w:trPr>
          <w:cantSplit/>
        </w:trPr>
        <w:tc>
          <w:tcPr>
            <w:tcW w:w="3686" w:type="dxa"/>
          </w:tcPr>
          <w:p w:rsidR="006E6C1A" w:rsidRPr="00EA1C08" w:rsidRDefault="006E6C1A" w:rsidP="0044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</w:tabs>
              <w:ind w:firstLine="4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76772">
              <w:rPr>
                <w:rFonts w:ascii="Angsana New" w:hAnsi="Angsana New"/>
                <w:bCs/>
                <w:sz w:val="30"/>
                <w:szCs w:val="30"/>
              </w:rPr>
              <w:t>16,934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714C6C" w:rsidRDefault="00714C6C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</w:tbl>
    <w:p w:rsidR="000521AC" w:rsidRDefault="000521A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p w:rsidR="000521AC" w:rsidRDefault="000521AC" w:rsidP="00052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ของบัญชีค่าเผื่อผลขาดทุนด้านเครดิตที่คาดว่าจะเกิดขึ้นของลูกหนี้การค้า</w:t>
      </w:r>
      <w:r w:rsidR="0097677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  <w:r w:rsidR="0097677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กิจการอื่น มีรายละเอียดดังนี้</w:t>
      </w:r>
    </w:p>
    <w:p w:rsidR="000521AC" w:rsidRPr="003B4EA3" w:rsidRDefault="000521AC" w:rsidP="00052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p w:rsidR="000521AC" w:rsidRPr="0015003A" w:rsidRDefault="000521A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37"/>
        <w:tblW w:w="9639" w:type="dxa"/>
        <w:tblLayout w:type="fixed"/>
        <w:tblLook w:val="0000"/>
      </w:tblPr>
      <w:tblGrid>
        <w:gridCol w:w="3686"/>
        <w:gridCol w:w="1276"/>
        <w:gridCol w:w="270"/>
        <w:gridCol w:w="1289"/>
        <w:gridCol w:w="288"/>
        <w:gridCol w:w="1271"/>
        <w:gridCol w:w="284"/>
        <w:gridCol w:w="1275"/>
      </w:tblGrid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0521AC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521AC" w:rsidRPr="00EA1C08" w:rsidRDefault="000521AC" w:rsidP="00B30DF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21AC" w:rsidRPr="00EA1C08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21AC" w:rsidRPr="00EA1C08" w:rsidRDefault="000521AC" w:rsidP="00B30DF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521AC" w:rsidRPr="00EA1C08" w:rsidRDefault="000521AC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15003A" w:rsidP="004B3F29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70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(20,709)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  <w:tc>
          <w:tcPr>
            <w:tcW w:w="284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(11,594)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15003A" w:rsidP="004B3F29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1276" w:type="dxa"/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1,492</w:t>
            </w:r>
          </w:p>
        </w:tc>
        <w:tc>
          <w:tcPr>
            <w:tcW w:w="270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(12,208)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3,928</w:t>
            </w:r>
          </w:p>
        </w:tc>
        <w:tc>
          <w:tcPr>
            <w:tcW w:w="284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(10,750)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15003A" w:rsidP="00B30DF5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3B4EA3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1AC" w:rsidRPr="00B30DF5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30DF5">
              <w:rPr>
                <w:rFonts w:ascii="Angsana New" w:hAnsi="Angsana New" w:hint="cs"/>
                <w:b/>
                <w:sz w:val="30"/>
                <w:szCs w:val="30"/>
                <w:cs/>
              </w:rPr>
              <w:t>316</w:t>
            </w:r>
          </w:p>
        </w:tc>
        <w:tc>
          <w:tcPr>
            <w:tcW w:w="270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1,607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879</w:t>
            </w:r>
          </w:p>
        </w:tc>
      </w:tr>
      <w:tr w:rsidR="000521AC" w:rsidRPr="00EA1C08" w:rsidTr="00B30DF5">
        <w:trPr>
          <w:cantSplit/>
        </w:trPr>
        <w:tc>
          <w:tcPr>
            <w:tcW w:w="3686" w:type="dxa"/>
          </w:tcPr>
          <w:p w:rsidR="000521AC" w:rsidRPr="00EA1C08" w:rsidRDefault="0015003A" w:rsidP="00B30DF5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536FE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(29,502)</w:t>
            </w:r>
          </w:p>
        </w:tc>
        <w:tc>
          <w:tcPr>
            <w:tcW w:w="270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0521AC" w:rsidRPr="00714C6C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  <w:tc>
          <w:tcPr>
            <w:tcW w:w="284" w:type="dxa"/>
          </w:tcPr>
          <w:p w:rsidR="000521AC" w:rsidRPr="00EA1C08" w:rsidRDefault="000521AC" w:rsidP="00B30DF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521AC" w:rsidRPr="00EA1C08" w:rsidRDefault="003B4EA3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</w:tbl>
    <w:p w:rsidR="006E6C1A" w:rsidRPr="00EA1C08" w:rsidRDefault="006E6C1A" w:rsidP="006E6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แก่ลูกค้าตามนโยบายของ</w:t>
      </w:r>
      <w:r w:rsidRPr="00714C6C">
        <w:rPr>
          <w:rFonts w:ascii="Angsana New" w:hAnsi="Angsana New"/>
          <w:sz w:val="30"/>
          <w:szCs w:val="30"/>
          <w:cs/>
        </w:rPr>
        <w:t xml:space="preserve">กลุ่มบริษัทคือ </w:t>
      </w:r>
      <w:r w:rsidRPr="00714C6C">
        <w:rPr>
          <w:rFonts w:ascii="Angsana New" w:hAnsi="Angsana New"/>
          <w:sz w:val="30"/>
          <w:szCs w:val="30"/>
        </w:rPr>
        <w:t xml:space="preserve">7 - </w:t>
      </w:r>
      <w:r w:rsidR="00714C6C" w:rsidRPr="00714C6C">
        <w:rPr>
          <w:rFonts w:ascii="Angsana New" w:hAnsi="Angsana New"/>
          <w:sz w:val="30"/>
          <w:szCs w:val="30"/>
        </w:rPr>
        <w:t>120</w:t>
      </w:r>
      <w:r w:rsidRPr="00714C6C">
        <w:rPr>
          <w:rFonts w:ascii="Angsana New" w:hAnsi="Angsana New"/>
          <w:sz w:val="30"/>
          <w:szCs w:val="30"/>
          <w:cs/>
        </w:rPr>
        <w:t xml:space="preserve"> วัน</w:t>
      </w:r>
      <w:r w:rsidRPr="00714C6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B3F29">
        <w:rPr>
          <w:rFonts w:ascii="Angsana New" w:hAnsi="Angsana New"/>
          <w:sz w:val="30"/>
          <w:szCs w:val="30"/>
        </w:rPr>
        <w:t>2567</w:t>
      </w:r>
      <w:r w:rsidRPr="00714C6C">
        <w:rPr>
          <w:rFonts w:ascii="Angsana New" w:hAnsi="Angsana New"/>
          <w:sz w:val="30"/>
          <w:szCs w:val="30"/>
        </w:rPr>
        <w:t xml:space="preserve"> </w:t>
      </w:r>
      <w:r w:rsidRPr="00714C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3F29">
        <w:rPr>
          <w:rFonts w:ascii="Angsana New" w:hAnsi="Angsana New"/>
          <w:sz w:val="30"/>
          <w:szCs w:val="30"/>
        </w:rPr>
        <w:t>2566</w:t>
      </w:r>
    </w:p>
    <w:p w:rsidR="007478E5" w:rsidRPr="00EA1C08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56E1A" w:rsidRPr="00EA1C08" w:rsidRDefault="00D5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30DF5" w:rsidRDefault="00B30DF5" w:rsidP="00B3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Pr="00EA1C08" w:rsidRDefault="00D56E1A" w:rsidP="00B3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12E93" w:rsidRPr="00EA1C08">
        <w:rPr>
          <w:rFonts w:ascii="Angsana New" w:hAnsi="Angsana New"/>
          <w:b/>
          <w:bCs/>
          <w:sz w:val="30"/>
          <w:szCs w:val="30"/>
        </w:rPr>
        <w:t>.</w:t>
      </w:r>
      <w:r w:rsidR="00D12E93" w:rsidRPr="00EA1C08">
        <w:rPr>
          <w:rFonts w:ascii="Angsana New" w:hAnsi="Angsana New"/>
          <w:b/>
          <w:bCs/>
          <w:sz w:val="30"/>
          <w:szCs w:val="30"/>
        </w:rPr>
        <w:tab/>
      </w:r>
      <w:r w:rsidR="00D12E93" w:rsidRPr="00EA1C08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C46C6" w:rsidRPr="00EA1C08">
        <w:rPr>
          <w:rFonts w:ascii="Angsana New" w:hAnsi="Angsana New"/>
          <w:b/>
          <w:bCs/>
          <w:sz w:val="30"/>
          <w:szCs w:val="30"/>
        </w:rPr>
        <w:t xml:space="preserve"> </w:t>
      </w:r>
      <w:r w:rsidR="00B30DF5">
        <w:rPr>
          <w:rFonts w:ascii="Angsana New" w:hAnsi="Angsana New"/>
          <w:b/>
          <w:bCs/>
          <w:sz w:val="30"/>
          <w:szCs w:val="30"/>
        </w:rPr>
        <w:t>-</w:t>
      </w:r>
      <w:r w:rsidR="00D12E93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20DE6" w:rsidRPr="00B30DF5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961" w:type="dxa"/>
        <w:tblInd w:w="-76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EA1C08" w:rsidRPr="00EA1C08" w:rsidTr="004477BB">
        <w:trPr>
          <w:cantSplit/>
        </w:trPr>
        <w:tc>
          <w:tcPr>
            <w:tcW w:w="4149" w:type="dxa"/>
          </w:tcPr>
          <w:p w:rsidR="00D12E93" w:rsidRPr="00EA1C08" w:rsidRDefault="00A20CF3" w:rsidP="00A20CF3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D853C6" w:rsidRPr="00EA1C08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EA1C08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D853C6" w:rsidRPr="00EA1C08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D853C6" w:rsidRPr="00EA1C08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D853C6" w:rsidRPr="00EA1C0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EA1C08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:rsidR="00D853C6" w:rsidRPr="00EA1C08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EA1C08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6C1A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186,4</w:t>
            </w:r>
            <w:r w:rsidR="00B30DF5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223,032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102,022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135,578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512D0B" w:rsidP="004477BB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5,180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5,435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3,771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3,347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83,864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83,888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65,567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67,513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47,356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50,711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30,290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30,358</w:t>
            </w:r>
          </w:p>
        </w:tc>
      </w:tr>
      <w:tr w:rsidR="00631192" w:rsidRPr="00EA1C08" w:rsidTr="004477BB">
        <w:trPr>
          <w:cantSplit/>
        </w:trPr>
        <w:tc>
          <w:tcPr>
            <w:tcW w:w="4149" w:type="dxa"/>
          </w:tcPr>
          <w:p w:rsidR="00631192" w:rsidRPr="00EA1C08" w:rsidRDefault="00631192" w:rsidP="00631192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631192" w:rsidRPr="00631192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9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31192" w:rsidRPr="00EA1C08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6,918</w:t>
            </w:r>
          </w:p>
        </w:tc>
        <w:tc>
          <w:tcPr>
            <w:tcW w:w="284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31192" w:rsidRPr="00631192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31192" w:rsidRPr="00EA1C08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left" w:pos="342"/>
              </w:tabs>
              <w:ind w:left="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322,8</w:t>
            </w:r>
            <w:r w:rsidR="00B30DF5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369,984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201,650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236,796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ค่าเผื่อการลดลงของมูลค่าสินค้าที่</w:t>
            </w:r>
          </w:p>
        </w:tc>
        <w:tc>
          <w:tcPr>
            <w:tcW w:w="1276" w:type="dxa"/>
          </w:tcPr>
          <w:p w:rsidR="006E6C1A" w:rsidRPr="00631192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631192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31192" w:rsidRPr="00EA1C08" w:rsidTr="004477BB">
        <w:trPr>
          <w:cantSplit/>
        </w:trPr>
        <w:tc>
          <w:tcPr>
            <w:tcW w:w="4149" w:type="dxa"/>
          </w:tcPr>
          <w:p w:rsidR="00631192" w:rsidRPr="00EA1C08" w:rsidRDefault="00631192" w:rsidP="0063119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เสื่อมสภาพและเคลื่อนไหวช้า</w:t>
            </w:r>
          </w:p>
        </w:tc>
        <w:tc>
          <w:tcPr>
            <w:tcW w:w="1276" w:type="dxa"/>
          </w:tcPr>
          <w:p w:rsidR="00631192" w:rsidRPr="00631192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(22,93</w:t>
            </w:r>
            <w:r w:rsidR="00B30DF5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63119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31192" w:rsidRPr="00EA1C08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(24,745)</w:t>
            </w:r>
          </w:p>
        </w:tc>
        <w:tc>
          <w:tcPr>
            <w:tcW w:w="284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31192" w:rsidRPr="00631192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(8,496)</w:t>
            </w:r>
          </w:p>
        </w:tc>
        <w:tc>
          <w:tcPr>
            <w:tcW w:w="283" w:type="dxa"/>
          </w:tcPr>
          <w:p w:rsidR="00631192" w:rsidRPr="00EA1C08" w:rsidRDefault="00631192" w:rsidP="006311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31192" w:rsidRPr="00EA1C08" w:rsidRDefault="00631192" w:rsidP="0063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(8,773)</w:t>
            </w:r>
          </w:p>
        </w:tc>
      </w:tr>
      <w:tr w:rsidR="00EA1C08" w:rsidRPr="00EA1C08" w:rsidTr="004477BB">
        <w:trPr>
          <w:cantSplit/>
        </w:trPr>
        <w:tc>
          <w:tcPr>
            <w:tcW w:w="4149" w:type="dxa"/>
          </w:tcPr>
          <w:p w:rsidR="006E6C1A" w:rsidRPr="00EA1C08" w:rsidRDefault="006E6C1A" w:rsidP="004477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299,882</w:t>
            </w:r>
          </w:p>
        </w:tc>
        <w:tc>
          <w:tcPr>
            <w:tcW w:w="270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345,239</w:t>
            </w:r>
          </w:p>
        </w:tc>
        <w:tc>
          <w:tcPr>
            <w:tcW w:w="284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631192" w:rsidRDefault="00631192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193,154</w:t>
            </w:r>
          </w:p>
        </w:tc>
        <w:tc>
          <w:tcPr>
            <w:tcW w:w="283" w:type="dxa"/>
          </w:tcPr>
          <w:p w:rsidR="006E6C1A" w:rsidRPr="00EA1C08" w:rsidRDefault="006E6C1A" w:rsidP="006E6C1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6C1A" w:rsidRPr="00EA1C08" w:rsidRDefault="006E6C1A" w:rsidP="006E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228,023</w:t>
            </w:r>
          </w:p>
        </w:tc>
      </w:tr>
    </w:tbl>
    <w:p w:rsidR="00675D96" w:rsidRPr="00B30DF5" w:rsidRDefault="00675D96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333C4D" w:rsidRPr="00EA1C08" w:rsidRDefault="00C71347" w:rsidP="0033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ส่วนต่างจากการปรับลดราคาทุนของสินค้าคงเหลือให้เป็นมูลค่าสุทธิที่จะได้รับที่บันทึกเป็น</w:t>
      </w:r>
      <w:r w:rsidR="00C6194F">
        <w:rPr>
          <w:rFonts w:ascii="Angsana New" w:hAnsi="Angsana New" w:hint="cs"/>
          <w:sz w:val="30"/>
          <w:szCs w:val="30"/>
          <w:cs/>
        </w:rPr>
        <w:t>รายการหักจาก</w:t>
      </w:r>
      <w:r w:rsidRPr="00EA1C08">
        <w:rPr>
          <w:rFonts w:ascii="Angsana New" w:hAnsi="Angsana New"/>
          <w:sz w:val="30"/>
          <w:szCs w:val="30"/>
          <w:cs/>
        </w:rPr>
        <w:t>ต้นทุนขายในงบกำไรขาดทุนเบ็ดเสร็จ</w:t>
      </w:r>
      <w:r w:rsidRPr="00EA1C08">
        <w:rPr>
          <w:rFonts w:ascii="Angsana New" w:hAnsi="Angsana New" w:hint="cs"/>
          <w:sz w:val="30"/>
          <w:szCs w:val="30"/>
          <w:cs/>
        </w:rPr>
        <w:t>ของปี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</w:rPr>
        <w:t>256</w:t>
      </w:r>
      <w:r w:rsidR="00333C4D" w:rsidRPr="00EA1C08">
        <w:rPr>
          <w:rFonts w:ascii="Angsana New" w:hAnsi="Angsana New"/>
          <w:sz w:val="30"/>
          <w:szCs w:val="30"/>
        </w:rPr>
        <w:t>7</w:t>
      </w:r>
      <w:r w:rsidR="00333C4D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333C4D"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="00333C4D" w:rsidRPr="00EA1C08">
        <w:rPr>
          <w:rFonts w:ascii="Angsana New" w:hAnsi="Angsana New"/>
          <w:sz w:val="30"/>
          <w:szCs w:val="30"/>
        </w:rPr>
        <w:t>25</w:t>
      </w:r>
      <w:r w:rsidR="00333C4D" w:rsidRPr="00EA1C08">
        <w:rPr>
          <w:rFonts w:ascii="Angsana New" w:hAnsi="Angsana New" w:hint="cs"/>
          <w:sz w:val="30"/>
          <w:szCs w:val="30"/>
        </w:rPr>
        <w:t>6</w:t>
      </w:r>
      <w:r w:rsidR="00333C4D" w:rsidRPr="00EA1C08">
        <w:rPr>
          <w:rFonts w:ascii="Angsana New" w:hAnsi="Angsana New"/>
          <w:sz w:val="30"/>
          <w:szCs w:val="30"/>
        </w:rPr>
        <w:t>6</w:t>
      </w:r>
      <w:r w:rsidR="00333C4D" w:rsidRPr="00EA1C08">
        <w:rPr>
          <w:rFonts w:ascii="Angsana New" w:hAnsi="Angsana New"/>
          <w:sz w:val="30"/>
          <w:szCs w:val="30"/>
          <w:cs/>
        </w:rPr>
        <w:t xml:space="preserve"> </w:t>
      </w:r>
      <w:r w:rsidR="00D6494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801C3" w:rsidRPr="00B30DF5" w:rsidRDefault="00C801C3" w:rsidP="00C80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889" w:type="dxa"/>
        <w:tblLook w:val="04A0"/>
      </w:tblPr>
      <w:tblGrid>
        <w:gridCol w:w="5778"/>
        <w:gridCol w:w="1276"/>
        <w:gridCol w:w="1276"/>
        <w:gridCol w:w="283"/>
        <w:gridCol w:w="1276"/>
      </w:tblGrid>
      <w:tr w:rsidR="00D64947" w:rsidRPr="00EA1C08" w:rsidTr="00B30DF5">
        <w:tc>
          <w:tcPr>
            <w:tcW w:w="5778" w:type="dxa"/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64947" w:rsidRPr="00EA1C08" w:rsidRDefault="00C6194F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D64947" w:rsidRPr="00EA1C0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64947" w:rsidRPr="00EA1C08" w:rsidTr="00B30DF5">
        <w:tc>
          <w:tcPr>
            <w:tcW w:w="5778" w:type="dxa"/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947" w:rsidRPr="00EA1C08" w:rsidRDefault="00D64947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4947" w:rsidRPr="00EA1C08" w:rsidTr="00B30DF5">
        <w:tc>
          <w:tcPr>
            <w:tcW w:w="5778" w:type="dxa"/>
          </w:tcPr>
          <w:p w:rsidR="00D64947" w:rsidRPr="00B30DF5" w:rsidRDefault="00D64947" w:rsidP="004B54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0DF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</w:tcPr>
          <w:p w:rsidR="00D64947" w:rsidRPr="00EA1C08" w:rsidRDefault="00D64947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64947" w:rsidRPr="00B30DF5" w:rsidRDefault="00B30DF5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DF5">
              <w:rPr>
                <w:rFonts w:ascii="Angsana New" w:hAnsi="Angsana New"/>
                <w:bCs/>
                <w:sz w:val="30"/>
                <w:szCs w:val="30"/>
              </w:rPr>
              <w:t>1,808</w:t>
            </w:r>
          </w:p>
        </w:tc>
        <w:tc>
          <w:tcPr>
            <w:tcW w:w="283" w:type="dxa"/>
          </w:tcPr>
          <w:p w:rsidR="00D64947" w:rsidRPr="00B30DF5" w:rsidRDefault="00D64947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64947" w:rsidRPr="00B30DF5" w:rsidRDefault="00B30DF5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DF5">
              <w:rPr>
                <w:rFonts w:ascii="Angsana New" w:hAnsi="Angsana New"/>
                <w:bCs/>
                <w:sz w:val="30"/>
                <w:szCs w:val="30"/>
              </w:rPr>
              <w:t>1,830</w:t>
            </w:r>
          </w:p>
        </w:tc>
      </w:tr>
      <w:tr w:rsidR="00D64947" w:rsidRPr="00EA1C08" w:rsidTr="00B30DF5">
        <w:tc>
          <w:tcPr>
            <w:tcW w:w="5778" w:type="dxa"/>
          </w:tcPr>
          <w:p w:rsidR="00D64947" w:rsidRPr="00B30DF5" w:rsidRDefault="00D64947" w:rsidP="004B54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0DF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30D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D64947" w:rsidRPr="00EA1C08" w:rsidRDefault="00D64947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64947" w:rsidRPr="00B30DF5" w:rsidRDefault="00B30DF5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DF5">
              <w:rPr>
                <w:rFonts w:ascii="Angsana New" w:hAnsi="Angsana New"/>
                <w:bCs/>
                <w:sz w:val="30"/>
                <w:szCs w:val="30"/>
              </w:rPr>
              <w:t>277</w:t>
            </w:r>
          </w:p>
        </w:tc>
        <w:tc>
          <w:tcPr>
            <w:tcW w:w="283" w:type="dxa"/>
          </w:tcPr>
          <w:p w:rsidR="00D64947" w:rsidRPr="00B30DF5" w:rsidRDefault="00D64947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64947" w:rsidRPr="00B30DF5" w:rsidRDefault="00B30DF5" w:rsidP="00B3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DF5">
              <w:rPr>
                <w:rFonts w:ascii="Angsana New" w:hAnsi="Angsana New"/>
                <w:bCs/>
                <w:sz w:val="30"/>
                <w:szCs w:val="30"/>
              </w:rPr>
              <w:t>276</w:t>
            </w:r>
          </w:p>
        </w:tc>
      </w:tr>
    </w:tbl>
    <w:p w:rsidR="00C71347" w:rsidRPr="00EA1C08" w:rsidRDefault="00C71347" w:rsidP="00C713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7793" w:rsidRPr="00EA1C08" w:rsidRDefault="00512D0B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E75163" w:rsidRPr="00EA1C08">
        <w:rPr>
          <w:rFonts w:ascii="Angsana New" w:hAnsi="Angsana New"/>
          <w:b/>
          <w:bCs/>
          <w:sz w:val="30"/>
          <w:szCs w:val="30"/>
        </w:rPr>
        <w:t>.</w:t>
      </w:r>
      <w:r w:rsidR="00EA7793" w:rsidRPr="00EA1C08">
        <w:rPr>
          <w:rFonts w:ascii="Angsana New" w:hAnsi="Angsana New"/>
          <w:b/>
          <w:bCs/>
          <w:sz w:val="30"/>
          <w:szCs w:val="30"/>
        </w:rPr>
        <w:tab/>
      </w:r>
      <w:r w:rsidR="00E75163" w:rsidRPr="00EA1C08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107352" w:rsidRPr="00B30DF5" w:rsidRDefault="00107352" w:rsidP="0010735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24"/>
          <w:szCs w:val="24"/>
          <w:highlight w:val="yellow"/>
        </w:rPr>
      </w:pPr>
    </w:p>
    <w:tbl>
      <w:tblPr>
        <w:tblW w:w="10070" w:type="dxa"/>
        <w:tblInd w:w="108" w:type="dxa"/>
        <w:tblLayout w:type="fixed"/>
        <w:tblLook w:val="0000"/>
      </w:tblPr>
      <w:tblGrid>
        <w:gridCol w:w="1843"/>
        <w:gridCol w:w="1139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:rsidR="00774E35" w:rsidRPr="00EA1C08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 </w:t>
            </w:r>
          </w:p>
        </w:tc>
        <w:tc>
          <w:tcPr>
            <w:tcW w:w="1139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9" w:type="dxa"/>
          </w:tcPr>
          <w:p w:rsidR="00774E35" w:rsidRPr="00383263" w:rsidRDefault="00512D0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3263">
              <w:rPr>
                <w:rFonts w:ascii="Angsana New" w:hAnsi="Angsana New"/>
                <w:sz w:val="30"/>
                <w:szCs w:val="30"/>
              </w:rPr>
              <w:t>3.25</w:t>
            </w:r>
            <w:r w:rsidRPr="00383263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774E35" w:rsidRPr="00383263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383263" w:rsidRDefault="00512D0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74E35" w:rsidRPr="00383263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2982" w:type="dxa"/>
            <w:gridSpan w:val="2"/>
            <w:vAlign w:val="center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832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1.85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1.05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50,304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:rsidR="00774E35" w:rsidRPr="00383263" w:rsidRDefault="00383263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 xml:space="preserve">0.90 </w:t>
            </w:r>
            <w:r w:rsidRPr="00B30DF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และ </w:t>
            </w:r>
            <w:r w:rsidR="00774E35" w:rsidRPr="00383263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0.75 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="00383263" w:rsidRPr="0038326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4E35" w:rsidRPr="00383263" w:rsidRDefault="00383263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74E35" w:rsidRPr="00383263">
              <w:rPr>
                <w:rFonts w:ascii="Angsana New" w:hAnsi="Angsana New"/>
                <w:bCs/>
                <w:sz w:val="30"/>
                <w:szCs w:val="30"/>
              </w:rPr>
              <w:t>5,50</w:t>
            </w:r>
            <w:r w:rsidRPr="0038326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76,800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4683" w:type="dxa"/>
            <w:gridSpan w:val="5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4683" w:type="dxa"/>
            <w:gridSpan w:val="5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(ข้อมูลระดับ </w:t>
            </w:r>
            <w:r w:rsidR="00512D0B"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774E35" w:rsidRPr="00383263" w:rsidRDefault="00383263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:rsidR="00774E35" w:rsidRPr="00383263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9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774E35" w:rsidRPr="00EA1C08" w:rsidTr="004B54CC">
        <w:trPr>
          <w:cantSplit/>
        </w:trPr>
        <w:tc>
          <w:tcPr>
            <w:tcW w:w="1843" w:type="dxa"/>
          </w:tcPr>
          <w:p w:rsidR="00774E35" w:rsidRPr="00EA1C08" w:rsidRDefault="00774E35" w:rsidP="004B54CC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4E35" w:rsidRPr="00EA1C08" w:rsidRDefault="00383263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774E35" w:rsidRPr="0038326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83263">
              <w:rPr>
                <w:rFonts w:ascii="Angsana New" w:hAnsi="Angsana New"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77,680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4E35" w:rsidRPr="0038326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774E35" w:rsidRPr="00EA1C08" w:rsidRDefault="00774E3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107352" w:rsidRPr="00B30DF5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p w:rsidR="00774E35" w:rsidRPr="00EA1C08" w:rsidRDefault="00774E35" w:rsidP="007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มูลค่ายุติธรรม</w:t>
      </w:r>
      <w:r w:rsidRPr="00EA1C08"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="000430AA">
        <w:rPr>
          <w:rFonts w:ascii="Angsana New" w:hAnsi="Angsana New"/>
          <w:sz w:val="30"/>
          <w:szCs w:val="30"/>
        </w:rPr>
        <w:t>15</w:t>
      </w:r>
      <w:r w:rsidR="00D83273">
        <w:rPr>
          <w:rFonts w:ascii="Angsana New" w:hAnsi="Angsana New"/>
          <w:sz w:val="30"/>
          <w:szCs w:val="30"/>
        </w:rPr>
        <w:t>.1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D83273">
        <w:rPr>
          <w:rFonts w:ascii="Angsana New" w:hAnsi="Angsana New" w:hint="cs"/>
          <w:sz w:val="30"/>
          <w:szCs w:val="30"/>
          <w:cs/>
        </w:rPr>
        <w:t>ล้าน</w:t>
      </w:r>
      <w:r w:rsidRPr="00EA1C08">
        <w:rPr>
          <w:rFonts w:ascii="Angsana New" w:hAnsi="Angsana New" w:hint="cs"/>
          <w:sz w:val="30"/>
          <w:szCs w:val="30"/>
          <w:cs/>
        </w:rPr>
        <w:t>บาท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EA1C08">
        <w:rPr>
          <w:rFonts w:ascii="Angsana New" w:hAnsi="Angsana New"/>
          <w:sz w:val="30"/>
          <w:szCs w:val="30"/>
        </w:rPr>
        <w:t>)</w:t>
      </w:r>
    </w:p>
    <w:p w:rsidR="00DE3906" w:rsidRPr="00EA1C08" w:rsidRDefault="00DE3906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74E35" w:rsidRPr="00EA1C08" w:rsidRDefault="00774E35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C34AF" w:rsidRPr="00EA1C08" w:rsidRDefault="00512D0B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C34AF" w:rsidRPr="00EA1C08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EA1C0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778FE" w:rsidRPr="00EA1C08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774E35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:rsidR="00107352" w:rsidRPr="00B30DF5" w:rsidRDefault="00107352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:rsidR="00107352" w:rsidRPr="00EA1C08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774E35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774E35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เงินลงทุนในหุ้นกู้ที่จะถือจนครบกำหนดไถ่ถอนในงบการเงินรวมมีรายละเอียดดังต่อไปนี้</w:t>
      </w:r>
    </w:p>
    <w:p w:rsidR="00107352" w:rsidRPr="00B30DF5" w:rsidRDefault="00107352" w:rsidP="00107352">
      <w:pPr>
        <w:rPr>
          <w:sz w:val="24"/>
          <w:szCs w:val="24"/>
        </w:rPr>
      </w:pPr>
    </w:p>
    <w:tbl>
      <w:tblPr>
        <w:tblW w:w="9927" w:type="dxa"/>
        <w:tblInd w:w="108" w:type="dxa"/>
        <w:tblLook w:val="01E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C08" w:rsidRPr="00EA1C08" w:rsidTr="004B54CC">
        <w:tc>
          <w:tcPr>
            <w:tcW w:w="2017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เอก</w:t>
            </w: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ชัย ดีสทริบิวชั่น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20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20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17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17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16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16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     ไถ่ถอนภายในหนึ่งปี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12D0B" w:rsidRPr="000430AA">
              <w:rPr>
                <w:rFonts w:ascii="Angsana New" w:hAnsi="Angsana New"/>
                <w:sz w:val="26"/>
                <w:szCs w:val="26"/>
              </w:rPr>
              <w:t>1</w:t>
            </w:r>
            <w:r w:rsidRPr="000430A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0430AA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A1C08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4A64EA" w:rsidRPr="00EA1C08" w:rsidTr="004B54CC">
        <w:tc>
          <w:tcPr>
            <w:tcW w:w="2017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4A64EA" w:rsidRPr="000430AA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64EA" w:rsidRPr="00EA1C08" w:rsidRDefault="004A64EA" w:rsidP="004A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EA1C08" w:rsidRPr="00EA1C08" w:rsidTr="004B54CC">
        <w:tc>
          <w:tcPr>
            <w:tcW w:w="201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:rsidR="00774E35" w:rsidRPr="000430AA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2D0B" w:rsidRPr="00EA1C08" w:rsidTr="004B54CC">
        <w:tc>
          <w:tcPr>
            <w:tcW w:w="5529" w:type="dxa"/>
            <w:gridSpan w:val="5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EA1C08">
              <w:rPr>
                <w:rFonts w:ascii="Angsana New" w:hAnsi="Angsana New"/>
                <w:sz w:val="26"/>
                <w:szCs w:val="26"/>
              </w:rPr>
              <w:t>2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512D0B" w:rsidRPr="000430AA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:rsidR="00512D0B" w:rsidRPr="00EA1C08" w:rsidRDefault="00512D0B" w:rsidP="005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:rsidR="002104BE" w:rsidRPr="00EA1C08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67895" w:rsidRPr="00EA1C08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67895" w:rsidRPr="00EA1C08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167895" w:rsidRPr="00EA1C08" w:rsidSect="00B05AE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:rsidR="006D2E04" w:rsidRPr="00EA1C08" w:rsidRDefault="009E2B3E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6D2E04" w:rsidRPr="00EA1C08">
        <w:rPr>
          <w:rFonts w:ascii="Angsana New" w:hAnsi="Angsana New"/>
          <w:b/>
          <w:bCs/>
          <w:sz w:val="30"/>
          <w:szCs w:val="30"/>
        </w:rPr>
        <w:t>.</w:t>
      </w:r>
      <w:r w:rsidR="00A13B2C" w:rsidRPr="00EA1C08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  <w:r w:rsidR="008905D6" w:rsidRPr="00EA1C08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6D2E04" w:rsidRPr="0056742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:rsidR="006D2E04" w:rsidRPr="00EA1C08" w:rsidRDefault="006D2E04" w:rsidP="00536FE3">
      <w:pPr>
        <w:tabs>
          <w:tab w:val="clear" w:pos="227"/>
          <w:tab w:val="left" w:pos="0"/>
        </w:tabs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เงินลงทุน</w:t>
      </w:r>
      <w:r w:rsidR="002A3462" w:rsidRPr="00EA1C08"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EA1C08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EA1C0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="0010142B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8905D6" w:rsidRPr="00EA1C08">
        <w:rPr>
          <w:rFonts w:ascii="Angsana New" w:hAnsi="Angsana New"/>
          <w:sz w:val="30"/>
          <w:szCs w:val="30"/>
        </w:rPr>
        <w:t>7</w:t>
      </w:r>
      <w:r w:rsidR="00467EB2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8905D6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  <w:cs/>
        </w:rPr>
        <w:t xml:space="preserve"> มี</w:t>
      </w:r>
      <w:r w:rsidR="008905D6" w:rsidRPr="00EA1C08">
        <w:rPr>
          <w:rFonts w:ascii="Angsana New" w:hAnsi="Angsana New" w:hint="cs"/>
          <w:sz w:val="30"/>
          <w:szCs w:val="30"/>
          <w:cs/>
        </w:rPr>
        <w:t>รายละเอียด</w:t>
      </w:r>
      <w:r w:rsidR="002A58FF" w:rsidRPr="00EA1C08">
        <w:rPr>
          <w:rFonts w:ascii="Angsana New" w:hAnsi="Angsana New" w:hint="cs"/>
          <w:sz w:val="30"/>
          <w:szCs w:val="30"/>
          <w:cs/>
        </w:rPr>
        <w:t>ดังนี้</w:t>
      </w:r>
    </w:p>
    <w:p w:rsidR="00104BB9" w:rsidRPr="00567423" w:rsidRDefault="00104BB9" w:rsidP="006D2E04">
      <w:pPr>
        <w:ind w:hanging="90"/>
        <w:rPr>
          <w:rFonts w:ascii="Angsana New" w:hAnsi="Angsana New"/>
          <w:sz w:val="24"/>
          <w:szCs w:val="24"/>
        </w:rPr>
      </w:pPr>
    </w:p>
    <w:tbl>
      <w:tblPr>
        <w:tblW w:w="14446" w:type="dxa"/>
        <w:tblInd w:w="52" w:type="dxa"/>
        <w:tblLayout w:type="fixed"/>
        <w:tblLook w:val="0000"/>
      </w:tblPr>
      <w:tblGrid>
        <w:gridCol w:w="3742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EA1C08" w:rsidRPr="00EA1C08" w:rsidTr="00536FE3">
        <w:trPr>
          <w:cantSplit/>
        </w:trPr>
        <w:tc>
          <w:tcPr>
            <w:tcW w:w="3742" w:type="dxa"/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9E2B3E" w:rsidRPr="00EA1C08">
              <w:rPr>
                <w:rFonts w:ascii="Angsana New" w:hAnsi="Angsana New" w:hint="cs"/>
                <w:sz w:val="30"/>
                <w:szCs w:val="30"/>
                <w:cs/>
              </w:rPr>
              <w:t>การถือหุ้น</w:t>
            </w:r>
            <w:r w:rsidR="005534D8" w:rsidRPr="00EA1C08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</w:tc>
        <w:tc>
          <w:tcPr>
            <w:tcW w:w="300" w:type="dxa"/>
          </w:tcPr>
          <w:p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E2B3E" w:rsidRPr="00EA1C08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C08" w:rsidRPr="00EA1C08" w:rsidTr="00536FE3">
        <w:trPr>
          <w:cantSplit/>
        </w:trPr>
        <w:tc>
          <w:tcPr>
            <w:tcW w:w="3742" w:type="dxa"/>
            <w:vAlign w:val="center"/>
          </w:tcPr>
          <w:p w:rsidR="008905D6" w:rsidRPr="00EA1C08" w:rsidRDefault="008905D6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  <w:tr w:rsidR="00E16DE2" w:rsidRPr="00EA1C08" w:rsidTr="00536FE3">
        <w:trPr>
          <w:cantSplit/>
        </w:trPr>
        <w:tc>
          <w:tcPr>
            <w:tcW w:w="3742" w:type="dxa"/>
            <w:vAlign w:val="center"/>
          </w:tcPr>
          <w:p w:rsidR="00E16DE2" w:rsidRPr="00EA1C08" w:rsidRDefault="00E16DE2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39,530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</w:tr>
      <w:tr w:rsidR="00E16DE2" w:rsidRPr="00EA1C08" w:rsidTr="00536FE3">
        <w:trPr>
          <w:cantSplit/>
        </w:trPr>
        <w:tc>
          <w:tcPr>
            <w:tcW w:w="3742" w:type="dxa"/>
            <w:vAlign w:val="center"/>
          </w:tcPr>
          <w:p w:rsidR="00E16DE2" w:rsidRPr="00EA1C08" w:rsidRDefault="00E16DE2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16DE2" w:rsidRPr="00E16DE2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  <w:vAlign w:val="center"/>
          </w:tcPr>
          <w:p w:rsidR="008905D6" w:rsidRPr="00EA1C08" w:rsidRDefault="008905D6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300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905D6" w:rsidRPr="00E16DE2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  <w:vAlign w:val="center"/>
          </w:tcPr>
          <w:p w:rsidR="008905D6" w:rsidRPr="00EA1C08" w:rsidRDefault="008905D6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ท็อป โลจิสติกส์ โซลูชั่น จำกัด</w:t>
            </w:r>
          </w:p>
        </w:tc>
        <w:tc>
          <w:tcPr>
            <w:tcW w:w="1067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***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905D6" w:rsidRPr="00EA1C08" w:rsidRDefault="00567423" w:rsidP="0056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905D6" w:rsidRPr="00EA1C08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300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***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905D6" w:rsidRPr="00E16DE2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DE2">
              <w:rPr>
                <w:rFonts w:ascii="Angsana New" w:hAnsi="Angsana New"/>
                <w:sz w:val="30"/>
                <w:szCs w:val="30"/>
              </w:rPr>
              <w:t xml:space="preserve">  ***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1C08" w:rsidRPr="00EA1C08" w:rsidTr="00536FE3">
        <w:trPr>
          <w:cantSplit/>
        </w:trPr>
        <w:tc>
          <w:tcPr>
            <w:tcW w:w="3742" w:type="dxa"/>
          </w:tcPr>
          <w:p w:rsidR="008905D6" w:rsidRPr="00EA1C08" w:rsidRDefault="008905D6" w:rsidP="0053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5D6" w:rsidRPr="00EA1C08" w:rsidRDefault="00E16DE2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>81,624</w:t>
            </w:r>
          </w:p>
        </w:tc>
        <w:tc>
          <w:tcPr>
            <w:tcW w:w="236" w:type="dxa"/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>38,628</w:t>
            </w:r>
          </w:p>
        </w:tc>
      </w:tr>
    </w:tbl>
    <w:p w:rsidR="003B6680" w:rsidRPr="00EA1C08" w:rsidRDefault="003B6680" w:rsidP="00C16D5C">
      <w:pPr>
        <w:rPr>
          <w:rFonts w:ascii="Angsana New" w:hAnsi="Angsana New"/>
          <w:sz w:val="30"/>
          <w:szCs w:val="30"/>
        </w:rPr>
      </w:pPr>
    </w:p>
    <w:p w:rsidR="00124F94" w:rsidRPr="00EA1C08" w:rsidRDefault="00124F94" w:rsidP="00C16D5C">
      <w:pPr>
        <w:rPr>
          <w:rFonts w:ascii="Angsana New" w:hAnsi="Angsana New"/>
          <w:sz w:val="16"/>
          <w:szCs w:val="16"/>
        </w:rPr>
      </w:pPr>
    </w:p>
    <w:p w:rsidR="00125AFE" w:rsidRPr="00EA1C08" w:rsidRDefault="00125AFE" w:rsidP="00125AFE">
      <w:pPr>
        <w:rPr>
          <w:rFonts w:ascii="Angsana New" w:hAnsi="Angsana New"/>
          <w:sz w:val="30"/>
          <w:szCs w:val="30"/>
        </w:rPr>
      </w:pPr>
    </w:p>
    <w:p w:rsidR="00124F94" w:rsidRPr="00EA1C08" w:rsidRDefault="00124F94" w:rsidP="00C16D5C">
      <w:pPr>
        <w:rPr>
          <w:rFonts w:ascii="Angsana New" w:hAnsi="Angsana New"/>
          <w:sz w:val="16"/>
          <w:szCs w:val="16"/>
        </w:rPr>
        <w:sectPr w:rsidR="00124F94" w:rsidRPr="00EA1C08" w:rsidSect="00B05AE5">
          <w:footerReference w:type="first" r:id="rId13"/>
          <w:pgSz w:w="16834" w:h="11909" w:orient="landscape" w:code="9"/>
          <w:pgMar w:top="1151" w:right="261" w:bottom="1440" w:left="1440" w:header="476" w:footer="468" w:gutter="0"/>
          <w:cols w:space="720"/>
          <w:docGrid w:linePitch="245"/>
        </w:sectPr>
      </w:pPr>
    </w:p>
    <w:p w:rsidR="009A1D39" w:rsidRPr="00EA1C08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*** </w:t>
      </w:r>
      <w:r w:rsidRPr="00EA1C08">
        <w:rPr>
          <w:rFonts w:ascii="Angsana New" w:hAnsi="Angsana New" w:hint="cs"/>
          <w:sz w:val="30"/>
          <w:szCs w:val="30"/>
          <w:cs/>
        </w:rPr>
        <w:t xml:space="preserve">ในช่วงไตรมาสที่ </w:t>
      </w:r>
      <w:r w:rsidRPr="00EA1C08">
        <w:rPr>
          <w:rFonts w:ascii="Angsana New" w:hAnsi="Angsana New"/>
          <w:sz w:val="30"/>
          <w:szCs w:val="30"/>
        </w:rPr>
        <w:t xml:space="preserve">2 </w:t>
      </w:r>
      <w:r w:rsidRPr="00EA1C08">
        <w:rPr>
          <w:rFonts w:ascii="Angsana New" w:hAnsi="Angsana New" w:hint="cs"/>
          <w:sz w:val="30"/>
          <w:szCs w:val="30"/>
          <w:cs/>
        </w:rPr>
        <w:t>ของปี</w:t>
      </w:r>
      <w:r w:rsidRPr="00EA1C08">
        <w:rPr>
          <w:rFonts w:ascii="Angsana New" w:hAnsi="Angsana New"/>
          <w:sz w:val="30"/>
          <w:szCs w:val="30"/>
        </w:rPr>
        <w:t xml:space="preserve"> 2567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บริษัท ชาลี ท็อป โลจิสติกส์ โซลูชั่น จำกัด</w:t>
      </w:r>
      <w:r w:rsidRPr="00EA1C08">
        <w:rPr>
          <w:rFonts w:ascii="Angsana New" w:hAnsi="Angsana New" w:hint="cs"/>
          <w:sz w:val="30"/>
          <w:szCs w:val="30"/>
          <w:cs/>
        </w:rPr>
        <w:t xml:space="preserve"> (“</w:t>
      </w:r>
      <w:r w:rsidRPr="00EA1C08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 w:hint="cs"/>
          <w:sz w:val="30"/>
          <w:szCs w:val="30"/>
          <w:cs/>
        </w:rPr>
        <w:t xml:space="preserve">”) ได้เริ่มดำเนินการจดทะเบียนเปลี่ยนแปลงข้อบังคับบริษัทในส่วนที่เกี่ยวข้องกับการมีสิทธิออกเสียงในการประชุมคณะกรรมการบริษัทและการประชุมผู้ถือหุ้นจากเดิมที่ใช้เสียงข้างมากในการลงมติ (ซึ่งบริษัทมีการควบคุมแบบเบ็ดเสร็จเด็ดขาดใน </w:t>
      </w:r>
      <w:r w:rsidRPr="00EA1C08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 w:hint="cs"/>
          <w:sz w:val="30"/>
          <w:szCs w:val="30"/>
          <w:cs/>
        </w:rPr>
        <w:t xml:space="preserve">) เป็นการลงคะแนนเสียงแบบเป็นเอกฉันท์ในการลงมติ (ซึ่งก่อให้เกิดการควบคุมร่วมของผู้ถือหุ้นทุกฝ่าย ดังนั้น การควบคุมใน </w:t>
      </w:r>
      <w:r w:rsidRPr="00EA1C08">
        <w:rPr>
          <w:rFonts w:ascii="Angsana New" w:hAnsi="Angsana New"/>
          <w:spacing w:val="4"/>
          <w:sz w:val="30"/>
          <w:szCs w:val="30"/>
        </w:rPr>
        <w:t xml:space="preserve">CTLS </w:t>
      </w:r>
      <w:r w:rsidRPr="00EA1C08">
        <w:rPr>
          <w:rFonts w:ascii="Angsana New" w:hAnsi="Angsana New" w:hint="cs"/>
          <w:spacing w:val="4"/>
          <w:sz w:val="30"/>
          <w:szCs w:val="30"/>
          <w:cs/>
        </w:rPr>
        <w:t>จึงสิ้นสุดลงในช่วงเวลาดังกล่าวและก่อเกิดการร่วมค้าขึ้นนับแต่นั้น) ทั้งนี้ การเปลี่ยนแปลงข้อบังคับดังกล่าว</w:t>
      </w:r>
      <w:r w:rsidRPr="00EA1C08">
        <w:rPr>
          <w:rFonts w:ascii="Angsana New" w:hAnsi="Angsana New" w:hint="cs"/>
          <w:sz w:val="30"/>
          <w:szCs w:val="30"/>
          <w:cs/>
        </w:rPr>
        <w:t xml:space="preserve">เป็นไปตามมติที่ประชุมวิสามัญผู้ถือหุ้นของ </w:t>
      </w:r>
      <w:r w:rsidRPr="00EA1C08">
        <w:rPr>
          <w:rFonts w:ascii="Angsana New" w:hAnsi="Angsana New"/>
          <w:sz w:val="30"/>
          <w:szCs w:val="30"/>
        </w:rPr>
        <w:t xml:space="preserve">CTLS </w:t>
      </w:r>
      <w:r w:rsidRPr="00EA1C08"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ในงบการเงินเฉพาะกิจการบริษัทได้โอนยอด</w:t>
      </w:r>
      <w:r w:rsidRPr="00EA1C08">
        <w:rPr>
          <w:rFonts w:ascii="Angsana New" w:hAnsi="Angsana New" w:hint="cs"/>
          <w:spacing w:val="6"/>
          <w:sz w:val="30"/>
          <w:szCs w:val="30"/>
          <w:cs/>
        </w:rPr>
        <w:t xml:space="preserve">มูลค่าตามบัญชีของเงินลงทุนใน </w:t>
      </w:r>
      <w:r w:rsidRPr="00EA1C08">
        <w:rPr>
          <w:rFonts w:ascii="Angsana New" w:hAnsi="Angsana New"/>
          <w:spacing w:val="6"/>
          <w:sz w:val="30"/>
          <w:szCs w:val="30"/>
        </w:rPr>
        <w:t xml:space="preserve">CTLS </w:t>
      </w:r>
      <w:r w:rsidRPr="00EA1C08">
        <w:rPr>
          <w:rFonts w:ascii="Angsana New" w:hAnsi="Angsana New" w:hint="cs"/>
          <w:spacing w:val="6"/>
          <w:sz w:val="30"/>
          <w:szCs w:val="30"/>
          <w:cs/>
        </w:rPr>
        <w:t>ในช่วงดังกล่าวจากเงินลงทุนในบริษัทย่อยมาเป็นการร่วมค้า ส่วนงบฐานะ</w:t>
      </w:r>
      <w:r w:rsidRPr="00EA1C08">
        <w:rPr>
          <w:rFonts w:ascii="Angsana New" w:hAnsi="Angsana New" w:hint="cs"/>
          <w:sz w:val="30"/>
          <w:szCs w:val="30"/>
          <w:cs/>
        </w:rPr>
        <w:t>การเงินรวม</w:t>
      </w:r>
      <w:r w:rsidRPr="00EA1C08">
        <w:rPr>
          <w:rFonts w:ascii="Angsana New" w:hAnsi="Angsana New"/>
          <w:sz w:val="30"/>
          <w:szCs w:val="30"/>
          <w:cs/>
        </w:rPr>
        <w:t xml:space="preserve">ในปี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ไม่ได้มีการนำสินทรัพย์และหนี้สินของ </w:t>
      </w:r>
      <w:r w:rsidRPr="00EA1C08">
        <w:rPr>
          <w:rFonts w:ascii="Angsana New" w:hAnsi="Angsana New"/>
          <w:sz w:val="30"/>
          <w:szCs w:val="30"/>
        </w:rPr>
        <w:t xml:space="preserve">CTLS </w:t>
      </w:r>
      <w:r w:rsidRPr="00EA1C08">
        <w:rPr>
          <w:rFonts w:ascii="Angsana New" w:hAnsi="Angsana New" w:hint="cs"/>
          <w:sz w:val="30"/>
          <w:szCs w:val="30"/>
          <w:cs/>
        </w:rPr>
        <w:t xml:space="preserve">มารวมในการจัดทำ ส่วนงบกำไรขาดทุนเบ็ดเสร็จรวมได้รวมผลการดำเนินงานเฉพาะในช่วงที่บริษัทยังมีการควบคุมใน </w:t>
      </w:r>
      <w:r w:rsidRPr="00EA1C08">
        <w:rPr>
          <w:rFonts w:ascii="Angsana New" w:hAnsi="Angsana New"/>
          <w:sz w:val="30"/>
          <w:szCs w:val="30"/>
        </w:rPr>
        <w:t xml:space="preserve">CTLS </w:t>
      </w:r>
      <w:r w:rsidRPr="00EA1C08">
        <w:rPr>
          <w:rFonts w:ascii="Angsana New" w:hAnsi="Angsana New" w:hint="cs"/>
          <w:sz w:val="30"/>
          <w:szCs w:val="30"/>
          <w:cs/>
        </w:rPr>
        <w:t xml:space="preserve">โดยหลังจากที่การควบคุมได้สิ้นสุดลงและเกิดเป็นการควบคุมร่วมบริษัทบันทึกเพียงส่วนแบ่งขาดทุนในการร่วมค้าจาก </w:t>
      </w:r>
      <w:r w:rsidRPr="00EA1C08">
        <w:rPr>
          <w:rFonts w:ascii="Angsana New" w:hAnsi="Angsana New"/>
          <w:sz w:val="30"/>
          <w:szCs w:val="30"/>
        </w:rPr>
        <w:t>CTLS</w:t>
      </w:r>
    </w:p>
    <w:p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9A1D39" w:rsidRPr="00EA1C08" w:rsidRDefault="009A1D39" w:rsidP="009A1D39">
      <w:pPr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1C08">
        <w:rPr>
          <w:rFonts w:ascii="Angsana New" w:hAnsi="Angsana New"/>
          <w:sz w:val="30"/>
          <w:szCs w:val="30"/>
        </w:rPr>
        <w:t xml:space="preserve">2567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Pr="00EA1C08">
        <w:rPr>
          <w:rFonts w:ascii="Angsana New" w:hAnsi="Angsana New"/>
          <w:sz w:val="30"/>
          <w:szCs w:val="30"/>
        </w:rPr>
        <w:t>2566</w:t>
      </w:r>
      <w:r w:rsidRPr="00EA1C08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486" w:type="dxa"/>
        <w:tblInd w:w="-34" w:type="dxa"/>
        <w:tblLayout w:type="fixed"/>
        <w:tblLook w:val="0000"/>
      </w:tblPr>
      <w:tblGrid>
        <w:gridCol w:w="1985"/>
        <w:gridCol w:w="851"/>
        <w:gridCol w:w="267"/>
        <w:gridCol w:w="867"/>
        <w:gridCol w:w="280"/>
        <w:gridCol w:w="708"/>
        <w:gridCol w:w="284"/>
        <w:gridCol w:w="708"/>
        <w:gridCol w:w="284"/>
        <w:gridCol w:w="850"/>
        <w:gridCol w:w="287"/>
        <w:gridCol w:w="847"/>
        <w:gridCol w:w="283"/>
        <w:gridCol w:w="851"/>
        <w:gridCol w:w="283"/>
        <w:gridCol w:w="851"/>
      </w:tblGrid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2" w:type="dxa"/>
            <w:gridSpan w:val="7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Pr="00EA1C08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851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1C08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  <w:r w:rsidRPr="000957B1">
              <w:rPr>
                <w:rFonts w:ascii="Angsana New" w:hAnsi="Angsana New"/>
                <w:bCs/>
                <w:sz w:val="24"/>
                <w:szCs w:val="24"/>
              </w:rPr>
              <w:t>3,</w:t>
            </w:r>
            <w:r w:rsidR="000957B1" w:rsidRPr="000957B1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851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851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1985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851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A1D39" w:rsidRPr="002137A5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  <w:bookmarkStart w:id="2" w:name="_Hlk173753387"/>
      <w:r w:rsidRPr="002137A5">
        <w:rPr>
          <w:rFonts w:ascii="Angsana New" w:hAnsi="Angsana New"/>
          <w:spacing w:val="-6"/>
          <w:sz w:val="30"/>
          <w:szCs w:val="30"/>
          <w:cs/>
        </w:rPr>
        <w:t>ส่วนแบ่ง</w:t>
      </w:r>
      <w:r w:rsidRPr="002137A5"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 w:rsidRPr="002137A5">
        <w:rPr>
          <w:rFonts w:ascii="Angsana New" w:hAnsi="Angsana New"/>
          <w:spacing w:val="-6"/>
          <w:sz w:val="30"/>
          <w:szCs w:val="30"/>
          <w:cs/>
        </w:rPr>
        <w:t xml:space="preserve">จาก </w:t>
      </w:r>
      <w:r w:rsidRPr="002137A5">
        <w:rPr>
          <w:rFonts w:ascii="Angsana New" w:hAnsi="Angsana New"/>
          <w:spacing w:val="-6"/>
          <w:sz w:val="30"/>
          <w:szCs w:val="30"/>
        </w:rPr>
        <w:t xml:space="preserve">CTLS </w:t>
      </w:r>
      <w:r w:rsidR="002137A5" w:rsidRPr="002137A5">
        <w:rPr>
          <w:rFonts w:ascii="Angsana New" w:hAnsi="Angsana New" w:hint="cs"/>
          <w:spacing w:val="-6"/>
          <w:sz w:val="30"/>
          <w:szCs w:val="30"/>
          <w:cs/>
        </w:rPr>
        <w:t xml:space="preserve">(ตามวิธีส่วนได้เสีย) </w:t>
      </w:r>
      <w:r w:rsidRPr="002137A5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D97E2B" w:rsidRPr="002137A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2137A5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2137A5">
        <w:rPr>
          <w:rFonts w:ascii="Angsana New" w:hAnsi="Angsana New"/>
          <w:spacing w:val="-6"/>
          <w:sz w:val="30"/>
          <w:szCs w:val="30"/>
        </w:rPr>
        <w:t xml:space="preserve">31 </w:t>
      </w:r>
      <w:r w:rsidRPr="002137A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2137A5">
        <w:rPr>
          <w:rFonts w:ascii="Angsana New" w:hAnsi="Angsana New"/>
          <w:spacing w:val="-6"/>
          <w:sz w:val="30"/>
          <w:szCs w:val="30"/>
        </w:rPr>
        <w:t xml:space="preserve">2567 </w:t>
      </w:r>
      <w:r w:rsidRPr="002137A5">
        <w:rPr>
          <w:rFonts w:ascii="Angsana New" w:hAnsi="Angsana New"/>
          <w:spacing w:val="-6"/>
          <w:sz w:val="30"/>
          <w:szCs w:val="30"/>
          <w:cs/>
        </w:rPr>
        <w:t xml:space="preserve">มีจำนวนเงินประมาณ </w:t>
      </w:r>
      <w:r w:rsidRPr="002137A5">
        <w:rPr>
          <w:rFonts w:ascii="Angsana New" w:hAnsi="Angsana New"/>
          <w:spacing w:val="-6"/>
          <w:sz w:val="30"/>
          <w:szCs w:val="30"/>
        </w:rPr>
        <w:t>0.</w:t>
      </w:r>
      <w:r w:rsidR="00BF0B38" w:rsidRPr="002137A5">
        <w:rPr>
          <w:rFonts w:ascii="Angsana New" w:hAnsi="Angsana New"/>
          <w:spacing w:val="-6"/>
          <w:sz w:val="30"/>
          <w:szCs w:val="30"/>
        </w:rPr>
        <w:t>4</w:t>
      </w:r>
      <w:r w:rsidRPr="002137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137A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bookmarkEnd w:id="2"/>
    </w:p>
    <w:p w:rsidR="005534D8" w:rsidRPr="00567423" w:rsidRDefault="005534D8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A1D39" w:rsidRPr="00EA1C08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Pr="00EA1C08">
        <w:rPr>
          <w:rFonts w:ascii="Angsana New" w:hAnsi="Angsana New"/>
          <w:sz w:val="30"/>
          <w:szCs w:val="30"/>
        </w:rPr>
        <w:t xml:space="preserve">2567 </w:t>
      </w:r>
      <w:r w:rsidRPr="00EA1C08">
        <w:rPr>
          <w:rFonts w:ascii="Angsana New" w:hAnsi="Angsana New" w:hint="cs"/>
          <w:sz w:val="30"/>
          <w:szCs w:val="30"/>
          <w:cs/>
        </w:rPr>
        <w:t xml:space="preserve">และเดือนมิถุนายน </w:t>
      </w:r>
      <w:r w:rsidRPr="00EA1C08">
        <w:rPr>
          <w:rFonts w:ascii="Angsana New" w:hAnsi="Angsana New"/>
          <w:sz w:val="30"/>
          <w:szCs w:val="30"/>
        </w:rPr>
        <w:t xml:space="preserve">2567 </w:t>
      </w:r>
      <w:r w:rsidR="002137A5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 w:hint="cs"/>
          <w:sz w:val="30"/>
          <w:szCs w:val="30"/>
          <w:cs/>
        </w:rPr>
        <w:t xml:space="preserve"> ได้ลงทุนในการร่วมค้า ซึ่งได้แก่ </w:t>
      </w:r>
      <w:r w:rsidRPr="00EA1C08">
        <w:rPr>
          <w:rFonts w:ascii="Angsana New" w:hAnsi="Angsana New"/>
          <w:sz w:val="30"/>
          <w:szCs w:val="30"/>
          <w:cs/>
        </w:rPr>
        <w:t xml:space="preserve">บริษัท </w:t>
      </w:r>
      <w:r w:rsidRPr="00EA1C08">
        <w:rPr>
          <w:rFonts w:ascii="Angsana New" w:hAnsi="Angsana New"/>
          <w:sz w:val="30"/>
          <w:szCs w:val="30"/>
        </w:rPr>
        <w:t xml:space="preserve">9 </w:t>
      </w:r>
      <w:r w:rsidRPr="00EA1C08">
        <w:rPr>
          <w:rFonts w:ascii="Angsana New" w:hAnsi="Angsana New" w:hint="cs"/>
          <w:sz w:val="30"/>
          <w:szCs w:val="30"/>
          <w:cs/>
        </w:rPr>
        <w:t>อินเตอร์ โลจิสติกส์</w:t>
      </w:r>
      <w:r w:rsidRPr="00EA1C08">
        <w:rPr>
          <w:rFonts w:ascii="Angsana New" w:hAnsi="Angsana New"/>
          <w:sz w:val="30"/>
          <w:szCs w:val="30"/>
          <w:cs/>
        </w:rPr>
        <w:t xml:space="preserve"> จำกัด </w:t>
      </w:r>
      <w:r w:rsidRPr="00EA1C08">
        <w:rPr>
          <w:rFonts w:ascii="Angsana New" w:hAnsi="Angsana New" w:hint="cs"/>
          <w:sz w:val="30"/>
          <w:szCs w:val="30"/>
          <w:cs/>
        </w:rPr>
        <w:t>(“</w:t>
      </w:r>
      <w:r w:rsidRPr="00EA1C08">
        <w:rPr>
          <w:rFonts w:ascii="Angsana New" w:hAnsi="Angsana New"/>
          <w:sz w:val="30"/>
          <w:szCs w:val="30"/>
        </w:rPr>
        <w:t>NT</w:t>
      </w:r>
      <w:r w:rsidRPr="00EA1C08">
        <w:rPr>
          <w:rFonts w:ascii="Angsana New" w:hAnsi="Angsana New" w:hint="cs"/>
          <w:sz w:val="30"/>
          <w:szCs w:val="30"/>
          <w:cs/>
        </w:rPr>
        <w:t>”) ด้วยสัดส่วนการถือหุ้น</w:t>
      </w:r>
      <w:r w:rsidRPr="00EA1C08">
        <w:rPr>
          <w:rFonts w:ascii="Angsana New" w:hAnsi="Angsana New"/>
          <w:sz w:val="30"/>
          <w:szCs w:val="30"/>
          <w:cs/>
        </w:rPr>
        <w:t xml:space="preserve">ร้อยละ </w:t>
      </w:r>
      <w:r w:rsidRPr="00EA1C08">
        <w:rPr>
          <w:rFonts w:ascii="Angsana New" w:hAnsi="Angsana New"/>
          <w:sz w:val="30"/>
          <w:szCs w:val="30"/>
        </w:rPr>
        <w:t>51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Pr="00EA1C08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Pr="00EA1C08">
        <w:rPr>
          <w:rFonts w:ascii="Angsana New" w:hAnsi="Angsana New"/>
          <w:sz w:val="30"/>
          <w:szCs w:val="30"/>
        </w:rPr>
        <w:t xml:space="preserve">13 </w:t>
      </w:r>
      <w:r w:rsidRPr="00EA1C08">
        <w:rPr>
          <w:rFonts w:ascii="Angsana New" w:hAnsi="Angsana New" w:hint="cs"/>
          <w:sz w:val="30"/>
          <w:szCs w:val="30"/>
          <w:cs/>
        </w:rPr>
        <w:t>พฤษภาคม</w:t>
      </w:r>
      <w:r w:rsidRPr="00EA1C08">
        <w:rPr>
          <w:rFonts w:ascii="Angsana New" w:hAnsi="Angsana New"/>
          <w:sz w:val="30"/>
          <w:szCs w:val="30"/>
        </w:rPr>
        <w:t xml:space="preserve"> 2567</w:t>
      </w:r>
      <w:r w:rsidRPr="00EA1C08">
        <w:rPr>
          <w:rFonts w:ascii="Angsana New" w:hAnsi="Angsana New"/>
          <w:sz w:val="30"/>
          <w:szCs w:val="30"/>
          <w:cs/>
        </w:rPr>
        <w:t xml:space="preserve"> เพื่อประกอบธุรกิจ</w:t>
      </w:r>
      <w:r w:rsidRPr="00EA1C08">
        <w:rPr>
          <w:rFonts w:ascii="Angsana New" w:hAnsi="Angsana New" w:hint="cs"/>
          <w:sz w:val="30"/>
          <w:szCs w:val="30"/>
          <w:cs/>
        </w:rPr>
        <w:t>บริหารจัดการด้านโลจิสติกส์ครบวงจร และบริษัท เอทีซี คอนกรีตชลบุรี จำกัด (“</w:t>
      </w:r>
      <w:r w:rsidRPr="00EA1C08">
        <w:rPr>
          <w:rFonts w:ascii="Angsana New" w:hAnsi="Angsana New"/>
          <w:sz w:val="30"/>
          <w:szCs w:val="30"/>
        </w:rPr>
        <w:t>ATC</w:t>
      </w:r>
      <w:r w:rsidRPr="00EA1C08">
        <w:rPr>
          <w:rFonts w:ascii="Angsana New" w:hAnsi="Angsana New" w:hint="cs"/>
          <w:sz w:val="30"/>
          <w:szCs w:val="30"/>
          <w:cs/>
        </w:rPr>
        <w:t>”)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ด้วยสัดส่วนการถือหุ้น</w:t>
      </w:r>
      <w:r w:rsidRPr="00EA1C08">
        <w:rPr>
          <w:rFonts w:ascii="Angsana New" w:hAnsi="Angsana New"/>
          <w:sz w:val="30"/>
          <w:szCs w:val="30"/>
          <w:cs/>
        </w:rPr>
        <w:t xml:space="preserve">ร้อยละ </w:t>
      </w:r>
      <w:r w:rsidRPr="00EA1C08">
        <w:rPr>
          <w:rFonts w:ascii="Angsana New" w:hAnsi="Angsana New"/>
          <w:sz w:val="30"/>
          <w:szCs w:val="30"/>
        </w:rPr>
        <w:t>80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Pr="00EA1C08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Pr="00EA1C08">
        <w:rPr>
          <w:rFonts w:ascii="Angsana New" w:hAnsi="Angsana New"/>
          <w:sz w:val="30"/>
          <w:szCs w:val="30"/>
        </w:rPr>
        <w:t xml:space="preserve">11 </w:t>
      </w:r>
      <w:r w:rsidRPr="00EA1C08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EA1C08">
        <w:rPr>
          <w:rFonts w:ascii="Angsana New" w:hAnsi="Angsana New"/>
          <w:spacing w:val="4"/>
          <w:sz w:val="30"/>
          <w:szCs w:val="30"/>
        </w:rPr>
        <w:t xml:space="preserve"> 2567</w:t>
      </w:r>
      <w:r w:rsidRPr="00EA1C08">
        <w:rPr>
          <w:rFonts w:ascii="Angsana New" w:hAnsi="Angsana New"/>
          <w:spacing w:val="4"/>
          <w:sz w:val="30"/>
          <w:szCs w:val="30"/>
          <w:cs/>
        </w:rPr>
        <w:t xml:space="preserve"> เพื่อประกอบธุรกิจ</w:t>
      </w:r>
      <w:r w:rsidRPr="00EA1C08">
        <w:rPr>
          <w:rFonts w:ascii="Angsana New" w:hAnsi="Angsana New" w:hint="cs"/>
          <w:spacing w:val="4"/>
          <w:sz w:val="30"/>
          <w:szCs w:val="30"/>
          <w:cs/>
        </w:rPr>
        <w:t>ผลิตและจำหน่ายผลิตภัณฑ์คอนกรีตทุกชนิด ตามลำดับ</w:t>
      </w:r>
      <w:r w:rsidR="002137A5">
        <w:rPr>
          <w:rFonts w:ascii="Angsana New" w:hAnsi="Angsana New"/>
          <w:spacing w:val="4"/>
          <w:sz w:val="30"/>
          <w:szCs w:val="30"/>
        </w:rPr>
        <w:t xml:space="preserve"> </w:t>
      </w:r>
      <w:r w:rsidR="002137A5">
        <w:rPr>
          <w:rFonts w:ascii="Angsana New" w:hAnsi="Angsana New" w:hint="cs"/>
          <w:spacing w:val="4"/>
          <w:sz w:val="30"/>
          <w:szCs w:val="30"/>
          <w:cs/>
        </w:rPr>
        <w:t>ในปี</w:t>
      </w:r>
      <w:r w:rsidR="00270691" w:rsidRPr="00EA1C08">
        <w:rPr>
          <w:rFonts w:ascii="Angsana New" w:hAnsi="Angsana New"/>
          <w:sz w:val="30"/>
          <w:szCs w:val="30"/>
          <w:cs/>
        </w:rPr>
        <w:t xml:space="preserve"> </w:t>
      </w:r>
      <w:r w:rsidR="00270691"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/>
          <w:sz w:val="30"/>
          <w:szCs w:val="30"/>
        </w:rPr>
        <w:t xml:space="preserve"> CTLS </w:t>
      </w:r>
      <w:r w:rsidRPr="00EA1C08">
        <w:rPr>
          <w:rFonts w:ascii="Angsana New" w:hAnsi="Angsana New" w:hint="cs"/>
          <w:sz w:val="30"/>
          <w:szCs w:val="30"/>
          <w:cs/>
        </w:rPr>
        <w:t>รับรู้</w:t>
      </w:r>
      <w:r w:rsidR="00D97E2B" w:rsidRPr="00EA1C08">
        <w:rPr>
          <w:rFonts w:ascii="Angsana New" w:hAnsi="Angsana New"/>
          <w:sz w:val="30"/>
          <w:szCs w:val="30"/>
          <w:cs/>
        </w:rPr>
        <w:t>ส่วนแบ่งขาดทุน</w:t>
      </w:r>
      <w:r w:rsidRPr="00EA1C08">
        <w:rPr>
          <w:rFonts w:ascii="Angsana New" w:hAnsi="Angsana New"/>
          <w:sz w:val="30"/>
          <w:szCs w:val="30"/>
          <w:cs/>
        </w:rPr>
        <w:t xml:space="preserve">จาก </w:t>
      </w:r>
      <w:r w:rsidRPr="00EA1C08">
        <w:rPr>
          <w:rFonts w:ascii="Angsana New" w:hAnsi="Angsana New"/>
          <w:sz w:val="30"/>
          <w:szCs w:val="30"/>
        </w:rPr>
        <w:t xml:space="preserve">NT </w:t>
      </w:r>
      <w:r w:rsidRPr="00EA1C08">
        <w:rPr>
          <w:rFonts w:ascii="Angsana New" w:hAnsi="Angsana New" w:hint="cs"/>
          <w:sz w:val="30"/>
          <w:szCs w:val="30"/>
          <w:cs/>
        </w:rPr>
        <w:t>และ</w:t>
      </w:r>
      <w:r w:rsidRPr="00EA1C08">
        <w:rPr>
          <w:rFonts w:ascii="Angsana New" w:hAnsi="Angsana New"/>
          <w:sz w:val="30"/>
          <w:szCs w:val="30"/>
        </w:rPr>
        <w:t xml:space="preserve"> ATC </w:t>
      </w:r>
      <w:r w:rsidRPr="00EA1C08">
        <w:rPr>
          <w:rFonts w:ascii="Angsana New" w:hAnsi="Angsana New"/>
          <w:sz w:val="30"/>
          <w:szCs w:val="30"/>
          <w:cs/>
        </w:rPr>
        <w:t>สำหรับ</w:t>
      </w:r>
      <w:r w:rsidR="00270691" w:rsidRPr="00EA1C08">
        <w:rPr>
          <w:rFonts w:ascii="Angsana New" w:hAnsi="Angsana New" w:hint="cs"/>
          <w:sz w:val="30"/>
          <w:szCs w:val="30"/>
          <w:cs/>
        </w:rPr>
        <w:t>ปี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70691" w:rsidRPr="00EA1C08">
        <w:rPr>
          <w:rFonts w:ascii="Angsana New" w:hAnsi="Angsana New"/>
          <w:sz w:val="30"/>
          <w:szCs w:val="30"/>
        </w:rPr>
        <w:t xml:space="preserve">31 </w:t>
      </w:r>
      <w:r w:rsidR="00270691"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70691" w:rsidRPr="00EA1C08">
        <w:rPr>
          <w:rFonts w:ascii="Angsana New" w:hAnsi="Angsana New"/>
          <w:sz w:val="30"/>
          <w:szCs w:val="30"/>
        </w:rPr>
        <w:t xml:space="preserve">2567 </w:t>
      </w:r>
      <w:r w:rsidRPr="00EA1C08">
        <w:rPr>
          <w:rFonts w:ascii="Angsana New" w:hAnsi="Angsana New" w:hint="cs"/>
          <w:sz w:val="30"/>
          <w:szCs w:val="30"/>
          <w:cs/>
        </w:rPr>
        <w:t>เป็น</w:t>
      </w:r>
      <w:r w:rsidRPr="00EA1C08">
        <w:rPr>
          <w:rFonts w:ascii="Angsana New" w:hAnsi="Angsana New"/>
          <w:sz w:val="30"/>
          <w:szCs w:val="30"/>
          <w:cs/>
        </w:rPr>
        <w:t>จำนวนเงิน</w:t>
      </w:r>
      <w:r w:rsidRPr="00EA1C08">
        <w:rPr>
          <w:rFonts w:ascii="Angsana New" w:hAnsi="Angsana New" w:hint="cs"/>
          <w:sz w:val="30"/>
          <w:szCs w:val="30"/>
          <w:cs/>
        </w:rPr>
        <w:t>รวม</w:t>
      </w:r>
      <w:r w:rsidRPr="00E0032F">
        <w:rPr>
          <w:rFonts w:ascii="Angsana New" w:hAnsi="Angsana New"/>
          <w:sz w:val="30"/>
          <w:szCs w:val="30"/>
          <w:cs/>
        </w:rPr>
        <w:t xml:space="preserve">ประมาณ </w:t>
      </w:r>
      <w:r w:rsidRPr="00E0032F">
        <w:rPr>
          <w:rFonts w:ascii="Angsana New" w:hAnsi="Angsana New"/>
          <w:sz w:val="30"/>
          <w:szCs w:val="30"/>
        </w:rPr>
        <w:t>0.</w:t>
      </w:r>
      <w:r w:rsidR="00E0032F" w:rsidRPr="00E0032F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ล้าน</w:t>
      </w:r>
      <w:r w:rsidRPr="00EA1C08">
        <w:rPr>
          <w:rFonts w:ascii="Angsana New" w:hAnsi="Angsana New"/>
          <w:sz w:val="30"/>
          <w:szCs w:val="30"/>
          <w:cs/>
        </w:rPr>
        <w:t>บาท</w:t>
      </w:r>
    </w:p>
    <w:p w:rsidR="009A1D39" w:rsidRPr="00EA1C08" w:rsidRDefault="009A1D39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7423" w:rsidRDefault="00567423" w:rsidP="005534D8">
      <w:pPr>
        <w:pStyle w:val="NoSpacing"/>
        <w:jc w:val="thaiDistribute"/>
        <w:rPr>
          <w:rFonts w:ascii="Angsana New" w:hAnsi="Angsana New"/>
          <w:szCs w:val="30"/>
        </w:rPr>
      </w:pPr>
    </w:p>
    <w:p w:rsidR="002137A5" w:rsidRDefault="002137A5" w:rsidP="005534D8">
      <w:pPr>
        <w:pStyle w:val="NoSpacing"/>
        <w:jc w:val="thaiDistribute"/>
        <w:rPr>
          <w:rFonts w:ascii="Angsana New" w:hAnsi="Angsana New"/>
          <w:szCs w:val="30"/>
        </w:rPr>
      </w:pPr>
    </w:p>
    <w:p w:rsidR="005534D8" w:rsidRPr="00EA1C08" w:rsidRDefault="005534D8" w:rsidP="005534D8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 w:hint="cs"/>
          <w:szCs w:val="30"/>
          <w:cs/>
        </w:rPr>
        <w:lastRenderedPageBreak/>
        <w:t xml:space="preserve">ข้อมูลทางการเงินที่สำคัญของ </w:t>
      </w:r>
      <w:r w:rsidRPr="00EA1C08">
        <w:rPr>
          <w:rFonts w:ascii="Angsana New" w:hAnsi="Angsana New"/>
          <w:szCs w:val="30"/>
        </w:rPr>
        <w:t>CTLS</w:t>
      </w:r>
      <w:r w:rsidRPr="00EA1C08">
        <w:rPr>
          <w:rFonts w:ascii="Angsana New" w:hAnsi="Angsana New" w:hint="cs"/>
          <w:szCs w:val="30"/>
          <w:cs/>
        </w:rPr>
        <w:t xml:space="preserve"> สำหรับปี </w:t>
      </w:r>
      <w:r w:rsidRPr="00EA1C08">
        <w:rPr>
          <w:rFonts w:ascii="Angsana New" w:hAnsi="Angsana New" w:hint="cs"/>
          <w:szCs w:val="30"/>
        </w:rPr>
        <w:t>256</w:t>
      </w:r>
      <w:r w:rsidRPr="00EA1C08">
        <w:rPr>
          <w:rFonts w:ascii="Angsana New" w:hAnsi="Angsana New"/>
          <w:szCs w:val="30"/>
        </w:rPr>
        <w:t>7</w:t>
      </w:r>
      <w:r w:rsidRPr="00EA1C08">
        <w:rPr>
          <w:rFonts w:ascii="Angsana New" w:hAnsi="Angsana New" w:hint="cs"/>
          <w:szCs w:val="30"/>
          <w:cs/>
        </w:rPr>
        <w:t xml:space="preserve"> มีดังนี้</w:t>
      </w:r>
    </w:p>
    <w:p w:rsidR="005534D8" w:rsidRPr="00356D46" w:rsidRDefault="005534D8" w:rsidP="005534D8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Look w:val="04A0"/>
      </w:tblPr>
      <w:tblGrid>
        <w:gridCol w:w="7196"/>
        <w:gridCol w:w="283"/>
        <w:gridCol w:w="1620"/>
      </w:tblGrid>
      <w:tr w:rsidR="00EA1C08" w:rsidRPr="00EA1C08" w:rsidTr="002137A5">
        <w:tc>
          <w:tcPr>
            <w:tcW w:w="7196" w:type="dxa"/>
          </w:tcPr>
          <w:p w:rsidR="005534D8" w:rsidRPr="00EA1C08" w:rsidRDefault="005534D8" w:rsidP="004B54C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5534D8" w:rsidRPr="00EA1C08" w:rsidRDefault="005534D8" w:rsidP="004B54C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534D8" w:rsidRPr="00EA1C08" w:rsidRDefault="00ED392A" w:rsidP="004B54C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พัน</w:t>
            </w:r>
            <w:r w:rsidR="005534D8" w:rsidRPr="00EA1C08">
              <w:rPr>
                <w:rFonts w:ascii="Angsana New" w:hAnsi="Angsana New" w:hint="cs"/>
                <w:szCs w:val="30"/>
                <w:cs/>
              </w:rPr>
              <w:t>บาท</w:t>
            </w:r>
          </w:p>
        </w:tc>
      </w:tr>
      <w:tr w:rsidR="00EA1C08" w:rsidRPr="00EA1C08" w:rsidTr="005534D8">
        <w:tc>
          <w:tcPr>
            <w:tcW w:w="7196" w:type="dxa"/>
          </w:tcPr>
          <w:p w:rsidR="005534D8" w:rsidRPr="00EA1C08" w:rsidRDefault="005534D8" w:rsidP="009F4D8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3" w:type="dxa"/>
          </w:tcPr>
          <w:p w:rsidR="005534D8" w:rsidRPr="00EA1C08" w:rsidRDefault="005534D8" w:rsidP="004B54C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83613" w:rsidRPr="00A360E1" w:rsidRDefault="00ED392A" w:rsidP="00E836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14,06</w:t>
            </w:r>
            <w:r w:rsidR="00E8361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137A5" w:rsidRPr="00EA1C08" w:rsidTr="002137A5">
        <w:tc>
          <w:tcPr>
            <w:tcW w:w="7196" w:type="dxa"/>
          </w:tcPr>
          <w:p w:rsidR="002137A5" w:rsidRPr="00EA1C08" w:rsidRDefault="002137A5" w:rsidP="009F4D8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Cs w:val="30"/>
                <w:cs/>
              </w:rPr>
              <w:t>ไม่</w:t>
            </w:r>
            <w:r w:rsidRPr="00EA1C08">
              <w:rPr>
                <w:rFonts w:ascii="Angsana New" w:hAnsi="Angsana New" w:hint="cs"/>
                <w:szCs w:val="30"/>
                <w:cs/>
              </w:rPr>
              <w:t>หมุนเวียน</w:t>
            </w:r>
          </w:p>
        </w:tc>
        <w:tc>
          <w:tcPr>
            <w:tcW w:w="283" w:type="dxa"/>
          </w:tcPr>
          <w:p w:rsidR="002137A5" w:rsidRPr="00EA1C08" w:rsidRDefault="002137A5" w:rsidP="004B54C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085365" w:rsidP="00A360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212,953</w:t>
            </w:r>
          </w:p>
        </w:tc>
      </w:tr>
      <w:tr w:rsidR="00EA1C08" w:rsidRPr="00EA1C08" w:rsidTr="005534D8">
        <w:tc>
          <w:tcPr>
            <w:tcW w:w="7196" w:type="dxa"/>
          </w:tcPr>
          <w:p w:rsidR="005534D8" w:rsidRPr="00EA1C08" w:rsidRDefault="005534D8" w:rsidP="009F4D8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:rsidR="005534D8" w:rsidRPr="00EA1C08" w:rsidRDefault="005534D8" w:rsidP="004B54C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5534D8" w:rsidRPr="00A360E1" w:rsidRDefault="00ED392A" w:rsidP="00A360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10</w:t>
            </w:r>
            <w:r w:rsidR="00085365">
              <w:rPr>
                <w:rFonts w:ascii="Angsana New" w:hAnsi="Angsana New"/>
                <w:sz w:val="30"/>
                <w:szCs w:val="30"/>
              </w:rPr>
              <w:t>3,</w:t>
            </w:r>
            <w:r w:rsidR="00E83613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2137A5" w:rsidRPr="00EA1C08" w:rsidTr="005534D8">
        <w:tc>
          <w:tcPr>
            <w:tcW w:w="7196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Cs w:val="30"/>
                <w:cs/>
              </w:rPr>
              <w:t>ไม่</w:t>
            </w:r>
            <w:r w:rsidRPr="00EA1C08">
              <w:rPr>
                <w:rFonts w:ascii="Angsana New" w:hAnsi="Angsana New" w:hint="cs"/>
                <w:szCs w:val="30"/>
                <w:cs/>
              </w:rPr>
              <w:t>หมุนเวียน</w:t>
            </w:r>
          </w:p>
        </w:tc>
        <w:tc>
          <w:tcPr>
            <w:tcW w:w="283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E83613" w:rsidP="00213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117,599</w:t>
            </w:r>
          </w:p>
        </w:tc>
      </w:tr>
      <w:tr w:rsidR="002137A5" w:rsidRPr="00EA1C08" w:rsidTr="005534D8">
        <w:tc>
          <w:tcPr>
            <w:tcW w:w="7196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2137A5" w:rsidP="00213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</w:tr>
      <w:tr w:rsidR="002137A5" w:rsidRPr="00EA1C08" w:rsidTr="00EE28A9">
        <w:tc>
          <w:tcPr>
            <w:tcW w:w="7196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ขาดทุนสำหรับปี / ขาดทุนเบ็ดเสร็จรวมสำหรับปี</w:t>
            </w:r>
          </w:p>
        </w:tc>
        <w:tc>
          <w:tcPr>
            <w:tcW w:w="283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2137A5" w:rsidP="000853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</w:tr>
      <w:tr w:rsidR="002137A5" w:rsidRPr="00EA1C08" w:rsidTr="00EE28A9">
        <w:tc>
          <w:tcPr>
            <w:tcW w:w="7196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ส่วนของผู้ถือหุ้น</w:t>
            </w:r>
          </w:p>
        </w:tc>
        <w:tc>
          <w:tcPr>
            <w:tcW w:w="283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2137A5" w:rsidP="00213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6,271</w:t>
            </w:r>
          </w:p>
        </w:tc>
      </w:tr>
      <w:tr w:rsidR="002137A5" w:rsidRPr="00EA1C08" w:rsidTr="00EE28A9">
        <w:tc>
          <w:tcPr>
            <w:tcW w:w="7196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:rsidR="002137A5" w:rsidRPr="00EA1C08" w:rsidRDefault="002137A5" w:rsidP="002137A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2137A5" w:rsidRPr="00A360E1" w:rsidRDefault="002137A5" w:rsidP="00213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E1"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</w:tr>
    </w:tbl>
    <w:p w:rsidR="005534D8" w:rsidRPr="00356D46" w:rsidRDefault="005534D8" w:rsidP="00C6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0"/>
          <w:szCs w:val="20"/>
        </w:rPr>
      </w:pPr>
    </w:p>
    <w:p w:rsidR="00C65B91" w:rsidRPr="00EA1C08" w:rsidRDefault="00D97E2B" w:rsidP="00C6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C65B91" w:rsidRPr="00EA1C08">
        <w:rPr>
          <w:rFonts w:ascii="Angsana New" w:hAnsi="Angsana New"/>
          <w:b/>
          <w:bCs/>
          <w:sz w:val="30"/>
          <w:szCs w:val="30"/>
        </w:rPr>
        <w:t>.</w:t>
      </w:r>
      <w:r w:rsidR="00C65B91" w:rsidRPr="00EA1C08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C65B91" w:rsidRPr="00356D46" w:rsidRDefault="00C65B91" w:rsidP="00C6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C65B91" w:rsidRPr="00EA1C08" w:rsidRDefault="00C65B91" w:rsidP="00C6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บริษัท ดี.เอส.วี.ที. คลังสินค้า จำกัด</w:t>
      </w:r>
      <w:r w:rsidRPr="00EA1C08">
        <w:rPr>
          <w:rFonts w:ascii="Angsana New" w:hAnsi="Angsana New" w:hint="cs"/>
          <w:sz w:val="30"/>
          <w:szCs w:val="30"/>
          <w:cs/>
        </w:rPr>
        <w:t xml:space="preserve"> (“บริษัทร่วม” ที่ถูกถือหุ้นร้อยละ </w:t>
      </w:r>
      <w:r w:rsidRPr="00EA1C08">
        <w:rPr>
          <w:rFonts w:ascii="Angsana New" w:hAnsi="Angsana New"/>
          <w:sz w:val="30"/>
          <w:szCs w:val="30"/>
        </w:rPr>
        <w:t>30</w:t>
      </w:r>
      <w:r w:rsidRPr="00EA1C08">
        <w:rPr>
          <w:rFonts w:ascii="Angsana New" w:hAnsi="Angsana New" w:hint="cs"/>
          <w:sz w:val="30"/>
          <w:szCs w:val="30"/>
          <w:cs/>
        </w:rPr>
        <w:t xml:space="preserve"> โดย</w:t>
      </w:r>
      <w:r w:rsidR="00A548A3">
        <w:rPr>
          <w:rFonts w:ascii="Angsana New" w:hAnsi="Angsana New"/>
          <w:sz w:val="30"/>
          <w:szCs w:val="30"/>
        </w:rPr>
        <w:t xml:space="preserve"> CTLS</w:t>
      </w:r>
      <w:r w:rsidRPr="00EA1C08">
        <w:rPr>
          <w:rFonts w:ascii="Angsana New" w:hAnsi="Angsana New" w:hint="cs"/>
          <w:sz w:val="30"/>
          <w:szCs w:val="30"/>
          <w:cs/>
        </w:rPr>
        <w:t xml:space="preserve">) เป็นนิติบุคคลที่จัดตั้งขึ้นในประเทศไทยเมื่อวันที่ </w:t>
      </w:r>
      <w:r w:rsidRPr="00EA1C08">
        <w:rPr>
          <w:rFonts w:ascii="Angsana New" w:hAnsi="Angsana New"/>
          <w:sz w:val="30"/>
          <w:szCs w:val="30"/>
        </w:rPr>
        <w:t>9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/>
          <w:sz w:val="30"/>
          <w:szCs w:val="30"/>
        </w:rPr>
        <w:t>2566</w:t>
      </w:r>
      <w:r w:rsidRPr="00EA1C08">
        <w:rPr>
          <w:rFonts w:ascii="Angsana New" w:hAnsi="Angsana New" w:hint="cs"/>
          <w:sz w:val="30"/>
          <w:szCs w:val="30"/>
          <w:cs/>
        </w:rPr>
        <w:t xml:space="preserve"> เพื่อ</w:t>
      </w:r>
      <w:r w:rsidRPr="00EA1C08">
        <w:rPr>
          <w:rFonts w:ascii="Angsana New" w:hAnsi="Angsana New"/>
          <w:sz w:val="30"/>
          <w:szCs w:val="30"/>
          <w:cs/>
        </w:rPr>
        <w:t>ประกอบธุรกิจให้เช่าคลังสินค้าและพื้นที่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และให้บริการด้านวัตถุ</w:t>
      </w:r>
      <w:r w:rsidRPr="0091322E">
        <w:rPr>
          <w:rFonts w:ascii="Angsana New" w:hAnsi="Angsana New"/>
          <w:sz w:val="30"/>
          <w:szCs w:val="30"/>
          <w:cs/>
        </w:rPr>
        <w:t>อันตรายทุกประเภท</w:t>
      </w:r>
      <w:r w:rsidRPr="0091322E">
        <w:rPr>
          <w:rFonts w:ascii="Angsana New" w:hAnsi="Angsana New" w:hint="cs"/>
          <w:sz w:val="30"/>
          <w:szCs w:val="30"/>
          <w:cs/>
        </w:rPr>
        <w:t xml:space="preserve"> ซึ่ง ณ วันที่ </w:t>
      </w:r>
      <w:r w:rsidR="005E4A58" w:rsidRPr="0091322E">
        <w:rPr>
          <w:rFonts w:ascii="Angsana New" w:hAnsi="Angsana New"/>
          <w:sz w:val="30"/>
          <w:szCs w:val="30"/>
        </w:rPr>
        <w:t>31</w:t>
      </w:r>
      <w:r w:rsidR="005E4A58" w:rsidRPr="0091322E">
        <w:rPr>
          <w:rFonts w:ascii="Angsana New" w:hAnsi="Angsana New"/>
          <w:sz w:val="30"/>
          <w:szCs w:val="30"/>
          <w:cs/>
        </w:rPr>
        <w:t xml:space="preserve"> </w:t>
      </w:r>
      <w:r w:rsidR="005E4A58" w:rsidRPr="0091322E">
        <w:rPr>
          <w:rFonts w:ascii="Angsana New" w:hAnsi="Angsana New" w:hint="cs"/>
          <w:sz w:val="30"/>
          <w:szCs w:val="30"/>
          <w:cs/>
        </w:rPr>
        <w:t>ธันวาคม</w:t>
      </w:r>
      <w:r w:rsidR="005E4A58" w:rsidRPr="0091322E">
        <w:rPr>
          <w:rFonts w:ascii="Angsana New" w:hAnsi="Angsana New"/>
          <w:sz w:val="30"/>
          <w:szCs w:val="30"/>
          <w:cs/>
        </w:rPr>
        <w:t xml:space="preserve"> </w:t>
      </w:r>
      <w:r w:rsidRPr="0091322E">
        <w:rPr>
          <w:rFonts w:ascii="Angsana New" w:hAnsi="Angsana New"/>
          <w:sz w:val="30"/>
          <w:szCs w:val="30"/>
        </w:rPr>
        <w:t>2567</w:t>
      </w:r>
      <w:r w:rsidRPr="0091322E">
        <w:rPr>
          <w:rFonts w:ascii="Angsana New" w:hAnsi="Angsana New" w:hint="cs"/>
          <w:sz w:val="30"/>
          <w:szCs w:val="30"/>
          <w:cs/>
        </w:rPr>
        <w:t xml:space="preserve"> และ</w:t>
      </w:r>
      <w:r w:rsidR="00A548A3">
        <w:rPr>
          <w:rFonts w:ascii="Angsana New" w:hAnsi="Angsana New" w:hint="cs"/>
          <w:sz w:val="30"/>
          <w:szCs w:val="30"/>
          <w:cs/>
        </w:rPr>
        <w:t xml:space="preserve"> </w:t>
      </w:r>
      <w:r w:rsidRPr="0091322E">
        <w:rPr>
          <w:rFonts w:ascii="Angsana New" w:hAnsi="Angsana New"/>
          <w:sz w:val="30"/>
          <w:szCs w:val="30"/>
        </w:rPr>
        <w:t>2566</w:t>
      </w:r>
      <w:r w:rsidRPr="0091322E">
        <w:rPr>
          <w:rFonts w:ascii="Angsana New" w:hAnsi="Angsana New" w:hint="cs"/>
          <w:sz w:val="30"/>
          <w:szCs w:val="30"/>
          <w:cs/>
        </w:rPr>
        <w:t xml:space="preserve"> ยังไม่ได้เริ่มดำเนิน</w:t>
      </w:r>
      <w:r w:rsidRPr="0091322E">
        <w:rPr>
          <w:rFonts w:ascii="Angsana New" w:hAnsi="Angsana New"/>
          <w:sz w:val="30"/>
          <w:szCs w:val="30"/>
          <w:cs/>
        </w:rPr>
        <w:t>พาณิชยกิจ</w:t>
      </w:r>
      <w:r w:rsidRPr="0091322E">
        <w:rPr>
          <w:rFonts w:ascii="Angsana New" w:hAnsi="Angsana New" w:hint="cs"/>
          <w:sz w:val="30"/>
          <w:szCs w:val="30"/>
          <w:cs/>
        </w:rPr>
        <w:t xml:space="preserve">ใดๆ </w:t>
      </w:r>
      <w:r w:rsidRPr="0091322E">
        <w:rPr>
          <w:rFonts w:ascii="Angsana New" w:hAnsi="Angsana New"/>
          <w:sz w:val="30"/>
          <w:szCs w:val="30"/>
          <w:cs/>
        </w:rPr>
        <w:t>โดย</w:t>
      </w:r>
      <w:r w:rsidRPr="00EA1C08">
        <w:rPr>
          <w:rFonts w:ascii="Angsana New" w:hAnsi="Angsana New"/>
          <w:sz w:val="30"/>
          <w:szCs w:val="30"/>
          <w:cs/>
        </w:rPr>
        <w:t>ส่วนแบ่ง</w:t>
      </w:r>
      <w:r w:rsidR="0091322E">
        <w:rPr>
          <w:rFonts w:ascii="Angsana New" w:hAnsi="Angsana New" w:hint="cs"/>
          <w:sz w:val="30"/>
          <w:szCs w:val="30"/>
          <w:cs/>
        </w:rPr>
        <w:t>ขาดทุน</w:t>
      </w:r>
      <w:r w:rsidRPr="00EA1C08">
        <w:rPr>
          <w:rFonts w:ascii="Angsana New" w:hAnsi="Angsana New"/>
          <w:sz w:val="30"/>
          <w:szCs w:val="30"/>
          <w:cs/>
        </w:rPr>
        <w:t>สำหรับ</w:t>
      </w:r>
      <w:r w:rsidRPr="00EA1C08">
        <w:rPr>
          <w:rFonts w:ascii="Angsana New" w:hAnsi="Angsana New" w:hint="cs"/>
          <w:sz w:val="30"/>
          <w:szCs w:val="30"/>
          <w:cs/>
        </w:rPr>
        <w:t>ปี</w:t>
      </w:r>
      <w:r w:rsidR="00A548A3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91322E">
        <w:rPr>
          <w:rFonts w:ascii="Angsana New" w:hAnsi="Angsana New"/>
          <w:sz w:val="30"/>
          <w:szCs w:val="30"/>
        </w:rPr>
        <w:t xml:space="preserve">0.3 </w:t>
      </w:r>
      <w:r w:rsidR="0091322E">
        <w:rPr>
          <w:rFonts w:ascii="Angsana New" w:hAnsi="Angsana New" w:hint="cs"/>
          <w:sz w:val="30"/>
          <w:szCs w:val="30"/>
          <w:cs/>
        </w:rPr>
        <w:t>ล้าน</w:t>
      </w:r>
      <w:r w:rsidRPr="00EA1C08">
        <w:rPr>
          <w:rFonts w:ascii="Angsana New" w:hAnsi="Angsana New" w:hint="cs"/>
          <w:sz w:val="30"/>
          <w:szCs w:val="30"/>
          <w:cs/>
        </w:rPr>
        <w:t>บาท</w:t>
      </w:r>
    </w:p>
    <w:p w:rsidR="009A1D39" w:rsidRPr="00356D46" w:rsidRDefault="009A1D39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E4A58" w:rsidRPr="00EA1C08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="00D97E2B" w:rsidRPr="00EA1C08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เงินให้กู้ยืมระยะยาวแก่บุคคล</w:t>
      </w:r>
      <w:r w:rsidR="00277DCC">
        <w:rPr>
          <w:rFonts w:ascii="Angsana New" w:hAnsi="Angsana New" w:hint="cs"/>
          <w:b/>
          <w:bCs/>
          <w:sz w:val="30"/>
          <w:szCs w:val="30"/>
          <w:cs/>
        </w:rPr>
        <w:t>และกิจการ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5E4A58" w:rsidRPr="00356D46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454" w:type="dxa"/>
        <w:tblInd w:w="10" w:type="dxa"/>
        <w:tblLayout w:type="fixed"/>
        <w:tblLook w:val="0100"/>
      </w:tblPr>
      <w:tblGrid>
        <w:gridCol w:w="4918"/>
        <w:gridCol w:w="2126"/>
        <w:gridCol w:w="284"/>
        <w:gridCol w:w="2126"/>
      </w:tblGrid>
      <w:tr w:rsidR="00EA1C08" w:rsidRPr="00EA1C08" w:rsidTr="004B54CC">
        <w:trPr>
          <w:cantSplit/>
        </w:trPr>
        <w:tc>
          <w:tcPr>
            <w:tcW w:w="4918" w:type="dxa"/>
          </w:tcPr>
          <w:p w:rsidR="005E4A58" w:rsidRPr="00EA1C08" w:rsidRDefault="005E4A58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B54CC">
        <w:trPr>
          <w:cantSplit/>
          <w:trHeight w:val="370"/>
        </w:trPr>
        <w:tc>
          <w:tcPr>
            <w:tcW w:w="4918" w:type="dxa"/>
          </w:tcPr>
          <w:p w:rsidR="005E4A58" w:rsidRPr="00EA1C08" w:rsidRDefault="005E4A58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4B54CC">
        <w:trPr>
          <w:cantSplit/>
        </w:trPr>
        <w:tc>
          <w:tcPr>
            <w:tcW w:w="4918" w:type="dxa"/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มกราคม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483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5E4A58" w:rsidRPr="00EA1C08" w:rsidRDefault="005E4A58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483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</w:tr>
      <w:tr w:rsidR="00EA1C08" w:rsidRPr="00EA1C08" w:rsidTr="004B54CC">
        <w:trPr>
          <w:cantSplit/>
        </w:trPr>
        <w:tc>
          <w:tcPr>
            <w:tcW w:w="4918" w:type="dxa"/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4A58" w:rsidRPr="00D607F2" w:rsidRDefault="00D607F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5E4A58" w:rsidRPr="00EA1C08" w:rsidRDefault="005E4A58" w:rsidP="004B54CC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E4A58" w:rsidRPr="00D607F2" w:rsidRDefault="00BF7CA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</w:tr>
      <w:tr w:rsidR="005E4A58" w:rsidRPr="00EA1C08" w:rsidTr="004B54CC">
        <w:trPr>
          <w:cantSplit/>
        </w:trPr>
        <w:tc>
          <w:tcPr>
            <w:tcW w:w="4918" w:type="dxa"/>
          </w:tcPr>
          <w:p w:rsidR="005E4A58" w:rsidRPr="00EA1C08" w:rsidRDefault="005E4A5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EA1C0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4A58" w:rsidRPr="00D607F2" w:rsidRDefault="00D607F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5E4A58" w:rsidRPr="00EA1C08" w:rsidRDefault="005E4A58" w:rsidP="004B54CC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4A58" w:rsidRPr="00D607F2" w:rsidRDefault="00BF7CA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5E4A58" w:rsidRPr="00D607F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</w:tr>
    </w:tbl>
    <w:p w:rsidR="005E4A58" w:rsidRPr="00356D46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5E4A58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807D7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07D7B">
        <w:rPr>
          <w:rFonts w:ascii="Angsana New" w:hAnsi="Angsana New"/>
          <w:sz w:val="30"/>
          <w:szCs w:val="30"/>
        </w:rPr>
        <w:t>3</w:t>
      </w:r>
      <w:r w:rsidRPr="00807D7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07D7B">
        <w:rPr>
          <w:rFonts w:ascii="Angsana New" w:hAnsi="Angsana New"/>
          <w:sz w:val="30"/>
          <w:szCs w:val="30"/>
        </w:rPr>
        <w:t>2567</w:t>
      </w:r>
      <w:r w:rsidRPr="00807D7B">
        <w:rPr>
          <w:rFonts w:ascii="Angsana New" w:hAnsi="Angsana New" w:hint="cs"/>
          <w:sz w:val="30"/>
          <w:szCs w:val="30"/>
          <w:cs/>
        </w:rPr>
        <w:t xml:space="preserve"> บริษัทมีการให้กู้ยืมเงินจำนวน </w:t>
      </w:r>
      <w:r w:rsidRPr="00807D7B">
        <w:rPr>
          <w:rFonts w:ascii="Angsana New" w:hAnsi="Angsana New"/>
          <w:sz w:val="30"/>
          <w:szCs w:val="30"/>
        </w:rPr>
        <w:t>4</w:t>
      </w:r>
      <w:r w:rsidRPr="00807D7B">
        <w:rPr>
          <w:rFonts w:ascii="Angsana New" w:hAnsi="Angsana New" w:hint="cs"/>
          <w:sz w:val="30"/>
          <w:szCs w:val="30"/>
          <w:cs/>
        </w:rPr>
        <w:t xml:space="preserve"> </w:t>
      </w:r>
      <w:r w:rsidRPr="00A84716">
        <w:rPr>
          <w:rFonts w:ascii="Angsana New" w:hAnsi="Angsana New" w:hint="cs"/>
          <w:sz w:val="30"/>
          <w:szCs w:val="30"/>
          <w:cs/>
        </w:rPr>
        <w:t>ล้านบาท</w:t>
      </w:r>
      <w:r w:rsidRPr="00807D7B">
        <w:rPr>
          <w:rFonts w:ascii="Angsana New" w:hAnsi="Angsana New" w:hint="cs"/>
          <w:sz w:val="30"/>
          <w:szCs w:val="30"/>
          <w:cs/>
        </w:rPr>
        <w:t xml:space="preserve">แก่บุคคลที่ไม่เกี่ยวข้องกันท่านหนึ่งซึ่งเป็นผู้บริหารของบริษัทคู่ค้ากับบริษัท การให้กู้ยืมดังกล่าวมีอัตราดอกเบี้ยร้อยละ </w:t>
      </w:r>
      <w:r w:rsidRPr="00807D7B">
        <w:rPr>
          <w:rFonts w:ascii="Angsana New" w:hAnsi="Angsana New"/>
          <w:sz w:val="30"/>
          <w:szCs w:val="30"/>
        </w:rPr>
        <w:t>12</w:t>
      </w:r>
      <w:r w:rsidRPr="00807D7B">
        <w:rPr>
          <w:rFonts w:ascii="Angsana New" w:hAnsi="Angsana New" w:hint="cs"/>
          <w:sz w:val="30"/>
          <w:szCs w:val="30"/>
          <w:cs/>
        </w:rPr>
        <w:t xml:space="preserve"> ต่อปี โดยจ่ายชำระคืนเป็นรายเดือนจำนวน </w:t>
      </w:r>
      <w:r w:rsidRPr="00807D7B">
        <w:rPr>
          <w:rFonts w:ascii="Angsana New" w:hAnsi="Angsana New"/>
          <w:sz w:val="30"/>
          <w:szCs w:val="30"/>
        </w:rPr>
        <w:t>27</w:t>
      </w:r>
      <w:r w:rsidRPr="00807D7B">
        <w:rPr>
          <w:rFonts w:ascii="Angsana New" w:hAnsi="Angsana New" w:hint="cs"/>
          <w:sz w:val="30"/>
          <w:szCs w:val="30"/>
          <w:cs/>
        </w:rPr>
        <w:t xml:space="preserve"> เดือนเริ่มตั้งแต่เดือนกรกฎาคม </w:t>
      </w:r>
      <w:r w:rsidRPr="00807D7B">
        <w:rPr>
          <w:rFonts w:ascii="Angsana New" w:hAnsi="Angsana New"/>
          <w:sz w:val="30"/>
          <w:szCs w:val="30"/>
        </w:rPr>
        <w:t>2567</w:t>
      </w:r>
      <w:r w:rsidRPr="00807D7B"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ผู้กู้ยืมได้นำโฉนดที่ดินมาวางเป็นหลักประกันแก่บริษัทในวงเงินจำนอง </w:t>
      </w:r>
      <w:r w:rsidRPr="00807D7B">
        <w:rPr>
          <w:rFonts w:ascii="Angsana New" w:hAnsi="Angsana New"/>
          <w:sz w:val="30"/>
          <w:szCs w:val="30"/>
        </w:rPr>
        <w:t>4</w:t>
      </w:r>
      <w:r w:rsidRPr="00807D7B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เงินให้กู้ยืมนี้ได้รับการอนุมัติโดยที่ประชุมคณะกรรมการบริหารเมื่อวันที่ </w:t>
      </w:r>
      <w:r w:rsidRPr="00807D7B">
        <w:rPr>
          <w:rFonts w:ascii="Angsana New" w:hAnsi="Angsana New"/>
          <w:sz w:val="30"/>
          <w:szCs w:val="30"/>
        </w:rPr>
        <w:t>3</w:t>
      </w:r>
      <w:r w:rsidRPr="00807D7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07D7B">
        <w:rPr>
          <w:rFonts w:ascii="Angsana New" w:hAnsi="Angsana New"/>
          <w:sz w:val="30"/>
          <w:szCs w:val="30"/>
        </w:rPr>
        <w:t>2567</w:t>
      </w:r>
      <w:r w:rsidRPr="00807D7B">
        <w:rPr>
          <w:rFonts w:ascii="Angsana New" w:hAnsi="Angsana New" w:hint="cs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Pr="00807D7B">
        <w:rPr>
          <w:rFonts w:ascii="Angsana New" w:hAnsi="Angsana New"/>
          <w:sz w:val="30"/>
          <w:szCs w:val="30"/>
        </w:rPr>
        <w:t>15</w:t>
      </w:r>
      <w:r w:rsidRPr="00807D7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807D7B">
        <w:rPr>
          <w:rFonts w:ascii="Angsana New" w:hAnsi="Angsana New"/>
          <w:sz w:val="30"/>
          <w:szCs w:val="30"/>
        </w:rPr>
        <w:t>2567</w:t>
      </w:r>
    </w:p>
    <w:p w:rsidR="00402CD5" w:rsidRDefault="00402CD5" w:rsidP="0040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D61D7E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D61D7E">
        <w:rPr>
          <w:rFonts w:ascii="Angsana New" w:hAnsi="Angsana New"/>
          <w:sz w:val="30"/>
          <w:szCs w:val="30"/>
        </w:rPr>
        <w:t xml:space="preserve">15 </w:t>
      </w:r>
      <w:r w:rsidRPr="00D61D7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D61D7E">
        <w:rPr>
          <w:rFonts w:ascii="Angsana New" w:hAnsi="Angsana New"/>
          <w:sz w:val="30"/>
          <w:szCs w:val="30"/>
        </w:rPr>
        <w:t xml:space="preserve">2567 </w:t>
      </w:r>
      <w:r w:rsidR="006D5C50">
        <w:rPr>
          <w:rFonts w:ascii="Angsana New" w:hAnsi="Angsana New" w:hint="cs"/>
          <w:sz w:val="30"/>
          <w:szCs w:val="30"/>
          <w:cs/>
        </w:rPr>
        <w:t xml:space="preserve">บริษัทรับซื้อฝากที่ดินเปล่าจำนวน </w:t>
      </w:r>
      <w:r w:rsidR="00C257FE">
        <w:rPr>
          <w:rFonts w:ascii="Angsana New" w:hAnsi="Angsana New"/>
          <w:sz w:val="30"/>
          <w:szCs w:val="30"/>
        </w:rPr>
        <w:t>3</w:t>
      </w:r>
      <w:r w:rsidR="006D5C50">
        <w:rPr>
          <w:rFonts w:ascii="Angsana New" w:hAnsi="Angsana New" w:hint="cs"/>
          <w:sz w:val="30"/>
          <w:szCs w:val="30"/>
          <w:cs/>
        </w:rPr>
        <w:t xml:space="preserve"> </w:t>
      </w:r>
      <w:r w:rsidR="00DC0674">
        <w:rPr>
          <w:rFonts w:ascii="Angsana New" w:hAnsi="Angsana New" w:hint="cs"/>
          <w:sz w:val="30"/>
          <w:szCs w:val="30"/>
          <w:cs/>
        </w:rPr>
        <w:t>โฉนด</w:t>
      </w:r>
      <w:r w:rsidR="006D5C50">
        <w:rPr>
          <w:rFonts w:ascii="Angsana New" w:hAnsi="Angsana New" w:hint="cs"/>
          <w:sz w:val="30"/>
          <w:szCs w:val="30"/>
          <w:cs/>
        </w:rPr>
        <w:t>แก่</w:t>
      </w:r>
      <w:r w:rsidRPr="00D61D7E">
        <w:rPr>
          <w:rFonts w:ascii="Angsana New" w:hAnsi="Angsana New" w:hint="cs"/>
          <w:sz w:val="30"/>
          <w:szCs w:val="30"/>
          <w:cs/>
        </w:rPr>
        <w:t>บุคคล</w:t>
      </w:r>
      <w:r w:rsidRPr="00807D7B">
        <w:rPr>
          <w:rFonts w:ascii="Angsana New" w:hAnsi="Angsana New" w:hint="cs"/>
          <w:sz w:val="30"/>
          <w:szCs w:val="30"/>
          <w:cs/>
        </w:rPr>
        <w:t>ที่ไม่เกี่ยวข้องกันท่านหนึ่งซึ่งเป็นผู้บริหารของบริษัทคู่ค้ากับบริษัท</w:t>
      </w:r>
      <w:r w:rsidR="00D61D7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61D7E">
        <w:rPr>
          <w:rFonts w:ascii="Angsana New" w:hAnsi="Angsana New"/>
          <w:sz w:val="30"/>
          <w:szCs w:val="30"/>
        </w:rPr>
        <w:t>4.5</w:t>
      </w:r>
      <w:r w:rsidR="00D61D7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807D7B">
        <w:rPr>
          <w:rFonts w:ascii="Angsana New" w:hAnsi="Angsana New" w:hint="cs"/>
          <w:sz w:val="30"/>
          <w:szCs w:val="30"/>
          <w:cs/>
        </w:rPr>
        <w:t>การ</w:t>
      </w:r>
      <w:r w:rsidR="00D61D7E">
        <w:rPr>
          <w:rFonts w:ascii="Angsana New" w:hAnsi="Angsana New" w:hint="cs"/>
          <w:sz w:val="30"/>
          <w:szCs w:val="30"/>
          <w:cs/>
        </w:rPr>
        <w:t>ขายฝากที่ดิน</w:t>
      </w:r>
      <w:r w:rsidRPr="00807D7B">
        <w:rPr>
          <w:rFonts w:ascii="Angsana New" w:hAnsi="Angsana New" w:hint="cs"/>
          <w:sz w:val="30"/>
          <w:szCs w:val="30"/>
          <w:cs/>
        </w:rPr>
        <w:t>ดังกล่าวมีอัตราดอกเบี้ย</w:t>
      </w:r>
      <w:r w:rsidRPr="00DC0674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DC0674">
        <w:rPr>
          <w:rFonts w:ascii="Angsana New" w:hAnsi="Angsana New"/>
          <w:sz w:val="30"/>
          <w:szCs w:val="30"/>
        </w:rPr>
        <w:t>12</w:t>
      </w:r>
      <w:r w:rsidRPr="00DC0674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="006D5C50" w:rsidRPr="00DC0674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C257FE">
        <w:rPr>
          <w:rFonts w:ascii="Angsana New" w:hAnsi="Angsana New"/>
          <w:sz w:val="30"/>
          <w:szCs w:val="30"/>
        </w:rPr>
        <w:t>5</w:t>
      </w:r>
      <w:r w:rsidR="006D5C50" w:rsidRPr="00DC0674">
        <w:rPr>
          <w:rFonts w:ascii="Angsana New" w:hAnsi="Angsana New" w:hint="cs"/>
          <w:sz w:val="30"/>
          <w:szCs w:val="30"/>
          <w:cs/>
        </w:rPr>
        <w:t xml:space="preserve"> ปี</w:t>
      </w:r>
      <w:r w:rsidRPr="00DC0674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D61D7E" w:rsidRPr="00DC0674">
        <w:rPr>
          <w:rFonts w:ascii="Angsana New" w:hAnsi="Angsana New" w:hint="cs"/>
          <w:sz w:val="30"/>
          <w:szCs w:val="30"/>
          <w:cs/>
        </w:rPr>
        <w:t>การ</w:t>
      </w:r>
      <w:r w:rsidR="00CB7D0C" w:rsidRPr="00DC0674">
        <w:rPr>
          <w:rFonts w:ascii="Angsana New" w:hAnsi="Angsana New" w:hint="cs"/>
          <w:sz w:val="30"/>
          <w:szCs w:val="30"/>
          <w:cs/>
        </w:rPr>
        <w:t>รับซื้อ</w:t>
      </w:r>
      <w:r w:rsidR="00D61D7E" w:rsidRPr="00DC0674">
        <w:rPr>
          <w:rFonts w:ascii="Angsana New" w:hAnsi="Angsana New" w:hint="cs"/>
          <w:sz w:val="30"/>
          <w:szCs w:val="30"/>
          <w:cs/>
        </w:rPr>
        <w:t>ฝาก</w:t>
      </w:r>
      <w:r w:rsidR="00CB7D0C" w:rsidRPr="00DC0674">
        <w:rPr>
          <w:rFonts w:ascii="Angsana New" w:hAnsi="Angsana New" w:hint="cs"/>
          <w:sz w:val="30"/>
          <w:szCs w:val="30"/>
          <w:cs/>
        </w:rPr>
        <w:t>ที่ดินเปล่า</w:t>
      </w:r>
      <w:r w:rsidRPr="00DC0674">
        <w:rPr>
          <w:rFonts w:ascii="Angsana New" w:hAnsi="Angsana New" w:hint="cs"/>
          <w:sz w:val="30"/>
          <w:szCs w:val="30"/>
          <w:cs/>
        </w:rPr>
        <w:t xml:space="preserve">นี้ได้รับการอนุมัติโดยที่ประชุมคณะกรรมการบริหารเมื่อวันที่ </w:t>
      </w:r>
      <w:r w:rsidR="00C257FE">
        <w:rPr>
          <w:rFonts w:ascii="Angsana New" w:hAnsi="Angsana New"/>
          <w:sz w:val="30"/>
          <w:szCs w:val="30"/>
        </w:rPr>
        <w:t>12</w:t>
      </w:r>
      <w:r w:rsidRPr="00DC0674">
        <w:rPr>
          <w:rFonts w:ascii="Angsana New" w:hAnsi="Angsana New" w:hint="cs"/>
          <w:sz w:val="30"/>
          <w:szCs w:val="30"/>
          <w:cs/>
        </w:rPr>
        <w:t xml:space="preserve"> </w:t>
      </w:r>
      <w:r w:rsidR="00DC0674" w:rsidRPr="00DC0674">
        <w:rPr>
          <w:rFonts w:ascii="Angsana New" w:hAnsi="Angsana New" w:hint="cs"/>
          <w:sz w:val="30"/>
          <w:szCs w:val="30"/>
          <w:cs/>
        </w:rPr>
        <w:t>ตุลาคม</w:t>
      </w:r>
      <w:r w:rsidRPr="00DC0674">
        <w:rPr>
          <w:rFonts w:ascii="Angsana New" w:hAnsi="Angsana New" w:hint="cs"/>
          <w:sz w:val="30"/>
          <w:szCs w:val="30"/>
          <w:cs/>
        </w:rPr>
        <w:t xml:space="preserve"> </w:t>
      </w:r>
      <w:r w:rsidRPr="00DC0674">
        <w:rPr>
          <w:rFonts w:ascii="Angsana New" w:hAnsi="Angsana New"/>
          <w:sz w:val="30"/>
          <w:szCs w:val="30"/>
        </w:rPr>
        <w:t>2567</w:t>
      </w:r>
      <w:r w:rsidRPr="00DC0674">
        <w:rPr>
          <w:rFonts w:ascii="Angsana New" w:hAnsi="Angsana New" w:hint="cs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="00C257FE">
        <w:rPr>
          <w:rFonts w:ascii="Angsana New" w:hAnsi="Angsana New"/>
          <w:sz w:val="30"/>
          <w:szCs w:val="30"/>
        </w:rPr>
        <w:t>12</w:t>
      </w:r>
      <w:r w:rsidR="00CB7D0C" w:rsidRPr="00DC0674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CB7D0C" w:rsidRPr="00DC0674">
        <w:rPr>
          <w:rFonts w:ascii="Angsana New" w:hAnsi="Angsana New"/>
          <w:sz w:val="30"/>
          <w:szCs w:val="30"/>
        </w:rPr>
        <w:t>2567</w:t>
      </w:r>
    </w:p>
    <w:p w:rsidR="005E4A58" w:rsidRPr="00DC0674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4"/>
          <w:szCs w:val="24"/>
        </w:rPr>
      </w:pPr>
    </w:p>
    <w:p w:rsidR="005E4A58" w:rsidRPr="00EA1C08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A1C08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 w:hint="cs"/>
          <w:sz w:val="30"/>
          <w:szCs w:val="30"/>
          <w:cs/>
        </w:rPr>
        <w:t xml:space="preserve"> บริษัทย่อยทางอ้อมมีการให้กู้ยืมเงินจำนวน </w:t>
      </w:r>
      <w:r w:rsidRPr="00EA1C08">
        <w:rPr>
          <w:rFonts w:ascii="Angsana New" w:hAnsi="Angsana New"/>
          <w:sz w:val="30"/>
          <w:szCs w:val="30"/>
        </w:rPr>
        <w:t>25</w:t>
      </w:r>
      <w:r w:rsidRPr="00EA1C08">
        <w:rPr>
          <w:rFonts w:ascii="Angsana New" w:hAnsi="Angsana New" w:hint="cs"/>
          <w:sz w:val="30"/>
          <w:szCs w:val="30"/>
          <w:cs/>
        </w:rPr>
        <w:t xml:space="preserve"> ล้านบาทแก่บุคคลที่ไม่เกี่ยวข้องกันสองท่าน การให้กู้ยืมดังกล่าวมีอัตราดอกเบี้ยร้อยละ </w:t>
      </w:r>
      <w:r w:rsidRPr="00EA1C08">
        <w:rPr>
          <w:rFonts w:ascii="Angsana New" w:hAnsi="Angsana New"/>
          <w:sz w:val="30"/>
          <w:szCs w:val="30"/>
        </w:rPr>
        <w:t>12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ต่อปี โดยจ่ายชำระคืนเมื่อครบกำหนด 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ปีและจ่ายชำระดอกเบี้ยเป็นรายเดือนเริ่มตั้งแต่เดือนสิงหาคม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ผู้กู้ยืมได้นำโฉนดที่ดินมาวางเป็นหลักประกันแก่บริษัทจำนวน </w:t>
      </w:r>
      <w:r w:rsidRPr="00EA1C08">
        <w:rPr>
          <w:rFonts w:ascii="Angsana New" w:hAnsi="Angsana New"/>
          <w:sz w:val="30"/>
          <w:szCs w:val="30"/>
        </w:rPr>
        <w:t>3</w:t>
      </w:r>
      <w:r w:rsidRPr="00EA1C08">
        <w:rPr>
          <w:rFonts w:ascii="Angsana New" w:hAnsi="Angsana New" w:hint="cs"/>
          <w:sz w:val="30"/>
          <w:szCs w:val="30"/>
          <w:cs/>
        </w:rPr>
        <w:t xml:space="preserve"> โฉนด เงินให้กู้ยืมนี้ได้รับการอนุมัติโดยที่ประชุมคณะกรรมการบริษัทเมื่อวันที่ </w:t>
      </w:r>
      <w:r w:rsidRPr="00EA1C08">
        <w:rPr>
          <w:rFonts w:ascii="Angsana New" w:hAnsi="Angsana New"/>
          <w:sz w:val="30"/>
          <w:szCs w:val="30"/>
        </w:rPr>
        <w:t>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EA1C08">
        <w:rPr>
          <w:rFonts w:ascii="Angsana New" w:hAnsi="Angsana New"/>
          <w:sz w:val="30"/>
          <w:szCs w:val="30"/>
        </w:rPr>
        <w:t>2567</w:t>
      </w:r>
    </w:p>
    <w:p w:rsidR="005E4A58" w:rsidRPr="00DC0674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4"/>
          <w:szCs w:val="24"/>
        </w:rPr>
      </w:pPr>
    </w:p>
    <w:p w:rsidR="00805F83" w:rsidRPr="00846A51" w:rsidRDefault="00805F83" w:rsidP="0080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</w:rPr>
        <w:t>14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พฤศจิกายน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46A51">
        <w:rPr>
          <w:rFonts w:ascii="Angsana New" w:hAnsi="Angsana New"/>
          <w:color w:val="000000"/>
          <w:sz w:val="30"/>
          <w:szCs w:val="30"/>
        </w:rPr>
        <w:t>2567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ย่อยทางอ้อม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มีการให้กู้ยืมเงินจำนวน 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ล้านบาทแก่</w:t>
      </w:r>
      <w:r>
        <w:rPr>
          <w:rFonts w:ascii="Angsana New" w:hAnsi="Angsana New"/>
          <w:color w:val="000000"/>
          <w:sz w:val="30"/>
          <w:szCs w:val="30"/>
          <w:cs/>
        </w:rPr>
        <w:t>บริษัทเอกชน</w:t>
      </w:r>
      <w:r w:rsidR="00356D46">
        <w:rPr>
          <w:rFonts w:ascii="Angsana New" w:hAnsi="Angsana New"/>
          <w:color w:val="000000"/>
          <w:sz w:val="30"/>
          <w:szCs w:val="30"/>
          <w:cs/>
        </w:rPr>
        <w:t>ในประเทศ</w:t>
      </w:r>
      <w:r w:rsidR="00356D46"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46A51">
        <w:rPr>
          <w:rFonts w:ascii="Angsana New" w:hAnsi="Angsana New"/>
          <w:color w:val="000000"/>
          <w:sz w:val="30"/>
          <w:szCs w:val="30"/>
          <w:cs/>
        </w:rPr>
        <w:t>ที่ไม่เกี่ยวข้องกัน</w:t>
      </w:r>
      <w:r>
        <w:rPr>
          <w:rFonts w:ascii="Angsana New" w:hAnsi="Angsana New"/>
          <w:color w:val="000000"/>
          <w:sz w:val="30"/>
          <w:szCs w:val="30"/>
          <w:cs/>
        </w:rPr>
        <w:t>แห่งหนึ่ง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การให้กู้ยืมดังกล่าวมีอัตราดอกเบี้ยร้อยละ </w:t>
      </w:r>
      <w:r w:rsidRPr="00846A51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ต่อปี โดยจ่ายชำระคืนเมื่อครบกำหนด </w:t>
      </w:r>
      <w:r w:rsidRPr="0064015B">
        <w:rPr>
          <w:rFonts w:ascii="Angsana New" w:hAnsi="Angsana New"/>
          <w:color w:val="000000"/>
          <w:sz w:val="30"/>
          <w:szCs w:val="30"/>
        </w:rPr>
        <w:t>2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ปีและจ่ายชำระดอกเบี้ยเป็นรายเดือนเริ่มตั้งแต่เดือน</w:t>
      </w:r>
      <w:r>
        <w:rPr>
          <w:rFonts w:ascii="Angsana New" w:hAnsi="Angsana New"/>
          <w:color w:val="000000"/>
          <w:sz w:val="30"/>
          <w:szCs w:val="30"/>
          <w:cs/>
        </w:rPr>
        <w:t>พฤศจิกายน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46A51">
        <w:rPr>
          <w:rFonts w:ascii="Angsana New" w:hAnsi="Angsana New"/>
          <w:color w:val="000000"/>
          <w:sz w:val="30"/>
          <w:szCs w:val="30"/>
        </w:rPr>
        <w:t>2567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ผู้กู้ยืมได้นำโฉนดที่ดินมาวางเป็นหลักประกันแก่บริษัทจำนวน 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โฉนด เงินให้กู้ยืมนี้ได้รับการอนุมัติโดยที่ประชุมคณะกรรมการบริษัทเมื่อวันที่ 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พฤศจิกายน</w:t>
      </w:r>
      <w:r w:rsidRPr="00846A5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4015B">
        <w:rPr>
          <w:rFonts w:ascii="Angsana New" w:hAnsi="Angsana New"/>
          <w:color w:val="000000"/>
          <w:sz w:val="30"/>
          <w:szCs w:val="30"/>
        </w:rPr>
        <w:t>2567</w:t>
      </w:r>
    </w:p>
    <w:p w:rsidR="005E4A58" w:rsidRPr="00805F83" w:rsidRDefault="005E4A58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6D46" w:rsidRDefault="00356D46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6D46" w:rsidRDefault="00356D46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257FE" w:rsidRPr="00824224" w:rsidRDefault="00C257FE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4224" w:rsidRPr="00824224" w:rsidRDefault="00824224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43D2F" w:rsidRPr="00EA1C08" w:rsidRDefault="007C1DBB" w:rsidP="0035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97E2B" w:rsidRPr="00EA1C08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243D2F" w:rsidRPr="00EA1C08">
        <w:rPr>
          <w:rFonts w:ascii="Angsana New" w:hAnsi="Angsana New"/>
          <w:b/>
          <w:bCs/>
          <w:sz w:val="30"/>
          <w:szCs w:val="30"/>
        </w:rPr>
        <w:t>.</w:t>
      </w:r>
      <w:r w:rsidR="00243D2F" w:rsidRPr="00EA1C08">
        <w:rPr>
          <w:rFonts w:ascii="Angsana New" w:hAnsi="Angsana New"/>
          <w:b/>
          <w:bCs/>
          <w:sz w:val="30"/>
          <w:szCs w:val="30"/>
        </w:rPr>
        <w:tab/>
      </w:r>
      <w:r w:rsidR="001E2F09" w:rsidRPr="00EA1C08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94646F" w:rsidRPr="007D7F26" w:rsidRDefault="0094646F" w:rsidP="00243D2F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4395"/>
        <w:gridCol w:w="1559"/>
        <w:gridCol w:w="308"/>
        <w:gridCol w:w="1535"/>
        <w:gridCol w:w="257"/>
        <w:gridCol w:w="1586"/>
      </w:tblGrid>
      <w:tr w:rsidR="00EA1C08" w:rsidRPr="00EA1C08" w:rsidTr="00EE28A9">
        <w:trPr>
          <w:cantSplit/>
          <w:trHeight w:val="318"/>
        </w:trPr>
        <w:tc>
          <w:tcPr>
            <w:tcW w:w="439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A2733" w:rsidRPr="00EA1C08" w:rsidRDefault="002A2733" w:rsidP="005A7231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2733" w:rsidRPr="00EA1C08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2A2733" w:rsidRPr="00EA1C08" w:rsidRDefault="002A2733" w:rsidP="00AE20FD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2A2733" w:rsidRPr="00EA1C08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A2733" w:rsidRPr="00EA1C08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:rsidR="002A2733" w:rsidRPr="00EA1C08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7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:rsidR="002A2733" w:rsidRPr="00EA1C08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2733" w:rsidRPr="00EA1C08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08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2733" w:rsidRPr="00EA1C08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2A2733" w:rsidRPr="00EA1C08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2A2733" w:rsidRPr="00EA1C08" w:rsidRDefault="002A2733" w:rsidP="003173A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2A2733" w:rsidRPr="00EA1C08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6" w:type="dxa"/>
          </w:tcPr>
          <w:p w:rsidR="002A2733" w:rsidRPr="00EA1C08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5E4A58" w:rsidRPr="00EA1C08" w:rsidRDefault="005E4A58" w:rsidP="005E4A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202,060</w:t>
            </w:r>
          </w:p>
        </w:tc>
        <w:tc>
          <w:tcPr>
            <w:tcW w:w="308" w:type="dxa"/>
          </w:tcPr>
          <w:p w:rsidR="005E4A58" w:rsidRPr="00EA1C08" w:rsidRDefault="005E4A58" w:rsidP="005E4A5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57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203,637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5E4A58" w:rsidRPr="00EA1C08" w:rsidRDefault="005E4A58" w:rsidP="005E4A58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  <w:tc>
          <w:tcPr>
            <w:tcW w:w="308" w:type="dxa"/>
          </w:tcPr>
          <w:p w:rsidR="005E4A58" w:rsidRPr="00EA1C08" w:rsidRDefault="005E4A58" w:rsidP="005E4A5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933D3" w:rsidRPr="00EA1C08" w:rsidRDefault="001933D3" w:rsidP="001933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EA1C0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33D3" w:rsidRPr="00EA1C08" w:rsidRDefault="001933D3" w:rsidP="00193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308" w:type="dxa"/>
          </w:tcPr>
          <w:p w:rsidR="001933D3" w:rsidRPr="00EA1C08" w:rsidRDefault="001933D3" w:rsidP="001933D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1933D3" w:rsidRPr="00EA1C08" w:rsidRDefault="001933D3" w:rsidP="00193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57" w:type="dxa"/>
          </w:tcPr>
          <w:p w:rsidR="001933D3" w:rsidRPr="00EA1C08" w:rsidRDefault="001933D3" w:rsidP="00193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1933D3" w:rsidRPr="00EA1C08" w:rsidRDefault="001933D3" w:rsidP="00193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283,036</w:t>
            </w:r>
          </w:p>
        </w:tc>
      </w:tr>
      <w:tr w:rsidR="00EA1C08" w:rsidRPr="00EA1C08" w:rsidTr="00824224">
        <w:trPr>
          <w:cantSplit/>
          <w:trHeight w:val="168"/>
        </w:trPr>
        <w:tc>
          <w:tcPr>
            <w:tcW w:w="4395" w:type="dxa"/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:rsidR="001D2956" w:rsidRPr="0017549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1D2956" w:rsidRPr="00EA1C08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6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5E4A58" w:rsidRPr="00EA1C08" w:rsidRDefault="005E4A58" w:rsidP="005E4A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E4A58" w:rsidRPr="00EA1C08" w:rsidRDefault="005E4A58" w:rsidP="005E4A5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1,303</w:t>
            </w:r>
          </w:p>
        </w:tc>
        <w:tc>
          <w:tcPr>
            <w:tcW w:w="257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1,303</w:t>
            </w:r>
          </w:p>
        </w:tc>
      </w:tr>
      <w:tr w:rsidR="00EA1C08" w:rsidRPr="00EA1C08" w:rsidTr="000D2E18">
        <w:trPr>
          <w:cantSplit/>
          <w:trHeight w:val="124"/>
        </w:trPr>
        <w:tc>
          <w:tcPr>
            <w:tcW w:w="4395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E4A58" w:rsidRPr="00EA1C08" w:rsidRDefault="005E4A58" w:rsidP="005E4A58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7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:rsidR="005E4A58" w:rsidRPr="00EA1C08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5E4A58" w:rsidRPr="00EA1C08" w:rsidRDefault="005E4A58" w:rsidP="005E4A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E4A58" w:rsidRPr="00CC1A13" w:rsidRDefault="005E4A58" w:rsidP="005E4A58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  <w:tc>
          <w:tcPr>
            <w:tcW w:w="257" w:type="dxa"/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EA1C08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1D2956" w:rsidRPr="00CC1A13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2</w:t>
            </w:r>
            <w:r w:rsidR="00CC1A13" w:rsidRPr="00CC1A1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2</w:t>
            </w:r>
            <w:r w:rsidR="00CC1A13" w:rsidRPr="00CC1A1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EA1C08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E4A58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1D2956" w:rsidRPr="00CC1A13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1,3</w:t>
            </w:r>
            <w:r w:rsidR="00CC1A13" w:rsidRPr="00CC1A13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57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1,3</w:t>
            </w:r>
            <w:r w:rsidR="00CC1A13" w:rsidRPr="00CC1A13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175497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:rsidR="001D2956" w:rsidRPr="0017549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1D2956" w:rsidRPr="0017549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EA1C08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:rsidR="001D2956" w:rsidRPr="00CC1A13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5E4A58" w:rsidRPr="00EA1C08" w:rsidRDefault="005E4A58" w:rsidP="005E4A58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308" w:type="dxa"/>
          </w:tcPr>
          <w:p w:rsidR="005E4A58" w:rsidRPr="00CC1A13" w:rsidRDefault="005E4A58" w:rsidP="005E4A5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A13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57" w:type="dxa"/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:rsidR="005E4A58" w:rsidRPr="00CC1A13" w:rsidRDefault="005E4A58" w:rsidP="005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A13">
              <w:rPr>
                <w:rFonts w:ascii="Angsana New" w:hAnsi="Angsana New"/>
                <w:bCs/>
                <w:sz w:val="30"/>
                <w:szCs w:val="30"/>
              </w:rPr>
              <w:t>281,706</w:t>
            </w:r>
          </w:p>
        </w:tc>
      </w:tr>
      <w:tr w:rsidR="00EA1C08" w:rsidRPr="00EA1C08" w:rsidTr="000D2E18">
        <w:trPr>
          <w:cantSplit/>
        </w:trPr>
        <w:tc>
          <w:tcPr>
            <w:tcW w:w="4395" w:type="dxa"/>
          </w:tcPr>
          <w:p w:rsidR="001D2956" w:rsidRPr="00EA1C08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E4A58" w:rsidRPr="00EA1C0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1A13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308" w:type="dxa"/>
          </w:tcPr>
          <w:p w:rsidR="001D2956" w:rsidRPr="00CC1A13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tcBorders>
              <w:bottom w:val="nil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A1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C1A13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57" w:type="dxa"/>
            <w:tcBorders>
              <w:bottom w:val="nil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6" w:type="dxa"/>
            <w:tcBorders>
              <w:bottom w:val="nil"/>
            </w:tcBorders>
          </w:tcPr>
          <w:p w:rsidR="001D2956" w:rsidRPr="00CC1A1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A13">
              <w:rPr>
                <w:rFonts w:ascii="Angsana New" w:hAnsi="Angsana New"/>
                <w:bCs/>
                <w:sz w:val="30"/>
                <w:szCs w:val="30"/>
              </w:rPr>
              <w:t>281,</w:t>
            </w:r>
            <w:r w:rsidR="00CC1A13" w:rsidRPr="00CC1A13">
              <w:rPr>
                <w:rFonts w:ascii="Angsana New" w:hAnsi="Angsana New"/>
                <w:bCs/>
                <w:sz w:val="30"/>
                <w:szCs w:val="30"/>
              </w:rPr>
              <w:t>680</w:t>
            </w:r>
          </w:p>
        </w:tc>
      </w:tr>
    </w:tbl>
    <w:p w:rsidR="000D2E18" w:rsidRDefault="000D2E18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p w:rsidR="00824224" w:rsidRDefault="00824224">
      <w:pPr>
        <w:rPr>
          <w:sz w:val="30"/>
          <w:szCs w:val="30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3119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EA1C08" w:rsidRPr="00EA1C08" w:rsidTr="000E1992">
        <w:trPr>
          <w:cantSplit/>
        </w:trPr>
        <w:tc>
          <w:tcPr>
            <w:tcW w:w="3119" w:type="dxa"/>
          </w:tcPr>
          <w:p w:rsidR="005B4194" w:rsidRPr="00EA1C08" w:rsidRDefault="005B4194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5B4194" w:rsidRPr="00EA1C08" w:rsidRDefault="005B4194" w:rsidP="005D4B47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4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0E0B" w:rsidRPr="00EA1C08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0E0B" w:rsidRPr="00EA1C08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83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E0B" w:rsidRPr="00EA1C08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E0B" w:rsidRPr="00EA1C08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E0B" w:rsidRPr="00EA1C08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83" w:type="dxa"/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E0B" w:rsidRPr="00EA1C08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5B4194" w:rsidRPr="00EA1C08" w:rsidRDefault="005B4194" w:rsidP="005B419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5B4194" w:rsidRPr="00EA1C08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122,992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123,434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20,9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35,965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45,446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45,446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39,606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(45,758)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EA1C08" w:rsidRPr="00EA1C08" w:rsidTr="000E1992">
        <w:trPr>
          <w:cantSplit/>
        </w:trPr>
        <w:tc>
          <w:tcPr>
            <w:tcW w:w="3119" w:type="dxa"/>
          </w:tcPr>
          <w:p w:rsidR="005776CE" w:rsidRDefault="005776CE" w:rsidP="005776CE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  <w:p w:rsidR="00A22031" w:rsidRPr="00EA1C08" w:rsidRDefault="00A22031" w:rsidP="005776C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991F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2031" w:rsidRDefault="00A22031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143,578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2031" w:rsidRDefault="00A22031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60,701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2031" w:rsidRDefault="00A22031" w:rsidP="00CC1A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5776CE" w:rsidRPr="00EA1C08" w:rsidRDefault="005776CE" w:rsidP="00CC1A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84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2031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5776CE" w:rsidRPr="00EA1C08" w:rsidRDefault="005776CE" w:rsidP="000E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E19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2031" w:rsidRDefault="00A22031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5776CE" w:rsidRPr="00EA1C08" w:rsidRDefault="005776CE" w:rsidP="005776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204,845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356D46" w:rsidRDefault="00991F01" w:rsidP="004C3397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</w:tcPr>
          <w:p w:rsidR="00991F01" w:rsidRPr="00356D46" w:rsidRDefault="00991F01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83" w:type="dxa"/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83" w:type="dxa"/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356D46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4C3397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991F01" w:rsidRPr="00EA1C08" w:rsidRDefault="00991F01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0E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6"/>
                <w:tab w:val="left" w:pos="684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18,171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18,171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:rsidR="00991F01" w:rsidRPr="00EA1C08" w:rsidRDefault="00991F01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1,619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:rsidR="00991F01" w:rsidRPr="00EA1C08" w:rsidRDefault="00991F01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19,782</w:t>
            </w: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4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991F01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EA1C08" w:rsidRDefault="00991F01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19,818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F01">
              <w:rPr>
                <w:rFonts w:ascii="Angsana New" w:hAnsi="Angsana New"/>
                <w:sz w:val="28"/>
                <w:szCs w:val="28"/>
              </w:rPr>
              <w:t>2</w:t>
            </w:r>
            <w:r w:rsidR="00FC30E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497">
              <w:rPr>
                <w:rFonts w:ascii="Angsana New" w:hAnsi="Angsana New"/>
                <w:sz w:val="28"/>
                <w:szCs w:val="28"/>
              </w:rPr>
              <w:t>2,37</w:t>
            </w:r>
            <w:r w:rsidR="00FC30E0" w:rsidRPr="001754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FC30E0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E0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2,444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F01">
              <w:rPr>
                <w:rFonts w:ascii="Angsana New" w:hAnsi="Angsana New"/>
                <w:sz w:val="28"/>
                <w:szCs w:val="28"/>
              </w:rPr>
              <w:t>3</w:t>
            </w:r>
            <w:r w:rsidR="00FC30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497">
              <w:rPr>
                <w:rFonts w:ascii="Angsana New" w:hAnsi="Angsana New"/>
                <w:sz w:val="28"/>
                <w:szCs w:val="28"/>
              </w:rPr>
              <w:t>22,15</w:t>
            </w:r>
            <w:r w:rsidR="00FC30E0" w:rsidRPr="001754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1F01" w:rsidRPr="00FC30E0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E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22,262</w:t>
            </w:r>
          </w:p>
        </w:tc>
      </w:tr>
      <w:tr w:rsidR="00991F01" w:rsidRPr="00EA1C08" w:rsidTr="000E1992">
        <w:trPr>
          <w:cantSplit/>
          <w:trHeight w:val="124"/>
        </w:trPr>
        <w:tc>
          <w:tcPr>
            <w:tcW w:w="3119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91F01" w:rsidRPr="00175497" w:rsidRDefault="00991F01" w:rsidP="00991F0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FC30E0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143,563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497">
              <w:rPr>
                <w:rFonts w:ascii="Angsana New" w:hAnsi="Angsana New"/>
                <w:bCs/>
                <w:sz w:val="28"/>
                <w:szCs w:val="28"/>
              </w:rPr>
              <w:t>40,919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FC30E0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E0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185,027</w:t>
            </w:r>
          </w:p>
        </w:tc>
      </w:tr>
      <w:tr w:rsidR="00991F01" w:rsidRPr="00EA1C08" w:rsidTr="000E1992">
        <w:trPr>
          <w:cantSplit/>
        </w:trPr>
        <w:tc>
          <w:tcPr>
            <w:tcW w:w="3119" w:type="dxa"/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C30E0">
              <w:rPr>
                <w:rFonts w:ascii="Angsana New" w:hAnsi="Angsana New"/>
                <w:sz w:val="28"/>
                <w:szCs w:val="28"/>
              </w:rPr>
              <w:t>143,540</w:t>
            </w:r>
          </w:p>
        </w:tc>
        <w:tc>
          <w:tcPr>
            <w:tcW w:w="284" w:type="dxa"/>
          </w:tcPr>
          <w:p w:rsidR="00991F01" w:rsidRPr="00EA1C08" w:rsidRDefault="00991F01" w:rsidP="00991F0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91F01" w:rsidRPr="00175497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497">
              <w:rPr>
                <w:rFonts w:ascii="Angsana New" w:hAnsi="Angsana New"/>
                <w:sz w:val="28"/>
                <w:szCs w:val="28"/>
              </w:rPr>
              <w:t>38,54</w:t>
            </w:r>
            <w:r w:rsidR="00FC30E0" w:rsidRPr="001754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91F01" w:rsidRPr="00FC30E0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E0">
              <w:rPr>
                <w:rFonts w:ascii="Angsana New" w:hAnsi="Angsana New"/>
                <w:sz w:val="28"/>
                <w:szCs w:val="28"/>
              </w:rPr>
              <w:t>49</w:t>
            </w:r>
            <w:r w:rsidR="00FC30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91F01" w:rsidRPr="00EA1C08" w:rsidRDefault="00991F01" w:rsidP="00991F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75497">
              <w:rPr>
                <w:rFonts w:ascii="Angsana New" w:hAnsi="Angsana New"/>
                <w:sz w:val="28"/>
                <w:szCs w:val="28"/>
              </w:rPr>
              <w:t>182,583</w:t>
            </w:r>
          </w:p>
        </w:tc>
      </w:tr>
    </w:tbl>
    <w:p w:rsidR="00BA02AB" w:rsidRPr="00785DFF" w:rsidRDefault="00BA02AB" w:rsidP="0035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776CE" w:rsidRPr="00EA1C08" w:rsidRDefault="005776CE" w:rsidP="005776C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ซึ่งถือครองไว้เพื่อหาประโยชน์จากรายได้ค่าเช่าตามอายุสัญญาเช่าซึ่งมีอายุ</w:t>
      </w:r>
      <w:r w:rsidRPr="00EA1C08">
        <w:rPr>
          <w:rFonts w:ascii="Angsana New" w:hAnsi="Angsana New"/>
          <w:sz w:val="30"/>
          <w:szCs w:val="30"/>
        </w:rPr>
        <w:t xml:space="preserve"> 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EA1C08">
        <w:rPr>
          <w:rFonts w:ascii="Angsana New" w:hAnsi="Angsana New"/>
          <w:sz w:val="30"/>
          <w:szCs w:val="30"/>
        </w:rPr>
        <w:t>30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ปี </w:t>
      </w:r>
    </w:p>
    <w:p w:rsidR="005776CE" w:rsidRPr="00356D46" w:rsidRDefault="005776CE" w:rsidP="005776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5776CE" w:rsidRPr="00EA1C08" w:rsidRDefault="005776CE" w:rsidP="005776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มูลค่ายุติธรรม</w:t>
      </w:r>
      <w:r w:rsidRPr="00EA1C08">
        <w:rPr>
          <w:rFonts w:ascii="Angsana New" w:hAnsi="Angsana New" w:hint="cs"/>
          <w:sz w:val="30"/>
          <w:szCs w:val="30"/>
          <w:cs/>
        </w:rPr>
        <w:t>ล่าสุด</w:t>
      </w:r>
      <w:r w:rsidRPr="00EA1C08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Pr="00EA1C08">
        <w:rPr>
          <w:rFonts w:ascii="Angsana New" w:hAnsi="Angsana New" w:hint="cs"/>
          <w:sz w:val="30"/>
          <w:szCs w:val="30"/>
          <w:cs/>
        </w:rPr>
        <w:t>ซึ่ง</w:t>
      </w:r>
      <w:r w:rsidRPr="00EA1C08">
        <w:rPr>
          <w:rFonts w:ascii="Angsana New" w:hAnsi="Angsana New"/>
          <w:sz w:val="30"/>
          <w:szCs w:val="30"/>
          <w:cs/>
        </w:rPr>
        <w:t>ประเมินราคาโดย</w:t>
      </w:r>
      <w:r w:rsidRPr="00EA1C08">
        <w:rPr>
          <w:rFonts w:ascii="Angsana New" w:hAnsi="Angsana New" w:hint="cs"/>
          <w:sz w:val="30"/>
          <w:szCs w:val="30"/>
          <w:cs/>
        </w:rPr>
        <w:t>บริษัท</w:t>
      </w:r>
      <w:r w:rsidRPr="00EA1C08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EA1C08">
        <w:rPr>
          <w:rFonts w:ascii="Angsana New" w:hAnsi="Angsana New" w:hint="cs"/>
          <w:sz w:val="30"/>
          <w:szCs w:val="30"/>
          <w:cs/>
        </w:rPr>
        <w:t>ใช้วิธีต้นทุนทดแทนและ</w:t>
      </w:r>
      <w:r w:rsidRPr="00EA1C08">
        <w:rPr>
          <w:rFonts w:ascii="Angsana New" w:hAnsi="Angsana New"/>
          <w:sz w:val="30"/>
          <w:szCs w:val="30"/>
          <w:cs/>
        </w:rPr>
        <w:t>วิธีเปรียบเทียบราคา</w:t>
      </w:r>
      <w:r w:rsidRPr="00EA1C08">
        <w:rPr>
          <w:rFonts w:ascii="Angsana New" w:hAnsi="Angsana New" w:hint="cs"/>
          <w:sz w:val="30"/>
          <w:szCs w:val="30"/>
          <w:cs/>
        </w:rPr>
        <w:t>ตลาด</w:t>
      </w:r>
      <w:r w:rsidR="00356D46">
        <w:rPr>
          <w:rFonts w:ascii="Angsana New" w:hAnsi="Angsana New"/>
          <w:sz w:val="30"/>
          <w:szCs w:val="30"/>
        </w:rPr>
        <w:t xml:space="preserve"> </w:t>
      </w:r>
      <w:r w:rsidR="006B0C6C">
        <w:rPr>
          <w:rFonts w:ascii="Angsana New" w:hAnsi="Angsana New" w:hint="cs"/>
          <w:sz w:val="30"/>
          <w:szCs w:val="30"/>
          <w:cs/>
        </w:rPr>
        <w:t>(</w:t>
      </w:r>
      <w:r w:rsidR="00356D46">
        <w:rPr>
          <w:rFonts w:ascii="Angsana New" w:hAnsi="Angsana New" w:hint="cs"/>
          <w:sz w:val="30"/>
          <w:szCs w:val="30"/>
          <w:cs/>
        </w:rPr>
        <w:t xml:space="preserve">ฝ่ายบริหารได้พิจารณาและคาดการณ์ว่ามูลค่ายุติธรรมดังกล่าวไม่ได้เปลี่ยนแปลงไปอย่างมีสาระสำคัญในระหว่างปี </w:t>
      </w:r>
      <w:r w:rsidR="00356D46">
        <w:rPr>
          <w:rFonts w:ascii="Angsana New" w:hAnsi="Angsana New"/>
          <w:sz w:val="30"/>
          <w:szCs w:val="30"/>
        </w:rPr>
        <w:t>2567</w:t>
      </w:r>
      <w:r w:rsidR="006B0C6C">
        <w:rPr>
          <w:rFonts w:ascii="Angsana New" w:hAnsi="Angsana New" w:hint="cs"/>
          <w:sz w:val="30"/>
          <w:szCs w:val="30"/>
          <w:cs/>
        </w:rPr>
        <w:t>)</w:t>
      </w:r>
      <w:r w:rsidR="00785DFF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776CE" w:rsidRPr="00785DFF" w:rsidRDefault="005776CE" w:rsidP="0078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8" w:type="dxa"/>
        <w:tblInd w:w="-32" w:type="dxa"/>
        <w:tblLook w:val="04A0"/>
      </w:tblPr>
      <w:tblGrid>
        <w:gridCol w:w="3826"/>
        <w:gridCol w:w="291"/>
        <w:gridCol w:w="1509"/>
        <w:gridCol w:w="327"/>
        <w:gridCol w:w="3685"/>
      </w:tblGrid>
      <w:tr w:rsidR="00EA1C08" w:rsidRPr="00EA1C08" w:rsidTr="004B54CC">
        <w:tc>
          <w:tcPr>
            <w:tcW w:w="3826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4B54CC">
        <w:tc>
          <w:tcPr>
            <w:tcW w:w="3826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EA1C08" w:rsidRPr="00EA1C08" w:rsidTr="004B54CC">
        <w:tc>
          <w:tcPr>
            <w:tcW w:w="3826" w:type="dxa"/>
          </w:tcPr>
          <w:p w:rsidR="005776CE" w:rsidRPr="00EA1C08" w:rsidRDefault="005776CE" w:rsidP="004B54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</w:rPr>
              <w:t>49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A1C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:rsidR="005776CE" w:rsidRPr="00EA1C08" w:rsidRDefault="005776CE" w:rsidP="004B54C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:rsidR="005776CE" w:rsidRPr="00EA1C08" w:rsidRDefault="005776CE" w:rsidP="004B54CC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23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22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C08" w:rsidRPr="00EA1C08" w:rsidTr="004B54CC">
        <w:tc>
          <w:tcPr>
            <w:tcW w:w="3826" w:type="dxa"/>
          </w:tcPr>
          <w:p w:rsidR="005776CE" w:rsidRPr="00EA1C08" w:rsidRDefault="005776CE" w:rsidP="004B54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342.7</w:t>
            </w:r>
          </w:p>
        </w:tc>
        <w:tc>
          <w:tcPr>
            <w:tcW w:w="327" w:type="dxa"/>
          </w:tcPr>
          <w:p w:rsidR="005776CE" w:rsidRPr="00EA1C08" w:rsidRDefault="005776CE" w:rsidP="004B54C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:rsidR="005776CE" w:rsidRPr="00EA1C08" w:rsidRDefault="005776CE" w:rsidP="004B54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22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:rsidR="0042183D" w:rsidRPr="00EA1C08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Cs w:val="30"/>
          <w:cs/>
        </w:rPr>
        <w:lastRenderedPageBreak/>
        <w:t>รายได้ค่าเช่าจาก</w:t>
      </w:r>
      <w:r w:rsidRPr="00EA1C08">
        <w:rPr>
          <w:rFonts w:ascii="Angsana New" w:hAnsi="Angsana New"/>
          <w:szCs w:val="30"/>
          <w:cs/>
        </w:rPr>
        <w:t>อสังหาริมทรัพย์เพื่อการลงทุน</w:t>
      </w:r>
      <w:r w:rsidRPr="00EA1C08">
        <w:rPr>
          <w:rFonts w:ascii="Angsana New" w:hAnsi="Angsana New" w:hint="cs"/>
          <w:szCs w:val="30"/>
          <w:cs/>
        </w:rPr>
        <w:t>ที่</w:t>
      </w:r>
      <w:r w:rsidRPr="00EA1C08">
        <w:rPr>
          <w:rFonts w:ascii="Angsana New" w:hAnsi="Angsana New"/>
          <w:szCs w:val="30"/>
          <w:cs/>
        </w:rPr>
        <w:t>รับรู้ใน</w:t>
      </w:r>
      <w:r w:rsidRPr="00EA1C08">
        <w:rPr>
          <w:rFonts w:ascii="Angsana New" w:hAnsi="Angsana New" w:hint="cs"/>
          <w:szCs w:val="30"/>
          <w:cs/>
        </w:rPr>
        <w:t>งบกำไรขาดทุนเบ็ดเสร็จ</w:t>
      </w:r>
      <w:r w:rsidRPr="00EA1C08">
        <w:rPr>
          <w:rFonts w:ascii="Angsana New" w:hAnsi="Angsana New"/>
          <w:szCs w:val="30"/>
          <w:cs/>
        </w:rPr>
        <w:t>สำหรับปีสิ้นสุด</w:t>
      </w:r>
      <w:r w:rsidRPr="00EA1C08">
        <w:rPr>
          <w:rFonts w:ascii="Angsana New" w:hAnsi="Angsana New"/>
          <w:sz w:val="30"/>
          <w:szCs w:val="30"/>
          <w:cs/>
        </w:rPr>
        <w:t xml:space="preserve">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5776CE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5776CE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EA1C08" w:rsidRPr="00EA1C08" w:rsidTr="004B54CC">
        <w:tc>
          <w:tcPr>
            <w:tcW w:w="5778" w:type="dxa"/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B54CC">
        <w:tc>
          <w:tcPr>
            <w:tcW w:w="5778" w:type="dxa"/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776CE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776CE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A836C6">
        <w:tc>
          <w:tcPr>
            <w:tcW w:w="5778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5776CE" w:rsidRPr="00EA1C08" w:rsidRDefault="005776CE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:rsidR="005776CE" w:rsidRPr="00A836C6" w:rsidRDefault="00A836C6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6C6"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  <w:tc>
          <w:tcPr>
            <w:tcW w:w="540" w:type="dxa"/>
          </w:tcPr>
          <w:p w:rsidR="005776CE" w:rsidRPr="00EA1C08" w:rsidRDefault="005776CE" w:rsidP="005776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76CE" w:rsidRPr="00EA1C08" w:rsidRDefault="005776CE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717</w:t>
            </w:r>
          </w:p>
        </w:tc>
      </w:tr>
      <w:tr w:rsidR="005776CE" w:rsidRPr="00EA1C08" w:rsidTr="00A836C6">
        <w:tc>
          <w:tcPr>
            <w:tcW w:w="5778" w:type="dxa"/>
          </w:tcPr>
          <w:p w:rsidR="005776CE" w:rsidRPr="00EA1C08" w:rsidRDefault="005776CE" w:rsidP="00577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5776CE" w:rsidRPr="00EA1C08" w:rsidRDefault="005776CE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:rsidR="005776CE" w:rsidRPr="00A836C6" w:rsidRDefault="00A836C6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6C6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540" w:type="dxa"/>
          </w:tcPr>
          <w:p w:rsidR="005776CE" w:rsidRPr="00EA1C08" w:rsidRDefault="005776CE" w:rsidP="005776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76CE" w:rsidRPr="00EA1C08" w:rsidRDefault="005776CE" w:rsidP="005776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</w:tbl>
    <w:p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16"/>
          <w:szCs w:val="16"/>
        </w:rPr>
      </w:pPr>
    </w:p>
    <w:p w:rsidR="0042183D" w:rsidRPr="00EA1C08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785DFF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EA1C08">
        <w:rPr>
          <w:rFonts w:ascii="Angsana New" w:hAnsi="Angsana New" w:hint="cs"/>
          <w:i/>
          <w:iCs/>
          <w:sz w:val="30"/>
          <w:szCs w:val="30"/>
          <w:cs/>
        </w:rPr>
        <w:t>เช่าที่ดิน</w:t>
      </w:r>
    </w:p>
    <w:p w:rsidR="0042183D" w:rsidRPr="00BC1CDF" w:rsidRDefault="0042183D" w:rsidP="0042183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2183D" w:rsidRPr="00EA1C08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บริษัท ชลประทีปสินทรัพย์ จำกัด (“บริษัทย่อย”) มีสัญญา</w:t>
      </w:r>
      <w:r w:rsidR="00785DFF">
        <w:rPr>
          <w:rFonts w:ascii="Angsana New" w:hAnsi="Angsana New" w:hint="cs"/>
          <w:sz w:val="30"/>
          <w:szCs w:val="30"/>
          <w:cs/>
        </w:rPr>
        <w:t>ให้</w:t>
      </w:r>
      <w:r w:rsidRPr="00EA1C08">
        <w:rPr>
          <w:rFonts w:ascii="Angsana New" w:hAnsi="Angsana New" w:hint="cs"/>
          <w:sz w:val="30"/>
          <w:szCs w:val="30"/>
          <w:cs/>
        </w:rPr>
        <w:t xml:space="preserve">เช่าที่ดินกับลูกค้ารายหนึ่ง (“ผู้เช่า”) มีกำหนดระยะเวลา </w:t>
      </w:r>
      <w:r w:rsidRPr="00EA1C08">
        <w:rPr>
          <w:rFonts w:ascii="Angsana New" w:hAnsi="Angsana New" w:hint="cs"/>
          <w:sz w:val="30"/>
          <w:szCs w:val="30"/>
        </w:rPr>
        <w:t>30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Pr="00EA1C08">
        <w:rPr>
          <w:rFonts w:ascii="Angsana New" w:hAnsi="Angsana New" w:hint="cs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 w:hint="cs"/>
          <w:sz w:val="30"/>
          <w:szCs w:val="30"/>
        </w:rPr>
        <w:t>2580</w:t>
      </w:r>
      <w:r w:rsidRPr="00EA1C08">
        <w:rPr>
          <w:rFonts w:ascii="Angsana New" w:hAnsi="Angsana New" w:hint="cs"/>
          <w:sz w:val="30"/>
          <w:szCs w:val="30"/>
          <w:cs/>
        </w:rPr>
        <w:t xml:space="preserve"> นับตั้งแต่วันครบกำหนดหนึ่งปีจากวันที่จดทะเบียนสิทธิการเช่ากับเจ้าพนักงานที่ดินเมื่อวันที่ </w:t>
      </w:r>
      <w:r w:rsidRPr="00EA1C08">
        <w:rPr>
          <w:rFonts w:ascii="Angsana New" w:hAnsi="Angsana New" w:hint="cs"/>
          <w:sz w:val="30"/>
          <w:szCs w:val="30"/>
        </w:rPr>
        <w:t>17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 w:hint="cs"/>
          <w:sz w:val="30"/>
          <w:szCs w:val="30"/>
        </w:rPr>
        <w:t>2549</w:t>
      </w:r>
      <w:r w:rsidRPr="00EA1C08">
        <w:rPr>
          <w:rFonts w:ascii="Angsana New" w:hAnsi="Angsana New" w:hint="cs"/>
          <w:sz w:val="30"/>
          <w:szCs w:val="30"/>
          <w:cs/>
        </w:rPr>
        <w:t xml:space="preserve"> ผู้เช่าได้จ่ายค่าตอบแทนสิทธิการเช่าให้กับบริษัทย่อยจำนวนเงิน </w:t>
      </w:r>
      <w:r w:rsidRPr="00EA1C08">
        <w:rPr>
          <w:rFonts w:ascii="Angsana New" w:hAnsi="Angsana New" w:hint="cs"/>
          <w:sz w:val="30"/>
          <w:szCs w:val="30"/>
        </w:rPr>
        <w:t>99</w:t>
      </w:r>
      <w:r w:rsidRPr="00EA1C08">
        <w:rPr>
          <w:rFonts w:ascii="Angsana New" w:hAnsi="Angsana New" w:hint="cs"/>
          <w:sz w:val="30"/>
          <w:szCs w:val="30"/>
          <w:cs/>
        </w:rPr>
        <w:t xml:space="preserve"> ล้านบาทและจะชำระค่าเช่าที่ดินรายปีให้กับบริษัทย่อย โดยค่าเช่าที่ดินปีที่ </w:t>
      </w:r>
      <w:r w:rsidRPr="00EA1C08">
        <w:rPr>
          <w:rFonts w:ascii="Angsana New" w:hAnsi="Angsana New" w:hint="cs"/>
          <w:sz w:val="30"/>
          <w:szCs w:val="30"/>
        </w:rPr>
        <w:t>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จะจ่ายชำระในวันที่ </w:t>
      </w:r>
      <w:r w:rsidRPr="00EA1C08">
        <w:rPr>
          <w:rFonts w:ascii="Angsana New" w:hAnsi="Angsana New" w:hint="cs"/>
          <w:sz w:val="30"/>
          <w:szCs w:val="30"/>
        </w:rPr>
        <w:t>17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 w:hint="cs"/>
          <w:sz w:val="30"/>
          <w:szCs w:val="30"/>
        </w:rPr>
        <w:t>2550</w:t>
      </w:r>
      <w:r w:rsidRPr="00EA1C08">
        <w:rPr>
          <w:rFonts w:ascii="Angsana New" w:hAnsi="Angsana New" w:hint="cs"/>
          <w:sz w:val="30"/>
          <w:szCs w:val="30"/>
          <w:cs/>
        </w:rPr>
        <w:t xml:space="preserve"> (ครบหนึ่งปีนับจากวันจดทะเบียนสิทธิการเช่า) ค่าเช่ารายปีดังกล่าวมีจำนวนเพิ่มขึ้นทุกๆ </w:t>
      </w:r>
      <w:r w:rsidRPr="00EA1C08">
        <w:rPr>
          <w:rFonts w:ascii="Angsana New" w:hAnsi="Angsana New" w:hint="cs"/>
          <w:sz w:val="30"/>
          <w:szCs w:val="30"/>
        </w:rPr>
        <w:t>3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ปี ตามที่ตกลงในสัญญา โดยมีค่าเช่ารายปีจำนวนเงินรวม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</w:rPr>
        <w:t>80</w:t>
      </w:r>
      <w:r w:rsidRPr="00EA1C08">
        <w:rPr>
          <w:rFonts w:ascii="Angsana New" w:hAnsi="Angsana New" w:hint="cs"/>
          <w:sz w:val="30"/>
          <w:szCs w:val="30"/>
          <w:cs/>
        </w:rPr>
        <w:t>.</w:t>
      </w:r>
      <w:r w:rsidRPr="00EA1C08">
        <w:rPr>
          <w:rFonts w:ascii="Angsana New" w:hAnsi="Angsana New" w:hint="cs"/>
          <w:sz w:val="30"/>
          <w:szCs w:val="30"/>
        </w:rPr>
        <w:t>4</w:t>
      </w:r>
      <w:r w:rsidR="00151C9B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ล้านบาท</w:t>
      </w:r>
    </w:p>
    <w:p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บริษัทย่อยรับรู้รายได้จากการให้เช่าที่ดิน (ค่าตอบแทนสิทธิการเช่ารับล่วงหน้าจำนวน </w:t>
      </w:r>
      <w:r w:rsidRPr="00EA1C08">
        <w:rPr>
          <w:rFonts w:ascii="Angsana New" w:hAnsi="Angsana New" w:hint="cs"/>
          <w:sz w:val="30"/>
          <w:szCs w:val="30"/>
        </w:rPr>
        <w:t>99</w:t>
      </w:r>
      <w:r w:rsidRPr="00EA1C08">
        <w:rPr>
          <w:rFonts w:ascii="Angsana New" w:hAnsi="Angsana New" w:hint="cs"/>
          <w:sz w:val="30"/>
          <w:szCs w:val="30"/>
          <w:cs/>
        </w:rPr>
        <w:t xml:space="preserve"> ล้านบาท และค่าเช่ารายปีจำนวนเงินรวม </w:t>
      </w:r>
      <w:r w:rsidRPr="00EA1C08">
        <w:rPr>
          <w:rFonts w:ascii="Angsana New" w:hAnsi="Angsana New" w:hint="cs"/>
          <w:sz w:val="30"/>
          <w:szCs w:val="30"/>
        </w:rPr>
        <w:t>80</w:t>
      </w:r>
      <w:r w:rsidRPr="00EA1C08">
        <w:rPr>
          <w:rFonts w:ascii="Angsana New" w:hAnsi="Angsana New" w:hint="cs"/>
          <w:sz w:val="30"/>
          <w:szCs w:val="30"/>
          <w:cs/>
        </w:rPr>
        <w:t>.</w:t>
      </w:r>
      <w:r w:rsidRPr="00EA1C08">
        <w:rPr>
          <w:rFonts w:ascii="Angsana New" w:hAnsi="Angsana New" w:hint="cs"/>
          <w:sz w:val="30"/>
          <w:szCs w:val="30"/>
        </w:rPr>
        <w:t>4</w:t>
      </w:r>
      <w:r w:rsidRPr="00EA1C08">
        <w:rPr>
          <w:rFonts w:ascii="Angsana New" w:hAnsi="Angsana New" w:hint="cs"/>
          <w:sz w:val="30"/>
          <w:szCs w:val="30"/>
          <w:cs/>
        </w:rPr>
        <w:t xml:space="preserve"> ล้านบาท) ตามวิธีเส้นตรงตลอดอายุสัญญาเช่านับจากวันที่มีการให้ใช้สิทธิในที่ดิน (</w:t>
      </w:r>
      <w:r w:rsidRPr="00EA1C08">
        <w:rPr>
          <w:rFonts w:ascii="Angsana New" w:hAnsi="Angsana New" w:hint="cs"/>
          <w:sz w:val="30"/>
          <w:szCs w:val="30"/>
        </w:rPr>
        <w:t>17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 w:hint="cs"/>
          <w:sz w:val="30"/>
          <w:szCs w:val="30"/>
        </w:rPr>
        <w:t>2549</w:t>
      </w:r>
      <w:r w:rsidRPr="00EA1C08">
        <w:rPr>
          <w:rFonts w:ascii="Angsana New" w:hAnsi="Angsana New" w:hint="cs"/>
          <w:sz w:val="30"/>
          <w:szCs w:val="30"/>
          <w:cs/>
        </w:rPr>
        <w:t>) ถึงวันสิ้นสุดสัญญาเช่า (</w:t>
      </w:r>
      <w:r w:rsidRPr="00EA1C08">
        <w:rPr>
          <w:rFonts w:ascii="Angsana New" w:hAnsi="Angsana New" w:hint="cs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A1C08">
        <w:rPr>
          <w:rFonts w:ascii="Angsana New" w:hAnsi="Angsana New" w:hint="cs"/>
          <w:sz w:val="30"/>
          <w:szCs w:val="30"/>
        </w:rPr>
        <w:t>2580</w:t>
      </w:r>
      <w:r w:rsidRPr="00EA1C08">
        <w:rPr>
          <w:rFonts w:ascii="Angsana New" w:hAnsi="Angsana New" w:hint="cs"/>
          <w:sz w:val="30"/>
          <w:szCs w:val="30"/>
          <w:cs/>
        </w:rPr>
        <w:t xml:space="preserve">) รวมระยะเวลา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</w:t>
      </w:r>
      <w:r w:rsidRPr="0009799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097997">
        <w:rPr>
          <w:rFonts w:ascii="Angsana New" w:hAnsi="Angsana New"/>
          <w:sz w:val="30"/>
          <w:szCs w:val="30"/>
        </w:rPr>
        <w:t>12.</w:t>
      </w:r>
      <w:r w:rsidR="000A2A2F">
        <w:rPr>
          <w:rFonts w:ascii="Angsana New" w:hAnsi="Angsana New"/>
          <w:sz w:val="30"/>
          <w:szCs w:val="30"/>
        </w:rPr>
        <w:t>6</w:t>
      </w:r>
      <w:r w:rsidRPr="0009799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A1C08">
        <w:rPr>
          <w:rFonts w:ascii="Angsana New" w:hAnsi="Angsana New" w:hint="cs"/>
          <w:sz w:val="30"/>
          <w:szCs w:val="30"/>
          <w:cs/>
        </w:rPr>
        <w:t xml:space="preserve"> ไว้เป็น “สินทรัพย์ที่เกิดจากสัญญาไม่หมุนเวียน” ณ 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5776CE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0B08F4">
        <w:rPr>
          <w:rFonts w:ascii="Angsana New" w:hAnsi="Angsana New" w:hint="cs"/>
          <w:sz w:val="30"/>
          <w:szCs w:val="30"/>
          <w:cs/>
        </w:rPr>
        <w:t>และ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5776CE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</w:rPr>
        <w:t xml:space="preserve"> </w:t>
      </w:r>
    </w:p>
    <w:p w:rsidR="00BC1CDF" w:rsidRPr="00BC1CDF" w:rsidRDefault="00BC1CDF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2183D" w:rsidRPr="00EA1C08" w:rsidRDefault="00785DFF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จำนวนขั้นต้นของ</w:t>
      </w:r>
      <w:r w:rsidR="0042183D" w:rsidRPr="00EA1C08">
        <w:rPr>
          <w:rFonts w:ascii="Angsana New" w:hAnsi="Angsana New" w:hint="cs"/>
          <w:sz w:val="30"/>
          <w:szCs w:val="30"/>
          <w:cs/>
        </w:rPr>
        <w:t>ค่าเช่าตามสัญญาที่จะได้รับมีดังนี้</w:t>
      </w:r>
    </w:p>
    <w:p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/>
      </w:tblPr>
      <w:tblGrid>
        <w:gridCol w:w="7196"/>
        <w:gridCol w:w="1892"/>
      </w:tblGrid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42183D" w:rsidRPr="00EA1C08" w:rsidRDefault="0042183D" w:rsidP="004B54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1C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42183D" w:rsidRPr="00EA1C08" w:rsidRDefault="0042183D" w:rsidP="004B54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1C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:rsidR="0042183D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8F4"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</w:tr>
      <w:tr w:rsidR="000B08F4" w:rsidRPr="00EA1C08" w:rsidTr="004B54CC">
        <w:tc>
          <w:tcPr>
            <w:tcW w:w="7196" w:type="dxa"/>
          </w:tcPr>
          <w:p w:rsidR="000B08F4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:rsidR="000B08F4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ปีแต่ไม่เกิน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shd w:val="clear" w:color="auto" w:fill="auto"/>
          </w:tcPr>
          <w:p w:rsidR="0042183D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8F4">
              <w:rPr>
                <w:rFonts w:ascii="Angsana New" w:hAnsi="Angsana New"/>
                <w:sz w:val="30"/>
                <w:szCs w:val="30"/>
              </w:rPr>
              <w:t>16,275</w:t>
            </w:r>
          </w:p>
        </w:tc>
      </w:tr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:rsidR="0042183D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8F4">
              <w:rPr>
                <w:rFonts w:ascii="Angsana New" w:hAnsi="Angsana New"/>
                <w:sz w:val="30"/>
                <w:szCs w:val="30"/>
              </w:rPr>
              <w:t>28,820</w:t>
            </w:r>
          </w:p>
        </w:tc>
      </w:tr>
      <w:tr w:rsidR="00EA1C08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83D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8F4">
              <w:rPr>
                <w:rFonts w:ascii="Angsana New" w:hAnsi="Angsana New"/>
                <w:sz w:val="30"/>
                <w:szCs w:val="30"/>
              </w:rPr>
              <w:t>45,095</w:t>
            </w:r>
          </w:p>
        </w:tc>
      </w:tr>
      <w:tr w:rsidR="0042183D" w:rsidRPr="00EA1C08" w:rsidTr="004B54CC">
        <w:tc>
          <w:tcPr>
            <w:tcW w:w="7196" w:type="dxa"/>
          </w:tcPr>
          <w:p w:rsidR="0042183D" w:rsidRPr="00EA1C08" w:rsidRDefault="0042183D" w:rsidP="004B54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183D" w:rsidRPr="000B08F4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8F4">
              <w:rPr>
                <w:rFonts w:asciiTheme="majorBidi" w:hAnsiTheme="majorBidi" w:cstheme="majorBidi"/>
                <w:sz w:val="30"/>
                <w:szCs w:val="30"/>
              </w:rPr>
              <w:t>47,832</w:t>
            </w:r>
          </w:p>
        </w:tc>
      </w:tr>
    </w:tbl>
    <w:p w:rsidR="00540022" w:rsidRPr="00EA1C08" w:rsidRDefault="00540022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540022" w:rsidRPr="00EA1C08" w:rsidSect="00B05AE5">
          <w:pgSz w:w="11909" w:h="16834" w:code="9"/>
          <w:pgMar w:top="261" w:right="1136" w:bottom="1440" w:left="1418" w:header="476" w:footer="314" w:gutter="0"/>
          <w:cols w:space="720"/>
          <w:docGrid w:linePitch="245"/>
        </w:sectPr>
      </w:pPr>
    </w:p>
    <w:p w:rsidR="001360BB" w:rsidRPr="00EA1C08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97E2B" w:rsidRPr="00EA1C08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1360BB" w:rsidRPr="00EA1C08">
        <w:rPr>
          <w:rFonts w:ascii="Angsana New" w:hAnsi="Angsana New"/>
          <w:b/>
          <w:bCs/>
          <w:sz w:val="30"/>
          <w:szCs w:val="30"/>
        </w:rPr>
        <w:t>.</w:t>
      </w:r>
      <w:r w:rsidR="001360BB" w:rsidRPr="00EA1C08">
        <w:rPr>
          <w:rFonts w:ascii="Angsana New" w:hAnsi="Angsana New"/>
          <w:b/>
          <w:bCs/>
          <w:sz w:val="30"/>
          <w:szCs w:val="30"/>
        </w:rPr>
        <w:tab/>
      </w:r>
      <w:r w:rsidR="001360BB" w:rsidRPr="00EA1C08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1360BB" w:rsidRPr="00EA1C08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805323" w:rsidRPr="00EA1C08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14899" w:type="dxa"/>
        <w:tblInd w:w="-34" w:type="dxa"/>
        <w:tblLayout w:type="fixed"/>
        <w:tblLook w:val="0020"/>
      </w:tblPr>
      <w:tblGrid>
        <w:gridCol w:w="52"/>
        <w:gridCol w:w="3776"/>
        <w:gridCol w:w="283"/>
        <w:gridCol w:w="1072"/>
        <w:gridCol w:w="142"/>
        <w:gridCol w:w="129"/>
        <w:gridCol w:w="142"/>
        <w:gridCol w:w="1213"/>
        <w:gridCol w:w="134"/>
        <w:gridCol w:w="137"/>
        <w:gridCol w:w="142"/>
        <w:gridCol w:w="1122"/>
        <w:gridCol w:w="142"/>
        <w:gridCol w:w="129"/>
        <w:gridCol w:w="142"/>
        <w:gridCol w:w="1308"/>
        <w:gridCol w:w="138"/>
        <w:gridCol w:w="133"/>
        <w:gridCol w:w="138"/>
        <w:gridCol w:w="1126"/>
        <w:gridCol w:w="138"/>
        <w:gridCol w:w="133"/>
        <w:gridCol w:w="138"/>
        <w:gridCol w:w="1126"/>
        <w:gridCol w:w="138"/>
        <w:gridCol w:w="133"/>
        <w:gridCol w:w="138"/>
        <w:gridCol w:w="1217"/>
        <w:gridCol w:w="138"/>
      </w:tblGrid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3" w:type="dxa"/>
            <w:gridSpan w:val="26"/>
            <w:tcBorders>
              <w:bottom w:val="single" w:sz="4" w:space="0" w:color="auto"/>
            </w:tcBorders>
          </w:tcPr>
          <w:p w:rsidR="001360BB" w:rsidRPr="00EA1C08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 (พันบาท)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986342" w:rsidRPr="00EA1C08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986342" w:rsidRPr="00EA1C08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6342" w:rsidRPr="00EA1C08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EA1C0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A1C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536,107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1,193,510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1,533,651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53,655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500,428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18,365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3,835,716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1,805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13,259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43,700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2,885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15,973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103,787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181,409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991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56,371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A1C08">
              <w:rPr>
                <w:rFonts w:ascii="Angsana New" w:hAnsi="Angsana New"/>
                <w:sz w:val="26"/>
                <w:szCs w:val="26"/>
              </w:rPr>
              <w:t>3,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424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(113,327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 w:rsidRPr="00EA1C08">
              <w:rPr>
                <w:rFonts w:ascii="Angsana New" w:hAnsi="Angsana New" w:hint="cs"/>
                <w:b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399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F43E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399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รับโอนจาก (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ไป) 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5" w:type="dxa"/>
            <w:gridSpan w:val="2"/>
          </w:tcPr>
          <w:p w:rsidR="00C80C59" w:rsidRPr="00EA1C08" w:rsidRDefault="00C80C59" w:rsidP="00D97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19,622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43E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5,063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14,559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D97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(6,4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(1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266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(11,4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(18,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684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(5,259)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(5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EA1C08">
              <w:rPr>
                <w:rFonts w:ascii="Angsana New" w:hAnsi="Angsana New"/>
                <w:sz w:val="26"/>
                <w:szCs w:val="26"/>
              </w:rPr>
              <w:t>,1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55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1C08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C80C59" w:rsidRPr="00EA1C08" w:rsidRDefault="00C80C59" w:rsidP="00C80C5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6"/>
                <w:szCs w:val="26"/>
              </w:rPr>
              <w:t>31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481,504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1,256,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646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1,57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887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45,24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50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780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3,566</w:t>
            </w:r>
          </w:p>
        </w:tc>
        <w:tc>
          <w:tcPr>
            <w:tcW w:w="271" w:type="dxa"/>
            <w:gridSpan w:val="2"/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C80C59" w:rsidRPr="00EA1C08" w:rsidRDefault="00C80C59" w:rsidP="00C80C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3,86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A1C08">
              <w:rPr>
                <w:rFonts w:ascii="Angsana New" w:hAnsi="Angsana New"/>
                <w:sz w:val="26"/>
                <w:szCs w:val="26"/>
              </w:rPr>
              <w:t>,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625</w:t>
            </w:r>
          </w:p>
        </w:tc>
      </w:tr>
      <w:tr w:rsidR="004F43EE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4F43EE" w:rsidRPr="00EA1C08" w:rsidRDefault="004F43EE" w:rsidP="004F43EE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5" w:type="dxa"/>
            <w:gridSpan w:val="2"/>
          </w:tcPr>
          <w:p w:rsidR="004F43EE" w:rsidRPr="004F43EE" w:rsidRDefault="004F43EE" w:rsidP="0060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9,956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4F43EE" w:rsidRPr="0098101B" w:rsidRDefault="001B70D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84,087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14,586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35,660</w:t>
            </w:r>
          </w:p>
        </w:tc>
        <w:tc>
          <w:tcPr>
            <w:tcW w:w="271" w:type="dxa"/>
            <w:gridSpan w:val="2"/>
          </w:tcPr>
          <w:p w:rsidR="004F43EE" w:rsidRPr="0098101B" w:rsidRDefault="004F43EE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4F43EE" w:rsidRPr="0098101B" w:rsidRDefault="001B70D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</w:t>
            </w:r>
            <w:r w:rsidR="00D15E2B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EA6514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EA6514" w:rsidRPr="00EA1C08" w:rsidRDefault="00EA6514" w:rsidP="00EA6514">
            <w:pPr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5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3,928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11,812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6,837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(22,617)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EA6514" w:rsidRDefault="00EA6514" w:rsidP="00EA65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EA6514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EA6514" w:rsidRPr="00EA1C08" w:rsidRDefault="00EA6514" w:rsidP="00EA651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bookmarkStart w:id="3" w:name="_Hlk159847545"/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355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EA6514" w:rsidRPr="00EA1C08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5,146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5,146</w:t>
            </w:r>
          </w:p>
        </w:tc>
      </w:tr>
      <w:bookmarkEnd w:id="3"/>
      <w:tr w:rsidR="00EA6514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EA6514" w:rsidRPr="00EA1C08" w:rsidRDefault="00EA6514" w:rsidP="00EA651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รับโอนจา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5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7,536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EA6514" w:rsidRPr="0098101B" w:rsidRDefault="00EA6514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EA6514" w:rsidRPr="0098101B" w:rsidRDefault="00EA6514" w:rsidP="0060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7,536</w:t>
            </w:r>
          </w:p>
        </w:tc>
      </w:tr>
      <w:tr w:rsidR="0098101B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98101B" w:rsidRPr="00EA1C08" w:rsidRDefault="0098101B" w:rsidP="009810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1355" w:type="dxa"/>
            <w:gridSpan w:val="2"/>
          </w:tcPr>
          <w:p w:rsidR="0098101B" w:rsidRPr="00EA1C08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101B" w:rsidRPr="00EA1C08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(3,300)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101B" w:rsidRPr="00EA1C08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98101B" w:rsidRPr="00EA1C08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(1,306)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    -     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:rsidR="0098101B" w:rsidRPr="00EA1C08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(4,606)</w:t>
            </w:r>
          </w:p>
        </w:tc>
      </w:tr>
      <w:tr w:rsidR="0098101B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98101B" w:rsidRPr="00EA1C08" w:rsidRDefault="0098101B" w:rsidP="0098101B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</w:t>
            </w:r>
            <w:r w:rsidRPr="004F43EE">
              <w:rPr>
                <w:rFonts w:ascii="Angsana New" w:hAnsi="Angsana New"/>
                <w:sz w:val="26"/>
                <w:szCs w:val="26"/>
              </w:rPr>
              <w:t>201</w:t>
            </w:r>
            <w:r w:rsidRPr="009810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(22,649)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(3,773)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(32,994)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(1</w:t>
            </w:r>
            <w:r w:rsidR="00D15E2B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  <w:r w:rsidRPr="009810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(59,7</w:t>
            </w:r>
            <w:r w:rsidR="00D15E2B">
              <w:rPr>
                <w:rFonts w:ascii="Angsana New" w:hAnsi="Angsana New" w:hint="cs"/>
                <w:sz w:val="26"/>
                <w:szCs w:val="26"/>
                <w:cs/>
              </w:rPr>
              <w:t>88</w:t>
            </w:r>
            <w:r w:rsidRPr="009810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101B" w:rsidRPr="00EA1C08" w:rsidTr="000D2A3E">
        <w:trPr>
          <w:gridAfter w:val="1"/>
          <w:wAfter w:w="138" w:type="dxa"/>
          <w:cantSplit/>
          <w:trHeight w:val="147"/>
        </w:trPr>
        <w:tc>
          <w:tcPr>
            <w:tcW w:w="3828" w:type="dxa"/>
            <w:gridSpan w:val="2"/>
          </w:tcPr>
          <w:p w:rsidR="0098101B" w:rsidRPr="00EA1C08" w:rsidRDefault="0098101B" w:rsidP="009810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6"/>
                <w:szCs w:val="26"/>
              </w:rPr>
              <w:t>31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485,231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1,27</w:t>
            </w:r>
            <w:r>
              <w:rPr>
                <w:rFonts w:ascii="Angsana New" w:hAnsi="Angsana New"/>
                <w:sz w:val="26"/>
                <w:szCs w:val="26"/>
              </w:rPr>
              <w:t>5,0</w:t>
            </w:r>
            <w:r w:rsidRPr="0098101B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1,6</w:t>
            </w:r>
            <w:r w:rsidR="001B70D4">
              <w:rPr>
                <w:rFonts w:ascii="Angsana New" w:hAnsi="Angsana New"/>
                <w:sz w:val="26"/>
                <w:szCs w:val="26"/>
              </w:rPr>
              <w:t>42,162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41,382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491,908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21,6</w:t>
            </w:r>
            <w:r w:rsidR="000D30E4">
              <w:rPr>
                <w:rFonts w:ascii="Angsana New" w:hAnsi="Angsana New" w:hint="cs"/>
                <w:sz w:val="26"/>
                <w:szCs w:val="26"/>
                <w:cs/>
              </w:rPr>
              <w:t>03</w:t>
            </w:r>
          </w:p>
        </w:tc>
        <w:tc>
          <w:tcPr>
            <w:tcW w:w="271" w:type="dxa"/>
            <w:gridSpan w:val="2"/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01B" w:rsidRPr="0098101B" w:rsidRDefault="0098101B" w:rsidP="009810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1B">
              <w:rPr>
                <w:rFonts w:ascii="Angsana New" w:hAnsi="Angsana New"/>
                <w:sz w:val="26"/>
                <w:szCs w:val="26"/>
              </w:rPr>
              <w:t>3,9</w:t>
            </w:r>
            <w:r w:rsidR="001B70D4">
              <w:rPr>
                <w:rFonts w:ascii="Angsana New" w:hAnsi="Angsana New"/>
                <w:sz w:val="26"/>
                <w:szCs w:val="26"/>
              </w:rPr>
              <w:t>57,</w:t>
            </w:r>
            <w:r w:rsidR="00D15E2B">
              <w:rPr>
                <w:rFonts w:ascii="Angsana New" w:hAnsi="Angsana New" w:hint="cs"/>
                <w:sz w:val="26"/>
                <w:szCs w:val="26"/>
                <w:cs/>
              </w:rPr>
              <w:t>381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8" w:type="dxa"/>
            <w:gridSpan w:val="26"/>
            <w:tcBorders>
              <w:bottom w:val="single" w:sz="4" w:space="0" w:color="auto"/>
            </w:tcBorders>
          </w:tcPr>
          <w:p w:rsidR="001360BB" w:rsidRPr="000D2A3E" w:rsidRDefault="001360BB" w:rsidP="00636A5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D2A3E">
              <w:rPr>
                <w:rFonts w:ascii="Angsana New" w:hAnsi="Angsana New" w:cs="Angsana New" w:hint="cs"/>
                <w:szCs w:val="22"/>
                <w:cs/>
                <w:lang w:bidi="th-TH"/>
              </w:rPr>
              <w:t>งบการเงินรวม (พันบาท)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2A4A78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045C8" w:rsidRPr="000D2A3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:rsidR="001045C8" w:rsidRPr="000D2A3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:rsidR="001045C8" w:rsidRPr="000D2A3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1045C8" w:rsidRPr="000D2A3E" w:rsidRDefault="001045C8" w:rsidP="002A4A78">
            <w:pPr>
              <w:ind w:left="-8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9" w:type="dxa"/>
            <w:gridSpan w:val="2"/>
          </w:tcPr>
          <w:p w:rsidR="001045C8" w:rsidRPr="000D2A3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</w:tcPr>
          <w:p w:rsidR="001045C8" w:rsidRPr="000D2A3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1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1045C8" w:rsidRPr="000D2A3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045C8" w:rsidRPr="000D2A3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1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b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:rsidR="001045C8" w:rsidRPr="000D2A3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1045C8" w:rsidRPr="000D2A3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71" w:type="dxa"/>
            <w:gridSpan w:val="2"/>
          </w:tcPr>
          <w:p w:rsidR="00BE6867" w:rsidRPr="000D2A3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79" w:type="dxa"/>
            <w:gridSpan w:val="2"/>
          </w:tcPr>
          <w:p w:rsidR="00BE6867" w:rsidRPr="000D2A3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1" w:type="dxa"/>
            <w:gridSpan w:val="2"/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b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:rsidR="00BE6867" w:rsidRPr="000D2A3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BE6867" w:rsidRPr="000D2A3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D2A3E">
              <w:rPr>
                <w:rFonts w:ascii="Angsana New" w:hAnsi="Angsana New" w:cs="Angsana New"/>
                <w:szCs w:val="22"/>
                <w:cs/>
                <w:lang w:bidi="th-TH"/>
              </w:rPr>
              <w:t>รวม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360BB" w:rsidRPr="000D2A3E" w:rsidRDefault="001360BB" w:rsidP="005D0BB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9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360BB" w:rsidRPr="000D2A3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439F4" w:rsidRPr="000D2A3E" w:rsidRDefault="001439F4" w:rsidP="001439F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sz w:val="22"/>
                <w:szCs w:val="22"/>
              </w:rPr>
              <w:t>1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2A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60,399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699,431</w:t>
            </w:r>
          </w:p>
        </w:tc>
        <w:tc>
          <w:tcPr>
            <w:tcW w:w="279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1,121,385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49,158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413,277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2,343,650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439F4" w:rsidRPr="000D2A3E" w:rsidRDefault="001439F4" w:rsidP="001439F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5,65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41,12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79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86,321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1,878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14,874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149,858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439F4" w:rsidRPr="000D2A3E" w:rsidRDefault="001439F4" w:rsidP="001439F4">
            <w:pPr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21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3,063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1439F4" w:rsidRPr="000D2A3E" w:rsidRDefault="001439F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3,063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439F4" w:rsidRPr="000D2A3E" w:rsidRDefault="001439F4" w:rsidP="001439F4">
            <w:pPr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b/>
                <w:sz w:val="22"/>
                <w:szCs w:val="22"/>
                <w:cs/>
              </w:rPr>
              <w:t>จำหน่าย / ตัดบัญชี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(6,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414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9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0D2A3E">
              <w:rPr>
                <w:rFonts w:ascii="Angsana New" w:hAnsi="Angsana New"/>
                <w:sz w:val="22"/>
                <w:szCs w:val="22"/>
              </w:rPr>
              <w:t>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682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(11,42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(16,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613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(4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0D2A3E">
              <w:rPr>
                <w:rFonts w:ascii="Angsana New" w:hAnsi="Angsana New"/>
                <w:sz w:val="22"/>
                <w:szCs w:val="22"/>
              </w:rPr>
              <w:t>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136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A1C08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1439F4" w:rsidRPr="000D2A3E" w:rsidRDefault="001439F4" w:rsidP="001439F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sz w:val="22"/>
                <w:szCs w:val="22"/>
              </w:rPr>
              <w:t>31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D2A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66,057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734,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144</w:t>
            </w:r>
          </w:p>
        </w:tc>
        <w:tc>
          <w:tcPr>
            <w:tcW w:w="279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1,19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0D2A3E">
              <w:rPr>
                <w:rFonts w:ascii="Angsana New" w:hAnsi="Angsana New"/>
                <w:sz w:val="22"/>
                <w:szCs w:val="22"/>
              </w:rPr>
              <w:t>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024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39,6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09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414,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601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1439F4" w:rsidRPr="000D2A3E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2,45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0D2A3E">
              <w:rPr>
                <w:rFonts w:ascii="Angsana New" w:hAnsi="Angsana New"/>
                <w:sz w:val="22"/>
                <w:szCs w:val="22"/>
              </w:rPr>
              <w:t>,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435</w:t>
            </w:r>
          </w:p>
        </w:tc>
      </w:tr>
      <w:tr w:rsidR="004F43E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4F43EE" w:rsidRPr="000D2A3E" w:rsidRDefault="004F43EE" w:rsidP="004F43E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4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5,796</w:t>
            </w:r>
          </w:p>
        </w:tc>
        <w:tc>
          <w:tcPr>
            <w:tcW w:w="271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41,777</w:t>
            </w:r>
          </w:p>
        </w:tc>
        <w:tc>
          <w:tcPr>
            <w:tcW w:w="279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4F43EE" w:rsidRPr="000D2A3E" w:rsidRDefault="00AD51E2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90,740</w:t>
            </w:r>
          </w:p>
        </w:tc>
        <w:tc>
          <w:tcPr>
            <w:tcW w:w="271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1,915</w:t>
            </w:r>
          </w:p>
        </w:tc>
        <w:tc>
          <w:tcPr>
            <w:tcW w:w="271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4F43EE" w:rsidRPr="000D2A3E" w:rsidRDefault="004F43EE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17,235</w:t>
            </w:r>
          </w:p>
        </w:tc>
        <w:tc>
          <w:tcPr>
            <w:tcW w:w="271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4F43EE" w:rsidRPr="000D2A3E" w:rsidRDefault="004F43EE" w:rsidP="004F4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</w:t>
            </w:r>
            <w:r w:rsidR="00D15E2B" w:rsidRPr="000D2A3E">
              <w:rPr>
                <w:rFonts w:ascii="Angsana New" w:hAnsi="Angsana New"/>
                <w:sz w:val="22"/>
                <w:szCs w:val="22"/>
              </w:rPr>
              <w:t>57,463</w:t>
            </w:r>
          </w:p>
        </w:tc>
      </w:tr>
      <w:tr w:rsidR="00387CD2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387CD2" w:rsidRPr="000D2A3E" w:rsidRDefault="00387CD2" w:rsidP="00387CD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รับโอนจาก</w:t>
            </w: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1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4,628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4,628</w:t>
            </w:r>
          </w:p>
        </w:tc>
      </w:tr>
      <w:tr w:rsidR="00387CD2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387CD2" w:rsidRPr="000D2A3E" w:rsidRDefault="00387CD2" w:rsidP="00387CD2">
            <w:pPr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121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(128)</w:t>
            </w:r>
          </w:p>
        </w:tc>
        <w:tc>
          <w:tcPr>
            <w:tcW w:w="279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(193)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(321)</w:t>
            </w:r>
          </w:p>
        </w:tc>
      </w:tr>
      <w:tr w:rsidR="00387CD2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387CD2" w:rsidRPr="000D2A3E" w:rsidRDefault="00387CD2" w:rsidP="00387CD2">
            <w:pPr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b/>
                <w:sz w:val="22"/>
                <w:szCs w:val="22"/>
                <w:cs/>
              </w:rPr>
              <w:t>จำหน่าย / ตัดบัญชี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279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(20,0</w:t>
            </w:r>
            <w:r w:rsidR="00AD51E2" w:rsidRPr="000D2A3E">
              <w:rPr>
                <w:rFonts w:ascii="Angsana New" w:hAnsi="Angsana New"/>
                <w:sz w:val="22"/>
                <w:szCs w:val="22"/>
              </w:rPr>
              <w:t>30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(3,759)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(25,510)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(49,31</w:t>
            </w:r>
            <w:r w:rsidR="000D30E4" w:rsidRPr="000D2A3E">
              <w:rPr>
                <w:rFonts w:ascii="Angsana New" w:hAnsi="Angsana New"/>
                <w:sz w:val="22"/>
                <w:szCs w:val="22"/>
              </w:rPr>
              <w:t>6</w:t>
            </w:r>
            <w:r w:rsidRPr="000D2A3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7CD2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387CD2" w:rsidRPr="000D2A3E" w:rsidRDefault="00387CD2" w:rsidP="00387CD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sz w:val="22"/>
                <w:szCs w:val="22"/>
              </w:rPr>
              <w:t>31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D2A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71,853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775,776</w:t>
            </w:r>
          </w:p>
        </w:tc>
        <w:tc>
          <w:tcPr>
            <w:tcW w:w="279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1,2</w:t>
            </w:r>
            <w:r w:rsidR="00AD51E2" w:rsidRPr="000D2A3E">
              <w:rPr>
                <w:rFonts w:ascii="Angsana New" w:hAnsi="Angsana New"/>
                <w:sz w:val="22"/>
                <w:szCs w:val="22"/>
              </w:rPr>
              <w:t>67,734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37,5</w:t>
            </w:r>
            <w:r w:rsidR="000D30E4" w:rsidRPr="000D2A3E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410,954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CD2" w:rsidRPr="000D2A3E" w:rsidRDefault="00D15E2B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2,56</w:t>
            </w:r>
            <w:r w:rsidR="000D30E4" w:rsidRPr="000D2A3E">
              <w:rPr>
                <w:rFonts w:ascii="Angsana New" w:hAnsi="Angsana New"/>
                <w:sz w:val="22"/>
                <w:szCs w:val="22"/>
              </w:rPr>
              <w:t>3,889</w:t>
            </w:r>
          </w:p>
        </w:tc>
      </w:tr>
      <w:tr w:rsidR="00387CD2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387CD2" w:rsidRPr="000D2A3E" w:rsidRDefault="00387CD2" w:rsidP="00387CD2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9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387CD2" w:rsidRPr="000D2A3E" w:rsidRDefault="00387CD2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0D30E4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30E4" w:rsidRPr="000D2A3E" w:rsidRDefault="000D30E4" w:rsidP="00387CD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14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47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9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46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gridSpan w:val="2"/>
          </w:tcPr>
          <w:p w:rsidR="000D30E4" w:rsidRPr="000D2A3E" w:rsidRDefault="000D30E4" w:rsidP="00387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0D30E4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30E4" w:rsidRPr="000D2A3E" w:rsidRDefault="000D2A3E" w:rsidP="000D30E4">
            <w:pPr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sz w:val="22"/>
                <w:szCs w:val="22"/>
              </w:rPr>
              <w:t>1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2A3E">
              <w:rPr>
                <w:rFonts w:ascii="Angsana New" w:hAnsi="Angsana New"/>
                <w:sz w:val="22"/>
                <w:szCs w:val="22"/>
              </w:rPr>
              <w:t>2566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 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4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</w:tr>
      <w:tr w:rsidR="000D30E4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30E4" w:rsidRPr="000D2A3E" w:rsidRDefault="000D30E4" w:rsidP="000D30E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:rsidR="000D30E4" w:rsidRPr="000D2A3E" w:rsidRDefault="000D30E4" w:rsidP="000D3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0D2A3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2A3E" w:rsidRPr="000D2A3E" w:rsidRDefault="000D2A3E" w:rsidP="000D2A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</w:t>
            </w:r>
            <w:r w:rsidRPr="000D2A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2A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0D2A3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2A3E" w:rsidRPr="000D2A3E" w:rsidRDefault="000D2A3E" w:rsidP="000D2A3E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9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0D2A3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2A3E" w:rsidRPr="000D2A3E" w:rsidRDefault="000D2A3E" w:rsidP="000D2A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</w:t>
            </w:r>
            <w:r w:rsidRPr="000D2A3E">
              <w:rPr>
                <w:rFonts w:ascii="Angsana New" w:hAnsi="Angsana New" w:hint="cs"/>
                <w:bCs/>
                <w:sz w:val="22"/>
                <w:szCs w:val="22"/>
                <w:cs/>
              </w:rPr>
              <w:t>ตาม</w:t>
            </w:r>
            <w:r w:rsidRPr="000D2A3E">
              <w:rPr>
                <w:rFonts w:ascii="Angsana New" w:hAnsi="Angsana New"/>
                <w:bCs/>
                <w:sz w:val="22"/>
                <w:szCs w:val="22"/>
                <w:cs/>
              </w:rPr>
              <w:t>บัญชี</w:t>
            </w:r>
          </w:p>
        </w:tc>
        <w:tc>
          <w:tcPr>
            <w:tcW w:w="121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47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9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46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0D2A3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2A3E" w:rsidRPr="000D2A3E" w:rsidRDefault="000D2A3E" w:rsidP="000D2A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bCs/>
                <w:sz w:val="22"/>
                <w:szCs w:val="22"/>
              </w:rPr>
              <w:t>31</w:t>
            </w: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ธันวาคม </w:t>
            </w:r>
            <w:r w:rsidRPr="000D2A3E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121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415,447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522,502</w:t>
            </w:r>
          </w:p>
        </w:tc>
        <w:tc>
          <w:tcPr>
            <w:tcW w:w="279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376,863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5,633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88,179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3,566</w:t>
            </w:r>
          </w:p>
        </w:tc>
        <w:tc>
          <w:tcPr>
            <w:tcW w:w="271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1,412,190</w:t>
            </w:r>
          </w:p>
        </w:tc>
      </w:tr>
      <w:tr w:rsidR="000D2A3E" w:rsidRPr="000D2A3E" w:rsidTr="000D2A3E">
        <w:trPr>
          <w:gridBefore w:val="1"/>
          <w:wBefore w:w="52" w:type="dxa"/>
          <w:cantSplit/>
          <w:trHeight w:val="147"/>
        </w:trPr>
        <w:tc>
          <w:tcPr>
            <w:tcW w:w="4059" w:type="dxa"/>
            <w:gridSpan w:val="2"/>
          </w:tcPr>
          <w:p w:rsidR="000D2A3E" w:rsidRPr="000D2A3E" w:rsidRDefault="000D2A3E" w:rsidP="000D2A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 xml:space="preserve">ณ วันที่ </w:t>
            </w:r>
            <w:r w:rsidRPr="000D2A3E">
              <w:rPr>
                <w:rFonts w:ascii="Angsana New" w:hAnsi="Angsana New"/>
                <w:bCs/>
                <w:sz w:val="22"/>
                <w:szCs w:val="22"/>
              </w:rPr>
              <w:t>31</w:t>
            </w:r>
            <w:r w:rsidRPr="000D2A3E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ธันวาคม </w:t>
            </w:r>
            <w:r w:rsidRPr="000D2A3E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1214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412,903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499,319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374,428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3,810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80,954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21,6</w:t>
            </w:r>
            <w:r w:rsidRPr="000D2A3E">
              <w:rPr>
                <w:rFonts w:ascii="Angsana New" w:hAnsi="Angsana New" w:hint="cs"/>
                <w:sz w:val="22"/>
                <w:szCs w:val="22"/>
                <w:cs/>
              </w:rPr>
              <w:t>03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tcBorders>
              <w:bottom w:val="nil"/>
            </w:tcBorders>
          </w:tcPr>
          <w:p w:rsidR="000D2A3E" w:rsidRPr="000D2A3E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2A3E">
              <w:rPr>
                <w:rFonts w:ascii="Angsana New" w:hAnsi="Angsana New"/>
                <w:sz w:val="22"/>
                <w:szCs w:val="22"/>
              </w:rPr>
              <w:t>1,393,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017</w:t>
            </w:r>
          </w:p>
        </w:tc>
      </w:tr>
    </w:tbl>
    <w:p w:rsidR="00E9419E" w:rsidRPr="00EA1C08" w:rsidRDefault="00E9419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EA1C08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EA1C08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EA1C08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EA1C08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EA1C08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E6867" w:rsidRPr="00EA1C08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EA1C08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EA1C08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EA1C08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203,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471,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628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890,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394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13,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EA1C08">
              <w:rPr>
                <w:rFonts w:ascii="Angsana New" w:hAnsi="Angsana New"/>
                <w:sz w:val="28"/>
                <w:szCs w:val="28"/>
              </w:rPr>
              <w:t>,653</w:t>
            </w:r>
          </w:p>
        </w:tc>
        <w:tc>
          <w:tcPr>
            <w:tcW w:w="271" w:type="dxa"/>
            <w:vMerge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2,012,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950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6,060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30,677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13,384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16,777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69,105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092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713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(18,131)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EA1C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965</w:t>
            </w:r>
            <w:r w:rsidRPr="00EA1C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(35,965)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1439F4" w:rsidRPr="00EA1C08" w:rsidRDefault="001439F4" w:rsidP="00D97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D97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(16,206)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(20,424)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203,421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461,436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917,272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13,655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426,831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2,025,666</w:t>
            </w: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7,781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73,272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8,880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28,287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118,876</w:t>
            </w:r>
          </w:p>
        </w:tc>
      </w:tr>
      <w:tr w:rsidR="00FD3DE2" w:rsidRPr="00EA1C08" w:rsidTr="004A2300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3,928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(19,023)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FD3DE2" w:rsidRPr="00EA1C08" w:rsidTr="004A2300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(45,199)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(28,948)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FD3DE2" w:rsidRDefault="00FD3DE2" w:rsidP="00BC1C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(74,223)</w:t>
            </w:r>
          </w:p>
        </w:tc>
      </w:tr>
      <w:tr w:rsidR="00FD3DE2" w:rsidRPr="00EA1C08" w:rsidTr="004A2300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207,349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480,838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948,800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14,277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406,763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12,292</w:t>
            </w:r>
          </w:p>
        </w:tc>
        <w:tc>
          <w:tcPr>
            <w:tcW w:w="271" w:type="dxa"/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FD3DE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DE2">
              <w:rPr>
                <w:rFonts w:ascii="Angsana New" w:hAnsi="Angsana New"/>
                <w:sz w:val="28"/>
                <w:szCs w:val="28"/>
              </w:rPr>
              <w:t>2,070,319</w:t>
            </w:r>
          </w:p>
        </w:tc>
      </w:tr>
      <w:tr w:rsidR="00FD3DE2" w:rsidRPr="00EA1C08" w:rsidTr="008B7A54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360BB" w:rsidRPr="00EA1C08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360BB" w:rsidRPr="00EA1C08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Pr="00EA1C08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Pr="00EA1C08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50905" w:rsidRPr="00EA1C08" w:rsidRDefault="00050905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EA1C08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164B4" w:rsidRPr="00EA1C08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EA1C08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EA1C08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EA1C08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360BB" w:rsidRPr="00EA1C08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28,844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258,116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666,111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12,241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349,378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1,314,690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3,35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18,8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39,495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11,753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73,920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(18,17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(18,171)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(14,135)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EA1C08" w:rsidRPr="00EA1C08" w:rsidTr="00920BE2">
        <w:trPr>
          <w:cantSplit/>
          <w:trHeight w:val="147"/>
        </w:trPr>
        <w:tc>
          <w:tcPr>
            <w:tcW w:w="3780" w:type="dxa"/>
          </w:tcPr>
          <w:p w:rsidR="001439F4" w:rsidRPr="00EA1C08" w:rsidRDefault="001439F4" w:rsidP="001439F4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32,201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258,784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701,481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12,624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346,996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439F4" w:rsidRPr="00EA1C08" w:rsidRDefault="001439F4" w:rsidP="001439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1,352,086</w:t>
            </w:r>
          </w:p>
        </w:tc>
      </w:tr>
      <w:tr w:rsidR="000D2A3E" w:rsidRPr="00EA1C08" w:rsidTr="00920BE2">
        <w:trPr>
          <w:cantSplit/>
          <w:trHeight w:val="147"/>
        </w:trPr>
        <w:tc>
          <w:tcPr>
            <w:tcW w:w="3780" w:type="dxa"/>
          </w:tcPr>
          <w:p w:rsidR="000D2A3E" w:rsidRPr="00EA1C08" w:rsidRDefault="000D2A3E" w:rsidP="000D2A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3,496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18,729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43,487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11,642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D2A3E" w:rsidRPr="00A95AC2" w:rsidRDefault="000D2A3E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D2A3E" w:rsidRPr="00A95AC2" w:rsidRDefault="00FD3DE2" w:rsidP="000D2A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77,827</w:t>
            </w: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(29,738)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(21,773)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D3DE2" w:rsidRPr="00A95AC2" w:rsidRDefault="00FD3DE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(51,562)</w:t>
            </w: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35,697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277,496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715,230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13,063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336,865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1,378,351</w:t>
            </w: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EA1C08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EA1C08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171,220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202,652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215,791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79,835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3,051</w:t>
            </w:r>
          </w:p>
        </w:tc>
        <w:tc>
          <w:tcPr>
            <w:tcW w:w="271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EA1C08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C08">
              <w:rPr>
                <w:rFonts w:asciiTheme="majorBidi" w:hAnsiTheme="majorBidi" w:cstheme="majorBidi"/>
                <w:sz w:val="28"/>
                <w:szCs w:val="28"/>
              </w:rPr>
              <w:t>673,580</w:t>
            </w:r>
          </w:p>
        </w:tc>
      </w:tr>
      <w:tr w:rsidR="00FD3DE2" w:rsidRPr="00EA1C08" w:rsidTr="00920BE2">
        <w:trPr>
          <w:cantSplit/>
          <w:trHeight w:val="147"/>
        </w:trPr>
        <w:tc>
          <w:tcPr>
            <w:tcW w:w="3780" w:type="dxa"/>
          </w:tcPr>
          <w:p w:rsidR="00FD3DE2" w:rsidRPr="00EA1C08" w:rsidRDefault="00FD3DE2" w:rsidP="00FD3DE2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5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171,652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203,342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233,570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69,898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FD3DE2" w:rsidRPr="00A95AC2" w:rsidRDefault="00A95AC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12,292</w:t>
            </w:r>
          </w:p>
        </w:tc>
        <w:tc>
          <w:tcPr>
            <w:tcW w:w="271" w:type="dxa"/>
          </w:tcPr>
          <w:p w:rsidR="00FD3DE2" w:rsidRPr="00A95AC2" w:rsidRDefault="00FD3DE2" w:rsidP="00FD3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A95AC2" w:rsidRPr="00A95AC2" w:rsidRDefault="00A95AC2" w:rsidP="00A95A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691,968</w:t>
            </w:r>
          </w:p>
        </w:tc>
      </w:tr>
    </w:tbl>
    <w:p w:rsidR="00246EB4" w:rsidRPr="00EA1C08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EA1C08" w:rsidSect="00B05AE5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C5268" w:rsidRPr="00EA1C08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</w:t>
      </w:r>
      <w:r w:rsidR="00356D68">
        <w:rPr>
          <w:rFonts w:ascii="Angsana New" w:hAnsi="Angsana New" w:hint="cs"/>
          <w:sz w:val="30"/>
          <w:szCs w:val="30"/>
          <w:cs/>
        </w:rPr>
        <w:t>และค่าเผื่อการด้อยค่า</w:t>
      </w:r>
      <w:r w:rsidRPr="00EA1C08">
        <w:rPr>
          <w:rFonts w:ascii="Angsana New" w:hAnsi="Angsana New"/>
          <w:sz w:val="30"/>
          <w:szCs w:val="30"/>
          <w:cs/>
        </w:rPr>
        <w:t>ของ</w:t>
      </w:r>
      <w:r w:rsidR="007B55AF" w:rsidRPr="00EA1C08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A1C08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EA1C08">
        <w:rPr>
          <w:rFonts w:ascii="Angsana New" w:hAnsi="Angsana New"/>
          <w:sz w:val="30"/>
          <w:szCs w:val="30"/>
          <w:cs/>
        </w:rPr>
        <w:t xml:space="preserve">ซึ่งหักค่าเสื่อมราคาทั้งจำนวนแล้วแต่ยังคงใช้งานอยู่ 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6</w:t>
      </w:r>
      <w:r w:rsidR="00164933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:rsidR="000C5268" w:rsidRPr="000D6401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EA1C08" w:rsidRPr="00EA1C08" w:rsidTr="005D0BBA">
        <w:tc>
          <w:tcPr>
            <w:tcW w:w="5778" w:type="dxa"/>
          </w:tcPr>
          <w:p w:rsidR="000C5268" w:rsidRPr="00EA1C08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0C5268" w:rsidRPr="00EA1C08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0C5268" w:rsidRPr="00EA1C08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A1C08" w:rsidRPr="00EA1C08" w:rsidTr="005D0BBA">
        <w:tc>
          <w:tcPr>
            <w:tcW w:w="5778" w:type="dxa"/>
          </w:tcPr>
          <w:p w:rsidR="00807175" w:rsidRPr="00EA1C08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807175" w:rsidRPr="00EA1C08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EA1C08" w:rsidRDefault="00DB12AA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07175" w:rsidRPr="00EA1C08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EA1C08" w:rsidRDefault="00DB12AA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5D0BBA">
        <w:tc>
          <w:tcPr>
            <w:tcW w:w="5778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04C92" w:rsidRPr="003F0F5D" w:rsidRDefault="003F0F5D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F5D"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  <w:tc>
          <w:tcPr>
            <w:tcW w:w="540" w:type="dxa"/>
          </w:tcPr>
          <w:p w:rsidR="00C04C92" w:rsidRPr="00EA1C08" w:rsidRDefault="00C04C92" w:rsidP="00C04C9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</w:tr>
      <w:tr w:rsidR="00C04C92" w:rsidRPr="00EA1C08" w:rsidTr="005D0BBA">
        <w:tc>
          <w:tcPr>
            <w:tcW w:w="5778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04C92" w:rsidRPr="003F0F5D" w:rsidRDefault="003F0F5D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F5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540" w:type="dxa"/>
          </w:tcPr>
          <w:p w:rsidR="00C04C92" w:rsidRPr="00EA1C08" w:rsidRDefault="00C04C92" w:rsidP="00C04C9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</w:tbl>
    <w:p w:rsidR="000C5268" w:rsidRPr="000D6401" w:rsidRDefault="000C5268" w:rsidP="000C5268">
      <w:pPr>
        <w:jc w:val="thaiDistribute"/>
        <w:rPr>
          <w:rFonts w:ascii="Angsana New" w:hAnsi="Angsana New"/>
          <w:sz w:val="24"/>
          <w:szCs w:val="24"/>
        </w:rPr>
      </w:pPr>
    </w:p>
    <w:p w:rsidR="001B2683" w:rsidRPr="00EA1C08" w:rsidRDefault="007E22A5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1B2683" w:rsidRPr="00EA1C08">
        <w:rPr>
          <w:rFonts w:ascii="Angsana New" w:hAnsi="Angsana New"/>
          <w:sz w:val="30"/>
          <w:szCs w:val="30"/>
          <w:cs/>
        </w:rPr>
        <w:t>ที่ดิน</w:t>
      </w:r>
      <w:r w:rsidR="0065547E">
        <w:rPr>
          <w:rFonts w:ascii="Angsana New" w:hAnsi="Angsana New" w:hint="cs"/>
          <w:sz w:val="30"/>
          <w:szCs w:val="30"/>
          <w:cs/>
        </w:rPr>
        <w:t xml:space="preserve"> อาคาร และอุปกรณ์ส่วนใหญ่</w:t>
      </w:r>
      <w:r w:rsidR="001B2683" w:rsidRPr="00EA1C08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EA1C08">
        <w:rPr>
          <w:rFonts w:ascii="Angsana New" w:hAnsi="Angsana New" w:hint="cs"/>
          <w:sz w:val="30"/>
          <w:szCs w:val="30"/>
          <w:cs/>
        </w:rPr>
        <w:t xml:space="preserve"> (มูลค่าสุทธิตามบัญชี) </w:t>
      </w:r>
      <w:r w:rsidR="001B2683" w:rsidRPr="00EA1C08">
        <w:rPr>
          <w:rFonts w:ascii="Angsana New" w:hAnsi="Angsana New" w:hint="cs"/>
          <w:sz w:val="30"/>
          <w:szCs w:val="30"/>
          <w:cs/>
        </w:rPr>
        <w:t>ได้</w:t>
      </w:r>
      <w:r w:rsidR="000E1804">
        <w:rPr>
          <w:rFonts w:ascii="Angsana New" w:hAnsi="Angsana New" w:hint="cs"/>
          <w:sz w:val="30"/>
          <w:szCs w:val="30"/>
          <w:cs/>
        </w:rPr>
        <w:t>ถูก</w:t>
      </w:r>
      <w:r w:rsidR="001B2683" w:rsidRPr="00EA1C08">
        <w:rPr>
          <w:rFonts w:ascii="Angsana New" w:hAnsi="Angsana New" w:hint="cs"/>
          <w:sz w:val="30"/>
          <w:szCs w:val="30"/>
          <w:cs/>
        </w:rPr>
        <w:t>จดจำนอง</w:t>
      </w:r>
      <w:r w:rsidR="001B2683" w:rsidRPr="00EA1C08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="001B2683" w:rsidRPr="00EA1C08">
        <w:rPr>
          <w:rFonts w:ascii="Angsana New" w:hAnsi="Angsana New" w:hint="cs"/>
          <w:sz w:val="30"/>
          <w:szCs w:val="30"/>
          <w:cs/>
        </w:rPr>
        <w:t>กลุ่ม</w:t>
      </w:r>
      <w:r w:rsidR="001B2683" w:rsidRPr="00EA1C08">
        <w:rPr>
          <w:rFonts w:ascii="Angsana New" w:hAnsi="Angsana New"/>
          <w:sz w:val="30"/>
          <w:szCs w:val="30"/>
          <w:cs/>
        </w:rPr>
        <w:t>บริษัทได้รับจาก</w:t>
      </w:r>
      <w:r w:rsidR="009C4823" w:rsidRPr="00EA1C08">
        <w:rPr>
          <w:rFonts w:ascii="Angsana New" w:hAnsi="Angsana New" w:hint="cs"/>
          <w:sz w:val="30"/>
          <w:szCs w:val="30"/>
          <w:cs/>
        </w:rPr>
        <w:t>ธนาคาร</w:t>
      </w:r>
      <w:r w:rsidR="001B2683" w:rsidRPr="00EA1C08">
        <w:rPr>
          <w:rFonts w:ascii="Angsana New" w:hAnsi="Angsana New" w:hint="cs"/>
          <w:sz w:val="30"/>
          <w:szCs w:val="30"/>
          <w:cs/>
        </w:rPr>
        <w:t>ใน</w:t>
      </w:r>
      <w:r w:rsidR="001B2683" w:rsidRPr="00EA1C08">
        <w:rPr>
          <w:rFonts w:ascii="Angsana New" w:hAnsi="Angsana New"/>
          <w:sz w:val="30"/>
          <w:szCs w:val="30"/>
          <w:cs/>
        </w:rPr>
        <w:t>ประเทศ</w:t>
      </w:r>
      <w:r w:rsidR="00D930EA" w:rsidRPr="00EA1C08">
        <w:rPr>
          <w:rFonts w:ascii="Angsana New" w:hAnsi="Angsana New" w:hint="cs"/>
          <w:sz w:val="30"/>
          <w:szCs w:val="30"/>
          <w:cs/>
        </w:rPr>
        <w:t>บาง</w:t>
      </w:r>
      <w:r w:rsidR="001B2683" w:rsidRPr="00EA1C08">
        <w:rPr>
          <w:rFonts w:ascii="Angsana New" w:hAnsi="Angsana New"/>
          <w:sz w:val="30"/>
          <w:szCs w:val="30"/>
          <w:cs/>
        </w:rPr>
        <w:t>แห่ง</w:t>
      </w:r>
      <w:r w:rsidR="007D76AF" w:rsidRPr="00EA1C08">
        <w:rPr>
          <w:rFonts w:ascii="Angsana New" w:hAnsi="Angsana New" w:hint="cs"/>
          <w:sz w:val="30"/>
          <w:szCs w:val="30"/>
          <w:cs/>
        </w:rPr>
        <w:t xml:space="preserve"> (ดู</w:t>
      </w:r>
      <w:r w:rsidR="001B2683" w:rsidRPr="00EA1C08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1B2683" w:rsidRPr="00EA1C08">
        <w:rPr>
          <w:rFonts w:ascii="Angsana New" w:hAnsi="Angsana New"/>
          <w:sz w:val="30"/>
          <w:szCs w:val="30"/>
        </w:rPr>
        <w:t>1</w:t>
      </w:r>
      <w:r w:rsidR="003C7BD7" w:rsidRPr="00EA1C08">
        <w:rPr>
          <w:rFonts w:ascii="Angsana New" w:hAnsi="Angsana New"/>
          <w:sz w:val="30"/>
          <w:szCs w:val="30"/>
        </w:rPr>
        <w:t>7</w:t>
      </w:r>
      <w:r w:rsidR="007D76AF" w:rsidRPr="00EA1C08">
        <w:rPr>
          <w:rFonts w:ascii="Angsana New" w:hAnsi="Angsana New" w:hint="cs"/>
          <w:sz w:val="30"/>
          <w:szCs w:val="30"/>
          <w:cs/>
        </w:rPr>
        <w:t>)</w:t>
      </w:r>
      <w:r w:rsidR="008B33C8" w:rsidRPr="00EA1C08">
        <w:rPr>
          <w:rFonts w:ascii="Angsana New" w:hAnsi="Angsana New"/>
          <w:sz w:val="30"/>
          <w:szCs w:val="30"/>
        </w:rPr>
        <w:t xml:space="preserve"> </w:t>
      </w:r>
      <w:r w:rsidR="001F22CE" w:rsidRPr="00EA1C08">
        <w:rPr>
          <w:rFonts w:ascii="Angsana New" w:hAnsi="Angsana New" w:hint="cs"/>
          <w:sz w:val="30"/>
          <w:szCs w:val="30"/>
          <w:cs/>
        </w:rPr>
        <w:t>และ</w:t>
      </w:r>
      <w:r w:rsidR="007D76AF" w:rsidRPr="00EA1C08">
        <w:rPr>
          <w:rFonts w:ascii="Angsana New" w:hAnsi="Angsana New" w:hint="cs"/>
          <w:sz w:val="30"/>
          <w:szCs w:val="30"/>
          <w:cs/>
        </w:rPr>
        <w:t>ค้ำประกัน</w:t>
      </w:r>
      <w:r w:rsidR="00AE170A" w:rsidRPr="00EA1C08">
        <w:rPr>
          <w:rFonts w:ascii="Angsana New" w:hAnsi="Angsana New" w:hint="cs"/>
          <w:sz w:val="30"/>
          <w:szCs w:val="30"/>
          <w:cs/>
        </w:rPr>
        <w:t>การประเมินภาษีอากรโดยกรมสรรพากรของบริษัทย่อย</w:t>
      </w:r>
      <w:r w:rsidR="00356D68">
        <w:rPr>
          <w:rFonts w:ascii="Angsana New" w:hAnsi="Angsana New" w:hint="cs"/>
          <w:sz w:val="30"/>
          <w:szCs w:val="30"/>
          <w:cs/>
        </w:rPr>
        <w:t>ทางอ้อม</w:t>
      </w:r>
      <w:r w:rsidR="00AE170A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7D76AF" w:rsidRPr="00EA1C08">
        <w:rPr>
          <w:rFonts w:ascii="Angsana New" w:hAnsi="Angsana New" w:hint="cs"/>
          <w:sz w:val="30"/>
          <w:szCs w:val="30"/>
          <w:cs/>
        </w:rPr>
        <w:t>(ดู</w:t>
      </w:r>
      <w:r w:rsidR="00AE170A" w:rsidRPr="00EA1C08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4A2300" w:rsidRPr="00EA1C08">
        <w:rPr>
          <w:rFonts w:ascii="Angsana New" w:hAnsi="Angsana New"/>
          <w:sz w:val="30"/>
          <w:szCs w:val="30"/>
        </w:rPr>
        <w:t>3</w:t>
      </w:r>
      <w:r w:rsidR="00FB05A4" w:rsidRPr="00EA1C08">
        <w:rPr>
          <w:rFonts w:ascii="Angsana New" w:hAnsi="Angsana New"/>
          <w:sz w:val="30"/>
          <w:szCs w:val="30"/>
        </w:rPr>
        <w:t>0</w:t>
      </w:r>
      <w:r w:rsidR="007D76AF" w:rsidRPr="00EA1C08">
        <w:rPr>
          <w:rFonts w:ascii="Angsana New" w:hAnsi="Angsana New"/>
          <w:sz w:val="30"/>
          <w:szCs w:val="30"/>
        </w:rPr>
        <w:t>)</w:t>
      </w:r>
      <w:r w:rsidR="00611FD0" w:rsidRPr="00EA1C08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5F617D" w:rsidRPr="000D6401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EA1C08" w:rsidRPr="00EA1C08" w:rsidTr="004B54CC">
        <w:tc>
          <w:tcPr>
            <w:tcW w:w="5778" w:type="dxa"/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A1C08" w:rsidRPr="00EA1C08" w:rsidTr="004B54CC">
        <w:tc>
          <w:tcPr>
            <w:tcW w:w="5778" w:type="dxa"/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11FD0" w:rsidRPr="00EA1C08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4B54CC">
        <w:tc>
          <w:tcPr>
            <w:tcW w:w="5778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04C92" w:rsidRPr="000D6401" w:rsidRDefault="0065547E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1,031.5</w:t>
            </w:r>
          </w:p>
        </w:tc>
        <w:tc>
          <w:tcPr>
            <w:tcW w:w="540" w:type="dxa"/>
          </w:tcPr>
          <w:p w:rsidR="00C04C92" w:rsidRPr="00EA1C08" w:rsidRDefault="00C04C92" w:rsidP="00C04C9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EA1C08">
              <w:rPr>
                <w:rFonts w:ascii="Angsana New" w:hAnsi="Angsana New"/>
                <w:sz w:val="30"/>
                <w:szCs w:val="30"/>
              </w:rPr>
              <w:t>80.1</w:t>
            </w:r>
          </w:p>
        </w:tc>
      </w:tr>
      <w:tr w:rsidR="00C04C92" w:rsidRPr="00EA1C08" w:rsidTr="004B54CC">
        <w:tc>
          <w:tcPr>
            <w:tcW w:w="5778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04C92" w:rsidRPr="000D6401" w:rsidRDefault="0065547E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623.5</w:t>
            </w:r>
          </w:p>
        </w:tc>
        <w:tc>
          <w:tcPr>
            <w:tcW w:w="540" w:type="dxa"/>
          </w:tcPr>
          <w:p w:rsidR="00C04C92" w:rsidRPr="00EA1C08" w:rsidRDefault="00C04C92" w:rsidP="00C04C9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04C92" w:rsidRPr="00EA1C08" w:rsidRDefault="00C04C92" w:rsidP="00C04C9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38.1</w:t>
            </w:r>
          </w:p>
        </w:tc>
      </w:tr>
    </w:tbl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833E05" w:rsidRPr="00EA1C08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F5168E" w:rsidRPr="00EA1C08" w:rsidRDefault="00F5168E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833E05" w:rsidRPr="00EA1C08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833E05" w:rsidRPr="00EA1C08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8670F" w:rsidRPr="00EA1C08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สินทรัพย์ที่ไม่ได้ใช้ในการดำเนินงาน</w:t>
      </w:r>
    </w:p>
    <w:p w:rsidR="0008670F" w:rsidRPr="00EA1C08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:rsidR="00961F4A" w:rsidRPr="00EA1C08" w:rsidRDefault="00E841C1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C04C92" w:rsidRPr="00EA1C08">
        <w:rPr>
          <w:rFonts w:ascii="Angsana New" w:hAnsi="Angsana New"/>
          <w:sz w:val="30"/>
          <w:szCs w:val="30"/>
        </w:rPr>
        <w:t>6</w:t>
      </w:r>
      <w:r w:rsidR="00A436BE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961F4A" w:rsidRPr="00EA1C08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EB6E06" w:rsidRPr="00EA1C08">
        <w:rPr>
          <w:rFonts w:ascii="Angsana New" w:hAnsi="Angsana New" w:hint="cs"/>
          <w:sz w:val="30"/>
          <w:szCs w:val="30"/>
          <w:cs/>
        </w:rPr>
        <w:t xml:space="preserve">เนินงาน </w:t>
      </w:r>
      <w:r w:rsidR="00961F4A" w:rsidRPr="00EA1C08">
        <w:rPr>
          <w:rFonts w:ascii="Angsana New" w:hAnsi="Angsana New" w:hint="cs"/>
          <w:sz w:val="30"/>
          <w:szCs w:val="30"/>
          <w:cs/>
        </w:rPr>
        <w:t>ประกอบด้วย</w:t>
      </w:r>
    </w:p>
    <w:p w:rsidR="008D7595" w:rsidRPr="00EA1C08" w:rsidRDefault="008D7595" w:rsidP="008D7595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EA1C08" w:rsidRPr="00EA1C08" w:rsidTr="004B54CC">
        <w:trPr>
          <w:cantSplit/>
        </w:trPr>
        <w:tc>
          <w:tcPr>
            <w:tcW w:w="5850" w:type="dxa"/>
          </w:tcPr>
          <w:p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D7595" w:rsidRPr="00EA1C08" w:rsidRDefault="008D759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D7595" w:rsidRPr="00EA1C08" w:rsidRDefault="008D759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D7595" w:rsidRPr="00EA1C08" w:rsidRDefault="008D759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8D7595" w:rsidRPr="00EA1C08" w:rsidRDefault="008D7595" w:rsidP="004B54C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D7595" w:rsidRPr="00EA1C08" w:rsidRDefault="008D759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6D54BF" w:rsidRPr="00EA1C08" w:rsidRDefault="006D54BF" w:rsidP="006D54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6D54BF" w:rsidRPr="00EA1C08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:rsidR="006D54BF" w:rsidRPr="00EA1C08" w:rsidRDefault="006D54BF" w:rsidP="006D54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D54BF" w:rsidRPr="00EA1C08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</w:tr>
      <w:tr w:rsidR="00EE7EEE" w:rsidRPr="00EA1C08" w:rsidTr="004B54CC">
        <w:trPr>
          <w:cantSplit/>
        </w:trPr>
        <w:tc>
          <w:tcPr>
            <w:tcW w:w="5850" w:type="dxa"/>
          </w:tcPr>
          <w:p w:rsidR="00EE7EEE" w:rsidRPr="00EA1C08" w:rsidRDefault="00EE7EEE" w:rsidP="00EE7EE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:rsidR="00EE7EEE" w:rsidRPr="00EE7EEE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E7EEE" w:rsidRPr="00EA1C08" w:rsidRDefault="00EE7EEE" w:rsidP="00EE7E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:rsidR="00EE7EEE" w:rsidRPr="00EA1C08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(4,880)</w:t>
            </w:r>
          </w:p>
        </w:tc>
      </w:tr>
      <w:tr w:rsidR="00EE7EEE" w:rsidRPr="00EA1C08" w:rsidTr="004B54CC">
        <w:trPr>
          <w:cantSplit/>
        </w:trPr>
        <w:tc>
          <w:tcPr>
            <w:tcW w:w="5850" w:type="dxa"/>
          </w:tcPr>
          <w:p w:rsidR="00EE7EEE" w:rsidRPr="00EA1C08" w:rsidRDefault="00EE7EEE" w:rsidP="00EE7EE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E7EEE" w:rsidRPr="00EE7EEE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E7EEE" w:rsidRPr="00EA1C08" w:rsidRDefault="00EE7EEE" w:rsidP="00EE7E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7EEE" w:rsidRPr="00EA1C08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C92" w:rsidRPr="00EE7EEE" w:rsidRDefault="00EE7EEE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6D54BF" w:rsidRPr="00EA1C08" w:rsidRDefault="006D54BF" w:rsidP="006D54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6D54BF" w:rsidRPr="00EA1C08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:rsidR="006D54BF" w:rsidRPr="00EA1C08" w:rsidRDefault="006D54BF" w:rsidP="006D54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D54BF" w:rsidRPr="00EA1C08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22,504</w:t>
            </w:r>
          </w:p>
        </w:tc>
      </w:tr>
      <w:tr w:rsidR="00EE7EEE" w:rsidRPr="00EA1C08" w:rsidTr="004B54CC">
        <w:trPr>
          <w:cantSplit/>
        </w:trPr>
        <w:tc>
          <w:tcPr>
            <w:tcW w:w="5850" w:type="dxa"/>
          </w:tcPr>
          <w:p w:rsidR="00EE7EEE" w:rsidRPr="00EA1C08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EE7EEE" w:rsidRPr="00EE7EEE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E7EEE" w:rsidRPr="00EA1C08" w:rsidRDefault="00EE7EEE" w:rsidP="00EE7E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E7EEE" w:rsidRPr="00EA1C08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EE7EEE" w:rsidRPr="00EA1C08" w:rsidTr="004B54CC">
        <w:trPr>
          <w:cantSplit/>
        </w:trPr>
        <w:tc>
          <w:tcPr>
            <w:tcW w:w="5850" w:type="dxa"/>
          </w:tcPr>
          <w:p w:rsidR="00EE7EEE" w:rsidRPr="00EA1C08" w:rsidRDefault="00EE7EEE" w:rsidP="00EE7EE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:rsidR="00EE7EEE" w:rsidRPr="00EE7EEE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E7EEE" w:rsidRPr="00EA1C08" w:rsidRDefault="00EE7EEE" w:rsidP="00EE7E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E7EEE" w:rsidRPr="00EA1C08" w:rsidRDefault="00EE7EEE" w:rsidP="00EE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(2,848)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C92" w:rsidRPr="00EE7EEE" w:rsidRDefault="00EE7EEE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5850" w:type="dxa"/>
          </w:tcPr>
          <w:p w:rsidR="006D54BF" w:rsidRPr="00EA1C08" w:rsidRDefault="006D54BF" w:rsidP="006D54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6D54BF" w:rsidRPr="00EE7EEE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284" w:type="dxa"/>
          </w:tcPr>
          <w:p w:rsidR="006D54BF" w:rsidRPr="00EA1C08" w:rsidRDefault="006D54BF" w:rsidP="006D54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6D54BF" w:rsidRPr="00EA1C08" w:rsidRDefault="006D54BF" w:rsidP="006D54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2,170</w:t>
            </w:r>
          </w:p>
        </w:tc>
      </w:tr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701" w:type="dxa"/>
            <w:shd w:val="clear" w:color="auto" w:fill="auto"/>
          </w:tcPr>
          <w:p w:rsidR="000C16EB" w:rsidRPr="00EE7EEE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 xml:space="preserve"> (151)</w:t>
            </w: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</w:tr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57015247"/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16EB" w:rsidRPr="00EE7EEE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(1,850)</w:t>
            </w:r>
          </w:p>
        </w:tc>
      </w:tr>
      <w:bookmarkEnd w:id="4"/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6EB" w:rsidRPr="00EE7EEE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C16EB" w:rsidRPr="00EA1C08" w:rsidTr="004B54CC">
        <w:trPr>
          <w:cantSplit/>
        </w:trPr>
        <w:tc>
          <w:tcPr>
            <w:tcW w:w="5850" w:type="dxa"/>
          </w:tcPr>
          <w:p w:rsidR="000C16EB" w:rsidRPr="00EA1C08" w:rsidRDefault="000C16EB" w:rsidP="000C16E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0C16EB" w:rsidRPr="00EE7EEE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</w:tcPr>
          <w:p w:rsidR="000C16EB" w:rsidRPr="00EA1C08" w:rsidRDefault="000C16EB" w:rsidP="000C16E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0C16EB" w:rsidRPr="00EA1C08" w:rsidRDefault="000C16EB" w:rsidP="000C1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8D7595" w:rsidRPr="00EA1C08" w:rsidRDefault="008D7595" w:rsidP="008D7595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:rsidR="008D7595" w:rsidRDefault="008D7595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E7EEE" w:rsidRPr="00EA1C08" w:rsidRDefault="00EE7EEE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259C9" w:rsidRPr="00EA1C08" w:rsidRDefault="00DB12AA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6D54BF" w:rsidRPr="00EA1C08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6363F2" w:rsidRPr="00EA1C08">
        <w:rPr>
          <w:rFonts w:ascii="Angsana New" w:hAnsi="Angsana New"/>
          <w:b/>
          <w:bCs/>
          <w:sz w:val="30"/>
          <w:szCs w:val="30"/>
        </w:rPr>
        <w:t>.</w:t>
      </w:r>
      <w:r w:rsidR="006363F2" w:rsidRPr="00EA1C08">
        <w:rPr>
          <w:rFonts w:ascii="Angsana New" w:hAnsi="Angsana New"/>
          <w:b/>
          <w:bCs/>
          <w:sz w:val="30"/>
          <w:szCs w:val="30"/>
        </w:rPr>
        <w:tab/>
      </w:r>
      <w:r w:rsidR="001259C9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0E1804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259C9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259C9" w:rsidRPr="00976772" w:rsidRDefault="001259C9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4111"/>
        <w:gridCol w:w="1418"/>
        <w:gridCol w:w="270"/>
        <w:gridCol w:w="1289"/>
        <w:gridCol w:w="284"/>
        <w:gridCol w:w="1289"/>
        <w:gridCol w:w="284"/>
        <w:gridCol w:w="1262"/>
      </w:tblGrid>
      <w:tr w:rsidR="00EA1C08" w:rsidRPr="00EA1C08" w:rsidTr="00A808E0">
        <w:trPr>
          <w:cantSplit/>
        </w:trPr>
        <w:tc>
          <w:tcPr>
            <w:tcW w:w="4111" w:type="dxa"/>
          </w:tcPr>
          <w:p w:rsidR="00BD75D7" w:rsidRPr="00EA1C08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7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BD75D7" w:rsidRPr="00EA1C08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EA1C08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BD75D7" w:rsidRPr="00EA1C08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D75D7" w:rsidRPr="00EA1C08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BD75D7" w:rsidRPr="00EA1C08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D75D7" w:rsidRPr="00EA1C08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D75D7" w:rsidRPr="00EA1C08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EA1C08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EA1C08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18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76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899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119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2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รับโอนจาก (โอนไป) ที่ดิน อาคารและอุปกรณ์</w:t>
            </w:r>
          </w:p>
        </w:tc>
        <w:tc>
          <w:tcPr>
            <w:tcW w:w="1418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19,622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(5,063)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2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14,559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96,521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10,165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134,570</w:t>
            </w:r>
          </w:p>
        </w:tc>
      </w:tr>
      <w:tr w:rsidR="008C2576" w:rsidRPr="00EA1C08" w:rsidTr="00A808E0">
        <w:trPr>
          <w:cantSplit/>
        </w:trPr>
        <w:tc>
          <w:tcPr>
            <w:tcW w:w="4111" w:type="dxa"/>
          </w:tcPr>
          <w:p w:rsidR="008C2576" w:rsidRPr="00EA1C08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8C2576" w:rsidRPr="00EA1C08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8C2576" w:rsidRPr="00EA1C08" w:rsidRDefault="008C2576" w:rsidP="008C257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8C2576" w:rsidRPr="008C2576" w:rsidRDefault="008C2576" w:rsidP="008C257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</w:tr>
      <w:tr w:rsidR="00B85FC2" w:rsidRPr="00EA1C08" w:rsidTr="00A808E0">
        <w:trPr>
          <w:cantSplit/>
        </w:trPr>
        <w:tc>
          <w:tcPr>
            <w:tcW w:w="4111" w:type="dxa"/>
          </w:tcPr>
          <w:p w:rsidR="00B85FC2" w:rsidRPr="00EA1C08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18" w:type="dxa"/>
          </w:tcPr>
          <w:p w:rsidR="00B85FC2" w:rsidRPr="00EA1C08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B85FC2" w:rsidRPr="00EA1C08" w:rsidRDefault="00B85FC2" w:rsidP="00B85F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</w:tcPr>
          <w:p w:rsidR="00B85FC2" w:rsidRPr="008C2576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B85FC2" w:rsidRPr="008C2576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:rsidR="00B85FC2" w:rsidRPr="00B85FC2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  <w:r w:rsidRPr="00EA1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B85FC2" w:rsidRPr="008C2576" w:rsidRDefault="00B85FC2" w:rsidP="00B85F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B85FC2" w:rsidRPr="00B85FC2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  <w:r w:rsidRPr="00EA1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2576" w:rsidRPr="00EA1C08" w:rsidTr="00A808E0">
        <w:trPr>
          <w:cantSplit/>
        </w:trPr>
        <w:tc>
          <w:tcPr>
            <w:tcW w:w="4111" w:type="dxa"/>
          </w:tcPr>
          <w:p w:rsidR="008C2576" w:rsidRPr="00EA1C08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:rsidR="008C2576" w:rsidRPr="00EA1C08" w:rsidRDefault="008C2576" w:rsidP="008C257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96,521</w:t>
            </w:r>
          </w:p>
        </w:tc>
        <w:tc>
          <w:tcPr>
            <w:tcW w:w="284" w:type="dxa"/>
          </w:tcPr>
          <w:p w:rsidR="008C2576" w:rsidRPr="00EA1C08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8C2576" w:rsidRPr="008C2576" w:rsidRDefault="00B85FC2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C2576" w:rsidRPr="00EA1C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84" w:type="dxa"/>
          </w:tcPr>
          <w:p w:rsidR="008C2576" w:rsidRPr="00EA1C08" w:rsidRDefault="008C2576" w:rsidP="008C257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8C2576" w:rsidRPr="008C2576" w:rsidRDefault="008C2576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="00B85FC2">
              <w:rPr>
                <w:rFonts w:ascii="Angsana New" w:hAnsi="Angsana New"/>
                <w:sz w:val="30"/>
                <w:szCs w:val="30"/>
              </w:rPr>
              <w:t>27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="00B85FC2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90113" w:rsidRPr="006023DE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0113" w:rsidRPr="006023DE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90113" w:rsidRPr="006023DE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EA1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90113" w:rsidRPr="00EA1C08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0113" w:rsidRPr="00EA1C08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D90113" w:rsidRPr="00EA1C08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18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  <w:tc>
          <w:tcPr>
            <w:tcW w:w="270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236</w:t>
            </w:r>
          </w:p>
        </w:tc>
        <w:tc>
          <w:tcPr>
            <w:tcW w:w="284" w:type="dxa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15,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70" w:type="dxa"/>
            <w:shd w:val="clear" w:color="auto" w:fill="auto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5,022</w:t>
            </w:r>
          </w:p>
        </w:tc>
        <w:tc>
          <w:tcPr>
            <w:tcW w:w="284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2,566</w:t>
            </w:r>
          </w:p>
        </w:tc>
        <w:tc>
          <w:tcPr>
            <w:tcW w:w="284" w:type="dxa"/>
            <w:shd w:val="clear" w:color="auto" w:fill="auto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9,557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C04C92" w:rsidRPr="008C2576" w:rsidRDefault="00C04C92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C04C92" w:rsidRPr="008C2576" w:rsidRDefault="00C04C92" w:rsidP="008C2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</w:rPr>
              <w:t>,063)</w:t>
            </w:r>
          </w:p>
        </w:tc>
        <w:tc>
          <w:tcPr>
            <w:tcW w:w="284" w:type="dxa"/>
            <w:shd w:val="clear" w:color="auto" w:fill="auto"/>
          </w:tcPr>
          <w:p w:rsidR="00C04C92" w:rsidRPr="00EA1C08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</w:rPr>
              <w:t>,063)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C04C92" w:rsidRPr="00832B97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10,457</w:t>
            </w:r>
          </w:p>
        </w:tc>
        <w:tc>
          <w:tcPr>
            <w:tcW w:w="284" w:type="dxa"/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4,739</w:t>
            </w:r>
          </w:p>
        </w:tc>
        <w:tc>
          <w:tcPr>
            <w:tcW w:w="284" w:type="dxa"/>
            <w:shd w:val="clear" w:color="auto" w:fill="auto"/>
          </w:tcPr>
          <w:p w:rsidR="00C04C92" w:rsidRPr="00832B97" w:rsidRDefault="00C04C92" w:rsidP="00C04C9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21,839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D90113" w:rsidRPr="00EA1C08" w:rsidRDefault="00D90113" w:rsidP="00D90113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:rsidR="00D90113" w:rsidRPr="00832B97" w:rsidRDefault="008C257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D90113" w:rsidRPr="00832B97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D90113" w:rsidRPr="00832B97" w:rsidRDefault="00B85FC2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  <w:tc>
          <w:tcPr>
            <w:tcW w:w="284" w:type="dxa"/>
            <w:shd w:val="clear" w:color="auto" w:fill="auto"/>
          </w:tcPr>
          <w:p w:rsidR="00D90113" w:rsidRPr="00832B97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D90113" w:rsidRPr="00832B97" w:rsidRDefault="00B85FC2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84" w:type="dxa"/>
            <w:shd w:val="clear" w:color="auto" w:fill="auto"/>
          </w:tcPr>
          <w:p w:rsidR="00D90113" w:rsidRPr="00832B97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D90113" w:rsidRPr="00832B97" w:rsidRDefault="00B85FC2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8,567</w:t>
            </w:r>
          </w:p>
        </w:tc>
      </w:tr>
      <w:tr w:rsidR="00832B97" w:rsidRPr="00EA1C08" w:rsidTr="00A808E0">
        <w:trPr>
          <w:cantSplit/>
        </w:trPr>
        <w:tc>
          <w:tcPr>
            <w:tcW w:w="4111" w:type="dxa"/>
          </w:tcPr>
          <w:p w:rsidR="00832B97" w:rsidRPr="00EA1C08" w:rsidRDefault="00832B97" w:rsidP="00832B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B97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B97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(4,628)</w:t>
            </w:r>
          </w:p>
        </w:tc>
        <w:tc>
          <w:tcPr>
            <w:tcW w:w="284" w:type="dxa"/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(4,628)</w:t>
            </w:r>
          </w:p>
        </w:tc>
      </w:tr>
      <w:tr w:rsidR="00B85FC2" w:rsidRPr="00EA1C08" w:rsidTr="00A808E0">
        <w:trPr>
          <w:cantSplit/>
        </w:trPr>
        <w:tc>
          <w:tcPr>
            <w:tcW w:w="4111" w:type="dxa"/>
          </w:tcPr>
          <w:p w:rsidR="00B85FC2" w:rsidRPr="00EA1C08" w:rsidRDefault="00B85FC2" w:rsidP="00B85FC2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5FC2" w:rsidRPr="00832B97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8,61</w:t>
            </w:r>
            <w:r w:rsidR="00832B97" w:rsidRPr="00832B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</w:tcPr>
          <w:p w:rsidR="00B85FC2" w:rsidRPr="00832B97" w:rsidRDefault="00B85FC2" w:rsidP="00B85FC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85FC2" w:rsidRPr="00832B97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16,680</w:t>
            </w:r>
          </w:p>
        </w:tc>
        <w:tc>
          <w:tcPr>
            <w:tcW w:w="284" w:type="dxa"/>
          </w:tcPr>
          <w:p w:rsidR="00B85FC2" w:rsidRPr="00832B97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85FC2" w:rsidRPr="00832B97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84" w:type="dxa"/>
          </w:tcPr>
          <w:p w:rsidR="00B85FC2" w:rsidRPr="00832B97" w:rsidRDefault="00B85FC2" w:rsidP="00B85FC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B85FC2" w:rsidRPr="00832B97" w:rsidRDefault="00B85FC2" w:rsidP="00B85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25,778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1756" w:rsidRPr="006023DE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61756" w:rsidRPr="006023DE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461756" w:rsidRPr="006023DE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EA1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1756" w:rsidRPr="00832B97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61756" w:rsidRPr="00832B97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B97">
              <w:rPr>
                <w:rFonts w:ascii="Angsana New" w:hAnsi="Angsana New"/>
                <w:bCs/>
                <w:sz w:val="30"/>
                <w:szCs w:val="30"/>
              </w:rPr>
              <w:t>21,241</w:t>
            </w:r>
          </w:p>
        </w:tc>
        <w:tc>
          <w:tcPr>
            <w:tcW w:w="270" w:type="dxa"/>
          </w:tcPr>
          <w:p w:rsidR="00C04C92" w:rsidRPr="00832B97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86,064</w:t>
            </w:r>
          </w:p>
        </w:tc>
        <w:tc>
          <w:tcPr>
            <w:tcW w:w="284" w:type="dxa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5,426</w:t>
            </w:r>
          </w:p>
        </w:tc>
        <w:tc>
          <w:tcPr>
            <w:tcW w:w="284" w:type="dxa"/>
          </w:tcPr>
          <w:p w:rsidR="00C04C92" w:rsidRPr="00832B97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04C92" w:rsidRPr="00832B97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112,731</w:t>
            </w:r>
          </w:p>
        </w:tc>
      </w:tr>
      <w:tr w:rsidR="00EA1C08" w:rsidRPr="00EA1C08" w:rsidTr="00A808E0">
        <w:trPr>
          <w:cantSplit/>
        </w:trPr>
        <w:tc>
          <w:tcPr>
            <w:tcW w:w="4111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4C9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</w:tcPr>
          <w:p w:rsidR="00461756" w:rsidRPr="00832B97" w:rsidRDefault="00B85FC2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B97">
              <w:rPr>
                <w:rFonts w:ascii="Angsana New" w:hAnsi="Angsana New"/>
                <w:bCs/>
                <w:sz w:val="30"/>
                <w:szCs w:val="30"/>
              </w:rPr>
              <w:t>19,271</w:t>
            </w:r>
          </w:p>
        </w:tc>
        <w:tc>
          <w:tcPr>
            <w:tcW w:w="270" w:type="dxa"/>
            <w:tcBorders>
              <w:bottom w:val="nil"/>
            </w:tcBorders>
          </w:tcPr>
          <w:p w:rsidR="00461756" w:rsidRPr="00832B97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:rsidR="00461756" w:rsidRPr="00832B97" w:rsidRDefault="00B85FC2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79,841</w:t>
            </w:r>
          </w:p>
        </w:tc>
        <w:tc>
          <w:tcPr>
            <w:tcW w:w="284" w:type="dxa"/>
            <w:tcBorders>
              <w:bottom w:val="nil"/>
            </w:tcBorders>
          </w:tcPr>
          <w:p w:rsidR="00461756" w:rsidRPr="00832B97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</w:tcPr>
          <w:p w:rsidR="00461756" w:rsidRPr="00832B97" w:rsidRDefault="00B85FC2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  <w:tc>
          <w:tcPr>
            <w:tcW w:w="284" w:type="dxa"/>
            <w:tcBorders>
              <w:bottom w:val="nil"/>
            </w:tcBorders>
          </w:tcPr>
          <w:p w:rsidR="00461756" w:rsidRPr="00832B97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:rsidR="00461756" w:rsidRPr="00832B97" w:rsidRDefault="00B85FC2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B97">
              <w:rPr>
                <w:rFonts w:ascii="Angsana New" w:hAnsi="Angsana New"/>
                <w:sz w:val="30"/>
                <w:szCs w:val="30"/>
              </w:rPr>
              <w:t>101,256</w:t>
            </w:r>
          </w:p>
        </w:tc>
      </w:tr>
    </w:tbl>
    <w:p w:rsidR="00E42BC3" w:rsidRPr="00EA1C08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259C9" w:rsidRPr="00EA1C08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3182" w:rsidRPr="00EA1C08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3182" w:rsidRPr="00EA1C08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208" w:type="dxa"/>
        <w:tblInd w:w="-34" w:type="dxa"/>
        <w:tblLayout w:type="fixed"/>
        <w:tblLook w:val="0000"/>
      </w:tblPr>
      <w:tblGrid>
        <w:gridCol w:w="3403"/>
        <w:gridCol w:w="1134"/>
        <w:gridCol w:w="270"/>
        <w:gridCol w:w="1147"/>
        <w:gridCol w:w="283"/>
        <w:gridCol w:w="1134"/>
        <w:gridCol w:w="284"/>
        <w:gridCol w:w="1134"/>
        <w:gridCol w:w="284"/>
        <w:gridCol w:w="1135"/>
      </w:tblGrid>
      <w:tr w:rsidR="00EA1C08" w:rsidRPr="00EA1C08" w:rsidTr="006023DE">
        <w:trPr>
          <w:cantSplit/>
        </w:trPr>
        <w:tc>
          <w:tcPr>
            <w:tcW w:w="3403" w:type="dxa"/>
          </w:tcPr>
          <w:p w:rsidR="00823F3B" w:rsidRPr="00EA1C08" w:rsidRDefault="00823F3B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6801" w:type="dxa"/>
            <w:gridSpan w:val="9"/>
            <w:tcBorders>
              <w:bottom w:val="single" w:sz="4" w:space="0" w:color="auto"/>
            </w:tcBorders>
          </w:tcPr>
          <w:p w:rsidR="00823F3B" w:rsidRPr="00EA1C08" w:rsidRDefault="00823F3B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236CEA" w:rsidRPr="00EA1C08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236CEA" w:rsidRPr="00EA1C08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6CEA" w:rsidRPr="00EA1C08" w:rsidRDefault="00CC6F9C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 w:rsidR="00236CEA" w:rsidRPr="00EA1C0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8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236CEA" w:rsidRPr="00EA1C08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8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F5000" w:rsidRPr="00EA1C08" w:rsidTr="006023DE">
        <w:trPr>
          <w:cantSplit/>
        </w:trPr>
        <w:tc>
          <w:tcPr>
            <w:tcW w:w="3403" w:type="dxa"/>
          </w:tcPr>
          <w:p w:rsidR="000F5000" w:rsidRPr="00EA1C08" w:rsidRDefault="006023DE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2566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134" w:type="dxa"/>
          </w:tcPr>
          <w:p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7" w:type="dxa"/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5" w:type="dxa"/>
          </w:tcPr>
          <w:p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000" w:rsidRPr="00EA1C08" w:rsidTr="006023DE">
        <w:trPr>
          <w:cantSplit/>
        </w:trPr>
        <w:tc>
          <w:tcPr>
            <w:tcW w:w="3403" w:type="dxa"/>
          </w:tcPr>
          <w:p w:rsidR="000F5000" w:rsidRPr="00EA1C08" w:rsidRDefault="006023DE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F5000" w:rsidRPr="00EA1C0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0F5000"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="000F5000"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5000" w:rsidRPr="00EA1C08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="000F5000" w:rsidRPr="00EA1C08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0F5000"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5000"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57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896</w:t>
            </w:r>
          </w:p>
        </w:tc>
        <w:tc>
          <w:tcPr>
            <w:tcW w:w="283" w:type="dxa"/>
          </w:tcPr>
          <w:p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EA1C08">
              <w:rPr>
                <w:rFonts w:ascii="Angsana New" w:hAnsi="Angsana New"/>
                <w:sz w:val="28"/>
                <w:szCs w:val="28"/>
              </w:rPr>
              <w:t>,124</w:t>
            </w:r>
          </w:p>
        </w:tc>
        <w:tc>
          <w:tcPr>
            <w:tcW w:w="284" w:type="dxa"/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284" w:type="dxa"/>
          </w:tcPr>
          <w:p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129,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262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EA1C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A05059" w:rsidRPr="00EA1C08" w:rsidRDefault="00A05059" w:rsidP="00A050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1C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EA1C08">
              <w:rPr>
                <w:rFonts w:ascii="Angsana New" w:hAnsi="Angsana New"/>
                <w:sz w:val="28"/>
                <w:szCs w:val="28"/>
              </w:rPr>
              <w:t>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084</w:t>
            </w:r>
          </w:p>
        </w:tc>
        <w:tc>
          <w:tcPr>
            <w:tcW w:w="270" w:type="dxa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3,507</w:t>
            </w:r>
          </w:p>
        </w:tc>
        <w:tc>
          <w:tcPr>
            <w:tcW w:w="283" w:type="dxa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28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4" w:type="dxa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15,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  <w:shd w:val="clear" w:color="auto" w:fill="auto"/>
          </w:tcPr>
          <w:p w:rsidR="00A05059" w:rsidRPr="00EA1C08" w:rsidRDefault="00A05059" w:rsidP="00A05059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A1C08">
              <w:rPr>
                <w:rFonts w:ascii="Angsana New" w:hAnsi="Angsana New"/>
                <w:sz w:val="28"/>
                <w:szCs w:val="28"/>
              </w:rPr>
              <w:t>,771</w:t>
            </w:r>
          </w:p>
        </w:tc>
        <w:tc>
          <w:tcPr>
            <w:tcW w:w="270" w:type="dxa"/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83" w:type="dxa"/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3,479</w:t>
            </w:r>
          </w:p>
        </w:tc>
        <w:tc>
          <w:tcPr>
            <w:tcW w:w="28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84" w:type="dxa"/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8,574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1C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</w:rPr>
              <w:t>3,855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283" w:type="dxa"/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  <w:tc>
          <w:tcPr>
            <w:tcW w:w="284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84" w:type="dxa"/>
            <w:shd w:val="clear" w:color="auto" w:fill="auto"/>
          </w:tcPr>
          <w:p w:rsidR="00A05059" w:rsidRPr="00EA1C08" w:rsidRDefault="00A05059" w:rsidP="00A05059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24,031</w:t>
            </w:r>
          </w:p>
        </w:tc>
      </w:tr>
      <w:tr w:rsidR="00832B97" w:rsidRPr="00EA1C08" w:rsidTr="006023DE">
        <w:trPr>
          <w:cantSplit/>
        </w:trPr>
        <w:tc>
          <w:tcPr>
            <w:tcW w:w="3403" w:type="dxa"/>
            <w:shd w:val="clear" w:color="auto" w:fill="auto"/>
          </w:tcPr>
          <w:p w:rsidR="00832B97" w:rsidRPr="00EA1C08" w:rsidRDefault="00832B97" w:rsidP="00832B97">
            <w:pPr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3,772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283" w:type="dxa"/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3,479</w:t>
            </w:r>
          </w:p>
        </w:tc>
        <w:tc>
          <w:tcPr>
            <w:tcW w:w="284" w:type="dxa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84" w:type="dxa"/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8,573</w:t>
            </w:r>
          </w:p>
        </w:tc>
      </w:tr>
      <w:tr w:rsidR="00832B97" w:rsidRPr="00EA1C08" w:rsidTr="006023DE">
        <w:trPr>
          <w:cantSplit/>
        </w:trPr>
        <w:tc>
          <w:tcPr>
            <w:tcW w:w="3403" w:type="dxa"/>
            <w:shd w:val="clear" w:color="auto" w:fill="auto"/>
          </w:tcPr>
          <w:p w:rsidR="00832B97" w:rsidRPr="00EA1C08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1C0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17,627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5,849</w:t>
            </w:r>
          </w:p>
        </w:tc>
        <w:tc>
          <w:tcPr>
            <w:tcW w:w="283" w:type="dxa"/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  <w:tc>
          <w:tcPr>
            <w:tcW w:w="284" w:type="dxa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84" w:type="dxa"/>
            <w:shd w:val="clear" w:color="auto" w:fill="auto"/>
          </w:tcPr>
          <w:p w:rsidR="00832B97" w:rsidRPr="00832B97" w:rsidRDefault="00832B97" w:rsidP="00832B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B97" w:rsidRPr="00832B97" w:rsidRDefault="00832B97" w:rsidP="00832B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32,604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461756" w:rsidRPr="00BC1CDF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1756" w:rsidRPr="00BC1CDF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</w:t>
            </w:r>
            <w:r w:rsidRPr="00EA1C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</w:t>
            </w: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7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461756" w:rsidRPr="00EA1C08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5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A05059" w:rsidRPr="00EA1C08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1C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43,563</w:t>
            </w:r>
          </w:p>
        </w:tc>
        <w:tc>
          <w:tcPr>
            <w:tcW w:w="270" w:type="dxa"/>
          </w:tcPr>
          <w:p w:rsidR="00A05059" w:rsidRPr="00AC2D70" w:rsidRDefault="00A05059" w:rsidP="00A0505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15,217</w:t>
            </w:r>
          </w:p>
        </w:tc>
        <w:tc>
          <w:tcPr>
            <w:tcW w:w="283" w:type="dxa"/>
          </w:tcPr>
          <w:p w:rsidR="00A05059" w:rsidRPr="00AC2D70" w:rsidRDefault="00A05059" w:rsidP="00A0505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44,804</w:t>
            </w:r>
          </w:p>
        </w:tc>
        <w:tc>
          <w:tcPr>
            <w:tcW w:w="284" w:type="dxa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284" w:type="dxa"/>
          </w:tcPr>
          <w:p w:rsidR="00A05059" w:rsidRPr="00AC2D70" w:rsidRDefault="00A05059" w:rsidP="00A0505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:rsidR="00A05059" w:rsidRPr="00AC2D70" w:rsidRDefault="00A05059" w:rsidP="00A05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105,231</w:t>
            </w:r>
          </w:p>
        </w:tc>
      </w:tr>
      <w:tr w:rsidR="00EA1C08" w:rsidRPr="00EA1C08" w:rsidTr="006023DE">
        <w:trPr>
          <w:cantSplit/>
        </w:trPr>
        <w:tc>
          <w:tcPr>
            <w:tcW w:w="3403" w:type="dxa"/>
          </w:tcPr>
          <w:p w:rsidR="00461756" w:rsidRPr="00EA1C08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05059" w:rsidRPr="00EA1C0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</w:tcPr>
          <w:p w:rsidR="00461756" w:rsidRPr="00AC2D70" w:rsidRDefault="00832B97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39,791</w:t>
            </w:r>
          </w:p>
        </w:tc>
        <w:tc>
          <w:tcPr>
            <w:tcW w:w="270" w:type="dxa"/>
            <w:tcBorders>
              <w:bottom w:val="nil"/>
            </w:tcBorders>
          </w:tcPr>
          <w:p w:rsidR="00461756" w:rsidRPr="00AC2D7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 w:rsidR="00461756" w:rsidRPr="00AC2D70" w:rsidRDefault="00832B97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14,047</w:t>
            </w:r>
          </w:p>
        </w:tc>
        <w:tc>
          <w:tcPr>
            <w:tcW w:w="283" w:type="dxa"/>
            <w:tcBorders>
              <w:bottom w:val="nil"/>
            </w:tcBorders>
          </w:tcPr>
          <w:p w:rsidR="00461756" w:rsidRPr="00AC2D7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61756" w:rsidRPr="00AC2D70" w:rsidRDefault="00832B97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41,325</w:t>
            </w:r>
          </w:p>
        </w:tc>
        <w:tc>
          <w:tcPr>
            <w:tcW w:w="284" w:type="dxa"/>
            <w:tcBorders>
              <w:bottom w:val="nil"/>
            </w:tcBorders>
          </w:tcPr>
          <w:p w:rsidR="00461756" w:rsidRPr="00AC2D7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461756" w:rsidRPr="00AC2D70" w:rsidRDefault="00832B97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284" w:type="dxa"/>
            <w:tcBorders>
              <w:bottom w:val="nil"/>
            </w:tcBorders>
          </w:tcPr>
          <w:p w:rsidR="00461756" w:rsidRPr="00AC2D7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461756" w:rsidRPr="00AC2D70" w:rsidRDefault="00832B97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96,658</w:t>
            </w:r>
          </w:p>
        </w:tc>
      </w:tr>
    </w:tbl>
    <w:p w:rsidR="007014B3" w:rsidRPr="00EA1C08" w:rsidRDefault="007014B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Pr="00EA1C08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C1CDF" w:rsidRPr="00EA1C08" w:rsidRDefault="00BC1CD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C1B" w:rsidRPr="00EA1C08" w:rsidRDefault="006D54B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br/>
      </w:r>
    </w:p>
    <w:p w:rsidR="00515127" w:rsidRPr="00EA1C08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455D" w:rsidRPr="00EA1C08" w:rsidRDefault="0016493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D54BF" w:rsidRPr="00EA1C08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6363F2" w:rsidRPr="00EA1C08">
        <w:rPr>
          <w:rFonts w:ascii="Angsana New" w:hAnsi="Angsana New"/>
          <w:b/>
          <w:bCs/>
          <w:sz w:val="30"/>
          <w:szCs w:val="30"/>
        </w:rPr>
        <w:t>.</w:t>
      </w:r>
      <w:r w:rsidR="006363F2" w:rsidRPr="00EA1C08">
        <w:rPr>
          <w:rFonts w:ascii="Angsana New" w:hAnsi="Angsana New"/>
          <w:b/>
          <w:bCs/>
          <w:sz w:val="30"/>
          <w:szCs w:val="30"/>
        </w:rPr>
        <w:tab/>
      </w:r>
      <w:r w:rsidR="00A9455D" w:rsidRPr="00EA1C08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 (โปรแกรมคอมพิวเตอร์) - สุทธิ</w:t>
      </w:r>
    </w:p>
    <w:p w:rsidR="00A9455D" w:rsidRPr="00BC1CDF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677" w:type="dxa"/>
        <w:tblInd w:w="108" w:type="dxa"/>
        <w:tblLayout w:type="fixed"/>
        <w:tblLook w:val="000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EA1C08" w:rsidRPr="00EA1C08" w:rsidTr="00CC6F9C">
        <w:trPr>
          <w:cantSplit/>
        </w:trPr>
        <w:tc>
          <w:tcPr>
            <w:tcW w:w="3724" w:type="dxa"/>
          </w:tcPr>
          <w:p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9455D" w:rsidRPr="00EA1C0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EA1C0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1C08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419E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EA1C08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419E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EA1C08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419E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1C08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419E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A9455D" w:rsidRPr="00EA1C08" w:rsidRDefault="00A9455D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50,881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295E2A">
              <w:rPr>
                <w:rFonts w:ascii="Angsana New" w:hAnsi="Angsana New"/>
                <w:sz w:val="30"/>
                <w:szCs w:val="30"/>
              </w:rPr>
              <w:t>,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669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9419E" w:rsidRPr="00295E2A" w:rsidRDefault="00C6770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19,868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E9419E" w:rsidRPr="00295E2A" w:rsidRDefault="000C16EB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9419E" w:rsidRPr="00295E2A" w:rsidRDefault="00C6770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295E2A" w:rsidRPr="00EA1C08" w:rsidTr="00CC6F9C">
        <w:trPr>
          <w:cantSplit/>
        </w:trPr>
        <w:tc>
          <w:tcPr>
            <w:tcW w:w="3724" w:type="dxa"/>
          </w:tcPr>
          <w:p w:rsidR="00295E2A" w:rsidRPr="00EA1C08" w:rsidRDefault="00295E2A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4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</w:t>
            </w:r>
            <w:r w:rsidR="000C16EB">
              <w:rPr>
                <w:rFonts w:ascii="Angsana New" w:hAnsi="Angsana New"/>
                <w:sz w:val="30"/>
                <w:szCs w:val="30"/>
              </w:rPr>
              <w:t>106</w:t>
            </w:r>
            <w:r w:rsidRPr="00295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95E2A" w:rsidRPr="00295E2A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295E2A" w:rsidRPr="00295E2A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4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284" w:type="dxa"/>
          </w:tcPr>
          <w:p w:rsidR="00295E2A" w:rsidRPr="00EA1C08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E2A" w:rsidRPr="00EA1C08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51,0</w:t>
            </w:r>
            <w:r w:rsidR="000C16E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50,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881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295E2A" w:rsidRDefault="00C6770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19,957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49,232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4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295E2A">
              <w:rPr>
                <w:rFonts w:ascii="Angsana New" w:hAnsi="Angsana New"/>
                <w:sz w:val="30"/>
                <w:szCs w:val="30"/>
              </w:rPr>
              <w:t>,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18,800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4</w:t>
            </w:r>
            <w:r w:rsidR="000C16EB">
              <w:rPr>
                <w:rFonts w:ascii="Angsana New" w:hAnsi="Angsana New"/>
                <w:sz w:val="30"/>
                <w:szCs w:val="30"/>
              </w:rPr>
              <w:t>6</w:t>
            </w:r>
            <w:r w:rsidR="006554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295E2A" w:rsidRPr="00EA1C08" w:rsidTr="00CC6F9C">
        <w:trPr>
          <w:cantSplit/>
        </w:trPr>
        <w:tc>
          <w:tcPr>
            <w:tcW w:w="3724" w:type="dxa"/>
          </w:tcPr>
          <w:p w:rsidR="00295E2A" w:rsidRPr="00EA1C08" w:rsidRDefault="00295E2A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4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(3</w:t>
            </w:r>
            <w:r w:rsidR="006023D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95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95E2A" w:rsidRPr="00295E2A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295E2A" w:rsidRPr="00295E2A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E2A" w:rsidRPr="00295E2A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(3</w:t>
            </w:r>
            <w:r w:rsidR="00BC1CD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95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95E2A" w:rsidRPr="00EA1C08" w:rsidRDefault="00295E2A" w:rsidP="00295E2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E2A" w:rsidRPr="00EA1C08" w:rsidRDefault="00295E2A" w:rsidP="00295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49,</w:t>
            </w:r>
            <w:r w:rsidR="0065547E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  <w:tcBorders>
              <w:left w:val="nil"/>
            </w:tcBorders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4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295E2A">
              <w:rPr>
                <w:rFonts w:ascii="Angsana New" w:hAnsi="Angsana New"/>
                <w:sz w:val="30"/>
                <w:szCs w:val="30"/>
              </w:rPr>
              <w:t>,</w:t>
            </w:r>
            <w:r w:rsidRPr="00295E2A">
              <w:rPr>
                <w:rFonts w:ascii="Angsana New" w:hAnsi="Angsana New" w:hint="cs"/>
                <w:sz w:val="30"/>
                <w:szCs w:val="30"/>
                <w:cs/>
              </w:rPr>
              <w:t>232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18,98</w:t>
            </w:r>
            <w:r w:rsidR="00BC1CD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18,800</w:t>
            </w: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CC6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CC6F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A1C08" w:rsidRPr="00EA1C08" w:rsidTr="00CC6F9C">
        <w:trPr>
          <w:cantSplit/>
        </w:trPr>
        <w:tc>
          <w:tcPr>
            <w:tcW w:w="3724" w:type="dxa"/>
          </w:tcPr>
          <w:p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5E2A">
              <w:rPr>
                <w:rFonts w:ascii="Angsana New" w:hAnsi="Angsana New"/>
                <w:bCs/>
                <w:sz w:val="30"/>
                <w:szCs w:val="30"/>
              </w:rPr>
              <w:t>1,41</w:t>
            </w:r>
            <w:r w:rsidR="006023DE" w:rsidRPr="006023D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E9419E" w:rsidRPr="00295E2A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5E2A">
              <w:rPr>
                <w:rFonts w:ascii="Angsana New" w:hAnsi="Angsana New"/>
                <w:bCs/>
                <w:sz w:val="30"/>
                <w:szCs w:val="30"/>
              </w:rPr>
              <w:t>1,649</w:t>
            </w:r>
          </w:p>
        </w:tc>
        <w:tc>
          <w:tcPr>
            <w:tcW w:w="283" w:type="dxa"/>
          </w:tcPr>
          <w:p w:rsidR="00E9419E" w:rsidRPr="00295E2A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9419E" w:rsidRPr="00295E2A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97</w:t>
            </w:r>
            <w:r w:rsidR="00BC1CD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</w:tbl>
    <w:p w:rsidR="00A9455D" w:rsidRPr="00EA1C08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F5FB6" w:rsidRPr="00EA1C08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br w:type="page"/>
      </w:r>
    </w:p>
    <w:p w:rsidR="00FF5FB6" w:rsidRPr="00EA1C08" w:rsidRDefault="00DB12A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6D54BF" w:rsidRPr="00EA1C08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FF5FB6" w:rsidRPr="00EA1C08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FF5FB6" w:rsidRPr="00EA1C0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7B61A2" w:rsidRPr="00EA1C08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C006AF" w:rsidRPr="00EA1C08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7B61A2" w:rsidRPr="00EA1C08">
        <w:rPr>
          <w:rFonts w:ascii="Angsana New" w:hAnsi="Angsana New"/>
          <w:b/>
          <w:bCs/>
          <w:sz w:val="30"/>
          <w:szCs w:val="30"/>
          <w:cs/>
        </w:rPr>
        <w:t>หนี้สินภาษีเงินได้รอการตัดบัญชี</w:t>
      </w:r>
    </w:p>
    <w:p w:rsidR="00FF5FB6" w:rsidRPr="00CB1564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FF5FB6" w:rsidRPr="00EA1C08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</w:t>
      </w:r>
      <w:r w:rsidRPr="00EA1C0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 ณ วันที่</w:t>
      </w:r>
      <w:r w:rsidRPr="00EA1C08">
        <w:rPr>
          <w:rFonts w:ascii="Angsana New" w:hAnsi="Angsana New"/>
          <w:sz w:val="30"/>
          <w:szCs w:val="30"/>
        </w:rPr>
        <w:t xml:space="preserve"> 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006AF" w:rsidRPr="00EA1C08">
        <w:rPr>
          <w:rFonts w:ascii="Angsana New" w:hAnsi="Angsana New" w:hint="cs"/>
          <w:sz w:val="30"/>
          <w:szCs w:val="30"/>
          <w:cs/>
        </w:rPr>
        <w:t>7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2F337C">
        <w:rPr>
          <w:rFonts w:ascii="Angsana New" w:hAnsi="Angsana New"/>
          <w:sz w:val="30"/>
          <w:szCs w:val="30"/>
        </w:rPr>
        <w:t xml:space="preserve">6 </w:t>
      </w:r>
      <w:r w:rsidRPr="00EA1C08">
        <w:rPr>
          <w:rFonts w:ascii="Angsana New" w:hAnsi="Angsana New"/>
          <w:sz w:val="30"/>
          <w:szCs w:val="30"/>
          <w:cs/>
        </w:rPr>
        <w:t>ประกอบด้วย</w:t>
      </w:r>
      <w:r w:rsidR="006D54BF" w:rsidRPr="00EA1C08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:rsidR="00FF5FB6" w:rsidRPr="00CB1564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81" w:type="dxa"/>
        <w:tblInd w:w="108" w:type="dxa"/>
        <w:tblBorders>
          <w:bottom w:val="double" w:sz="4" w:space="0" w:color="auto"/>
        </w:tblBorders>
        <w:tblLayout w:type="fixed"/>
        <w:tblLook w:val="0000"/>
      </w:tblPr>
      <w:tblGrid>
        <w:gridCol w:w="4395"/>
        <w:gridCol w:w="1134"/>
        <w:gridCol w:w="269"/>
        <w:gridCol w:w="1148"/>
        <w:gridCol w:w="283"/>
        <w:gridCol w:w="1135"/>
        <w:gridCol w:w="270"/>
        <w:gridCol w:w="1147"/>
      </w:tblGrid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:rsidR="00C006AF" w:rsidRPr="00EA1C08" w:rsidRDefault="00C006AF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006AF" w:rsidRPr="00EA1C08" w:rsidRDefault="00C006AF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left w:val="nil"/>
            </w:tcBorders>
          </w:tcPr>
          <w:p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รายจ่ายหรือหนี้สินทางภาษี</w:t>
            </w:r>
          </w:p>
        </w:tc>
        <w:tc>
          <w:tcPr>
            <w:tcW w:w="1134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:rsidR="00C006AF" w:rsidRPr="00BC5587" w:rsidRDefault="000979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5,476</w:t>
            </w:r>
          </w:p>
        </w:tc>
        <w:tc>
          <w:tcPr>
            <w:tcW w:w="269" w:type="dxa"/>
          </w:tcPr>
          <w:p w:rsidR="00C006AF" w:rsidRPr="00BC5587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6,286</w:t>
            </w:r>
          </w:p>
        </w:tc>
        <w:tc>
          <w:tcPr>
            <w:tcW w:w="283" w:type="dxa"/>
          </w:tcPr>
          <w:p w:rsidR="00C006AF" w:rsidRPr="00BC5587" w:rsidRDefault="00C006AF" w:rsidP="004B54C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BC5587" w:rsidRDefault="000979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3,507</w:t>
            </w: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4,292</w:t>
            </w: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C006AF" w:rsidRPr="00BC5587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006AF" w:rsidRPr="00BC5587" w:rsidRDefault="00C006AF" w:rsidP="004B54C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:rsidR="00C006AF" w:rsidRPr="00BC5587" w:rsidRDefault="00BC558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4,587</w:t>
            </w:r>
          </w:p>
        </w:tc>
        <w:tc>
          <w:tcPr>
            <w:tcW w:w="269" w:type="dxa"/>
          </w:tcPr>
          <w:p w:rsidR="00C006AF" w:rsidRPr="00BC5587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4,950</w:t>
            </w:r>
          </w:p>
        </w:tc>
        <w:tc>
          <w:tcPr>
            <w:tcW w:w="283" w:type="dxa"/>
          </w:tcPr>
          <w:p w:rsidR="00C006AF" w:rsidRPr="00BC5587" w:rsidRDefault="00C006AF" w:rsidP="004B54C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BC5587" w:rsidRDefault="00BC558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1,699</w:t>
            </w: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1,755</w:t>
            </w:r>
          </w:p>
        </w:tc>
      </w:tr>
      <w:tr w:rsidR="00EA1C08" w:rsidRPr="00EA1C08" w:rsidTr="004B54CC">
        <w:trPr>
          <w:cantSplit/>
        </w:trPr>
        <w:tc>
          <w:tcPr>
            <w:tcW w:w="4395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C006AF" w:rsidRPr="00BC5587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006AF" w:rsidRPr="00BC5587" w:rsidRDefault="00C006AF" w:rsidP="004B54C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006AF" w:rsidRPr="00BC5587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  <w:vAlign w:val="center"/>
          </w:tcPr>
          <w:p w:rsidR="00CB1564" w:rsidRPr="00BC1CDF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BC1CDF">
              <w:rPr>
                <w:rFonts w:ascii="Angsana New" w:hAnsi="Angsana New"/>
                <w:bCs/>
                <w:sz w:val="28"/>
                <w:szCs w:val="28"/>
              </w:rPr>
              <w:t>3,</w:t>
            </w:r>
            <w:r w:rsidRPr="00BC1CDF">
              <w:rPr>
                <w:rFonts w:ascii="Angsana New" w:hAnsi="Angsana New" w:hint="cs"/>
                <w:b/>
                <w:sz w:val="28"/>
                <w:szCs w:val="28"/>
                <w:cs/>
              </w:rPr>
              <w:t>48</w:t>
            </w:r>
            <w:r w:rsidRPr="00BC1CDF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:rsidR="00CB1564" w:rsidRPr="00BC5587" w:rsidRDefault="00CB1564" w:rsidP="00CB15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B1564" w:rsidRPr="00BC558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83" w:type="dxa"/>
          </w:tcPr>
          <w:p w:rsidR="00CB1564" w:rsidRPr="00BC5587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:rsidR="00CB1564" w:rsidRPr="00BC558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16,745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14,696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11,270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10,133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51,182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37,590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32,243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20,032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1,089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988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10,307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1,183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810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94,546</w:t>
            </w:r>
          </w:p>
        </w:tc>
        <w:tc>
          <w:tcPr>
            <w:tcW w:w="269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80,201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49,753</w:t>
            </w:r>
          </w:p>
        </w:tc>
        <w:tc>
          <w:tcPr>
            <w:tcW w:w="270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38,337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  <w:tcBorders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CB1564" w:rsidRPr="00CB1564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รายได้หรือสินทรัพย์ทางภาษี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6,438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36,901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2,578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  <w:tcBorders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  <w:tcBorders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6,886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39,927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CB1564" w:rsidRPr="00EA1C08" w:rsidTr="004B54CC">
        <w:trPr>
          <w:cantSplit/>
        </w:trPr>
        <w:tc>
          <w:tcPr>
            <w:tcW w:w="4395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A1C0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37,660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40,274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1564" w:rsidRPr="00097997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1,590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</w:rPr>
              <w:t>17,620</w:t>
            </w:r>
          </w:p>
        </w:tc>
      </w:tr>
    </w:tbl>
    <w:p w:rsidR="00D45C4D" w:rsidRPr="00EA1C08" w:rsidRDefault="00D45C4D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06AF" w:rsidRPr="00EA1C08" w:rsidRDefault="00C006AF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E2129" w:rsidRPr="00EA1C08" w:rsidRDefault="007C1DBB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D54BF" w:rsidRPr="00EA1C08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DE28A6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เงินกู้ยืมจากสถาบันการเงิน </w:t>
      </w:r>
    </w:p>
    <w:p w:rsidR="000E2129" w:rsidRPr="000C16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DE28A6" w:rsidRPr="00EA1C08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:rsidR="00DE28A6" w:rsidRPr="000C16EB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E2129" w:rsidRPr="00EA1C08" w:rsidRDefault="000E2129" w:rsidP="000E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6</w:t>
      </w:r>
      <w:r w:rsidR="00164933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</w:t>
      </w:r>
      <w:r w:rsidR="00166A78" w:rsidRPr="00EA1C08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0E2129" w:rsidRPr="000C16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-34" w:type="dxa"/>
        <w:tblLook w:val="04A0"/>
      </w:tblPr>
      <w:tblGrid>
        <w:gridCol w:w="4253"/>
        <w:gridCol w:w="1275"/>
        <w:gridCol w:w="284"/>
        <w:gridCol w:w="1276"/>
        <w:gridCol w:w="283"/>
        <w:gridCol w:w="1276"/>
        <w:gridCol w:w="283"/>
        <w:gridCol w:w="1276"/>
      </w:tblGrid>
      <w:tr w:rsidR="00EA1C08" w:rsidRPr="00EA1C08" w:rsidTr="000E1804">
        <w:tc>
          <w:tcPr>
            <w:tcW w:w="4253" w:type="dxa"/>
          </w:tcPr>
          <w:p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:rsidR="007018DB" w:rsidRPr="00EA1C08" w:rsidRDefault="007018DB" w:rsidP="005D0BBA">
            <w:pPr>
              <w:pStyle w:val="BodyText3"/>
              <w:jc w:val="center"/>
              <w:rPr>
                <w:cs/>
              </w:rPr>
            </w:pPr>
            <w:r w:rsidRPr="00EA1C08">
              <w:rPr>
                <w:rFonts w:hint="cs"/>
                <w:cs/>
              </w:rPr>
              <w:t>พันบาท</w:t>
            </w:r>
          </w:p>
        </w:tc>
      </w:tr>
      <w:tr w:rsidR="00EA1C08" w:rsidRPr="00EA1C08" w:rsidTr="000E1804">
        <w:tc>
          <w:tcPr>
            <w:tcW w:w="4253" w:type="dxa"/>
          </w:tcPr>
          <w:p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018DB" w:rsidRPr="00EA1C08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18DB" w:rsidRPr="00EA1C08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:rsidTr="000E1804">
        <w:tc>
          <w:tcPr>
            <w:tcW w:w="4253" w:type="dxa"/>
          </w:tcPr>
          <w:p w:rsidR="00164933" w:rsidRPr="00EA1C08" w:rsidRDefault="00164933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1C08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1C08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0E1804">
        <w:tc>
          <w:tcPr>
            <w:tcW w:w="4253" w:type="dxa"/>
          </w:tcPr>
          <w:p w:rsidR="00C70222" w:rsidRPr="00EA1C08" w:rsidRDefault="00C70222" w:rsidP="000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</w:tcPr>
          <w:p w:rsidR="00C70222" w:rsidRPr="00F0789F" w:rsidRDefault="00F0789F" w:rsidP="00C70222">
            <w:pPr>
              <w:pStyle w:val="BodyText3"/>
              <w:ind w:right="137"/>
              <w:jc w:val="right"/>
            </w:pPr>
            <w:r w:rsidRPr="00F0789F">
              <w:t>80,350</w:t>
            </w:r>
          </w:p>
        </w:tc>
        <w:tc>
          <w:tcPr>
            <w:tcW w:w="284" w:type="dxa"/>
          </w:tcPr>
          <w:p w:rsidR="00C70222" w:rsidRPr="00EA1C08" w:rsidRDefault="00C70222" w:rsidP="00C7022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</w:pPr>
            <w:r w:rsidRPr="00EA1C08">
              <w:t>80,350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C70222" w:rsidRPr="001D0027" w:rsidRDefault="001D0027" w:rsidP="00C70222">
            <w:pPr>
              <w:pStyle w:val="BodyText3"/>
              <w:ind w:right="137"/>
              <w:jc w:val="right"/>
            </w:pPr>
            <w:r w:rsidRPr="001D0027">
              <w:t>50,000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</w:pPr>
            <w:r w:rsidRPr="00EA1C08">
              <w:t>5</w:t>
            </w:r>
            <w:r w:rsidRPr="00EA1C08">
              <w:rPr>
                <w:rFonts w:hint="cs"/>
              </w:rPr>
              <w:t>0</w:t>
            </w:r>
            <w:r w:rsidRPr="00EA1C08">
              <w:t>,0</w:t>
            </w:r>
            <w:r w:rsidRPr="00EA1C08">
              <w:rPr>
                <w:rFonts w:hint="cs"/>
              </w:rPr>
              <w:t>0</w:t>
            </w:r>
            <w:r w:rsidRPr="00EA1C08">
              <w:t>0</w:t>
            </w:r>
          </w:p>
        </w:tc>
      </w:tr>
      <w:tr w:rsidR="00EA1C08" w:rsidRPr="00EA1C08" w:rsidTr="000E1804">
        <w:tc>
          <w:tcPr>
            <w:tcW w:w="4253" w:type="dxa"/>
          </w:tcPr>
          <w:p w:rsidR="00C70222" w:rsidRPr="00EA1C08" w:rsidRDefault="00C70222" w:rsidP="000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(ทรัสต์รีซีทและตั๋วสัญญาใช้เงิน)</w:t>
            </w:r>
          </w:p>
        </w:tc>
        <w:tc>
          <w:tcPr>
            <w:tcW w:w="1275" w:type="dxa"/>
          </w:tcPr>
          <w:p w:rsidR="00C70222" w:rsidRPr="00F0789F" w:rsidRDefault="00F0789F" w:rsidP="00C70222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6</w:t>
            </w:r>
            <w:r w:rsidR="00CB1564">
              <w:t>3</w:t>
            </w:r>
            <w:r w:rsidRPr="00F0789F">
              <w:t>5,207</w:t>
            </w:r>
          </w:p>
        </w:tc>
        <w:tc>
          <w:tcPr>
            <w:tcW w:w="284" w:type="dxa"/>
          </w:tcPr>
          <w:p w:rsidR="00C70222" w:rsidRPr="00EA1C08" w:rsidRDefault="00C70222" w:rsidP="00C7022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  <w:rPr>
                <w:cs/>
              </w:rPr>
            </w:pPr>
            <w:r w:rsidRPr="00EA1C08">
              <w:t>679,207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6" w:type="dxa"/>
          </w:tcPr>
          <w:p w:rsidR="00C70222" w:rsidRPr="001D0027" w:rsidRDefault="001D0027" w:rsidP="00C70222">
            <w:pPr>
              <w:pStyle w:val="BodyText3"/>
              <w:ind w:right="137"/>
              <w:jc w:val="right"/>
              <w:rPr>
                <w:cs/>
              </w:rPr>
            </w:pPr>
            <w:r w:rsidRPr="001D0027">
              <w:t>5</w:t>
            </w:r>
            <w:r w:rsidR="00CB1564">
              <w:t>9</w:t>
            </w:r>
            <w:r w:rsidRPr="001D0027">
              <w:t>5,000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  <w:rPr>
                <w:cs/>
              </w:rPr>
            </w:pPr>
            <w:r w:rsidRPr="00EA1C08">
              <w:rPr>
                <w:rFonts w:hint="cs"/>
              </w:rPr>
              <w:t>6</w:t>
            </w:r>
            <w:r w:rsidRPr="00EA1C08">
              <w:t>09,000</w:t>
            </w:r>
          </w:p>
        </w:tc>
      </w:tr>
      <w:tr w:rsidR="00EA1C08" w:rsidRPr="00EA1C08" w:rsidTr="000E1804">
        <w:tc>
          <w:tcPr>
            <w:tcW w:w="4253" w:type="dxa"/>
          </w:tcPr>
          <w:p w:rsidR="00C70222" w:rsidRPr="00EA1C08" w:rsidRDefault="00C70222" w:rsidP="000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หนังสือค้ำประกันและอาวัลตั๋วเงิน</w:t>
            </w:r>
          </w:p>
        </w:tc>
        <w:tc>
          <w:tcPr>
            <w:tcW w:w="1275" w:type="dxa"/>
          </w:tcPr>
          <w:p w:rsidR="00C70222" w:rsidRPr="00F0789F" w:rsidRDefault="00CB1564" w:rsidP="00C70222">
            <w:pPr>
              <w:pStyle w:val="BodyText3"/>
              <w:ind w:right="137"/>
              <w:jc w:val="right"/>
            </w:pPr>
            <w:r>
              <w:t>374</w:t>
            </w:r>
            <w:r w:rsidR="00F0789F" w:rsidRPr="00F0789F">
              <w:t>,793</w:t>
            </w:r>
          </w:p>
        </w:tc>
        <w:tc>
          <w:tcPr>
            <w:tcW w:w="284" w:type="dxa"/>
          </w:tcPr>
          <w:p w:rsidR="00C70222" w:rsidRPr="00EA1C08" w:rsidRDefault="00C70222" w:rsidP="00C7022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70222" w:rsidRPr="00EA1C08" w:rsidRDefault="00CB1564" w:rsidP="00C70222">
            <w:pPr>
              <w:pStyle w:val="BodyText3"/>
              <w:ind w:right="137"/>
              <w:jc w:val="right"/>
            </w:pPr>
            <w:r>
              <w:t>294</w:t>
            </w:r>
            <w:r w:rsidR="00C70222" w:rsidRPr="00EA1C08">
              <w:t>,293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C70222" w:rsidRPr="001D0027" w:rsidRDefault="001D0027" w:rsidP="00C70222">
            <w:pPr>
              <w:pStyle w:val="BodyText3"/>
              <w:ind w:right="137"/>
              <w:jc w:val="right"/>
            </w:pPr>
            <w:r w:rsidRPr="001D0027">
              <w:t>3</w:t>
            </w:r>
            <w:r w:rsidR="00CB1564">
              <w:t>3</w:t>
            </w:r>
            <w:r w:rsidRPr="001D0027">
              <w:t>0,000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pStyle w:val="BodyText3"/>
              <w:ind w:right="137"/>
              <w:jc w:val="right"/>
            </w:pPr>
            <w:r w:rsidRPr="00EA1C08">
              <w:t>2</w:t>
            </w:r>
            <w:r w:rsidRPr="00EA1C08">
              <w:rPr>
                <w:rFonts w:hint="cs"/>
              </w:rPr>
              <w:t>50</w:t>
            </w:r>
            <w:r w:rsidRPr="00EA1C08">
              <w:t>,000</w:t>
            </w:r>
          </w:p>
        </w:tc>
      </w:tr>
      <w:tr w:rsidR="00CB1564" w:rsidRPr="00EA1C08" w:rsidTr="000E1804">
        <w:tc>
          <w:tcPr>
            <w:tcW w:w="4253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75" w:type="dxa"/>
          </w:tcPr>
          <w:p w:rsidR="00CB1564" w:rsidRDefault="00CB1564" w:rsidP="00CB1564">
            <w:pPr>
              <w:pStyle w:val="BodyText3"/>
              <w:ind w:right="137"/>
              <w:jc w:val="right"/>
            </w:pPr>
            <w:r>
              <w:t>30,000</w:t>
            </w:r>
          </w:p>
        </w:tc>
        <w:tc>
          <w:tcPr>
            <w:tcW w:w="284" w:type="dxa"/>
          </w:tcPr>
          <w:p w:rsidR="00CB1564" w:rsidRPr="00EA1C08" w:rsidRDefault="00CB1564" w:rsidP="00CB156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B1564" w:rsidRPr="00EA1C08" w:rsidRDefault="00CB1564" w:rsidP="00CB1564">
            <w:pPr>
              <w:pStyle w:val="BodyText3"/>
              <w:ind w:right="137"/>
              <w:jc w:val="right"/>
            </w:pPr>
            <w:r>
              <w:t>30,000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B1564" w:rsidRPr="00CB1564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CB1564" w:rsidRPr="00EA1C08" w:rsidTr="000E1804">
        <w:tc>
          <w:tcPr>
            <w:tcW w:w="4253" w:type="dxa"/>
          </w:tcPr>
          <w:p w:rsidR="00CB1564" w:rsidRPr="00EA1C08" w:rsidRDefault="00CB1564" w:rsidP="00CB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B1564" w:rsidRPr="00F0789F" w:rsidRDefault="00CB1564" w:rsidP="00CB1564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1,120,350</w:t>
            </w:r>
          </w:p>
        </w:tc>
        <w:tc>
          <w:tcPr>
            <w:tcW w:w="284" w:type="dxa"/>
          </w:tcPr>
          <w:p w:rsidR="00CB1564" w:rsidRPr="00EA1C08" w:rsidRDefault="00CB1564" w:rsidP="00CB156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1564" w:rsidRPr="00EA1C08" w:rsidRDefault="00CB1564" w:rsidP="00CB1564">
            <w:pPr>
              <w:pStyle w:val="BodyText3"/>
              <w:ind w:right="137"/>
              <w:jc w:val="right"/>
              <w:rPr>
                <w:cs/>
              </w:rPr>
            </w:pPr>
            <w:r w:rsidRPr="00EA1C08">
              <w:rPr>
                <w:rFonts w:hint="cs"/>
              </w:rPr>
              <w:t>1</w:t>
            </w:r>
            <w:r w:rsidRPr="00EA1C08">
              <w:rPr>
                <w:rFonts w:hint="cs"/>
                <w:cs/>
              </w:rPr>
              <w:t>,</w:t>
            </w:r>
            <w:r w:rsidRPr="00EA1C08">
              <w:t>083,850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1564" w:rsidRPr="001D0027" w:rsidRDefault="00CB1564" w:rsidP="00CB1564">
            <w:pPr>
              <w:pStyle w:val="BodyText3"/>
              <w:ind w:right="137"/>
              <w:jc w:val="right"/>
            </w:pPr>
            <w:r w:rsidRPr="001D0027">
              <w:t>975,000</w:t>
            </w:r>
          </w:p>
        </w:tc>
        <w:tc>
          <w:tcPr>
            <w:tcW w:w="283" w:type="dxa"/>
          </w:tcPr>
          <w:p w:rsidR="00CB1564" w:rsidRPr="00EA1C08" w:rsidRDefault="00CB1564" w:rsidP="00CB156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1564" w:rsidRPr="00EA1C08" w:rsidRDefault="00CB1564" w:rsidP="00CB1564">
            <w:pPr>
              <w:pStyle w:val="BodyText3"/>
              <w:ind w:right="137"/>
              <w:jc w:val="right"/>
            </w:pPr>
            <w:r w:rsidRPr="00EA1C08">
              <w:rPr>
                <w:rFonts w:hint="cs"/>
              </w:rPr>
              <w:t>9</w:t>
            </w:r>
            <w:r w:rsidRPr="00EA1C08">
              <w:t>09,000</w:t>
            </w:r>
          </w:p>
        </w:tc>
      </w:tr>
    </w:tbl>
    <w:p w:rsidR="00041582" w:rsidRPr="000C16EB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D5F8D" w:rsidRDefault="007213F9" w:rsidP="00AD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3B0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3B0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AD5F8D" w:rsidRPr="00EA1C08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="00AD5F8D" w:rsidRPr="00EA1C08">
        <w:rPr>
          <w:rFonts w:ascii="Angsana New" w:hAnsi="Angsana New"/>
          <w:sz w:val="30"/>
          <w:szCs w:val="30"/>
        </w:rPr>
        <w:t xml:space="preserve"> MOR </w:t>
      </w:r>
      <w:r w:rsidR="006D216F" w:rsidRPr="00EA1C08">
        <w:rPr>
          <w:rFonts w:ascii="Angsana New" w:hAnsi="Angsana New" w:hint="cs"/>
          <w:sz w:val="30"/>
          <w:szCs w:val="30"/>
          <w:cs/>
        </w:rPr>
        <w:t>ถึง</w:t>
      </w:r>
      <w:r w:rsidR="00AD5F8D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AD5F8D" w:rsidRPr="00EA1C08">
        <w:rPr>
          <w:rFonts w:ascii="Angsana New" w:hAnsi="Angsana New"/>
          <w:sz w:val="30"/>
          <w:szCs w:val="30"/>
        </w:rPr>
        <w:t>MO</w:t>
      </w:r>
      <w:r w:rsidR="00AD5F8D" w:rsidRPr="001D0027">
        <w:rPr>
          <w:rFonts w:ascii="Angsana New" w:hAnsi="Angsana New"/>
          <w:sz w:val="30"/>
          <w:szCs w:val="30"/>
        </w:rPr>
        <w:t xml:space="preserve">R </w:t>
      </w:r>
      <w:r w:rsidR="006D216F" w:rsidRPr="001D0027">
        <w:rPr>
          <w:rFonts w:ascii="Angsana New" w:hAnsi="Angsana New" w:hint="cs"/>
          <w:sz w:val="30"/>
          <w:szCs w:val="30"/>
          <w:cs/>
        </w:rPr>
        <w:t>ลบร้อยละ</w:t>
      </w:r>
      <w:r w:rsidR="00CB1564">
        <w:rPr>
          <w:rFonts w:ascii="Angsana New" w:hAnsi="Angsana New"/>
          <w:sz w:val="30"/>
          <w:szCs w:val="30"/>
        </w:rPr>
        <w:t xml:space="preserve"> 2.</w:t>
      </w:r>
      <w:r w:rsidR="00EA5A97">
        <w:rPr>
          <w:rFonts w:ascii="Angsana New" w:hAnsi="Angsana New" w:hint="cs"/>
          <w:sz w:val="30"/>
          <w:szCs w:val="30"/>
          <w:cs/>
        </w:rPr>
        <w:t>3</w:t>
      </w:r>
      <w:r w:rsidR="00CB1564">
        <w:rPr>
          <w:rFonts w:ascii="Angsana New" w:hAnsi="Angsana New"/>
          <w:sz w:val="30"/>
          <w:szCs w:val="30"/>
        </w:rPr>
        <w:t xml:space="preserve"> </w:t>
      </w:r>
      <w:r w:rsidR="00CB1564">
        <w:rPr>
          <w:rFonts w:ascii="Angsana New" w:hAnsi="Angsana New" w:hint="cs"/>
          <w:sz w:val="30"/>
          <w:szCs w:val="30"/>
          <w:cs/>
        </w:rPr>
        <w:t>ถึงร้อยละ</w:t>
      </w:r>
      <w:r w:rsidR="006D216F" w:rsidRPr="001D0027">
        <w:rPr>
          <w:rFonts w:ascii="Angsana New" w:hAnsi="Angsana New" w:hint="cs"/>
          <w:sz w:val="30"/>
          <w:szCs w:val="30"/>
          <w:cs/>
        </w:rPr>
        <w:t xml:space="preserve"> </w:t>
      </w:r>
      <w:r w:rsidR="00DB12AA" w:rsidRPr="001D0027">
        <w:rPr>
          <w:rFonts w:ascii="Angsana New" w:hAnsi="Angsana New" w:hint="cs"/>
          <w:sz w:val="30"/>
          <w:szCs w:val="30"/>
        </w:rPr>
        <w:t>2</w:t>
      </w:r>
      <w:r w:rsidR="00AD5F8D" w:rsidRPr="001D0027">
        <w:rPr>
          <w:rFonts w:ascii="Angsana New" w:hAnsi="Angsana New" w:hint="cs"/>
          <w:sz w:val="30"/>
          <w:szCs w:val="30"/>
          <w:cs/>
        </w:rPr>
        <w:t>.</w:t>
      </w:r>
      <w:r w:rsidR="00DB12AA" w:rsidRPr="001D0027">
        <w:rPr>
          <w:rFonts w:ascii="Angsana New" w:hAnsi="Angsana New" w:hint="cs"/>
          <w:sz w:val="30"/>
          <w:szCs w:val="30"/>
        </w:rPr>
        <w:t>5</w:t>
      </w:r>
      <w:r w:rsidR="00AD5F8D" w:rsidRPr="001D0027">
        <w:rPr>
          <w:rFonts w:ascii="Angsana New" w:hAnsi="Angsana New" w:hint="cs"/>
          <w:sz w:val="30"/>
          <w:szCs w:val="30"/>
          <w:cs/>
        </w:rPr>
        <w:t xml:space="preserve"> </w:t>
      </w:r>
      <w:r w:rsidR="007D5AD8" w:rsidRPr="001D0027">
        <w:rPr>
          <w:rFonts w:ascii="Angsana New" w:hAnsi="Angsana New" w:hint="cs"/>
          <w:sz w:val="30"/>
          <w:szCs w:val="30"/>
          <w:cs/>
        </w:rPr>
        <w:t>ต่อปี</w:t>
      </w:r>
      <w:r w:rsidR="007D5AD8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AD5F8D" w:rsidRPr="00EA1C08">
        <w:rPr>
          <w:rFonts w:ascii="Angsana New" w:hAnsi="Angsana New" w:hint="cs"/>
          <w:sz w:val="30"/>
          <w:szCs w:val="30"/>
          <w:cs/>
        </w:rPr>
        <w:t xml:space="preserve">ตั๋วสัญญาใช้เงินมีอัตราดอกเบี้ยเท่ากับ </w:t>
      </w:r>
      <w:r w:rsidR="00AD5F8D" w:rsidRPr="00EA1C08">
        <w:rPr>
          <w:rFonts w:ascii="Angsana New" w:hAnsi="Angsana New"/>
          <w:sz w:val="30"/>
          <w:szCs w:val="30"/>
        </w:rPr>
        <w:t>MMR</w:t>
      </w:r>
      <w:r w:rsidR="00320BD8">
        <w:rPr>
          <w:rFonts w:ascii="Angsana New" w:hAnsi="Angsana New"/>
          <w:sz w:val="30"/>
          <w:szCs w:val="30"/>
        </w:rPr>
        <w:t xml:space="preserve">, MOR </w:t>
      </w:r>
      <w:r w:rsidR="00010829">
        <w:rPr>
          <w:rFonts w:ascii="Angsana New" w:hAnsi="Angsana New" w:hint="cs"/>
          <w:sz w:val="30"/>
          <w:szCs w:val="30"/>
          <w:cs/>
        </w:rPr>
        <w:t xml:space="preserve">เฉลี่ยธนาคารในประเทศ </w:t>
      </w:r>
      <w:r w:rsidR="00C47B10">
        <w:rPr>
          <w:rFonts w:ascii="Angsana New" w:hAnsi="Angsana New"/>
          <w:sz w:val="30"/>
          <w:szCs w:val="30"/>
        </w:rPr>
        <w:t>4</w:t>
      </w:r>
      <w:r w:rsidR="00010829">
        <w:rPr>
          <w:rFonts w:ascii="Angsana New" w:hAnsi="Angsana New" w:hint="cs"/>
          <w:sz w:val="30"/>
          <w:szCs w:val="30"/>
          <w:cs/>
        </w:rPr>
        <w:t xml:space="preserve"> แห่ง</w:t>
      </w:r>
      <w:r w:rsidR="00320BD8" w:rsidRPr="001D0027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320BD8" w:rsidRPr="001D0027">
        <w:rPr>
          <w:rFonts w:ascii="Angsana New" w:hAnsi="Angsana New" w:hint="cs"/>
          <w:sz w:val="30"/>
          <w:szCs w:val="30"/>
        </w:rPr>
        <w:t>2</w:t>
      </w:r>
      <w:r w:rsidR="00320BD8" w:rsidRPr="001D0027">
        <w:rPr>
          <w:rFonts w:ascii="Angsana New" w:hAnsi="Angsana New" w:hint="cs"/>
          <w:sz w:val="30"/>
          <w:szCs w:val="30"/>
          <w:cs/>
        </w:rPr>
        <w:t>.</w:t>
      </w:r>
      <w:r w:rsidR="00C47B10">
        <w:rPr>
          <w:rFonts w:ascii="Angsana New" w:hAnsi="Angsana New"/>
          <w:sz w:val="30"/>
          <w:szCs w:val="30"/>
        </w:rPr>
        <w:t>4</w:t>
      </w:r>
      <w:r w:rsidR="00320BD8" w:rsidRPr="001D0027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AD5F8D" w:rsidRPr="00EA1C08">
        <w:rPr>
          <w:rFonts w:ascii="Angsana New" w:hAnsi="Angsana New"/>
          <w:sz w:val="30"/>
          <w:szCs w:val="30"/>
        </w:rPr>
        <w:t xml:space="preserve"> </w:t>
      </w:r>
      <w:r w:rsidR="00AD5F8D" w:rsidRPr="00EA1C08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5F8D" w:rsidRPr="00EA1C08">
        <w:rPr>
          <w:rFonts w:ascii="Angsana New" w:hAnsi="Angsana New"/>
          <w:sz w:val="30"/>
          <w:szCs w:val="30"/>
        </w:rPr>
        <w:t xml:space="preserve">MLR </w:t>
      </w:r>
      <w:r w:rsidR="00AD5F8D" w:rsidRPr="00EA1C08">
        <w:rPr>
          <w:rFonts w:ascii="Angsana New" w:hAnsi="Angsana New" w:hint="cs"/>
          <w:sz w:val="30"/>
          <w:szCs w:val="30"/>
          <w:cs/>
        </w:rPr>
        <w:t>ลบ</w:t>
      </w:r>
      <w:r w:rsidR="00AD5F8D" w:rsidRPr="001D002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AD5F8D" w:rsidRPr="001D0027">
        <w:rPr>
          <w:rFonts w:ascii="Angsana New" w:hAnsi="Angsana New"/>
          <w:sz w:val="30"/>
          <w:szCs w:val="30"/>
        </w:rPr>
        <w:t>1</w:t>
      </w:r>
      <w:r w:rsidR="00AD5F8D" w:rsidRPr="001D0027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DB12AA" w:rsidRPr="001D0027">
        <w:rPr>
          <w:rFonts w:ascii="Angsana New" w:hAnsi="Angsana New" w:hint="cs"/>
          <w:sz w:val="30"/>
          <w:szCs w:val="30"/>
        </w:rPr>
        <w:t>3</w:t>
      </w:r>
      <w:r w:rsidR="00AD5F8D" w:rsidRPr="001D0027">
        <w:rPr>
          <w:rFonts w:ascii="Angsana New" w:hAnsi="Angsana New" w:hint="cs"/>
          <w:sz w:val="30"/>
          <w:szCs w:val="30"/>
          <w:cs/>
        </w:rPr>
        <w:t xml:space="preserve"> ต่อ</w:t>
      </w:r>
      <w:r w:rsidR="00AD5F8D" w:rsidRPr="00EA1C08">
        <w:rPr>
          <w:rFonts w:ascii="Angsana New" w:hAnsi="Angsana New" w:hint="cs"/>
          <w:sz w:val="30"/>
          <w:szCs w:val="30"/>
          <w:cs/>
        </w:rPr>
        <w:t>ปี</w:t>
      </w:r>
      <w:r w:rsidR="004F0A38" w:rsidRPr="00EA1C08">
        <w:rPr>
          <w:rFonts w:ascii="Angsana New" w:hAnsi="Angsana New" w:hint="cs"/>
          <w:sz w:val="30"/>
          <w:szCs w:val="30"/>
          <w:cs/>
        </w:rPr>
        <w:t xml:space="preserve"> ทรัสต์รีซีท</w:t>
      </w:r>
      <w:r w:rsidR="006D216F" w:rsidRPr="00EA1C08">
        <w:rPr>
          <w:rFonts w:ascii="Angsana New" w:hAnsi="Angsana New" w:hint="cs"/>
          <w:sz w:val="30"/>
          <w:szCs w:val="30"/>
          <w:cs/>
        </w:rPr>
        <w:t>มี</w:t>
      </w:r>
      <w:r w:rsidR="004F0A38" w:rsidRPr="00EA1C08">
        <w:rPr>
          <w:rFonts w:ascii="Angsana New" w:hAnsi="Angsana New" w:hint="cs"/>
          <w:sz w:val="30"/>
          <w:szCs w:val="30"/>
          <w:cs/>
        </w:rPr>
        <w:t>อัต</w:t>
      </w:r>
      <w:r w:rsidR="004F0A38" w:rsidRPr="001D0027">
        <w:rPr>
          <w:rFonts w:ascii="Angsana New" w:hAnsi="Angsana New" w:hint="cs"/>
          <w:sz w:val="30"/>
          <w:szCs w:val="30"/>
          <w:cs/>
        </w:rPr>
        <w:t>ราดอกเบี้ยร้อยละ</w:t>
      </w:r>
      <w:r w:rsidR="00BB1C08" w:rsidRPr="001D0027">
        <w:rPr>
          <w:rFonts w:ascii="Angsana New" w:hAnsi="Angsana New" w:hint="cs"/>
          <w:sz w:val="30"/>
          <w:szCs w:val="30"/>
          <w:cs/>
        </w:rPr>
        <w:t xml:space="preserve"> </w:t>
      </w:r>
      <w:r w:rsidR="00066D28" w:rsidRPr="001D0027">
        <w:rPr>
          <w:rFonts w:ascii="Angsana New" w:hAnsi="Angsana New"/>
          <w:sz w:val="30"/>
          <w:szCs w:val="30"/>
        </w:rPr>
        <w:t>4.</w:t>
      </w:r>
      <w:r w:rsidR="001D0027" w:rsidRPr="001D0027">
        <w:rPr>
          <w:rFonts w:ascii="Angsana New" w:hAnsi="Angsana New"/>
          <w:sz w:val="30"/>
          <w:szCs w:val="30"/>
        </w:rPr>
        <w:t>29</w:t>
      </w:r>
      <w:r w:rsidR="00EC2CCB" w:rsidRPr="001D0027">
        <w:rPr>
          <w:rFonts w:ascii="Angsana New" w:hAnsi="Angsana New" w:hint="cs"/>
          <w:sz w:val="30"/>
          <w:szCs w:val="30"/>
          <w:cs/>
        </w:rPr>
        <w:t xml:space="preserve"> </w:t>
      </w:r>
      <w:r w:rsidR="00BB1C08" w:rsidRPr="001D0027">
        <w:rPr>
          <w:rFonts w:ascii="Angsana New" w:hAnsi="Angsana New" w:hint="cs"/>
          <w:sz w:val="30"/>
          <w:szCs w:val="30"/>
          <w:cs/>
        </w:rPr>
        <w:t>ต่อ</w:t>
      </w:r>
      <w:r w:rsidR="00BB1C08" w:rsidRPr="00EA1C08">
        <w:rPr>
          <w:rFonts w:ascii="Angsana New" w:hAnsi="Angsana New" w:hint="cs"/>
          <w:sz w:val="30"/>
          <w:szCs w:val="30"/>
          <w:cs/>
        </w:rPr>
        <w:t>ปี</w:t>
      </w:r>
      <w:r w:rsidR="007D5AD8" w:rsidRPr="00EA1C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0C16EB" w:rsidRPr="000C16EB" w:rsidRDefault="000C16EB" w:rsidP="00AD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0C16EB" w:rsidRPr="000C16EB" w:rsidRDefault="000C16EB" w:rsidP="000C1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16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16EB">
        <w:rPr>
          <w:rFonts w:ascii="Angsana New" w:hAnsi="Angsana New"/>
          <w:sz w:val="30"/>
          <w:szCs w:val="30"/>
        </w:rPr>
        <w:t>31</w:t>
      </w:r>
      <w:r w:rsidRPr="000C16E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0C16EB">
        <w:rPr>
          <w:rFonts w:ascii="Angsana New" w:hAnsi="Angsana New"/>
          <w:sz w:val="30"/>
          <w:szCs w:val="30"/>
        </w:rPr>
        <w:t>2566</w:t>
      </w:r>
      <w:r w:rsidRPr="000C16EB">
        <w:rPr>
          <w:rFonts w:ascii="Angsana New" w:hAnsi="Angsana New" w:hint="cs"/>
          <w:sz w:val="30"/>
          <w:szCs w:val="30"/>
          <w:cs/>
        </w:rPr>
        <w:t xml:space="preserve"> เงินเบิกเกินบัญชีมีอัตราดอกเบี้ยเท่ากับ</w:t>
      </w:r>
      <w:r w:rsidRPr="000C16EB">
        <w:rPr>
          <w:rFonts w:ascii="Angsana New" w:hAnsi="Angsana New"/>
          <w:sz w:val="30"/>
          <w:szCs w:val="30"/>
        </w:rPr>
        <w:t xml:space="preserve"> MOR </w:t>
      </w:r>
      <w:r w:rsidRPr="000C16EB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0C16EB">
        <w:rPr>
          <w:rFonts w:ascii="Angsana New" w:hAnsi="Angsana New"/>
          <w:sz w:val="30"/>
          <w:szCs w:val="30"/>
        </w:rPr>
        <w:t xml:space="preserve">MOR </w:t>
      </w:r>
      <w:r w:rsidRPr="000C16EB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0C16EB">
        <w:rPr>
          <w:rFonts w:ascii="Angsana New" w:hAnsi="Angsana New"/>
          <w:sz w:val="30"/>
          <w:szCs w:val="30"/>
        </w:rPr>
        <w:t>2</w:t>
      </w:r>
      <w:r w:rsidRPr="000C16EB">
        <w:rPr>
          <w:rFonts w:ascii="Angsana New" w:hAnsi="Angsana New" w:hint="cs"/>
          <w:sz w:val="30"/>
          <w:szCs w:val="30"/>
          <w:cs/>
        </w:rPr>
        <w:t>.</w:t>
      </w:r>
      <w:r w:rsidRPr="000C16EB">
        <w:rPr>
          <w:rFonts w:ascii="Angsana New" w:hAnsi="Angsana New"/>
          <w:sz w:val="30"/>
          <w:szCs w:val="30"/>
        </w:rPr>
        <w:t>5</w:t>
      </w:r>
      <w:r w:rsidRPr="000C16EB">
        <w:rPr>
          <w:rFonts w:ascii="Angsana New" w:hAnsi="Angsana New" w:hint="cs"/>
          <w:sz w:val="30"/>
          <w:szCs w:val="30"/>
          <w:cs/>
        </w:rPr>
        <w:t xml:space="preserve"> ต่อปี ตั๋วสัญญาใช้เงินมีอัตราดอกเบี้ยเท่ากับ </w:t>
      </w:r>
      <w:r w:rsidRPr="000C16EB">
        <w:rPr>
          <w:rFonts w:ascii="Angsana New" w:hAnsi="Angsana New"/>
          <w:sz w:val="30"/>
          <w:szCs w:val="30"/>
        </w:rPr>
        <w:t xml:space="preserve">MMR </w:t>
      </w:r>
      <w:r w:rsidRPr="000C16E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C16EB">
        <w:rPr>
          <w:rFonts w:ascii="Angsana New" w:hAnsi="Angsana New"/>
          <w:sz w:val="30"/>
          <w:szCs w:val="30"/>
        </w:rPr>
        <w:t xml:space="preserve">MLR </w:t>
      </w:r>
      <w:r w:rsidRPr="000C16EB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0C16EB">
        <w:rPr>
          <w:rFonts w:ascii="Angsana New" w:hAnsi="Angsana New"/>
          <w:sz w:val="30"/>
          <w:szCs w:val="30"/>
        </w:rPr>
        <w:t>1</w:t>
      </w:r>
      <w:r w:rsidRPr="000C16E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Pr="000C16EB">
        <w:rPr>
          <w:rFonts w:ascii="Angsana New" w:hAnsi="Angsana New"/>
          <w:sz w:val="30"/>
          <w:szCs w:val="30"/>
        </w:rPr>
        <w:t>3</w:t>
      </w:r>
      <w:r w:rsidRPr="000C16EB">
        <w:rPr>
          <w:rFonts w:ascii="Angsana New" w:hAnsi="Angsana New" w:hint="cs"/>
          <w:sz w:val="30"/>
          <w:szCs w:val="30"/>
          <w:cs/>
        </w:rPr>
        <w:t xml:space="preserve"> ต่อปี ทรัสต์รีซีทมีอัตราดอกเบี้ยร้อยละ </w:t>
      </w:r>
      <w:r w:rsidRPr="000C16EB">
        <w:rPr>
          <w:rFonts w:ascii="Angsana New" w:hAnsi="Angsana New"/>
          <w:sz w:val="30"/>
          <w:szCs w:val="30"/>
        </w:rPr>
        <w:t>4.48</w:t>
      </w:r>
      <w:r w:rsidRPr="000C16EB">
        <w:rPr>
          <w:rFonts w:ascii="Angsana New" w:hAnsi="Angsana New" w:hint="cs"/>
          <w:sz w:val="30"/>
          <w:szCs w:val="30"/>
          <w:cs/>
        </w:rPr>
        <w:t xml:space="preserve"> ต่อปี </w:t>
      </w:r>
    </w:p>
    <w:p w:rsidR="006D216F" w:rsidRPr="000C16EB" w:rsidRDefault="006D216F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041582" w:rsidRPr="00EA1C08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 w:rsidRPr="00EA1C08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EA1C08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:rsidR="00F0151D" w:rsidRPr="000C16EB" w:rsidRDefault="00F0151D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F0151D" w:rsidRPr="00EA1C0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รายละเอียดของเงิน</w:t>
      </w:r>
      <w:r w:rsidRPr="00EA1C08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EA1C08">
        <w:rPr>
          <w:rFonts w:ascii="Angsana New" w:hAnsi="Angsana New" w:hint="cs"/>
          <w:sz w:val="30"/>
          <w:szCs w:val="30"/>
          <w:cs/>
        </w:rPr>
        <w:t>สถาบันการเงินในประเทศหลายแห่งมีดังนี้</w:t>
      </w:r>
    </w:p>
    <w:p w:rsidR="009258E0" w:rsidRPr="000C16EB" w:rsidRDefault="009258E0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008"/>
        <w:gridCol w:w="1275"/>
        <w:gridCol w:w="284"/>
        <w:gridCol w:w="1276"/>
        <w:gridCol w:w="283"/>
        <w:gridCol w:w="1276"/>
        <w:gridCol w:w="283"/>
        <w:gridCol w:w="1276"/>
      </w:tblGrid>
      <w:tr w:rsidR="00EA1C08" w:rsidRPr="00EA1C08" w:rsidTr="007B51C6">
        <w:trPr>
          <w:cantSplit/>
        </w:trPr>
        <w:tc>
          <w:tcPr>
            <w:tcW w:w="4008" w:type="dxa"/>
          </w:tcPr>
          <w:p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41582" w:rsidRPr="00EA1C0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7B51C6">
        <w:trPr>
          <w:cantSplit/>
        </w:trPr>
        <w:tc>
          <w:tcPr>
            <w:tcW w:w="4008" w:type="dxa"/>
          </w:tcPr>
          <w:p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EA1C0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7B51C6">
        <w:trPr>
          <w:cantSplit/>
        </w:trPr>
        <w:tc>
          <w:tcPr>
            <w:tcW w:w="4008" w:type="dxa"/>
          </w:tcPr>
          <w:p w:rsidR="00164933" w:rsidRPr="00EA1C08" w:rsidRDefault="0016493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EA1C08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1C08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70222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7B51C6">
        <w:trPr>
          <w:cantSplit/>
        </w:trPr>
        <w:tc>
          <w:tcPr>
            <w:tcW w:w="4008" w:type="dxa"/>
          </w:tcPr>
          <w:p w:rsidR="00C70222" w:rsidRPr="00EA1C08" w:rsidRDefault="00C70222" w:rsidP="00C70222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70222" w:rsidRPr="008E577D" w:rsidRDefault="00CB1564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95,000</w:t>
            </w:r>
          </w:p>
        </w:tc>
        <w:tc>
          <w:tcPr>
            <w:tcW w:w="284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0222" w:rsidRPr="008E577D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577D">
              <w:rPr>
                <w:rFonts w:ascii="Angsana New" w:hAnsi="Angsana New"/>
                <w:bCs/>
                <w:sz w:val="30"/>
                <w:szCs w:val="30"/>
              </w:rPr>
              <w:t>480,000</w:t>
            </w:r>
          </w:p>
        </w:tc>
        <w:tc>
          <w:tcPr>
            <w:tcW w:w="283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0222" w:rsidRPr="008E577D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577D">
              <w:rPr>
                <w:rFonts w:ascii="Angsana New" w:hAnsi="Angsana New"/>
                <w:bCs/>
                <w:sz w:val="30"/>
                <w:szCs w:val="30"/>
              </w:rPr>
              <w:t>80,000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480,000</w:t>
            </w:r>
          </w:p>
        </w:tc>
      </w:tr>
      <w:tr w:rsidR="00EA1C08" w:rsidRPr="00EA1C08" w:rsidTr="007B51C6">
        <w:trPr>
          <w:cantSplit/>
        </w:trPr>
        <w:tc>
          <w:tcPr>
            <w:tcW w:w="400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หนี้สินภายใต้สัญญาทรัสต์รีซีท</w:t>
            </w:r>
          </w:p>
        </w:tc>
        <w:tc>
          <w:tcPr>
            <w:tcW w:w="1275" w:type="dxa"/>
          </w:tcPr>
          <w:p w:rsidR="00C70222" w:rsidRPr="008E577D" w:rsidRDefault="00CB1564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5,974</w:t>
            </w:r>
          </w:p>
        </w:tc>
        <w:tc>
          <w:tcPr>
            <w:tcW w:w="284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70222" w:rsidRPr="008E577D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577D">
              <w:rPr>
                <w:rFonts w:ascii="Angsana New" w:hAnsi="Angsana New"/>
                <w:bCs/>
                <w:sz w:val="30"/>
                <w:szCs w:val="30"/>
              </w:rPr>
              <w:t>14,392</w:t>
            </w:r>
          </w:p>
        </w:tc>
        <w:tc>
          <w:tcPr>
            <w:tcW w:w="283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70222" w:rsidRPr="008E577D" w:rsidRDefault="00CB1564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5,974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14,392</w:t>
            </w:r>
          </w:p>
        </w:tc>
      </w:tr>
      <w:tr w:rsidR="00EA1C08" w:rsidRPr="00EA1C08" w:rsidTr="007B51C6">
        <w:trPr>
          <w:cantSplit/>
        </w:trPr>
        <w:tc>
          <w:tcPr>
            <w:tcW w:w="400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70222" w:rsidRPr="008E577D" w:rsidRDefault="00CB1564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100,974</w:t>
            </w:r>
          </w:p>
        </w:tc>
        <w:tc>
          <w:tcPr>
            <w:tcW w:w="284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70222" w:rsidRPr="008E577D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577D">
              <w:rPr>
                <w:rFonts w:ascii="Angsana New" w:hAnsi="Angsana New"/>
                <w:bCs/>
                <w:sz w:val="30"/>
                <w:szCs w:val="30"/>
              </w:rPr>
              <w:t>494,392</w:t>
            </w:r>
          </w:p>
        </w:tc>
        <w:tc>
          <w:tcPr>
            <w:tcW w:w="283" w:type="dxa"/>
          </w:tcPr>
          <w:p w:rsidR="00C70222" w:rsidRPr="008E577D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70222" w:rsidRPr="008E577D" w:rsidRDefault="006F27BB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85,974</w:t>
            </w:r>
          </w:p>
        </w:tc>
        <w:tc>
          <w:tcPr>
            <w:tcW w:w="283" w:type="dxa"/>
          </w:tcPr>
          <w:p w:rsidR="00C70222" w:rsidRPr="00EA1C08" w:rsidRDefault="00C70222" w:rsidP="00C702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494,392</w:t>
            </w:r>
          </w:p>
        </w:tc>
      </w:tr>
    </w:tbl>
    <w:p w:rsidR="000E1804" w:rsidRDefault="000E1804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E28A6" w:rsidRPr="00EA1C08" w:rsidRDefault="00DE28A6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DE28A6" w:rsidRPr="006F27BB" w:rsidRDefault="00DE28A6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E28A6" w:rsidRPr="00EA1C0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รายละเอียดของเงินกู้ยืมระยะยาวจากสถาบันการเงินในประเทศหลายแห่ง มีดังนี้</w:t>
      </w:r>
    </w:p>
    <w:p w:rsidR="00DE28A6" w:rsidRPr="006F27BB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369" w:type="dxa"/>
        <w:tblLook w:val="04A0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EA1C08" w:rsidRPr="00EA1C08" w:rsidTr="009258E0">
        <w:tc>
          <w:tcPr>
            <w:tcW w:w="668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EA1C08" w:rsidRPr="00EA1C08" w:rsidTr="009258E0">
        <w:tc>
          <w:tcPr>
            <w:tcW w:w="668" w:type="dxa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EA1C08" w:rsidRPr="00EA1C08" w:rsidTr="009258E0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CD05EA" w:rsidP="00177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C70222" w:rsidRPr="00EA1C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C70222" w:rsidRPr="00EA1C0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C70222" w:rsidRPr="00EA1C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C70222" w:rsidRPr="00EA1C0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EA1C08" w:rsidRPr="00EA1C08" w:rsidTr="009258E0">
        <w:tc>
          <w:tcPr>
            <w:tcW w:w="668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:rsidR="00CD05EA" w:rsidRPr="00EA1C08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EA1C08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93952" w:rsidRPr="00EA1C08" w:rsidTr="009258E0">
        <w:tc>
          <w:tcPr>
            <w:tcW w:w="668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7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7,880</w:t>
            </w:r>
          </w:p>
        </w:tc>
        <w:tc>
          <w:tcPr>
            <w:tcW w:w="244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58,280</w:t>
            </w:r>
          </w:p>
        </w:tc>
        <w:tc>
          <w:tcPr>
            <w:tcW w:w="244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7,880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58,280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</w:tr>
      <w:tr w:rsidR="00EA1C08" w:rsidRPr="00EA1C08" w:rsidTr="009258E0">
        <w:tc>
          <w:tcPr>
            <w:tcW w:w="66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93952" w:rsidRPr="00EA1C08" w:rsidTr="009258E0">
        <w:tc>
          <w:tcPr>
            <w:tcW w:w="668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MLR-2.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EA1C0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A1C08" w:rsidRPr="00EA1C08" w:rsidTr="009258E0">
        <w:tc>
          <w:tcPr>
            <w:tcW w:w="66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93952" w:rsidRPr="00EA1C08" w:rsidTr="009258E0">
        <w:tc>
          <w:tcPr>
            <w:tcW w:w="668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MLR-2.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EA1C0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18,322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38,326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18,322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38,326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EA1C08" w:rsidRPr="00EA1C08" w:rsidTr="009258E0">
        <w:tc>
          <w:tcPr>
            <w:tcW w:w="66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</w:t>
            </w:r>
            <w:r w:rsidRPr="00EA1C0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A1C0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93952" w:rsidRPr="00EA1C08" w:rsidTr="009258E0">
        <w:tc>
          <w:tcPr>
            <w:tcW w:w="668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</w:p>
        </w:tc>
        <w:tc>
          <w:tcPr>
            <w:tcW w:w="277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 xml:space="preserve">5% </w:t>
            </w: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 </w:t>
            </w:r>
            <w:r w:rsidRPr="00493952">
              <w:rPr>
                <w:rFonts w:ascii="Angsana New" w:hAnsi="Angsana New"/>
                <w:sz w:val="26"/>
                <w:szCs w:val="26"/>
              </w:rPr>
              <w:t>2</w:t>
            </w: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980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244,040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244,040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44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493952" w:rsidRPr="00EA1C08" w:rsidTr="009258E0">
        <w:tc>
          <w:tcPr>
            <w:tcW w:w="668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MLR-2.</w:t>
            </w: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49395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Pr="00493952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9395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</w:p>
        </w:tc>
      </w:tr>
      <w:tr w:rsidR="00493952" w:rsidRPr="00EA1C08" w:rsidTr="009258E0">
        <w:tc>
          <w:tcPr>
            <w:tcW w:w="668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7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MLR-2.</w:t>
            </w:r>
            <w:r w:rsidR="006F27BB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:rsidR="00493952" w:rsidRPr="00EA1C08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44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493952" w:rsidRPr="00493952" w:rsidRDefault="00493952" w:rsidP="004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EA1C08" w:rsidRPr="00EA1C08" w:rsidTr="009258E0">
        <w:tc>
          <w:tcPr>
            <w:tcW w:w="668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70222" w:rsidRPr="00EA1C08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70222" w:rsidRPr="00493952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Pr="00493952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9395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:rsidR="00C70222" w:rsidRPr="00493952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70222" w:rsidRPr="00493952" w:rsidRDefault="00C70222" w:rsidP="00C7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="00493952" w:rsidRPr="00493952"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</w:p>
        </w:tc>
      </w:tr>
      <w:tr w:rsidR="00181E3E" w:rsidRPr="00EA1C08" w:rsidTr="009258E0">
        <w:tc>
          <w:tcPr>
            <w:tcW w:w="3287" w:type="dxa"/>
            <w:gridSpan w:val="5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81E3E" w:rsidRPr="00493952" w:rsidRDefault="00493952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273,171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98,446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81E3E" w:rsidRPr="00493952" w:rsidRDefault="00493952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273,171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98,446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1E3E" w:rsidRPr="00EA1C08" w:rsidTr="009258E0">
        <w:tc>
          <w:tcPr>
            <w:tcW w:w="3287" w:type="dxa"/>
            <w:gridSpan w:val="5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81E3E" w:rsidRPr="00493952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(</w:t>
            </w:r>
            <w:r w:rsidR="00493952" w:rsidRPr="00493952">
              <w:rPr>
                <w:rFonts w:ascii="Angsana New" w:hAnsi="Angsana New"/>
                <w:sz w:val="26"/>
                <w:szCs w:val="26"/>
              </w:rPr>
              <w:t>62</w:t>
            </w:r>
            <w:r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="00493952" w:rsidRPr="00493952">
              <w:rPr>
                <w:rFonts w:ascii="Angsana New" w:hAnsi="Angsana New"/>
                <w:sz w:val="26"/>
                <w:szCs w:val="26"/>
              </w:rPr>
              <w:t>391</w:t>
            </w:r>
            <w:r w:rsidRPr="004939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(72,243)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81E3E" w:rsidRPr="00493952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(</w:t>
            </w:r>
            <w:r w:rsidR="00493952" w:rsidRPr="00493952">
              <w:rPr>
                <w:rFonts w:ascii="Angsana New" w:hAnsi="Angsana New"/>
                <w:sz w:val="26"/>
                <w:szCs w:val="26"/>
              </w:rPr>
              <w:t>62</w:t>
            </w:r>
            <w:r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="00493952" w:rsidRPr="00493952">
              <w:rPr>
                <w:rFonts w:ascii="Angsana New" w:hAnsi="Angsana New"/>
                <w:sz w:val="26"/>
                <w:szCs w:val="26"/>
              </w:rPr>
              <w:t>391</w:t>
            </w:r>
            <w:r w:rsidRPr="004939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(72,243)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1E3E" w:rsidRPr="00EA1C08" w:rsidTr="009258E0">
        <w:tc>
          <w:tcPr>
            <w:tcW w:w="3287" w:type="dxa"/>
            <w:gridSpan w:val="5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5" w:name="_Hlk286221810"/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181E3E" w:rsidRPr="00493952" w:rsidRDefault="00493952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210</w:t>
            </w:r>
            <w:r w:rsidR="00181E3E"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Pr="00493952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26,203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181E3E" w:rsidRPr="00493952" w:rsidRDefault="00493952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210</w:t>
            </w:r>
            <w:r w:rsidR="00181E3E"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Pr="00493952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26,203</w:t>
            </w:r>
          </w:p>
        </w:tc>
        <w:tc>
          <w:tcPr>
            <w:tcW w:w="244" w:type="dxa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181E3E" w:rsidRPr="00EA1C08" w:rsidRDefault="00181E3E" w:rsidP="0018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5"/>
    </w:tbl>
    <w:p w:rsidR="00B4487D" w:rsidRPr="006F27BB" w:rsidRDefault="00B4487D" w:rsidP="009F398A">
      <w:pPr>
        <w:jc w:val="thaiDistribute"/>
        <w:rPr>
          <w:rFonts w:ascii="Angsana New" w:hAnsi="Angsana New"/>
          <w:sz w:val="24"/>
          <w:szCs w:val="24"/>
        </w:rPr>
      </w:pPr>
    </w:p>
    <w:p w:rsidR="009F398A" w:rsidRPr="00DE3F28" w:rsidRDefault="009F398A" w:rsidP="009F398A">
      <w:pPr>
        <w:jc w:val="thaiDistribute"/>
        <w:rPr>
          <w:rFonts w:ascii="Angsana New" w:hAnsi="Angsana New"/>
          <w:sz w:val="30"/>
          <w:szCs w:val="30"/>
        </w:rPr>
      </w:pPr>
      <w:r w:rsidRPr="00DE3F28">
        <w:rPr>
          <w:rFonts w:ascii="Angsana New" w:hAnsi="Angsana New"/>
          <w:sz w:val="30"/>
          <w:szCs w:val="30"/>
          <w:cs/>
        </w:rPr>
        <w:t>วงเงินสินเชื่อ</w:t>
      </w:r>
      <w:r w:rsidRPr="00DE3F28">
        <w:rPr>
          <w:rFonts w:ascii="Angsana New" w:hAnsi="Angsana New" w:hint="cs"/>
          <w:sz w:val="30"/>
          <w:szCs w:val="30"/>
          <w:cs/>
        </w:rPr>
        <w:t>และเงินกู้ยืมระยะยาวมีข้อจำกัดบางประการเกี่ยวกับการดำรงอัตราส่วนทางการเงินและอื่น ๆ</w:t>
      </w:r>
    </w:p>
    <w:p w:rsidR="00FE6834" w:rsidRPr="006F27BB" w:rsidRDefault="00FE6834" w:rsidP="00EE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7550DB" w:rsidRPr="00EA1C08" w:rsidRDefault="00660057" w:rsidP="00CF1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</w:rPr>
      </w:pPr>
      <w:r w:rsidRPr="006F27B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6F27BB">
        <w:rPr>
          <w:rFonts w:ascii="Angsana New" w:hAnsi="Angsana New" w:hint="cs"/>
          <w:sz w:val="30"/>
          <w:szCs w:val="30"/>
        </w:rPr>
        <w:t>31</w:t>
      </w:r>
      <w:r w:rsidRPr="006F27B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E3F28">
        <w:rPr>
          <w:rFonts w:ascii="Angsana New" w:hAnsi="Angsana New" w:hint="cs"/>
          <w:sz w:val="30"/>
          <w:szCs w:val="30"/>
        </w:rPr>
        <w:t>256</w:t>
      </w:r>
      <w:r w:rsidR="00C70222" w:rsidRPr="00DE3F28">
        <w:rPr>
          <w:rFonts w:ascii="Angsana New" w:hAnsi="Angsana New"/>
          <w:sz w:val="30"/>
          <w:szCs w:val="30"/>
        </w:rPr>
        <w:t>6</w:t>
      </w:r>
      <w:r w:rsidR="00635F59" w:rsidRPr="00DE3F28">
        <w:rPr>
          <w:rFonts w:ascii="Angsana New" w:hAnsi="Angsana New" w:hint="cs"/>
          <w:sz w:val="30"/>
          <w:szCs w:val="30"/>
          <w:cs/>
        </w:rPr>
        <w:t xml:space="preserve"> </w:t>
      </w:r>
      <w:r w:rsidRPr="00DE3F28">
        <w:rPr>
          <w:rFonts w:ascii="Angsana New" w:hAnsi="Angsana New" w:hint="cs"/>
          <w:sz w:val="30"/>
          <w:szCs w:val="30"/>
          <w:cs/>
        </w:rPr>
        <w:t>บริษัทไม่สามารถดำรงอัตราส่วนทางการเงินบางอัตราส่วนที่ระบุไว้ในสัญญาเงินกู้ยืมของธนาคารในประเทศแห่งหนึ่งซึ่งเป็นการผิ</w:t>
      </w:r>
      <w:r w:rsidR="00C80672" w:rsidRPr="00DE3F28">
        <w:rPr>
          <w:rFonts w:ascii="Angsana New" w:hAnsi="Angsana New" w:hint="cs"/>
          <w:sz w:val="30"/>
          <w:szCs w:val="30"/>
          <w:cs/>
        </w:rPr>
        <w:t>ดเงื่อนไขในสัญญาเงินกู้ดังกล่าว</w:t>
      </w:r>
      <w:r w:rsidRPr="00DE3F28">
        <w:rPr>
          <w:rFonts w:ascii="Angsana New" w:hAnsi="Angsana New" w:hint="cs"/>
          <w:sz w:val="30"/>
          <w:szCs w:val="30"/>
          <w:cs/>
        </w:rPr>
        <w:t>ธนาคารสามารถเรียกให้ชำระหนี้เงินกู้ทั้งจำนวนได้ทันที</w:t>
      </w:r>
      <w:r w:rsidR="00CF14F9">
        <w:rPr>
          <w:rFonts w:ascii="Angsana New" w:hAnsi="Angsana New" w:hint="cs"/>
          <w:sz w:val="30"/>
          <w:szCs w:val="30"/>
          <w:cs/>
        </w:rPr>
        <w:t xml:space="preserve"> </w:t>
      </w:r>
      <w:r w:rsidR="000C16EB">
        <w:rPr>
          <w:rFonts w:ascii="Angsana New" w:hAnsi="Angsana New" w:hint="cs"/>
          <w:sz w:val="30"/>
          <w:szCs w:val="30"/>
          <w:cs/>
        </w:rPr>
        <w:t>อย่างไรก็ดี</w:t>
      </w:r>
      <w:r w:rsidR="00CF14F9">
        <w:rPr>
          <w:rFonts w:ascii="Angsana New" w:hAnsi="Angsana New" w:hint="cs"/>
          <w:sz w:val="30"/>
          <w:szCs w:val="30"/>
          <w:cs/>
        </w:rPr>
        <w:t xml:space="preserve"> </w:t>
      </w:r>
      <w:r w:rsidR="00635F59" w:rsidRPr="00DE3F28">
        <w:rPr>
          <w:rFonts w:ascii="Angsana New" w:hAnsi="Angsana New" w:hint="cs"/>
          <w:sz w:val="30"/>
          <w:szCs w:val="30"/>
          <w:cs/>
        </w:rPr>
        <w:t>เมื่อ</w:t>
      </w:r>
      <w:r w:rsidR="00132963" w:rsidRPr="00DE3F2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71B5" w:rsidRPr="00DE3F28">
        <w:rPr>
          <w:rFonts w:ascii="Angsana New" w:hAnsi="Angsana New"/>
          <w:sz w:val="30"/>
          <w:szCs w:val="30"/>
        </w:rPr>
        <w:t xml:space="preserve">14 </w:t>
      </w:r>
      <w:r w:rsidR="006671B5" w:rsidRPr="00DE3F2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671B5" w:rsidRPr="00DE3F28">
        <w:rPr>
          <w:rFonts w:ascii="Angsana New" w:hAnsi="Angsana New"/>
          <w:sz w:val="30"/>
          <w:szCs w:val="30"/>
        </w:rPr>
        <w:t>2566</w:t>
      </w:r>
      <w:r w:rsidR="006671B5" w:rsidRPr="00DE3F28">
        <w:rPr>
          <w:rFonts w:ascii="Angsana New" w:hAnsi="Angsana New" w:hint="cs"/>
          <w:sz w:val="30"/>
          <w:szCs w:val="30"/>
          <w:cs/>
        </w:rPr>
        <w:t xml:space="preserve"> </w:t>
      </w:r>
      <w:r w:rsidR="009E075B" w:rsidRPr="00DE3F28">
        <w:rPr>
          <w:rFonts w:ascii="Angsana New" w:hAnsi="Angsana New" w:hint="cs"/>
          <w:sz w:val="30"/>
          <w:szCs w:val="30"/>
          <w:cs/>
        </w:rPr>
        <w:t>ธนาคารแจ้ง</w:t>
      </w:r>
      <w:r w:rsidR="00936821" w:rsidRPr="00DE3F28">
        <w:rPr>
          <w:rFonts w:ascii="Angsana New" w:hAnsi="Angsana New" w:hint="cs"/>
          <w:sz w:val="30"/>
          <w:szCs w:val="30"/>
          <w:cs/>
        </w:rPr>
        <w:t>บริษัท</w:t>
      </w:r>
      <w:r w:rsidR="009E075B" w:rsidRPr="00DE3F28">
        <w:rPr>
          <w:rFonts w:ascii="Angsana New" w:hAnsi="Angsana New" w:hint="cs"/>
          <w:sz w:val="30"/>
          <w:szCs w:val="30"/>
          <w:cs/>
        </w:rPr>
        <w:t>ว่าจะไม่เรียกให้ชำระหนี้ทั้งจำนวนเนื่องจากบริษัทสามารถผ่อนชำระหนี้เงินกู้</w:t>
      </w:r>
      <w:r w:rsidR="000E1804" w:rsidRPr="00DE3F28">
        <w:rPr>
          <w:rFonts w:ascii="Angsana New" w:hAnsi="Angsana New" w:hint="cs"/>
          <w:sz w:val="30"/>
          <w:szCs w:val="30"/>
          <w:cs/>
        </w:rPr>
        <w:t>ได้</w:t>
      </w:r>
      <w:r w:rsidR="009E075B" w:rsidRPr="00DE3F28">
        <w:rPr>
          <w:rFonts w:ascii="Angsana New" w:hAnsi="Angsana New" w:hint="cs"/>
          <w:sz w:val="30"/>
          <w:szCs w:val="30"/>
          <w:cs/>
        </w:rPr>
        <w:t>ตามเงื่อนไขในสัญญา</w:t>
      </w:r>
      <w:r w:rsidR="007550DB" w:rsidRPr="00DE3F28">
        <w:rPr>
          <w:rFonts w:ascii="Angsana New" w:hAnsi="Angsana New" w:hint="cs"/>
          <w:sz w:val="30"/>
          <w:szCs w:val="30"/>
          <w:cs/>
        </w:rPr>
        <w:t xml:space="preserve"> ดังนั้น เงินกู้ยืมดังกล่าว ณ วันที่ </w:t>
      </w:r>
      <w:r w:rsidR="00DB12AA" w:rsidRPr="00DE3F28">
        <w:rPr>
          <w:rFonts w:ascii="Angsana New" w:hAnsi="Angsana New" w:hint="cs"/>
          <w:sz w:val="30"/>
          <w:szCs w:val="30"/>
        </w:rPr>
        <w:t>31</w:t>
      </w:r>
      <w:r w:rsidR="007550DB" w:rsidRPr="00DE3F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E3F28">
        <w:rPr>
          <w:rFonts w:ascii="Angsana New" w:hAnsi="Angsana New" w:hint="cs"/>
          <w:sz w:val="30"/>
          <w:szCs w:val="30"/>
        </w:rPr>
        <w:t>256</w:t>
      </w:r>
      <w:r w:rsidR="00C70222" w:rsidRPr="00DE3F28">
        <w:rPr>
          <w:rFonts w:ascii="Angsana New" w:hAnsi="Angsana New"/>
          <w:sz w:val="30"/>
          <w:szCs w:val="30"/>
        </w:rPr>
        <w:t>6</w:t>
      </w:r>
      <w:r w:rsidR="007550DB" w:rsidRPr="00DE3F28">
        <w:rPr>
          <w:rFonts w:ascii="Angsana New" w:hAnsi="Angsana New" w:hint="cs"/>
          <w:sz w:val="30"/>
          <w:szCs w:val="30"/>
          <w:cs/>
        </w:rPr>
        <w:t xml:space="preserve"> จึงจัดประเภทตามงวดที่ครบกำหนดชำระในสัญญา</w:t>
      </w:r>
      <w:r w:rsidR="007550DB" w:rsidRPr="00EA1C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D45C4D" w:rsidRDefault="00D45C4D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F14F9" w:rsidRDefault="00CF14F9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F14F9" w:rsidRDefault="00CF14F9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F14F9" w:rsidRPr="00EA1C08" w:rsidRDefault="00CF14F9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70222" w:rsidRPr="00EA1C08" w:rsidRDefault="00C70222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70222" w:rsidRPr="00EA1C08" w:rsidRDefault="00C70222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70222" w:rsidRPr="00EA1C08" w:rsidRDefault="00C70222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C70222" w:rsidRPr="00EA1C08" w:rsidRDefault="00C70222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16"/>
          <w:szCs w:val="16"/>
        </w:rPr>
      </w:pPr>
    </w:p>
    <w:p w:rsidR="006F27BB" w:rsidRDefault="006F27BB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F0A38" w:rsidRPr="00EA1C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หลักประกัน</w:t>
      </w:r>
    </w:p>
    <w:p w:rsidR="004F0A38" w:rsidRPr="006F27BB" w:rsidRDefault="004F0A38" w:rsidP="004F0A38">
      <w:pPr>
        <w:pStyle w:val="NoSpacing"/>
        <w:rPr>
          <w:sz w:val="20"/>
          <w:szCs w:val="20"/>
        </w:rPr>
      </w:pPr>
    </w:p>
    <w:p w:rsidR="004F0A38" w:rsidRPr="00EA1C08" w:rsidRDefault="000C32A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C70222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CF14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F14F9">
        <w:rPr>
          <w:rFonts w:ascii="Angsana New" w:hAnsi="Angsana New"/>
          <w:sz w:val="30"/>
          <w:szCs w:val="30"/>
        </w:rPr>
        <w:t xml:space="preserve">2566 </w:t>
      </w:r>
      <w:r w:rsidR="004F0A38" w:rsidRPr="00EA1C08">
        <w:rPr>
          <w:rFonts w:ascii="Angsana New" w:hAnsi="Angsana New"/>
          <w:sz w:val="30"/>
          <w:szCs w:val="30"/>
          <w:cs/>
        </w:rPr>
        <w:t>วงเงินสินเชื่อ</w:t>
      </w:r>
      <w:r w:rsidR="004F0A38" w:rsidRPr="00EA1C08"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="004F0A38" w:rsidRPr="00EA1C08">
        <w:rPr>
          <w:rFonts w:ascii="Angsana New" w:hAnsi="Angsana New"/>
          <w:sz w:val="30"/>
          <w:szCs w:val="30"/>
          <w:cs/>
        </w:rPr>
        <w:t>ค้ำประกันโดย</w:t>
      </w:r>
    </w:p>
    <w:p w:rsidR="004F0A38" w:rsidRPr="006F27BB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F0A38" w:rsidRDefault="004F0A38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ก)</w:t>
      </w:r>
      <w:r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 w:hint="cs"/>
          <w:sz w:val="30"/>
          <w:szCs w:val="30"/>
          <w:cs/>
        </w:rPr>
        <w:t>การ</w:t>
      </w:r>
      <w:r w:rsidRPr="00EA1C0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จดจำนองที่ดินพร้อมสิ่งปลูกสร้างส่วนใหญ่ของกลุ่มบริษัทและกิจการที่เกี่ยวข้องกันแห่งหนึ่ง</w:t>
      </w:r>
    </w:p>
    <w:p w:rsidR="000C16EB" w:rsidRPr="000C16EB" w:rsidRDefault="000C16EB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E47A27" w:rsidRDefault="000C16EB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EA1C08">
        <w:rPr>
          <w:rFonts w:ascii="Angsana New" w:hAnsi="Angsana New" w:hint="cs"/>
          <w:sz w:val="30"/>
          <w:szCs w:val="30"/>
          <w:cs/>
        </w:rPr>
        <w:t>)</w:t>
      </w:r>
      <w:r w:rsidRPr="00EA1C08">
        <w:rPr>
          <w:rFonts w:ascii="Angsana New" w:hAnsi="Angsana New" w:hint="cs"/>
          <w:sz w:val="30"/>
          <w:szCs w:val="30"/>
          <w:cs/>
        </w:rPr>
        <w:tab/>
      </w:r>
      <w:r w:rsidR="003C3209">
        <w:rPr>
          <w:rFonts w:ascii="Angsana New" w:hAnsi="Angsana New" w:hint="cs"/>
          <w:sz w:val="30"/>
          <w:szCs w:val="30"/>
          <w:cs/>
        </w:rPr>
        <w:t>การ</w:t>
      </w:r>
      <w:r w:rsidRPr="00EA1C08">
        <w:rPr>
          <w:rFonts w:ascii="Angsana New" w:hAnsi="Angsana New"/>
          <w:spacing w:val="-8"/>
          <w:sz w:val="30"/>
          <w:szCs w:val="30"/>
          <w:cs/>
        </w:rPr>
        <w:t>จำนำ</w:t>
      </w:r>
      <w:r>
        <w:rPr>
          <w:rFonts w:ascii="Angsana New" w:hAnsi="Angsana New" w:hint="cs"/>
          <w:spacing w:val="-8"/>
          <w:sz w:val="30"/>
          <w:szCs w:val="30"/>
          <w:cs/>
        </w:rPr>
        <w:t>เครื่องจักร</w:t>
      </w:r>
      <w:r w:rsidR="00E47A27">
        <w:rPr>
          <w:rFonts w:ascii="Angsana New" w:hAnsi="Angsana New" w:hint="cs"/>
          <w:spacing w:val="-8"/>
          <w:sz w:val="30"/>
          <w:szCs w:val="30"/>
          <w:cs/>
        </w:rPr>
        <w:t>ของกลุ่ม</w:t>
      </w:r>
      <w:r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</w:p>
    <w:p w:rsidR="00E47A27" w:rsidRPr="00E47A27" w:rsidRDefault="00E47A27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20"/>
          <w:szCs w:val="20"/>
        </w:rPr>
      </w:pPr>
    </w:p>
    <w:p w:rsidR="00E47A27" w:rsidRDefault="00E47A27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EA1C08">
        <w:rPr>
          <w:rFonts w:ascii="Angsana New" w:hAnsi="Angsana New" w:hint="cs"/>
          <w:sz w:val="30"/>
          <w:szCs w:val="30"/>
          <w:cs/>
        </w:rPr>
        <w:t>)</w:t>
      </w:r>
      <w:r w:rsidRPr="00EA1C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EA1C08">
        <w:rPr>
          <w:rFonts w:ascii="Angsana New" w:hAnsi="Angsana New"/>
          <w:spacing w:val="-8"/>
          <w:sz w:val="30"/>
          <w:szCs w:val="30"/>
          <w:cs/>
        </w:rPr>
        <w:t>จำนำ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ยานพาหนะของบริษัท (เฉพาะในปี </w:t>
      </w:r>
      <w:r>
        <w:rPr>
          <w:rFonts w:ascii="Angsana New" w:hAnsi="Angsana New"/>
          <w:spacing w:val="-8"/>
          <w:sz w:val="30"/>
          <w:szCs w:val="30"/>
        </w:rPr>
        <w:t>2567)</w:t>
      </w:r>
    </w:p>
    <w:p w:rsidR="000C16EB" w:rsidRPr="006F27BB" w:rsidRDefault="000C16EB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0"/>
          <w:szCs w:val="20"/>
          <w:cs/>
        </w:rPr>
      </w:pPr>
    </w:p>
    <w:p w:rsidR="004F0A38" w:rsidRPr="00EA1C08" w:rsidRDefault="00E47A2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4F0A38" w:rsidRPr="00EA1C08">
        <w:rPr>
          <w:rFonts w:ascii="Angsana New" w:hAnsi="Angsana New" w:hint="cs"/>
          <w:sz w:val="30"/>
          <w:szCs w:val="30"/>
          <w:cs/>
        </w:rPr>
        <w:t>)</w:t>
      </w:r>
      <w:r w:rsidR="004F0A38" w:rsidRPr="00EA1C08">
        <w:rPr>
          <w:rFonts w:ascii="Angsana New" w:hAnsi="Angsana New" w:hint="cs"/>
          <w:sz w:val="30"/>
          <w:szCs w:val="30"/>
          <w:cs/>
        </w:rPr>
        <w:tab/>
      </w:r>
      <w:r w:rsidR="003C3209">
        <w:rPr>
          <w:rFonts w:ascii="Angsana New" w:hAnsi="Angsana New" w:hint="cs"/>
          <w:sz w:val="30"/>
          <w:szCs w:val="30"/>
          <w:cs/>
        </w:rPr>
        <w:t>การ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4F0A38" w:rsidRPr="00EA1C08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</w:t>
      </w:r>
      <w:r w:rsidR="006F27BB">
        <w:rPr>
          <w:rFonts w:ascii="Angsana New" w:hAnsi="Angsana New" w:hint="cs"/>
          <w:spacing w:val="-8"/>
          <w:sz w:val="30"/>
          <w:szCs w:val="30"/>
          <w:cs/>
        </w:rPr>
        <w:t>ยหนึ่ง</w:t>
      </w:r>
      <w:r w:rsidR="004F0A38" w:rsidRPr="00EA1C08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4F0A38" w:rsidRPr="00EA1C08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="008D6CF3" w:rsidRPr="00EA1C08">
        <w:rPr>
          <w:rFonts w:ascii="Angsana New" w:hAnsi="Angsana New" w:hint="cs"/>
          <w:spacing w:val="-8"/>
          <w:sz w:val="30"/>
          <w:szCs w:val="30"/>
          <w:cs/>
        </w:rPr>
        <w:t xml:space="preserve">ประมาณ </w:t>
      </w:r>
      <w:r w:rsidR="006F27BB">
        <w:rPr>
          <w:rFonts w:ascii="Angsana New" w:hAnsi="Angsana New"/>
          <w:spacing w:val="-8"/>
          <w:sz w:val="30"/>
          <w:szCs w:val="30"/>
        </w:rPr>
        <w:t>0.4</w:t>
      </w:r>
      <w:r w:rsidR="004F0A38" w:rsidRPr="00EA1C08">
        <w:rPr>
          <w:rFonts w:ascii="Angsana New" w:hAnsi="Angsana New"/>
          <w:spacing w:val="-8"/>
          <w:sz w:val="30"/>
          <w:szCs w:val="30"/>
        </w:rPr>
        <w:t xml:space="preserve"> 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4F0A38" w:rsidRPr="00EA1C08"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4F0A38" w:rsidRPr="006F27BB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0"/>
          <w:szCs w:val="20"/>
        </w:rPr>
      </w:pPr>
    </w:p>
    <w:p w:rsidR="00CE53EB" w:rsidRPr="00EA1C08" w:rsidRDefault="00E47A2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4F0A38" w:rsidRPr="00EA1C08">
        <w:rPr>
          <w:rFonts w:ascii="Angsana New" w:hAnsi="Angsana New" w:hint="cs"/>
          <w:sz w:val="30"/>
          <w:szCs w:val="30"/>
          <w:cs/>
        </w:rPr>
        <w:t>)</w:t>
      </w:r>
      <w:r w:rsidR="004F0A38" w:rsidRPr="00EA1C08">
        <w:rPr>
          <w:rFonts w:ascii="Angsana New" w:hAnsi="Angsana New" w:hint="cs"/>
          <w:sz w:val="30"/>
          <w:szCs w:val="30"/>
          <w:cs/>
        </w:rPr>
        <w:tab/>
      </w:r>
      <w:r w:rsidR="003C3209">
        <w:rPr>
          <w:rFonts w:ascii="Angsana New" w:hAnsi="Angsana New" w:hint="cs"/>
          <w:sz w:val="30"/>
          <w:szCs w:val="30"/>
          <w:cs/>
        </w:rPr>
        <w:t>การ</w:t>
      </w:r>
      <w:r w:rsidR="004F0A38" w:rsidRPr="00EA1C08">
        <w:rPr>
          <w:rFonts w:ascii="Angsana New" w:hAnsi="Angsana New" w:hint="cs"/>
          <w:sz w:val="30"/>
          <w:szCs w:val="30"/>
          <w:cs/>
        </w:rPr>
        <w:t>ค้ำประกันโดยกรรมการของบริษัท</w:t>
      </w:r>
      <w:r w:rsidR="00CE53EB" w:rsidRPr="00EA1C08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CE53EB" w:rsidRPr="006F27BB" w:rsidRDefault="00CE53EB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0"/>
          <w:szCs w:val="20"/>
        </w:rPr>
      </w:pPr>
    </w:p>
    <w:p w:rsidR="00CE53EB" w:rsidRPr="00EA1C08" w:rsidRDefault="00E47A27" w:rsidP="00CE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ฉ</w:t>
      </w:r>
      <w:r w:rsidR="00CE53EB" w:rsidRPr="00EA1C08">
        <w:rPr>
          <w:rFonts w:ascii="Angsana New" w:hAnsi="Angsana New" w:hint="cs"/>
          <w:sz w:val="30"/>
          <w:szCs w:val="30"/>
          <w:cs/>
        </w:rPr>
        <w:t>)</w:t>
      </w:r>
      <w:r w:rsidR="00CE53EB"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 w:hint="cs"/>
          <w:sz w:val="30"/>
          <w:szCs w:val="30"/>
          <w:cs/>
        </w:rPr>
        <w:t>การค้ำประกันโดย</w:t>
      </w:r>
      <w:r w:rsidR="00CE53EB" w:rsidRPr="00EA1C08">
        <w:rPr>
          <w:rFonts w:ascii="Angsana New" w:hAnsi="Angsana New" w:hint="cs"/>
          <w:sz w:val="30"/>
          <w:szCs w:val="30"/>
          <w:cs/>
        </w:rPr>
        <w:t>บริษัทย่อยสอง</w:t>
      </w:r>
      <w:r>
        <w:rPr>
          <w:rFonts w:ascii="Angsana New" w:hAnsi="Angsana New" w:hint="cs"/>
          <w:sz w:val="30"/>
          <w:szCs w:val="30"/>
          <w:cs/>
        </w:rPr>
        <w:t>แห่ง</w:t>
      </w:r>
    </w:p>
    <w:p w:rsidR="00B4487D" w:rsidRPr="006F27BB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5778F1" w:rsidRPr="00EA1C08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="0066496C" w:rsidRPr="00EA1C08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5778F1" w:rsidRPr="00EA1C08">
        <w:rPr>
          <w:rFonts w:ascii="Angsana New" w:hAnsi="Angsana New"/>
          <w:b/>
          <w:bCs/>
          <w:sz w:val="30"/>
          <w:szCs w:val="30"/>
        </w:rPr>
        <w:t>.</w:t>
      </w:r>
      <w:r w:rsidR="005778F1" w:rsidRPr="00EA1C08">
        <w:rPr>
          <w:rFonts w:ascii="Angsana New" w:hAnsi="Angsana New"/>
          <w:b/>
          <w:bCs/>
          <w:sz w:val="30"/>
          <w:szCs w:val="30"/>
        </w:rPr>
        <w:tab/>
      </w:r>
      <w:r w:rsidR="00F0151D" w:rsidRPr="00EA1C08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5778F1" w:rsidRPr="00EA1C08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p w:rsidR="005778F1" w:rsidRPr="006F27BB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EA1C08" w:rsidRPr="00EA1C08" w:rsidTr="002035B8">
        <w:trPr>
          <w:cantSplit/>
        </w:trPr>
        <w:tc>
          <w:tcPr>
            <w:tcW w:w="4291" w:type="dxa"/>
          </w:tcPr>
          <w:p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5778F1" w:rsidRPr="00EA1C0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2035B8">
        <w:trPr>
          <w:cantSplit/>
        </w:trPr>
        <w:tc>
          <w:tcPr>
            <w:tcW w:w="4291" w:type="dxa"/>
          </w:tcPr>
          <w:p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EA1C0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2035B8">
        <w:trPr>
          <w:cantSplit/>
        </w:trPr>
        <w:tc>
          <w:tcPr>
            <w:tcW w:w="4291" w:type="dxa"/>
          </w:tcPr>
          <w:p w:rsidR="00D97518" w:rsidRPr="00EA1C0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603F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603F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D97518" w:rsidRPr="00EA1C0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97518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603F"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603F"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A1C08" w:rsidRPr="00EA1C08" w:rsidTr="0098757B">
        <w:trPr>
          <w:cantSplit/>
        </w:trPr>
        <w:tc>
          <w:tcPr>
            <w:tcW w:w="4291" w:type="dxa"/>
          </w:tcPr>
          <w:p w:rsidR="00D97518" w:rsidRPr="00EA1C0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330,083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419,792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212,340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283,044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333,602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421,697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241,604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303,177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8603F" w:rsidRPr="00136D72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8603F" w:rsidRPr="00136D72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เจ้าหนี้อื่น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9,130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1,746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เจ้าหนี้อื่น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32,611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34,966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21,219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25,330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39,145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30,021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32,084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25,303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40,822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42,889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16,065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13,707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094F64">
              <w:rPr>
                <w:rFonts w:ascii="Angsana New" w:hAnsi="Angsana New"/>
                <w:bCs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11,408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7,502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7,420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094F64">
              <w:rPr>
                <w:rFonts w:ascii="Angsana New" w:hAnsi="Angsana New"/>
                <w:bCs/>
                <w:sz w:val="30"/>
                <w:szCs w:val="30"/>
              </w:rPr>
              <w:t>2,084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128,414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78,616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72,885</w:t>
            </w:r>
          </w:p>
        </w:tc>
      </w:tr>
      <w:tr w:rsidR="00EA1C08" w:rsidRPr="00EA1C08" w:rsidTr="00DF2164">
        <w:trPr>
          <w:cantSplit/>
        </w:trPr>
        <w:tc>
          <w:tcPr>
            <w:tcW w:w="4291" w:type="dxa"/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465,</w:t>
            </w:r>
            <w:r w:rsidR="00094F64"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550,111</w:t>
            </w:r>
          </w:p>
        </w:tc>
        <w:tc>
          <w:tcPr>
            <w:tcW w:w="283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18603F" w:rsidRPr="00136D72" w:rsidRDefault="00136D72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320,220</w:t>
            </w:r>
          </w:p>
        </w:tc>
        <w:tc>
          <w:tcPr>
            <w:tcW w:w="284" w:type="dxa"/>
          </w:tcPr>
          <w:p w:rsidR="0018603F" w:rsidRPr="00EA1C08" w:rsidRDefault="0018603F" w:rsidP="001860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18603F" w:rsidRPr="00EA1C08" w:rsidRDefault="0018603F" w:rsidP="0018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376,062</w:t>
            </w:r>
          </w:p>
        </w:tc>
      </w:tr>
    </w:tbl>
    <w:p w:rsidR="00EE28A9" w:rsidRDefault="0018603F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</w:t>
      </w:r>
      <w:r w:rsidRPr="00EA1C08">
        <w:rPr>
          <w:rFonts w:ascii="Angsana New" w:hAnsi="Angsana New" w:hint="cs"/>
          <w:sz w:val="30"/>
          <w:szCs w:val="30"/>
        </w:rPr>
        <w:t>256</w:t>
      </w:r>
      <w:r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 w:hint="cs"/>
          <w:sz w:val="30"/>
          <w:szCs w:val="30"/>
        </w:rPr>
        <w:t>256</w:t>
      </w:r>
      <w:r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5815D7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EA1C08">
        <w:rPr>
          <w:rFonts w:ascii="Angsana New" w:hAnsi="Angsana New"/>
          <w:sz w:val="30"/>
          <w:szCs w:val="30"/>
          <w:cs/>
        </w:rPr>
        <w:t>เงิน</w:t>
      </w:r>
      <w:r w:rsidR="003C63DB">
        <w:rPr>
          <w:rFonts w:ascii="Angsana New" w:hAnsi="Angsana New" w:hint="cs"/>
          <w:sz w:val="30"/>
          <w:szCs w:val="30"/>
          <w:cs/>
        </w:rPr>
        <w:t>มัดจำ</w:t>
      </w:r>
      <w:r w:rsidRPr="00EA1C08">
        <w:rPr>
          <w:rFonts w:ascii="Angsana New" w:hAnsi="Angsana New"/>
          <w:sz w:val="30"/>
          <w:szCs w:val="30"/>
          <w:cs/>
        </w:rPr>
        <w:t>รับล่วงหน้าค่าสินค้า</w:t>
      </w:r>
      <w:r w:rsidRPr="00EA1C08">
        <w:rPr>
          <w:rFonts w:ascii="Angsana New" w:hAnsi="Angsana New" w:hint="cs"/>
          <w:sz w:val="30"/>
          <w:szCs w:val="30"/>
          <w:cs/>
        </w:rPr>
        <w:t>ยกมาต้นปีเป็นรายได้จากการขายสินค้า</w:t>
      </w:r>
      <w:r w:rsidRPr="006F27B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6F27BB">
        <w:rPr>
          <w:rFonts w:ascii="Angsana New" w:hAnsi="Angsana New"/>
          <w:sz w:val="30"/>
          <w:szCs w:val="30"/>
        </w:rPr>
        <w:t>1</w:t>
      </w:r>
      <w:r w:rsidR="006F27BB" w:rsidRPr="006F27BB">
        <w:rPr>
          <w:rFonts w:ascii="Angsana New" w:hAnsi="Angsana New"/>
          <w:sz w:val="30"/>
          <w:szCs w:val="30"/>
        </w:rPr>
        <w:t>1.</w:t>
      </w:r>
      <w:r w:rsidR="006F27BB">
        <w:rPr>
          <w:rFonts w:ascii="Angsana New" w:hAnsi="Angsana New"/>
          <w:sz w:val="30"/>
          <w:szCs w:val="30"/>
        </w:rPr>
        <w:t>6</w:t>
      </w:r>
      <w:r w:rsidR="000D6401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6F27BB">
        <w:rPr>
          <w:rFonts w:ascii="Angsana New" w:hAnsi="Angsana New"/>
          <w:sz w:val="30"/>
          <w:szCs w:val="30"/>
        </w:rPr>
        <w:t>27.3</w:t>
      </w:r>
      <w:r w:rsidRPr="00EA1C0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3C63DB">
        <w:rPr>
          <w:rFonts w:ascii="Angsana New" w:hAnsi="Angsana New" w:hint="cs"/>
          <w:sz w:val="30"/>
          <w:szCs w:val="30"/>
          <w:cs/>
        </w:rPr>
        <w:t xml:space="preserve"> </w:t>
      </w:r>
      <w:r w:rsidR="00C801C3" w:rsidRPr="00EA1C08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3C63DB">
        <w:rPr>
          <w:rFonts w:ascii="Angsana New" w:hAnsi="Angsana New" w:hint="cs"/>
          <w:sz w:val="30"/>
          <w:szCs w:val="30"/>
          <w:cs/>
        </w:rPr>
        <w:t>และ</w:t>
      </w:r>
      <w:r w:rsidR="00C801C3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6F27BB">
        <w:rPr>
          <w:rFonts w:ascii="Angsana New" w:hAnsi="Angsana New"/>
          <w:sz w:val="30"/>
          <w:szCs w:val="30"/>
        </w:rPr>
        <w:t>8.8</w:t>
      </w:r>
      <w:r w:rsidR="00C801C3" w:rsidRPr="00EA1C08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6F27BB">
        <w:rPr>
          <w:rFonts w:ascii="Angsana New" w:hAnsi="Angsana New"/>
          <w:sz w:val="30"/>
          <w:szCs w:val="30"/>
        </w:rPr>
        <w:t>22.5</w:t>
      </w:r>
      <w:r w:rsidR="00C801C3" w:rsidRPr="00EA1C0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3C63DB">
        <w:rPr>
          <w:rFonts w:ascii="Angsana New" w:hAnsi="Angsana New" w:hint="cs"/>
          <w:sz w:val="30"/>
          <w:szCs w:val="30"/>
          <w:cs/>
        </w:rPr>
        <w:t xml:space="preserve"> </w:t>
      </w:r>
      <w:r w:rsidR="00C801C3" w:rsidRPr="00EA1C08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</w:t>
      </w:r>
    </w:p>
    <w:p w:rsidR="006F27BB" w:rsidRPr="006F27BB" w:rsidRDefault="006F27BB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:rsidR="009B78DC" w:rsidRPr="00EA1C08" w:rsidRDefault="00EE6469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="0066496C" w:rsidRPr="00EA1C08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9B78DC" w:rsidRPr="00EA1C08">
        <w:rPr>
          <w:rFonts w:ascii="Angsana New" w:hAnsi="Angsana New"/>
          <w:b/>
          <w:bCs/>
          <w:sz w:val="30"/>
          <w:szCs w:val="30"/>
        </w:rPr>
        <w:t>.</w:t>
      </w:r>
      <w:r w:rsidR="00C26CF4" w:rsidRPr="00EA1C0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0151D" w:rsidRPr="00EA1C08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:rsidR="002A275C" w:rsidRPr="006F27BB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:rsidR="002A275C" w:rsidRPr="00EA1C08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="00693D85" w:rsidRPr="00EA1C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8603F" w:rsidRPr="00EA1C08">
        <w:rPr>
          <w:rFonts w:ascii="Angsana New" w:hAnsi="Angsana New"/>
          <w:sz w:val="30"/>
          <w:szCs w:val="30"/>
        </w:rPr>
        <w:t>7</w:t>
      </w:r>
      <w:r w:rsidR="00693D85"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8603F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ยอดคงเหลือของหนี้สินตามสัญญาเช่าประกอบด้วย</w:t>
      </w:r>
    </w:p>
    <w:p w:rsidR="002A275C" w:rsidRPr="006F27BB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tbl>
      <w:tblPr>
        <w:tblW w:w="9884" w:type="dxa"/>
        <w:tblLook w:val="04A0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EA1C08" w:rsidRPr="00EA1C08" w:rsidTr="00693D85">
        <w:tc>
          <w:tcPr>
            <w:tcW w:w="4076" w:type="dxa"/>
          </w:tcPr>
          <w:p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:rsidR="004C4B93" w:rsidRPr="00EA1C08" w:rsidRDefault="004C4B93" w:rsidP="00531132">
            <w:pPr>
              <w:pStyle w:val="BodyText3"/>
              <w:jc w:val="center"/>
              <w:rPr>
                <w:cs/>
              </w:rPr>
            </w:pPr>
            <w:r w:rsidRPr="00EA1C08">
              <w:rPr>
                <w:rFonts w:hint="cs"/>
                <w:cs/>
              </w:rPr>
              <w:t>พันบาท</w:t>
            </w:r>
          </w:p>
        </w:tc>
      </w:tr>
      <w:tr w:rsidR="00EA1C08" w:rsidRPr="00EA1C08" w:rsidTr="00693D85">
        <w:tc>
          <w:tcPr>
            <w:tcW w:w="4076" w:type="dxa"/>
          </w:tcPr>
          <w:p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C4B93" w:rsidRPr="00EA1C0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4C4B93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947886">
        <w:tc>
          <w:tcPr>
            <w:tcW w:w="4076" w:type="dxa"/>
          </w:tcPr>
          <w:p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C4B93" w:rsidRPr="00EA1C08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947886">
        <w:tc>
          <w:tcPr>
            <w:tcW w:w="4076" w:type="dxa"/>
          </w:tcPr>
          <w:p w:rsidR="006362F6" w:rsidRPr="00EA1C08" w:rsidRDefault="006362F6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:rsidR="006362F6" w:rsidRPr="00EA1C08" w:rsidRDefault="006362F6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ชำระภายใน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:rsidR="001512B1" w:rsidRPr="00757741" w:rsidRDefault="00757741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0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54,840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24,853</w:t>
            </w:r>
          </w:p>
        </w:tc>
        <w:tc>
          <w:tcPr>
            <w:tcW w:w="284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44,715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19,880</w:t>
            </w:r>
          </w:p>
        </w:tc>
      </w:tr>
      <w:tr w:rsidR="00EA1C08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ชำระหลังจาก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107,443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52,776</w:t>
            </w:r>
          </w:p>
        </w:tc>
        <w:tc>
          <w:tcPr>
            <w:tcW w:w="284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104,520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48,256</w:t>
            </w:r>
          </w:p>
        </w:tc>
      </w:tr>
      <w:tr w:rsidR="00EA1C08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ชำระหลังจาก 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53,072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47,650</w:t>
            </w:r>
          </w:p>
        </w:tc>
        <w:tc>
          <w:tcPr>
            <w:tcW w:w="284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48,510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55,721</w:t>
            </w:r>
          </w:p>
        </w:tc>
      </w:tr>
      <w:tr w:rsidR="00EA1C08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215,355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57741">
              <w:rPr>
                <w:rFonts w:ascii="Angsana New" w:hAnsi="Angsana New"/>
                <w:sz w:val="30"/>
                <w:szCs w:val="30"/>
              </w:rPr>
              <w:t>25,279</w:t>
            </w:r>
          </w:p>
        </w:tc>
        <w:tc>
          <w:tcPr>
            <w:tcW w:w="284" w:type="dxa"/>
          </w:tcPr>
          <w:p w:rsidR="001512B1" w:rsidRPr="00757741" w:rsidRDefault="001512B1" w:rsidP="0094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197,745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123,857</w:t>
            </w:r>
          </w:p>
        </w:tc>
      </w:tr>
      <w:tr w:rsidR="00757741" w:rsidRPr="00EA1C08" w:rsidTr="00947886">
        <w:tc>
          <w:tcPr>
            <w:tcW w:w="4076" w:type="dxa"/>
          </w:tcPr>
          <w:p w:rsidR="00757741" w:rsidRPr="00EA1C08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(39,596)</w:t>
            </w:r>
          </w:p>
        </w:tc>
        <w:tc>
          <w:tcPr>
            <w:tcW w:w="236" w:type="dxa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757741" w:rsidRPr="00757741" w:rsidRDefault="006754A8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741" w:rsidRPr="00757741">
              <w:rPr>
                <w:rFonts w:ascii="Angsana New" w:hAnsi="Angsana New"/>
                <w:sz w:val="30"/>
                <w:szCs w:val="30"/>
              </w:rPr>
              <w:t>(27,407)</w:t>
            </w:r>
          </w:p>
        </w:tc>
        <w:tc>
          <w:tcPr>
            <w:tcW w:w="284" w:type="dxa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(35,882)</w:t>
            </w:r>
          </w:p>
        </w:tc>
        <w:tc>
          <w:tcPr>
            <w:tcW w:w="247" w:type="dxa"/>
          </w:tcPr>
          <w:p w:rsidR="00757741" w:rsidRPr="00EA1C08" w:rsidRDefault="00757741" w:rsidP="007577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757741" w:rsidRPr="00EA1C08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(26,411)</w:t>
            </w:r>
          </w:p>
        </w:tc>
      </w:tr>
      <w:tr w:rsidR="00EA1C08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175,759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97,872</w:t>
            </w:r>
          </w:p>
        </w:tc>
        <w:tc>
          <w:tcPr>
            <w:tcW w:w="284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161,863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97,446</w:t>
            </w:r>
          </w:p>
        </w:tc>
      </w:tr>
      <w:tr w:rsidR="00757741" w:rsidRPr="00EA1C08" w:rsidTr="00947886">
        <w:tc>
          <w:tcPr>
            <w:tcW w:w="4076" w:type="dxa"/>
          </w:tcPr>
          <w:p w:rsidR="00757741" w:rsidRPr="00EA1C08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(44,036)</w:t>
            </w:r>
          </w:p>
        </w:tc>
        <w:tc>
          <w:tcPr>
            <w:tcW w:w="236" w:type="dxa"/>
          </w:tcPr>
          <w:p w:rsidR="00757741" w:rsidRPr="00757741" w:rsidRDefault="00757741" w:rsidP="0075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757741" w:rsidRPr="00757741" w:rsidRDefault="00757741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(19,481)</w:t>
            </w:r>
          </w:p>
        </w:tc>
        <w:tc>
          <w:tcPr>
            <w:tcW w:w="284" w:type="dxa"/>
          </w:tcPr>
          <w:p w:rsidR="00757741" w:rsidRPr="00757741" w:rsidRDefault="00757741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757741" w:rsidRPr="00757741" w:rsidRDefault="00757741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(35,386)</w:t>
            </w:r>
          </w:p>
        </w:tc>
        <w:tc>
          <w:tcPr>
            <w:tcW w:w="247" w:type="dxa"/>
          </w:tcPr>
          <w:p w:rsidR="00757741" w:rsidRPr="006754A8" w:rsidRDefault="00757741" w:rsidP="006754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757741" w:rsidRPr="00EA1C08" w:rsidRDefault="00757741" w:rsidP="0067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(15,043)</w:t>
            </w:r>
          </w:p>
        </w:tc>
      </w:tr>
      <w:tr w:rsidR="001512B1" w:rsidRPr="00EA1C08" w:rsidTr="00947886">
        <w:tc>
          <w:tcPr>
            <w:tcW w:w="4076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="000E180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131,723</w:t>
            </w:r>
          </w:p>
        </w:tc>
        <w:tc>
          <w:tcPr>
            <w:tcW w:w="236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757741" w:rsidRDefault="001512B1" w:rsidP="0094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78,391</w:t>
            </w:r>
          </w:p>
        </w:tc>
        <w:tc>
          <w:tcPr>
            <w:tcW w:w="284" w:type="dxa"/>
          </w:tcPr>
          <w:p w:rsidR="001512B1" w:rsidRPr="00757741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757741" w:rsidRDefault="0075774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126,477</w:t>
            </w:r>
          </w:p>
        </w:tc>
        <w:tc>
          <w:tcPr>
            <w:tcW w:w="247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82,403</w:t>
            </w:r>
          </w:p>
        </w:tc>
      </w:tr>
    </w:tbl>
    <w:p w:rsidR="002A275C" w:rsidRPr="006F27BB" w:rsidRDefault="002A275C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:rsidR="002A275C" w:rsidRPr="00EA1C08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ค่</w:t>
      </w:r>
      <w:r w:rsidRPr="00EA1C08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Pr="00EA1C08">
        <w:rPr>
          <w:rFonts w:ascii="Angsana New" w:hAnsi="Angsana New" w:hint="cs"/>
          <w:sz w:val="30"/>
          <w:szCs w:val="30"/>
          <w:cs/>
        </w:rPr>
        <w:t>สัญญาเช่า</w:t>
      </w:r>
      <w:r w:rsidRPr="00EA1C08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3C63DB">
        <w:rPr>
          <w:rFonts w:ascii="Angsana New" w:hAnsi="Angsana New" w:hint="cs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 xml:space="preserve">ขาดทุนสำหรับปีสิ้นสุดวันที่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ประกอบด้วย</w:t>
      </w:r>
    </w:p>
    <w:p w:rsidR="002A275C" w:rsidRPr="006F27BB" w:rsidRDefault="002A275C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tbl>
      <w:tblPr>
        <w:tblW w:w="9899" w:type="dxa"/>
        <w:tblInd w:w="-34" w:type="dxa"/>
        <w:tblLayout w:type="fixed"/>
        <w:tblLook w:val="0000"/>
      </w:tblPr>
      <w:tblGrid>
        <w:gridCol w:w="4111"/>
        <w:gridCol w:w="1276"/>
        <w:gridCol w:w="243"/>
        <w:gridCol w:w="1217"/>
        <w:gridCol w:w="266"/>
        <w:gridCol w:w="1253"/>
        <w:gridCol w:w="237"/>
        <w:gridCol w:w="1296"/>
      </w:tblGrid>
      <w:tr w:rsidR="00EA1C08" w:rsidRPr="00EA1C08" w:rsidTr="00947886">
        <w:trPr>
          <w:cantSplit/>
        </w:trPr>
        <w:tc>
          <w:tcPr>
            <w:tcW w:w="4111" w:type="dxa"/>
          </w:tcPr>
          <w:p w:rsidR="00EE31C0" w:rsidRPr="00EA1C08" w:rsidRDefault="00EE31C0" w:rsidP="005311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8" w:type="dxa"/>
            <w:gridSpan w:val="7"/>
            <w:tcBorders>
              <w:bottom w:val="single" w:sz="4" w:space="0" w:color="auto"/>
            </w:tcBorders>
          </w:tcPr>
          <w:p w:rsidR="00EE31C0" w:rsidRPr="00EA1C0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947886">
        <w:trPr>
          <w:cantSplit/>
        </w:trPr>
        <w:tc>
          <w:tcPr>
            <w:tcW w:w="4111" w:type="dxa"/>
          </w:tcPr>
          <w:p w:rsidR="00EE31C0" w:rsidRPr="00EA1C08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EA1C0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EE31C0" w:rsidRPr="00EA1C0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EA1C08" w:rsidRDefault="00EE31C0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947886">
        <w:trPr>
          <w:cantSplit/>
        </w:trPr>
        <w:tc>
          <w:tcPr>
            <w:tcW w:w="4111" w:type="dxa"/>
          </w:tcPr>
          <w:p w:rsidR="00EE31C0" w:rsidRPr="00EA1C08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EE31C0" w:rsidRPr="00EA1C08" w:rsidRDefault="00EE31C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EE31C0" w:rsidRPr="00EA1C08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EE31C0" w:rsidRPr="00EA1C0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1C0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947886">
        <w:trPr>
          <w:cantSplit/>
        </w:trPr>
        <w:tc>
          <w:tcPr>
            <w:tcW w:w="4111" w:type="dxa"/>
          </w:tcPr>
          <w:p w:rsidR="001512B1" w:rsidRPr="00EA1C08" w:rsidRDefault="001512B1" w:rsidP="00CC6F9C">
            <w:pPr>
              <w:tabs>
                <w:tab w:val="left" w:pos="342"/>
              </w:tabs>
              <w:ind w:left="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:rsidR="001512B1" w:rsidRPr="00947886" w:rsidRDefault="0038374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243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4,110</w:t>
            </w:r>
          </w:p>
        </w:tc>
        <w:tc>
          <w:tcPr>
            <w:tcW w:w="266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1512B1" w:rsidRPr="00947886" w:rsidRDefault="0038374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4,448</w:t>
            </w:r>
          </w:p>
        </w:tc>
        <w:tc>
          <w:tcPr>
            <w:tcW w:w="237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</w:tr>
      <w:tr w:rsidR="00947886" w:rsidRPr="00EA1C08" w:rsidTr="00947886">
        <w:trPr>
          <w:cantSplit/>
        </w:trPr>
        <w:tc>
          <w:tcPr>
            <w:tcW w:w="4111" w:type="dxa"/>
            <w:vAlign w:val="center"/>
          </w:tcPr>
          <w:p w:rsidR="001512B1" w:rsidRPr="00CC6F9C" w:rsidRDefault="000E1804" w:rsidP="00CC6F9C">
            <w:pPr>
              <w:tabs>
                <w:tab w:val="left" w:pos="342"/>
              </w:tabs>
              <w:ind w:left="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ค่าเช่าสินทรัพย์</w:t>
            </w:r>
            <w:r w:rsidR="001512B1" w:rsidRPr="00CC6F9C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76" w:type="dxa"/>
          </w:tcPr>
          <w:p w:rsidR="001512B1" w:rsidRPr="00947886" w:rsidRDefault="00CC6F9C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43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266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1512B1" w:rsidRPr="00947886" w:rsidRDefault="00CC6F9C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237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2,509</w:t>
            </w:r>
          </w:p>
        </w:tc>
      </w:tr>
      <w:tr w:rsidR="00EA1C08" w:rsidRPr="00EA1C08" w:rsidTr="00947886">
        <w:trPr>
          <w:cantSplit/>
        </w:trPr>
        <w:tc>
          <w:tcPr>
            <w:tcW w:w="4111" w:type="dxa"/>
            <w:vAlign w:val="center"/>
          </w:tcPr>
          <w:p w:rsidR="001512B1" w:rsidRPr="00CC6F9C" w:rsidRDefault="001512B1" w:rsidP="00CC6F9C">
            <w:pPr>
              <w:tabs>
                <w:tab w:val="left" w:pos="342"/>
              </w:tabs>
              <w:ind w:left="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ค่าเช่าผันแปรซึ่งไม่รวมอยู่ใน</w:t>
            </w:r>
          </w:p>
        </w:tc>
        <w:tc>
          <w:tcPr>
            <w:tcW w:w="1276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947886">
        <w:trPr>
          <w:cantSplit/>
        </w:trPr>
        <w:tc>
          <w:tcPr>
            <w:tcW w:w="4111" w:type="dxa"/>
            <w:vAlign w:val="center"/>
          </w:tcPr>
          <w:p w:rsidR="001512B1" w:rsidRPr="00EA1C08" w:rsidRDefault="001512B1" w:rsidP="000E1804">
            <w:pPr>
              <w:ind w:left="141" w:right="72" w:hanging="79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การวัดมูลค่าของหนี้สินตามสัญญาเช่า</w:t>
            </w:r>
          </w:p>
        </w:tc>
        <w:tc>
          <w:tcPr>
            <w:tcW w:w="1276" w:type="dxa"/>
          </w:tcPr>
          <w:p w:rsidR="001512B1" w:rsidRPr="00947886" w:rsidRDefault="00CC6F9C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43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66" w:type="dxa"/>
          </w:tcPr>
          <w:p w:rsidR="001512B1" w:rsidRPr="00CC6F9C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1512B1" w:rsidRPr="00947886" w:rsidRDefault="00CC6F9C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37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:rsidR="001512B1" w:rsidRPr="00947886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</w:tbl>
    <w:p w:rsidR="00F0151D" w:rsidRPr="00EA1C08" w:rsidRDefault="00F0151D" w:rsidP="009B78DC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6754A8" w:rsidRDefault="006754A8" w:rsidP="00675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777BA" w:rsidRPr="00EA1C08" w:rsidRDefault="0066496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lastRenderedPageBreak/>
        <w:t>20</w:t>
      </w:r>
      <w:r w:rsidR="009822E2" w:rsidRPr="00EA1C08">
        <w:rPr>
          <w:rFonts w:ascii="Angsana New" w:hAnsi="Angsana New"/>
          <w:b/>
          <w:bCs/>
          <w:sz w:val="30"/>
          <w:szCs w:val="30"/>
        </w:rPr>
        <w:t>.</w:t>
      </w:r>
      <w:r w:rsidR="009777BA" w:rsidRPr="00EA1C08">
        <w:rPr>
          <w:rFonts w:ascii="Angsana New" w:hAnsi="Angsana New"/>
          <w:b/>
          <w:bCs/>
          <w:sz w:val="30"/>
          <w:szCs w:val="30"/>
        </w:rPr>
        <w:tab/>
      </w:r>
      <w:r w:rsidR="009777BA" w:rsidRPr="00EA1C08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9777BA" w:rsidRPr="00EA1C08" w:rsidRDefault="009777BA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0E2129" w:rsidRPr="00EA1C08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 w:rsidRPr="00EA1C08">
        <w:rPr>
          <w:rFonts w:ascii="Angsana New" w:hAnsi="Angsana New" w:hint="cs"/>
          <w:sz w:val="30"/>
          <w:szCs w:val="30"/>
          <w:cs/>
        </w:rPr>
        <w:t>ปี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7</w:t>
      </w:r>
      <w:r w:rsidR="009777BA"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6</w:t>
      </w:r>
      <w:r w:rsidR="001778C1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มีดังนี้</w:t>
      </w:r>
    </w:p>
    <w:p w:rsidR="00A67781" w:rsidRPr="00EA1C08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/>
      </w:tblPr>
      <w:tblGrid>
        <w:gridCol w:w="4644"/>
        <w:gridCol w:w="1134"/>
        <w:gridCol w:w="284"/>
        <w:gridCol w:w="1134"/>
        <w:gridCol w:w="283"/>
        <w:gridCol w:w="1134"/>
        <w:gridCol w:w="284"/>
        <w:gridCol w:w="1134"/>
      </w:tblGrid>
      <w:tr w:rsidR="00EA1C08" w:rsidRPr="00EA1C08" w:rsidTr="00DD4C35">
        <w:trPr>
          <w:cantSplit/>
        </w:trPr>
        <w:tc>
          <w:tcPr>
            <w:tcW w:w="4644" w:type="dxa"/>
          </w:tcPr>
          <w:p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A67781" w:rsidRPr="00EA1C0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EA1C0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D97518" w:rsidRPr="00EA1C0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D97518" w:rsidRPr="00EA1C0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D97518" w:rsidRPr="00EA1C08" w:rsidRDefault="00D97518" w:rsidP="00D975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73,481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63,909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50,665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5,829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4,903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4,389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3,087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2,913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1,757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1,727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1,150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1,132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6,660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6,116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4,237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4,045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รายการที่รับรู้ในขาดทุนเบ็ดเสร็จอื่น</w:t>
            </w: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- ขาดทุนจากการวัดมูลค่า</w:t>
            </w:r>
            <w:r w:rsidR="003C63DB">
              <w:rPr>
                <w:rFonts w:ascii="Angsana New" w:hAnsi="Angsana New" w:hint="cs"/>
                <w:sz w:val="30"/>
                <w:szCs w:val="30"/>
                <w:cs/>
              </w:rPr>
              <w:t>ใหม่ของ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   ต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8,170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512B1" w:rsidRPr="00995950" w:rsidRDefault="001512B1" w:rsidP="00DD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5,537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5,161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2,443</w:t>
            </w:r>
          </w:p>
        </w:tc>
      </w:tr>
      <w:tr w:rsidR="00995950" w:rsidRPr="00EA1C08" w:rsidTr="00DD4C35">
        <w:trPr>
          <w:cantSplit/>
        </w:trPr>
        <w:tc>
          <w:tcPr>
            <w:tcW w:w="4644" w:type="dxa"/>
          </w:tcPr>
          <w:p w:rsidR="00995950" w:rsidRPr="00EA1C08" w:rsidRDefault="00995950" w:rsidP="009959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(4,588)</w:t>
            </w:r>
          </w:p>
        </w:tc>
        <w:tc>
          <w:tcPr>
            <w:tcW w:w="284" w:type="dxa"/>
          </w:tcPr>
          <w:p w:rsidR="00995950" w:rsidRPr="00995950" w:rsidRDefault="00995950" w:rsidP="0099595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(2,081)</w:t>
            </w:r>
          </w:p>
        </w:tc>
        <w:tc>
          <w:tcPr>
            <w:tcW w:w="283" w:type="dxa"/>
          </w:tcPr>
          <w:p w:rsidR="00995950" w:rsidRPr="00995950" w:rsidRDefault="00995950" w:rsidP="00995950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(3,711)</w:t>
            </w:r>
          </w:p>
        </w:tc>
        <w:tc>
          <w:tcPr>
            <w:tcW w:w="284" w:type="dxa"/>
          </w:tcPr>
          <w:p w:rsidR="00995950" w:rsidRPr="00EA1C08" w:rsidRDefault="00995950" w:rsidP="00995950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95950" w:rsidRPr="00EA1C08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(1,652)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83,723</w:t>
            </w:r>
          </w:p>
        </w:tc>
        <w:tc>
          <w:tcPr>
            <w:tcW w:w="284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73,481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56,352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50,665</w:t>
            </w:r>
          </w:p>
        </w:tc>
      </w:tr>
    </w:tbl>
    <w:p w:rsidR="004C509C" w:rsidRPr="00995950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p w:rsidR="004C509C" w:rsidRPr="00EA1C08" w:rsidRDefault="006503E3" w:rsidP="00BB1C08">
      <w:pPr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t>ขาดทุน</w:t>
      </w:r>
      <w:r w:rsidR="00994F62" w:rsidRPr="00EA1C08">
        <w:rPr>
          <w:rFonts w:ascii="Angsana New" w:hAnsi="Angsana New" w:hint="cs"/>
          <w:sz w:val="30"/>
          <w:szCs w:val="30"/>
          <w:cs/>
        </w:rPr>
        <w:t>จากการวัดมูลค่าประมาณ</w:t>
      </w:r>
      <w:r w:rsidR="006820DA" w:rsidRPr="00EA1C08">
        <w:rPr>
          <w:rFonts w:ascii="Angsana New" w:hAnsi="Angsana New" w:hint="cs"/>
          <w:sz w:val="30"/>
          <w:szCs w:val="30"/>
          <w:cs/>
        </w:rPr>
        <w:t>การ</w:t>
      </w:r>
      <w:r w:rsidR="004C509C" w:rsidRPr="00EA1C08">
        <w:rPr>
          <w:rFonts w:ascii="Angsana New" w:hAnsi="Angsana New" w:hint="cs"/>
          <w:sz w:val="30"/>
          <w:szCs w:val="30"/>
          <w:cs/>
        </w:rPr>
        <w:t xml:space="preserve">ตามหลักคณิตศาสตร์ประกันภัยที่รับรู้ในขาดทุนเบ็ดเสร็จอื่นสำหรับปีสิ้นสุดวันที่ </w:t>
      </w:r>
      <w:r w:rsidR="004C509C" w:rsidRPr="00EA1C08">
        <w:rPr>
          <w:rFonts w:ascii="Angsana New" w:hAnsi="Angsana New"/>
          <w:sz w:val="30"/>
          <w:szCs w:val="30"/>
        </w:rPr>
        <w:t>31</w:t>
      </w:r>
      <w:r w:rsidR="005B3E23"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7</w:t>
      </w:r>
      <w:r w:rsidR="00AD00D8"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1512B1" w:rsidRPr="00EA1C08">
        <w:rPr>
          <w:rFonts w:ascii="Angsana New" w:hAnsi="Angsana New"/>
          <w:sz w:val="30"/>
          <w:szCs w:val="30"/>
        </w:rPr>
        <w:t>6</w:t>
      </w:r>
      <w:r w:rsidR="004C509C" w:rsidRPr="00EA1C08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:rsidR="004C509C" w:rsidRPr="00EA1C08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/>
      </w:tblPr>
      <w:tblGrid>
        <w:gridCol w:w="4644"/>
        <w:gridCol w:w="1134"/>
        <w:gridCol w:w="283"/>
        <w:gridCol w:w="1135"/>
        <w:gridCol w:w="285"/>
        <w:gridCol w:w="1132"/>
        <w:gridCol w:w="284"/>
        <w:gridCol w:w="1134"/>
      </w:tblGrid>
      <w:tr w:rsidR="00EA1C08" w:rsidRPr="00EA1C08" w:rsidTr="006A02AE">
        <w:trPr>
          <w:cantSplit/>
        </w:trPr>
        <w:tc>
          <w:tcPr>
            <w:tcW w:w="4644" w:type="dxa"/>
          </w:tcPr>
          <w:p w:rsidR="005E0ADF" w:rsidRPr="00EA1C0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:rsidR="005E0ADF" w:rsidRPr="00EA1C0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6A02AE">
        <w:trPr>
          <w:cantSplit/>
        </w:trPr>
        <w:tc>
          <w:tcPr>
            <w:tcW w:w="4644" w:type="dxa"/>
          </w:tcPr>
          <w:p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D97518" w:rsidRPr="00EA1C0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5" w:type="dxa"/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12B1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5,329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3,172</w:t>
            </w:r>
          </w:p>
        </w:tc>
        <w:tc>
          <w:tcPr>
            <w:tcW w:w="285" w:type="dxa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3,512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1,776</w:t>
            </w:r>
          </w:p>
        </w:tc>
      </w:tr>
      <w:tr w:rsidR="00995950" w:rsidRPr="00EA1C08" w:rsidTr="00DD4C35">
        <w:trPr>
          <w:cantSplit/>
        </w:trPr>
        <w:tc>
          <w:tcPr>
            <w:tcW w:w="4644" w:type="dxa"/>
          </w:tcPr>
          <w:p w:rsidR="00995950" w:rsidRPr="00EA1C08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396</w:t>
            </w:r>
          </w:p>
        </w:tc>
        <w:tc>
          <w:tcPr>
            <w:tcW w:w="283" w:type="dxa"/>
          </w:tcPr>
          <w:p w:rsidR="00995950" w:rsidRPr="00995950" w:rsidRDefault="00995950" w:rsidP="0099595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423</w:t>
            </w:r>
          </w:p>
        </w:tc>
        <w:tc>
          <w:tcPr>
            <w:tcW w:w="285" w:type="dxa"/>
          </w:tcPr>
          <w:p w:rsidR="00995950" w:rsidRPr="00995950" w:rsidRDefault="00995950" w:rsidP="00995950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:rsidR="00995950" w:rsidRPr="00995950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9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995950" w:rsidRPr="00EA1C08" w:rsidRDefault="00995950" w:rsidP="00995950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4" w:type="dxa"/>
          </w:tcPr>
          <w:p w:rsidR="00995950" w:rsidRPr="00EA1C08" w:rsidRDefault="00995950" w:rsidP="009959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2,445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1,942</w:t>
            </w:r>
          </w:p>
        </w:tc>
        <w:tc>
          <w:tcPr>
            <w:tcW w:w="285" w:type="dxa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1,649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667</w:t>
            </w:r>
          </w:p>
        </w:tc>
      </w:tr>
      <w:tr w:rsidR="00EA1C08" w:rsidRPr="00EA1C08" w:rsidTr="00DD4C35">
        <w:trPr>
          <w:cantSplit/>
        </w:trPr>
        <w:tc>
          <w:tcPr>
            <w:tcW w:w="4644" w:type="dxa"/>
          </w:tcPr>
          <w:p w:rsidR="001512B1" w:rsidRPr="00EA1C08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8,170</w:t>
            </w:r>
          </w:p>
        </w:tc>
        <w:tc>
          <w:tcPr>
            <w:tcW w:w="283" w:type="dxa"/>
          </w:tcPr>
          <w:p w:rsidR="001512B1" w:rsidRPr="00995950" w:rsidRDefault="001512B1" w:rsidP="001512B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5,537</w:t>
            </w:r>
          </w:p>
        </w:tc>
        <w:tc>
          <w:tcPr>
            <w:tcW w:w="285" w:type="dxa"/>
          </w:tcPr>
          <w:p w:rsidR="001512B1" w:rsidRPr="00995950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995950" w:rsidRDefault="00995950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5,161</w:t>
            </w:r>
          </w:p>
        </w:tc>
        <w:tc>
          <w:tcPr>
            <w:tcW w:w="284" w:type="dxa"/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512B1" w:rsidRPr="00EA1C08" w:rsidRDefault="001512B1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2,443</w:t>
            </w:r>
          </w:p>
        </w:tc>
      </w:tr>
    </w:tbl>
    <w:p w:rsidR="00264DE9" w:rsidRDefault="00264DE9" w:rsidP="004C509C">
      <w:pPr>
        <w:rPr>
          <w:rFonts w:ascii="Angsana New" w:hAnsi="Angsana New"/>
          <w:sz w:val="30"/>
          <w:szCs w:val="30"/>
        </w:rPr>
      </w:pPr>
    </w:p>
    <w:p w:rsidR="00995950" w:rsidRPr="00EA1C08" w:rsidRDefault="00995950" w:rsidP="004C509C">
      <w:pPr>
        <w:rPr>
          <w:rFonts w:ascii="Angsana New" w:hAnsi="Angsana New"/>
          <w:sz w:val="30"/>
          <w:szCs w:val="30"/>
        </w:rPr>
      </w:pPr>
    </w:p>
    <w:p w:rsidR="004C509C" w:rsidRPr="00433910" w:rsidRDefault="004C509C" w:rsidP="004C509C">
      <w:pPr>
        <w:rPr>
          <w:rFonts w:ascii="Angsana New" w:hAnsi="Angsana New"/>
          <w:sz w:val="30"/>
          <w:szCs w:val="30"/>
        </w:rPr>
      </w:pPr>
      <w:r w:rsidRPr="00433910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4C509C" w:rsidRPr="00DD4C35" w:rsidRDefault="004C509C" w:rsidP="004C509C">
      <w:pPr>
        <w:rPr>
          <w:rFonts w:ascii="Angsana New" w:hAnsi="Angsana New"/>
          <w:sz w:val="24"/>
          <w:szCs w:val="24"/>
        </w:rPr>
      </w:pPr>
    </w:p>
    <w:tbl>
      <w:tblPr>
        <w:tblW w:w="9464" w:type="dxa"/>
        <w:tblLook w:val="04A0"/>
      </w:tblPr>
      <w:tblGrid>
        <w:gridCol w:w="2802"/>
        <w:gridCol w:w="3402"/>
        <w:gridCol w:w="258"/>
        <w:gridCol w:w="3002"/>
      </w:tblGrid>
      <w:tr w:rsidR="00EA1C08" w:rsidRPr="00433910" w:rsidTr="004B3F29">
        <w:tc>
          <w:tcPr>
            <w:tcW w:w="2802" w:type="dxa"/>
          </w:tcPr>
          <w:p w:rsidR="00DB793C" w:rsidRPr="00433910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3"/>
          </w:tcPr>
          <w:p w:rsidR="00DB793C" w:rsidRPr="00433910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EA1C08" w:rsidRPr="00433910" w:rsidTr="004B3F29">
        <w:tc>
          <w:tcPr>
            <w:tcW w:w="2802" w:type="dxa"/>
          </w:tcPr>
          <w:p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</w:tcPr>
          <w:p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C08" w:rsidRPr="00433910" w:rsidTr="004B3F29">
        <w:tc>
          <w:tcPr>
            <w:tcW w:w="28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33910" w:rsidRPr="00433910">
              <w:rPr>
                <w:rFonts w:ascii="Angsana New" w:hAnsi="Angsana New"/>
                <w:sz w:val="30"/>
                <w:szCs w:val="30"/>
              </w:rPr>
              <w:t>15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="00433910" w:rsidRPr="00433910">
              <w:rPr>
                <w:rFonts w:ascii="Angsana New" w:hAnsi="Angsana New"/>
                <w:sz w:val="30"/>
                <w:szCs w:val="30"/>
              </w:rPr>
              <w:t>2.54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</w:tcBorders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74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12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EA1C08" w:rsidRPr="00433910" w:rsidTr="004B3F29">
        <w:tc>
          <w:tcPr>
            <w:tcW w:w="28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4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0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258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0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EA1C08" w:rsidRPr="00433910" w:rsidTr="004B3F29">
        <w:tc>
          <w:tcPr>
            <w:tcW w:w="28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4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34.38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</w:tcPr>
          <w:p w:rsidR="001512B1" w:rsidRPr="00433910" w:rsidRDefault="001512B1" w:rsidP="00151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34.38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</w:tbl>
    <w:p w:rsidR="00CB6EC0" w:rsidRPr="004B3F29" w:rsidRDefault="00CB6EC0" w:rsidP="004C509C">
      <w:pPr>
        <w:rPr>
          <w:rFonts w:ascii="Angsana New" w:hAnsi="Angsana New"/>
          <w:sz w:val="24"/>
          <w:szCs w:val="24"/>
        </w:rPr>
      </w:pPr>
    </w:p>
    <w:p w:rsidR="004C509C" w:rsidRPr="00433910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433910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4C509C" w:rsidRPr="004B3F2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4C509C" w:rsidRPr="00433910" w:rsidRDefault="004C509C" w:rsidP="00DD4C35">
      <w:pPr>
        <w:jc w:val="thaiDistribute"/>
        <w:rPr>
          <w:rFonts w:ascii="Angsana New" w:hAnsi="Angsana New"/>
          <w:sz w:val="30"/>
          <w:szCs w:val="30"/>
        </w:rPr>
      </w:pPr>
      <w:r w:rsidRPr="00433910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</w:t>
      </w:r>
      <w:r w:rsidR="00693D85" w:rsidRPr="0043391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B12AA" w:rsidRPr="00433910">
        <w:rPr>
          <w:rFonts w:ascii="Angsana New" w:hAnsi="Angsana New" w:hint="cs"/>
          <w:sz w:val="30"/>
          <w:szCs w:val="30"/>
        </w:rPr>
        <w:t>31</w:t>
      </w:r>
      <w:r w:rsidR="00693D85" w:rsidRPr="004339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63DB">
        <w:rPr>
          <w:rFonts w:ascii="Angsana New" w:hAnsi="Angsana New"/>
          <w:sz w:val="30"/>
          <w:szCs w:val="30"/>
        </w:rPr>
        <w:t>2567</w:t>
      </w:r>
      <w:r w:rsidR="00D66CB4" w:rsidRPr="00433910">
        <w:rPr>
          <w:rFonts w:ascii="Angsana New" w:hAnsi="Angsana New" w:hint="cs"/>
          <w:sz w:val="30"/>
          <w:szCs w:val="30"/>
          <w:cs/>
        </w:rPr>
        <w:t xml:space="preserve"> </w:t>
      </w:r>
      <w:r w:rsidR="00FE3384" w:rsidRPr="00433910">
        <w:rPr>
          <w:rFonts w:ascii="Angsana New" w:hAnsi="Angsana New" w:hint="cs"/>
          <w:sz w:val="30"/>
          <w:szCs w:val="30"/>
          <w:cs/>
        </w:rPr>
        <w:t>ดัง</w:t>
      </w:r>
      <w:r w:rsidRPr="00433910">
        <w:rPr>
          <w:rFonts w:ascii="Angsana New" w:hAnsi="Angsana New" w:hint="cs"/>
          <w:sz w:val="30"/>
          <w:szCs w:val="30"/>
          <w:cs/>
        </w:rPr>
        <w:t>นี้</w:t>
      </w:r>
    </w:p>
    <w:p w:rsidR="00C858C8" w:rsidRPr="004B3F29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Layout w:type="fixed"/>
        <w:tblLook w:val="0000"/>
      </w:tblPr>
      <w:tblGrid>
        <w:gridCol w:w="2590"/>
        <w:gridCol w:w="1771"/>
        <w:gridCol w:w="283"/>
        <w:gridCol w:w="993"/>
        <w:gridCol w:w="283"/>
        <w:gridCol w:w="992"/>
        <w:gridCol w:w="284"/>
        <w:gridCol w:w="992"/>
        <w:gridCol w:w="284"/>
        <w:gridCol w:w="992"/>
      </w:tblGrid>
      <w:tr w:rsidR="00EA1C08" w:rsidRPr="00433910" w:rsidTr="004B3F29">
        <w:trPr>
          <w:cantSplit/>
        </w:trPr>
        <w:tc>
          <w:tcPr>
            <w:tcW w:w="2590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433910" w:rsidTr="004B3F29">
        <w:trPr>
          <w:cantSplit/>
        </w:trPr>
        <w:tc>
          <w:tcPr>
            <w:tcW w:w="2590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994A64" w:rsidRPr="00433910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433910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B3F29" w:rsidRPr="00433910" w:rsidTr="004B3F29">
        <w:trPr>
          <w:cantSplit/>
        </w:trPr>
        <w:tc>
          <w:tcPr>
            <w:tcW w:w="2590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994A64" w:rsidRPr="00433910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</w:tcPr>
          <w:p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994A64" w:rsidRPr="00433910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</w:tcPr>
          <w:p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994A64" w:rsidRPr="00433910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4B3F29" w:rsidRPr="00433910" w:rsidTr="004B3F29">
        <w:trPr>
          <w:cantSplit/>
        </w:trPr>
        <w:tc>
          <w:tcPr>
            <w:tcW w:w="2590" w:type="dxa"/>
          </w:tcPr>
          <w:p w:rsidR="009E4B73" w:rsidRPr="00433910" w:rsidRDefault="009E4B73" w:rsidP="009E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71" w:type="dxa"/>
          </w:tcPr>
          <w:p w:rsidR="009E4B73" w:rsidRPr="00433910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rFonts w:hint="cs"/>
                <w:cs/>
              </w:rPr>
              <w:t xml:space="preserve">ร้อยละ </w:t>
            </w:r>
            <w:r w:rsidR="00DB12AA" w:rsidRPr="00433910">
              <w:rPr>
                <w:rFonts w:hint="cs"/>
              </w:rPr>
              <w:t>1</w:t>
            </w:r>
          </w:p>
        </w:tc>
        <w:tc>
          <w:tcPr>
            <w:tcW w:w="283" w:type="dxa"/>
          </w:tcPr>
          <w:p w:rsidR="009E4B73" w:rsidRPr="00433910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3" w:type="dxa"/>
          </w:tcPr>
          <w:p w:rsidR="009E4B73" w:rsidRPr="00433910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433910">
              <w:t>(</w:t>
            </w:r>
            <w:r w:rsidR="00433910" w:rsidRPr="00433910">
              <w:t>6</w:t>
            </w:r>
            <w:r w:rsidR="00B4325F" w:rsidRPr="00433910">
              <w:t>,</w:t>
            </w:r>
            <w:r w:rsidR="00433910" w:rsidRPr="00433910">
              <w:t>349</w:t>
            </w:r>
            <w:r w:rsidRPr="00433910">
              <w:t>)</w:t>
            </w:r>
          </w:p>
        </w:tc>
        <w:tc>
          <w:tcPr>
            <w:tcW w:w="283" w:type="dxa"/>
          </w:tcPr>
          <w:p w:rsidR="009E4B73" w:rsidRPr="00433910" w:rsidRDefault="009E4B73" w:rsidP="009E4B7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E4B73" w:rsidRPr="00433910" w:rsidRDefault="00433910" w:rsidP="009E4B73">
            <w:pPr>
              <w:pStyle w:val="BodyText3"/>
              <w:ind w:right="137"/>
              <w:jc w:val="right"/>
            </w:pPr>
            <w:r w:rsidRPr="00433910">
              <w:t>7</w:t>
            </w:r>
            <w:r w:rsidR="00B4325F" w:rsidRPr="00433910">
              <w:t>,</w:t>
            </w:r>
            <w:r w:rsidRPr="00433910">
              <w:t>592</w:t>
            </w:r>
          </w:p>
        </w:tc>
        <w:tc>
          <w:tcPr>
            <w:tcW w:w="284" w:type="dxa"/>
          </w:tcPr>
          <w:p w:rsidR="009E4B73" w:rsidRPr="00433910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E4B73" w:rsidRPr="00433910" w:rsidRDefault="009E4B73" w:rsidP="009E4B73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433910">
              <w:t>(</w:t>
            </w:r>
            <w:r w:rsidR="00B4325F" w:rsidRPr="00433910">
              <w:t>3,</w:t>
            </w:r>
            <w:r w:rsidR="00433910" w:rsidRPr="00433910">
              <w:t>892</w:t>
            </w:r>
            <w:r w:rsidRPr="00433910">
              <w:t>)</w:t>
            </w:r>
          </w:p>
        </w:tc>
        <w:tc>
          <w:tcPr>
            <w:tcW w:w="284" w:type="dxa"/>
          </w:tcPr>
          <w:p w:rsidR="009E4B73" w:rsidRPr="00433910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E4B73" w:rsidRPr="00433910" w:rsidRDefault="00B4325F" w:rsidP="009E4B73">
            <w:pPr>
              <w:pStyle w:val="BodyText3"/>
              <w:ind w:right="137"/>
              <w:jc w:val="right"/>
            </w:pPr>
            <w:r w:rsidRPr="00433910">
              <w:t>4,</w:t>
            </w:r>
            <w:r w:rsidR="00433910" w:rsidRPr="00433910">
              <w:t>450</w:t>
            </w:r>
          </w:p>
        </w:tc>
      </w:tr>
      <w:tr w:rsidR="004B3F29" w:rsidRPr="00433910" w:rsidTr="004B3F29">
        <w:trPr>
          <w:cantSplit/>
        </w:trPr>
        <w:tc>
          <w:tcPr>
            <w:tcW w:w="2590" w:type="dxa"/>
          </w:tcPr>
          <w:p w:rsidR="00994A64" w:rsidRPr="00433910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771" w:type="dxa"/>
          </w:tcPr>
          <w:p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rFonts w:hint="cs"/>
                <w:cs/>
              </w:rPr>
              <w:t xml:space="preserve">ร้อยละ </w:t>
            </w:r>
            <w:r w:rsidR="00DB12AA" w:rsidRPr="00433910">
              <w:rPr>
                <w:rFonts w:hint="cs"/>
              </w:rPr>
              <w:t>1</w:t>
            </w:r>
          </w:p>
        </w:tc>
        <w:tc>
          <w:tcPr>
            <w:tcW w:w="283" w:type="dxa"/>
          </w:tcPr>
          <w:p w:rsidR="00994A64" w:rsidRPr="00433910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3" w:type="dxa"/>
          </w:tcPr>
          <w:p w:rsidR="00994A64" w:rsidRPr="00433910" w:rsidRDefault="00B4325F" w:rsidP="00994A64">
            <w:pPr>
              <w:pStyle w:val="BodyText3"/>
              <w:ind w:right="137"/>
              <w:jc w:val="right"/>
            </w:pPr>
            <w:r w:rsidRPr="00433910">
              <w:t>6,</w:t>
            </w:r>
            <w:r w:rsidR="00433910" w:rsidRPr="00433910">
              <w:t>882</w:t>
            </w:r>
          </w:p>
        </w:tc>
        <w:tc>
          <w:tcPr>
            <w:tcW w:w="283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94A64" w:rsidRPr="00433910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433910">
              <w:t>(</w:t>
            </w:r>
            <w:r w:rsidR="00433910" w:rsidRPr="00433910">
              <w:t>6</w:t>
            </w:r>
            <w:r w:rsidR="00B4325F" w:rsidRPr="00433910">
              <w:t>,</w:t>
            </w:r>
            <w:r w:rsidR="00433910" w:rsidRPr="00433910">
              <w:t>128</w:t>
            </w:r>
            <w:r w:rsidR="00994A64" w:rsidRPr="00433910">
              <w:t>)</w:t>
            </w:r>
          </w:p>
        </w:tc>
        <w:tc>
          <w:tcPr>
            <w:tcW w:w="284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433910" w:rsidRDefault="00433910" w:rsidP="00994A64">
            <w:pPr>
              <w:pStyle w:val="BodyText3"/>
              <w:ind w:right="137"/>
              <w:jc w:val="right"/>
            </w:pPr>
            <w:r w:rsidRPr="00433910">
              <w:t>4</w:t>
            </w:r>
            <w:r w:rsidR="00B4325F" w:rsidRPr="00433910">
              <w:t>,</w:t>
            </w:r>
            <w:r w:rsidRPr="00433910">
              <w:t>174</w:t>
            </w:r>
          </w:p>
        </w:tc>
        <w:tc>
          <w:tcPr>
            <w:tcW w:w="284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433910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433910">
              <w:t>(3,</w:t>
            </w:r>
            <w:r w:rsidR="00433910" w:rsidRPr="00433910">
              <w:t>735</w:t>
            </w:r>
            <w:r w:rsidR="00994A64" w:rsidRPr="00433910">
              <w:t>)</w:t>
            </w:r>
          </w:p>
        </w:tc>
      </w:tr>
      <w:tr w:rsidR="004B3F29" w:rsidRPr="00433910" w:rsidTr="004B3F29">
        <w:trPr>
          <w:cantSplit/>
        </w:trPr>
        <w:tc>
          <w:tcPr>
            <w:tcW w:w="2590" w:type="dxa"/>
          </w:tcPr>
          <w:p w:rsidR="00994A64" w:rsidRPr="00433910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771" w:type="dxa"/>
          </w:tcPr>
          <w:p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rFonts w:hint="cs"/>
                <w:cs/>
              </w:rPr>
              <w:t xml:space="preserve">ร้อยละ </w:t>
            </w:r>
            <w:r w:rsidR="00DB12AA" w:rsidRPr="00433910">
              <w:rPr>
                <w:rFonts w:hint="cs"/>
              </w:rPr>
              <w:t>20</w:t>
            </w:r>
          </w:p>
        </w:tc>
        <w:tc>
          <w:tcPr>
            <w:tcW w:w="283" w:type="dxa"/>
          </w:tcPr>
          <w:p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94A64" w:rsidRPr="00433910" w:rsidRDefault="00130D39" w:rsidP="0019659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433910">
              <w:t>(</w:t>
            </w:r>
            <w:r w:rsidR="00433910" w:rsidRPr="00433910">
              <w:t>5</w:t>
            </w:r>
            <w:r w:rsidR="00B4325F" w:rsidRPr="00433910">
              <w:t>,</w:t>
            </w:r>
            <w:r w:rsidR="00433910" w:rsidRPr="00433910">
              <w:t>360</w:t>
            </w:r>
            <w:r w:rsidR="00994A64" w:rsidRPr="00433910">
              <w:t>)</w:t>
            </w:r>
          </w:p>
        </w:tc>
        <w:tc>
          <w:tcPr>
            <w:tcW w:w="283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433910" w:rsidRDefault="00433910" w:rsidP="00994A64">
            <w:pPr>
              <w:pStyle w:val="BodyText3"/>
              <w:ind w:right="137"/>
              <w:jc w:val="right"/>
            </w:pPr>
            <w:r w:rsidRPr="00433910">
              <w:t>6</w:t>
            </w:r>
            <w:r w:rsidR="00B4325F" w:rsidRPr="00433910">
              <w:t>,</w:t>
            </w:r>
            <w:r w:rsidRPr="00433910">
              <w:t>184</w:t>
            </w:r>
          </w:p>
        </w:tc>
        <w:tc>
          <w:tcPr>
            <w:tcW w:w="284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433910" w:rsidRDefault="009E4B73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433910">
              <w:t>(</w:t>
            </w:r>
            <w:r w:rsidR="00B4325F" w:rsidRPr="00433910">
              <w:t>3,</w:t>
            </w:r>
            <w:r w:rsidR="00433910" w:rsidRPr="00433910">
              <w:t>426</w:t>
            </w:r>
            <w:r w:rsidR="00994A64" w:rsidRPr="00433910">
              <w:t>)</w:t>
            </w:r>
          </w:p>
        </w:tc>
        <w:tc>
          <w:tcPr>
            <w:tcW w:w="284" w:type="dxa"/>
          </w:tcPr>
          <w:p w:rsidR="00994A64" w:rsidRPr="0043391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433910" w:rsidRDefault="0019659D" w:rsidP="00994A64">
            <w:pPr>
              <w:pStyle w:val="BodyText3"/>
              <w:ind w:right="137"/>
              <w:jc w:val="right"/>
            </w:pPr>
            <w:r w:rsidRPr="00433910">
              <w:t>3</w:t>
            </w:r>
            <w:r w:rsidR="00130D39" w:rsidRPr="00433910">
              <w:t>,</w:t>
            </w:r>
            <w:r w:rsidR="00433910" w:rsidRPr="00433910">
              <w:t>961</w:t>
            </w:r>
          </w:p>
        </w:tc>
      </w:tr>
    </w:tbl>
    <w:p w:rsidR="00D66CB4" w:rsidRDefault="00D66CB4" w:rsidP="00DA7E80">
      <w:pPr>
        <w:pStyle w:val="NoSpacing"/>
        <w:jc w:val="both"/>
        <w:rPr>
          <w:rFonts w:ascii="Angsana New" w:hAnsi="Angsana New"/>
          <w:sz w:val="24"/>
          <w:szCs w:val="24"/>
        </w:rPr>
      </w:pPr>
    </w:p>
    <w:p w:rsidR="003C63DB" w:rsidRDefault="00094F64" w:rsidP="003C63DB">
      <w:pPr>
        <w:pStyle w:val="NoSpacing"/>
        <w:rPr>
          <w:rFonts w:ascii="Angsana New" w:hAnsi="Angsana New"/>
          <w:szCs w:val="30"/>
        </w:rPr>
      </w:pPr>
      <w:r w:rsidRPr="00094F64">
        <w:rPr>
          <w:rFonts w:ascii="Angsana New" w:hAnsi="Angsana New"/>
          <w:spacing w:val="4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094F64">
        <w:rPr>
          <w:rFonts w:ascii="Angsana New" w:hAnsi="Angsana New"/>
          <w:spacing w:val="4"/>
          <w:szCs w:val="30"/>
        </w:rPr>
        <w:t>2567</w:t>
      </w:r>
      <w:r w:rsidRPr="00094F64">
        <w:rPr>
          <w:rFonts w:ascii="Angsana New" w:hAnsi="Angsana New"/>
          <w:spacing w:val="4"/>
          <w:szCs w:val="30"/>
          <w:cs/>
        </w:rPr>
        <w:t xml:space="preserve"> และ </w:t>
      </w:r>
      <w:r w:rsidRPr="00094F64">
        <w:rPr>
          <w:rFonts w:ascii="Angsana New" w:hAnsi="Angsana New"/>
          <w:spacing w:val="4"/>
          <w:szCs w:val="30"/>
        </w:rPr>
        <w:t>2566</w:t>
      </w:r>
      <w:r w:rsidRPr="00094F64">
        <w:rPr>
          <w:rFonts w:ascii="Angsana New" w:hAnsi="Angsana New"/>
          <w:spacing w:val="4"/>
          <w:szCs w:val="30"/>
          <w:cs/>
        </w:rPr>
        <w:t xml:space="preserve"> อยู่ที่ </w:t>
      </w:r>
      <w:r>
        <w:rPr>
          <w:rFonts w:ascii="Angsana New" w:hAnsi="Angsana New"/>
          <w:spacing w:val="4"/>
          <w:szCs w:val="30"/>
        </w:rPr>
        <w:t>17.69 - 24.25</w:t>
      </w:r>
      <w:r w:rsidRPr="00094F64">
        <w:rPr>
          <w:rFonts w:ascii="Angsana New" w:hAnsi="Angsana New"/>
          <w:szCs w:val="30"/>
          <w:cs/>
        </w:rPr>
        <w:t xml:space="preserve"> ปี และ </w:t>
      </w:r>
      <w:r>
        <w:rPr>
          <w:rFonts w:ascii="Angsana New" w:hAnsi="Angsana New"/>
          <w:szCs w:val="30"/>
        </w:rPr>
        <w:t xml:space="preserve">17.67 </w:t>
      </w:r>
      <w:r w:rsidR="00E76DB7"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/>
          <w:szCs w:val="30"/>
        </w:rPr>
        <w:t xml:space="preserve"> 23.52 </w:t>
      </w:r>
      <w:r w:rsidRPr="00094F64">
        <w:rPr>
          <w:rFonts w:ascii="Angsana New" w:hAnsi="Angsana New"/>
          <w:szCs w:val="30"/>
          <w:cs/>
        </w:rPr>
        <w:t xml:space="preserve">ปี ตามลำดับในงบการเงินรวม และ </w:t>
      </w:r>
      <w:r w:rsidR="00747505">
        <w:rPr>
          <w:rFonts w:ascii="Angsana New" w:hAnsi="Angsana New"/>
          <w:szCs w:val="30"/>
        </w:rPr>
        <w:t xml:space="preserve">17.69 </w:t>
      </w:r>
      <w:r w:rsidRPr="00094F64">
        <w:rPr>
          <w:rFonts w:ascii="Angsana New" w:hAnsi="Angsana New"/>
          <w:szCs w:val="30"/>
          <w:cs/>
        </w:rPr>
        <w:t xml:space="preserve">ปี และ </w:t>
      </w:r>
      <w:r w:rsidR="00747505">
        <w:rPr>
          <w:rFonts w:ascii="Angsana New" w:hAnsi="Angsana New"/>
          <w:szCs w:val="30"/>
        </w:rPr>
        <w:t>17.67</w:t>
      </w:r>
      <w:r w:rsidRPr="00094F64">
        <w:rPr>
          <w:rFonts w:ascii="Angsana New" w:hAnsi="Angsana New"/>
          <w:szCs w:val="30"/>
          <w:cs/>
        </w:rPr>
        <w:t xml:space="preserve"> ปี ตามลำดับในงบการเงินเฉพาะกิจการ</w:t>
      </w:r>
    </w:p>
    <w:p w:rsidR="00747505" w:rsidRPr="003C63DB" w:rsidRDefault="00747505" w:rsidP="003C63DB">
      <w:pPr>
        <w:pStyle w:val="NoSpacing"/>
        <w:rPr>
          <w:rFonts w:ascii="Angsana New" w:hAnsi="Angsana New"/>
          <w:sz w:val="24"/>
          <w:szCs w:val="24"/>
        </w:rPr>
      </w:pPr>
    </w:p>
    <w:p w:rsidR="002A275C" w:rsidRPr="00433910" w:rsidRDefault="00264264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3910">
        <w:rPr>
          <w:rFonts w:ascii="Angsana New" w:hAnsi="Angsana New"/>
          <w:b/>
          <w:bCs/>
          <w:sz w:val="30"/>
          <w:szCs w:val="30"/>
        </w:rPr>
        <w:t>2</w:t>
      </w:r>
      <w:r w:rsidR="0066496C" w:rsidRPr="00433910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A275C" w:rsidRPr="00433910">
        <w:rPr>
          <w:rFonts w:ascii="Angsana New" w:hAnsi="Angsana New"/>
          <w:b/>
          <w:bCs/>
          <w:sz w:val="30"/>
          <w:szCs w:val="30"/>
        </w:rPr>
        <w:t>.</w:t>
      </w:r>
      <w:r w:rsidR="002A275C" w:rsidRPr="00433910">
        <w:rPr>
          <w:rFonts w:ascii="Angsana New" w:hAnsi="Angsana New"/>
          <w:b/>
          <w:bCs/>
          <w:sz w:val="30"/>
          <w:szCs w:val="30"/>
        </w:rPr>
        <w:tab/>
      </w:r>
      <w:r w:rsidR="009B48F3" w:rsidRPr="00433910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2A275C" w:rsidRPr="004B3F29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815A3D" w:rsidRPr="00433910" w:rsidRDefault="00815A3D" w:rsidP="0081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3910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433910">
        <w:rPr>
          <w:rFonts w:ascii="Angsana New" w:hAnsi="Angsana New"/>
          <w:sz w:val="30"/>
          <w:szCs w:val="30"/>
        </w:rPr>
        <w:t>2567</w:t>
      </w:r>
      <w:r w:rsidRPr="0043391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433910">
        <w:rPr>
          <w:rFonts w:ascii="Angsana New" w:hAnsi="Angsana New"/>
          <w:sz w:val="30"/>
          <w:szCs w:val="30"/>
        </w:rPr>
        <w:t>29</w:t>
      </w:r>
      <w:r w:rsidRPr="00433910">
        <w:rPr>
          <w:rFonts w:ascii="Angsana New" w:hAnsi="Angsana New"/>
          <w:sz w:val="30"/>
          <w:szCs w:val="30"/>
          <w:cs/>
        </w:rPr>
        <w:t xml:space="preserve"> เมษายน </w:t>
      </w:r>
      <w:r w:rsidRPr="00433910">
        <w:rPr>
          <w:rFonts w:ascii="Angsana New" w:hAnsi="Angsana New"/>
          <w:sz w:val="30"/>
          <w:szCs w:val="30"/>
        </w:rPr>
        <w:t>2567</w:t>
      </w:r>
      <w:r w:rsidRPr="00433910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433910">
        <w:rPr>
          <w:rFonts w:ascii="Angsana New" w:hAnsi="Angsana New"/>
          <w:sz w:val="30"/>
          <w:szCs w:val="30"/>
        </w:rPr>
        <w:t xml:space="preserve">2566 </w:t>
      </w:r>
      <w:r w:rsidRPr="00433910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433910">
        <w:rPr>
          <w:rFonts w:ascii="Angsana New" w:hAnsi="Angsana New"/>
          <w:sz w:val="30"/>
          <w:szCs w:val="30"/>
        </w:rPr>
        <w:t>0.01</w:t>
      </w:r>
      <w:r w:rsidRPr="00433910">
        <w:rPr>
          <w:rFonts w:ascii="Angsana New" w:hAnsi="Angsana New"/>
          <w:sz w:val="30"/>
          <w:szCs w:val="30"/>
          <w:cs/>
        </w:rPr>
        <w:t xml:space="preserve"> บาท เป็นจำนวนเงินรวมไม่เกิน </w:t>
      </w:r>
      <w:r w:rsidRPr="00433910">
        <w:rPr>
          <w:rFonts w:ascii="Angsana New" w:hAnsi="Angsana New"/>
          <w:sz w:val="30"/>
          <w:szCs w:val="30"/>
        </w:rPr>
        <w:t xml:space="preserve">27,679,398.81 </w:t>
      </w:r>
      <w:r w:rsidRPr="00433910">
        <w:rPr>
          <w:rFonts w:ascii="Angsana New" w:hAnsi="Angsana New"/>
          <w:sz w:val="30"/>
          <w:szCs w:val="30"/>
          <w:cs/>
        </w:rPr>
        <w:t xml:space="preserve">บาท </w:t>
      </w:r>
      <w:r w:rsidRPr="00433910">
        <w:rPr>
          <w:rFonts w:ascii="Angsana New" w:hAnsi="Angsana New" w:hint="cs"/>
          <w:sz w:val="30"/>
          <w:szCs w:val="30"/>
          <w:cs/>
        </w:rPr>
        <w:t>โดยจ่าย</w:t>
      </w:r>
      <w:r w:rsidRPr="00433910">
        <w:rPr>
          <w:rFonts w:ascii="Angsana New" w:hAnsi="Angsana New"/>
          <w:sz w:val="30"/>
          <w:szCs w:val="30"/>
          <w:cs/>
        </w:rPr>
        <w:t>เงินปันผลให้</w:t>
      </w:r>
      <w:r w:rsidRPr="00433910">
        <w:rPr>
          <w:rFonts w:ascii="Angsana New" w:hAnsi="Angsana New" w:hint="cs"/>
          <w:sz w:val="30"/>
          <w:szCs w:val="30"/>
          <w:cs/>
        </w:rPr>
        <w:t>แก่</w:t>
      </w:r>
      <w:r w:rsidRPr="00433910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433910">
        <w:rPr>
          <w:rFonts w:ascii="Angsana New" w:hAnsi="Angsana New"/>
          <w:sz w:val="30"/>
          <w:szCs w:val="30"/>
        </w:rPr>
        <w:t xml:space="preserve"> 29</w:t>
      </w:r>
      <w:r w:rsidRPr="0043391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33910">
        <w:rPr>
          <w:rFonts w:ascii="Angsana New" w:hAnsi="Angsana New"/>
          <w:sz w:val="30"/>
          <w:szCs w:val="30"/>
        </w:rPr>
        <w:t>2567</w:t>
      </w:r>
    </w:p>
    <w:p w:rsidR="009B48F3" w:rsidRPr="00EA1C08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B3F29" w:rsidRDefault="004B3F29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50378" w:rsidRPr="00EA1C08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:rsidR="003F6397" w:rsidRPr="00CC6F9C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ค่าใช้จ่ายภาษีเงินได้ที่บันทึกในกำไรขาดทุนสำหรับปีสิ้นสุดวันที่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815A3D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815A3D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3F6397" w:rsidRPr="00CC6F9C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909" w:type="dxa"/>
        <w:tblInd w:w="-18" w:type="dxa"/>
        <w:tblLook w:val="0000"/>
      </w:tblPr>
      <w:tblGrid>
        <w:gridCol w:w="5088"/>
        <w:gridCol w:w="992"/>
        <w:gridCol w:w="283"/>
        <w:gridCol w:w="993"/>
        <w:gridCol w:w="283"/>
        <w:gridCol w:w="992"/>
        <w:gridCol w:w="284"/>
        <w:gridCol w:w="994"/>
      </w:tblGrid>
      <w:tr w:rsidR="00EA1C08" w:rsidRPr="00EA1C08" w:rsidTr="00C47B10">
        <w:trPr>
          <w:tblHeader/>
        </w:trPr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E124F9">
        <w:trPr>
          <w:tblHeader/>
        </w:trPr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E124F9">
        <w:trPr>
          <w:tblHeader/>
        </w:trPr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6DE2" w:rsidRPr="00EA1C08" w:rsidTr="00E124F9"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E16DE2" w:rsidRPr="00EA1C08" w:rsidRDefault="00E16DE2" w:rsidP="00E16DE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16DE2" w:rsidRPr="00E16DE2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6DE2">
              <w:rPr>
                <w:rFonts w:ascii="Angsana New" w:hAnsi="Angsana New"/>
                <w:sz w:val="30"/>
                <w:szCs w:val="30"/>
              </w:rPr>
              <w:t>32,552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E16DE2" w:rsidRPr="00EA1C08" w:rsidRDefault="00E16DE2" w:rsidP="00E16DE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E16DE2" w:rsidRPr="00EA1C08" w:rsidRDefault="00E16DE2" w:rsidP="00E16DE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38,955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E16DE2" w:rsidRPr="00EA1C08" w:rsidRDefault="00E16DE2" w:rsidP="00E16DE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E16DE2" w:rsidRPr="00E16DE2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DE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E16DE2" w:rsidRPr="00EA1C08" w:rsidRDefault="00E16DE2" w:rsidP="00E16DE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A1C08" w:rsidRPr="00EA1C08" w:rsidTr="00E124F9"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16DE2" w:rsidRDefault="00815A3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5A3D" w:rsidRPr="00E16DE2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E124F9"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A3D" w:rsidRPr="00E16DE2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6DE2">
              <w:rPr>
                <w:rFonts w:ascii="Angsana New" w:hAnsi="Angsana New"/>
                <w:sz w:val="30"/>
                <w:szCs w:val="30"/>
              </w:rPr>
              <w:t>4,248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A3D" w:rsidRPr="00EA1C08" w:rsidRDefault="00815A3D" w:rsidP="009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(3,805)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5A3D" w:rsidRPr="00E16DE2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E16DE2">
              <w:rPr>
                <w:rFonts w:ascii="Angsana New" w:hAnsi="Angsana New"/>
                <w:sz w:val="30"/>
                <w:szCs w:val="30"/>
                <w:lang w:eastAsia="zh-CN"/>
              </w:rPr>
              <w:t>7,062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A3D" w:rsidRPr="00EA1C08" w:rsidRDefault="00815A3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EA1C08">
              <w:rPr>
                <w:rFonts w:ascii="Angsana New" w:hAnsi="Angsana New"/>
                <w:sz w:val="30"/>
                <w:szCs w:val="30"/>
                <w:lang w:eastAsia="zh-CN"/>
              </w:rPr>
              <w:t>1,568</w:t>
            </w:r>
          </w:p>
        </w:tc>
      </w:tr>
      <w:tr w:rsidR="00EA1C08" w:rsidRPr="00EA1C08" w:rsidTr="00E124F9"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15A3D" w:rsidRPr="00E16DE2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6DE2">
              <w:rPr>
                <w:rFonts w:ascii="Angsana New" w:hAnsi="Angsana New"/>
                <w:sz w:val="30"/>
                <w:szCs w:val="30"/>
              </w:rPr>
              <w:t>36,800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15A3D" w:rsidRPr="00EA1C08" w:rsidRDefault="00815A3D" w:rsidP="00E124F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35,150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815A3D" w:rsidRPr="00EA1C08" w:rsidRDefault="00815A3D" w:rsidP="00815A3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15A3D" w:rsidRPr="00E16DE2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E16DE2">
              <w:rPr>
                <w:rFonts w:ascii="Angsana New" w:hAnsi="Angsana New"/>
                <w:sz w:val="30"/>
                <w:szCs w:val="30"/>
                <w:lang w:eastAsia="zh-CN"/>
              </w:rPr>
              <w:t>7,062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15A3D" w:rsidRPr="00EA1C08" w:rsidRDefault="00815A3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EA1C08">
              <w:rPr>
                <w:rFonts w:ascii="Angsana New" w:hAnsi="Angsana New"/>
                <w:sz w:val="30"/>
                <w:szCs w:val="30"/>
                <w:lang w:eastAsia="zh-CN"/>
              </w:rPr>
              <w:t>1,568</w:t>
            </w:r>
          </w:p>
        </w:tc>
      </w:tr>
    </w:tbl>
    <w:p w:rsidR="00164FC6" w:rsidRPr="00E124F9" w:rsidRDefault="00164FC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กระทบยอดค่าใช้จ่ายภาษีเงินได้สำหรับปีสิ้นสุดวันที่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815A3D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815A3D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3F6397" w:rsidRPr="00E124F9" w:rsidRDefault="003F6397" w:rsidP="003F6397">
      <w:pPr>
        <w:tabs>
          <w:tab w:val="left" w:pos="540"/>
          <w:tab w:val="left" w:pos="9356"/>
        </w:tabs>
        <w:rPr>
          <w:rFonts w:ascii="Angsana New" w:hAnsi="Angsana New"/>
          <w:b/>
          <w:sz w:val="24"/>
          <w:szCs w:val="24"/>
        </w:rPr>
      </w:pPr>
    </w:p>
    <w:tbl>
      <w:tblPr>
        <w:tblW w:w="9889" w:type="dxa"/>
        <w:tblLook w:val="01E0"/>
      </w:tblPr>
      <w:tblGrid>
        <w:gridCol w:w="5070"/>
        <w:gridCol w:w="992"/>
        <w:gridCol w:w="260"/>
        <w:gridCol w:w="981"/>
        <w:gridCol w:w="321"/>
        <w:gridCol w:w="989"/>
        <w:gridCol w:w="249"/>
        <w:gridCol w:w="1027"/>
      </w:tblGrid>
      <w:tr w:rsidR="00EA1C08" w:rsidRPr="00EA1C08" w:rsidTr="00E124F9">
        <w:trPr>
          <w:tblHeader/>
        </w:trPr>
        <w:tc>
          <w:tcPr>
            <w:tcW w:w="5070" w:type="dxa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E124F9">
        <w:trPr>
          <w:tblHeader/>
        </w:trPr>
        <w:tc>
          <w:tcPr>
            <w:tcW w:w="5070" w:type="dxa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" w:type="dxa"/>
            <w:tcBorders>
              <w:top w:val="single" w:sz="4" w:space="0" w:color="auto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E124F9">
        <w:trPr>
          <w:tblHeader/>
        </w:trPr>
        <w:tc>
          <w:tcPr>
            <w:tcW w:w="5070" w:type="dxa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1" w:type="dxa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9" w:type="dxa"/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815A3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E124F9">
        <w:tc>
          <w:tcPr>
            <w:tcW w:w="5070" w:type="dxa"/>
            <w:vAlign w:val="bottom"/>
          </w:tcPr>
          <w:p w:rsidR="003F6397" w:rsidRPr="000C5E27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321" w:type="dxa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7" w:type="dxa"/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E16DE2" w:rsidRPr="00EA1C08" w:rsidTr="00E124F9">
        <w:tc>
          <w:tcPr>
            <w:tcW w:w="5070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E16DE2" w:rsidRPr="003C4B2D" w:rsidRDefault="00E124F9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154,869</w:t>
            </w:r>
          </w:p>
        </w:tc>
        <w:tc>
          <w:tcPr>
            <w:tcW w:w="260" w:type="dxa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E16DE2" w:rsidRPr="003C4B2D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191,477</w:t>
            </w:r>
          </w:p>
        </w:tc>
        <w:tc>
          <w:tcPr>
            <w:tcW w:w="321" w:type="dxa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16DE2" w:rsidRPr="003C4B2D" w:rsidRDefault="003C4B2D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91,985</w:t>
            </w:r>
          </w:p>
        </w:tc>
        <w:tc>
          <w:tcPr>
            <w:tcW w:w="249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A1C08">
              <w:rPr>
                <w:rFonts w:ascii="Angsana New" w:hAnsi="Angsana New"/>
                <w:sz w:val="30"/>
                <w:szCs w:val="30"/>
                <w:lang w:eastAsia="zh-CN"/>
              </w:rPr>
              <w:t>47,933</w:t>
            </w:r>
          </w:p>
        </w:tc>
      </w:tr>
      <w:tr w:rsidR="00E16DE2" w:rsidRPr="00EA1C08" w:rsidTr="00E124F9">
        <w:tc>
          <w:tcPr>
            <w:tcW w:w="5070" w:type="dxa"/>
            <w:vAlign w:val="bottom"/>
          </w:tcPr>
          <w:p w:rsidR="00E16DE2" w:rsidRPr="000C5E27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321" w:type="dxa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E16DE2" w:rsidRPr="00EA1C08" w:rsidTr="00E124F9">
        <w:tc>
          <w:tcPr>
            <w:tcW w:w="5070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A1C08">
              <w:rPr>
                <w:rFonts w:ascii="Angsana New" w:hAnsi="Angsana New"/>
                <w:sz w:val="30"/>
                <w:szCs w:val="30"/>
              </w:rPr>
              <w:t>20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E16DE2" w:rsidRPr="003C4B2D" w:rsidRDefault="00E124F9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30,974</w:t>
            </w:r>
          </w:p>
        </w:tc>
        <w:tc>
          <w:tcPr>
            <w:tcW w:w="260" w:type="dxa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E16DE2" w:rsidRPr="003C4B2D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38,295</w:t>
            </w:r>
          </w:p>
        </w:tc>
        <w:tc>
          <w:tcPr>
            <w:tcW w:w="321" w:type="dxa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16DE2" w:rsidRPr="003C4B2D" w:rsidRDefault="003C4B2D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18,397</w:t>
            </w:r>
          </w:p>
        </w:tc>
        <w:tc>
          <w:tcPr>
            <w:tcW w:w="249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lang w:eastAsia="zh-CN"/>
              </w:rPr>
              <w:t>9,587</w:t>
            </w:r>
          </w:p>
        </w:tc>
      </w:tr>
      <w:tr w:rsidR="00E16DE2" w:rsidRPr="00EA1C08" w:rsidTr="00E124F9">
        <w:tc>
          <w:tcPr>
            <w:tcW w:w="5070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  <w:r w:rsidR="003C63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63DB">
              <w:rPr>
                <w:rFonts w:ascii="Angsana New" w:hAnsi="Angsana New" w:hint="cs"/>
                <w:sz w:val="30"/>
                <w:szCs w:val="30"/>
                <w:cs/>
              </w:rPr>
              <w:t>(ได้เพิ่มเติม)</w:t>
            </w:r>
          </w:p>
        </w:tc>
        <w:tc>
          <w:tcPr>
            <w:tcW w:w="992" w:type="dxa"/>
            <w:vAlign w:val="bottom"/>
          </w:tcPr>
          <w:p w:rsidR="00E16DE2" w:rsidRPr="003C4B2D" w:rsidRDefault="00E16DE2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3,234</w:t>
            </w:r>
          </w:p>
        </w:tc>
        <w:tc>
          <w:tcPr>
            <w:tcW w:w="260" w:type="dxa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1,575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21" w:type="dxa"/>
          </w:tcPr>
          <w:p w:rsidR="00E16DE2" w:rsidRPr="003C4B2D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16DE2" w:rsidRPr="003C4B2D" w:rsidRDefault="003C4B2D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49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</w:tr>
      <w:tr w:rsidR="003C4B2D" w:rsidRPr="00EA1C08" w:rsidTr="00E124F9">
        <w:tc>
          <w:tcPr>
            <w:tcW w:w="5070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 (ยังไม่ถือ) เป็นรายได้ทางภาษี</w:t>
            </w:r>
          </w:p>
        </w:tc>
        <w:tc>
          <w:tcPr>
            <w:tcW w:w="992" w:type="dxa"/>
            <w:vAlign w:val="bottom"/>
          </w:tcPr>
          <w:p w:rsidR="003C4B2D" w:rsidRPr="003C4B2D" w:rsidRDefault="00E124F9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5,429</w:t>
            </w:r>
          </w:p>
        </w:tc>
        <w:tc>
          <w:tcPr>
            <w:tcW w:w="260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3C4B2D" w:rsidRPr="003C4B2D" w:rsidRDefault="003C4B2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292</w:t>
            </w:r>
          </w:p>
        </w:tc>
        <w:tc>
          <w:tcPr>
            <w:tcW w:w="321" w:type="dxa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9,273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A1C08">
              <w:rPr>
                <w:rFonts w:ascii="Angsana New" w:hAnsi="Angsana New"/>
                <w:sz w:val="30"/>
                <w:szCs w:val="30"/>
              </w:rPr>
              <w:t>7,726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4B2D" w:rsidRPr="00EA1C08" w:rsidTr="00E124F9">
        <w:tc>
          <w:tcPr>
            <w:tcW w:w="5070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</w:t>
            </w:r>
            <w:r w:rsidR="003C63DB">
              <w:rPr>
                <w:rFonts w:ascii="Angsana New" w:hAnsi="Angsana New" w:hint="cs"/>
                <w:sz w:val="30"/>
                <w:szCs w:val="30"/>
                <w:cs/>
              </w:rPr>
              <w:t>เติม</w:t>
            </w:r>
          </w:p>
        </w:tc>
        <w:tc>
          <w:tcPr>
            <w:tcW w:w="992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1,747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C4B2D">
              <w:rPr>
                <w:rFonts w:ascii="Angsana New" w:hAnsi="Angsana New" w:hint="cs"/>
                <w:sz w:val="30"/>
                <w:szCs w:val="30"/>
                <w:cs/>
              </w:rPr>
              <w:t>,773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21" w:type="dxa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1,400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A1C08" w:rsidRPr="00EA1C08" w:rsidTr="00E124F9">
        <w:tc>
          <w:tcPr>
            <w:tcW w:w="5070" w:type="dxa"/>
            <w:vAlign w:val="bottom"/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04907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ทางภาษียกมาในงวดก่อน</w:t>
            </w:r>
          </w:p>
        </w:tc>
        <w:tc>
          <w:tcPr>
            <w:tcW w:w="992" w:type="dxa"/>
            <w:vAlign w:val="bottom"/>
          </w:tcPr>
          <w:p w:rsidR="00815A3D" w:rsidRPr="003C4B2D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:rsidR="00815A3D" w:rsidRPr="003C4B2D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815A3D" w:rsidRPr="003C4B2D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:rsidR="00815A3D" w:rsidRPr="003C4B2D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815A3D" w:rsidRPr="003C4B2D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4B2D" w:rsidRPr="00EA1C08" w:rsidTr="00E124F9">
        <w:tc>
          <w:tcPr>
            <w:tcW w:w="5070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เพื่อลดค่าใช้จ่ายภาษีเงินได้</w:t>
            </w:r>
          </w:p>
        </w:tc>
        <w:tc>
          <w:tcPr>
            <w:tcW w:w="992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1,090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89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21" w:type="dxa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C4B2D" w:rsidRPr="003C4B2D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1,090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</w:tcPr>
          <w:p w:rsidR="003C4B2D" w:rsidRPr="00EA1C08" w:rsidRDefault="003C4B2D" w:rsidP="003C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815A3D" w:rsidRPr="00EA1C08" w:rsidTr="00E124F9">
        <w:tc>
          <w:tcPr>
            <w:tcW w:w="5070" w:type="dxa"/>
            <w:vAlign w:val="bottom"/>
          </w:tcPr>
          <w:p w:rsidR="00815A3D" w:rsidRPr="00EA1C08" w:rsidRDefault="00815A3D" w:rsidP="00815A3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รวมค่าใช้จ่า</w:t>
            </w:r>
            <w:r w:rsidR="00306028" w:rsidRPr="00EA1C08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5A3D" w:rsidRPr="003C4B2D" w:rsidRDefault="003C4B2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36</w:t>
            </w:r>
            <w:r w:rsidRPr="003C4B2D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260" w:type="dxa"/>
            <w:vAlign w:val="bottom"/>
          </w:tcPr>
          <w:p w:rsidR="00815A3D" w:rsidRPr="003C4B2D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5A3D" w:rsidRPr="003C4B2D" w:rsidRDefault="00815A3D" w:rsidP="00E12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</w:rPr>
              <w:t>35,</w:t>
            </w: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150</w:t>
            </w:r>
          </w:p>
        </w:tc>
        <w:tc>
          <w:tcPr>
            <w:tcW w:w="321" w:type="dxa"/>
          </w:tcPr>
          <w:p w:rsidR="00815A3D" w:rsidRPr="003C4B2D" w:rsidRDefault="00815A3D" w:rsidP="00815A3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5A3D" w:rsidRPr="003C4B2D" w:rsidRDefault="003C4B2D" w:rsidP="00815A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  <w:tc>
          <w:tcPr>
            <w:tcW w:w="249" w:type="dxa"/>
            <w:vAlign w:val="bottom"/>
          </w:tcPr>
          <w:p w:rsidR="00815A3D" w:rsidRPr="00EA1C08" w:rsidRDefault="00815A3D" w:rsidP="00815A3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5A3D" w:rsidRPr="00EA1C08" w:rsidRDefault="00815A3D" w:rsidP="00815A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</w:tr>
    </w:tbl>
    <w:p w:rsidR="003F6397" w:rsidRPr="00E124F9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84716" w:rsidRPr="0050490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092250">
        <w:rPr>
          <w:rFonts w:ascii="Angsana New" w:hAnsi="Angsana New"/>
          <w:sz w:val="30"/>
          <w:szCs w:val="30"/>
          <w:cs/>
        </w:rPr>
        <w:t>ธันวาคม</w:t>
      </w:r>
      <w:r w:rsidRPr="00092250">
        <w:rPr>
          <w:rFonts w:ascii="Angsana New" w:hAnsi="Angsana New"/>
          <w:sz w:val="30"/>
          <w:szCs w:val="30"/>
        </w:rPr>
        <w:t xml:space="preserve"> 256</w:t>
      </w:r>
      <w:r w:rsidR="00815A3D" w:rsidRPr="00092250">
        <w:rPr>
          <w:rFonts w:ascii="Angsana New" w:hAnsi="Angsana New"/>
          <w:sz w:val="30"/>
          <w:szCs w:val="30"/>
        </w:rPr>
        <w:t>7</w:t>
      </w:r>
      <w:r w:rsidRPr="00092250">
        <w:rPr>
          <w:rFonts w:ascii="Angsana New" w:hAnsi="Angsana New"/>
          <w:sz w:val="30"/>
          <w:szCs w:val="30"/>
        </w:rPr>
        <w:t xml:space="preserve"> </w:t>
      </w:r>
      <w:r w:rsidRPr="00092250">
        <w:rPr>
          <w:rFonts w:ascii="Angsana New" w:hAnsi="Angsana New" w:hint="cs"/>
          <w:sz w:val="30"/>
          <w:szCs w:val="30"/>
          <w:cs/>
        </w:rPr>
        <w:t>กลุ่ม</w:t>
      </w:r>
      <w:r w:rsidRPr="00092250">
        <w:rPr>
          <w:rFonts w:ascii="Angsana New" w:hAnsi="Angsana New"/>
          <w:sz w:val="30"/>
          <w:szCs w:val="30"/>
          <w:cs/>
        </w:rPr>
        <w:t>บริษัท</w:t>
      </w:r>
      <w:r w:rsidR="00504907" w:rsidRPr="00092250">
        <w:rPr>
          <w:rFonts w:ascii="Angsana New" w:hAnsi="Angsana New" w:hint="cs"/>
          <w:sz w:val="30"/>
          <w:szCs w:val="30"/>
          <w:cs/>
        </w:rPr>
        <w:t>ยัง</w:t>
      </w:r>
      <w:r w:rsidRPr="00092250">
        <w:rPr>
          <w:rFonts w:ascii="Angsana New" w:hAnsi="Angsana New"/>
          <w:sz w:val="30"/>
          <w:szCs w:val="30"/>
          <w:cs/>
        </w:rPr>
        <w:t>ไม่ได้รับรู</w:t>
      </w:r>
      <w:r w:rsidR="00504907" w:rsidRPr="00092250">
        <w:rPr>
          <w:rFonts w:ascii="Angsana New" w:hAnsi="Angsana New" w:hint="cs"/>
          <w:sz w:val="30"/>
          <w:szCs w:val="30"/>
          <w:cs/>
        </w:rPr>
        <w:t>้</w:t>
      </w:r>
      <w:r w:rsidRPr="00092250">
        <w:rPr>
          <w:rFonts w:ascii="Angsana New" w:hAnsi="Angsana New"/>
          <w:sz w:val="30"/>
          <w:szCs w:val="30"/>
          <w:cs/>
        </w:rPr>
        <w:t>ขาดทุน</w:t>
      </w:r>
      <w:r w:rsidR="00504907" w:rsidRPr="00092250">
        <w:rPr>
          <w:rFonts w:ascii="Angsana New" w:hAnsi="Angsana New" w:hint="cs"/>
          <w:sz w:val="30"/>
          <w:szCs w:val="30"/>
          <w:cs/>
        </w:rPr>
        <w:t>สะสม</w:t>
      </w:r>
      <w:r w:rsidRPr="00092250">
        <w:rPr>
          <w:rFonts w:ascii="Angsana New" w:hAnsi="Angsana New" w:hint="cs"/>
          <w:sz w:val="30"/>
          <w:szCs w:val="30"/>
          <w:cs/>
        </w:rPr>
        <w:t xml:space="preserve">ทางภาษีจำนวนเงินรวม </w:t>
      </w:r>
      <w:r w:rsidR="003C4B2D" w:rsidRPr="00DB3C08">
        <w:rPr>
          <w:rFonts w:ascii="Angsana New" w:hAnsi="Angsana New"/>
          <w:sz w:val="30"/>
          <w:szCs w:val="30"/>
        </w:rPr>
        <w:t>2</w:t>
      </w:r>
      <w:r w:rsidR="00757741" w:rsidRPr="00DB3C08">
        <w:rPr>
          <w:rFonts w:ascii="Angsana New" w:hAnsi="Angsana New"/>
          <w:sz w:val="30"/>
          <w:szCs w:val="30"/>
        </w:rPr>
        <w:t>2</w:t>
      </w:r>
      <w:r w:rsidR="003C4B2D" w:rsidRPr="00DB3C08">
        <w:rPr>
          <w:rFonts w:ascii="Angsana New" w:hAnsi="Angsana New"/>
          <w:sz w:val="30"/>
          <w:szCs w:val="30"/>
        </w:rPr>
        <w:t>.</w:t>
      </w:r>
      <w:r w:rsidR="00A84716" w:rsidRPr="00DB3C08">
        <w:rPr>
          <w:rFonts w:ascii="Angsana New" w:hAnsi="Angsana New"/>
          <w:sz w:val="30"/>
          <w:szCs w:val="30"/>
        </w:rPr>
        <w:t>4</w:t>
      </w:r>
      <w:r w:rsidR="00815A3D" w:rsidRPr="00092250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815A3D" w:rsidRPr="00EA1C08">
        <w:rPr>
          <w:rFonts w:ascii="Angsana New" w:hAnsi="Angsana New" w:hint="cs"/>
          <w:sz w:val="30"/>
          <w:szCs w:val="30"/>
          <w:cs/>
        </w:rPr>
        <w:t>บาท</w:t>
      </w:r>
      <w:r w:rsidRPr="00EA1C08">
        <w:rPr>
          <w:rFonts w:ascii="Angsana New" w:hAnsi="Angsana New"/>
          <w:sz w:val="30"/>
          <w:szCs w:val="30"/>
          <w:cs/>
        </w:rPr>
        <w:t xml:space="preserve">เป็นสินทรัพย์ภาษีเงินได้รอการตัดบัญชี </w:t>
      </w:r>
      <w:r w:rsidRPr="00EA1C08"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="00DB3C08">
        <w:rPr>
          <w:rFonts w:ascii="Angsana New" w:hAnsi="Angsana New" w:hint="cs"/>
          <w:sz w:val="30"/>
          <w:szCs w:val="30"/>
          <w:cs/>
        </w:rPr>
        <w:t>ทยอย</w:t>
      </w:r>
      <w:r w:rsidRPr="00EA1C08">
        <w:rPr>
          <w:rFonts w:ascii="Angsana New" w:hAnsi="Angsana New"/>
          <w:sz w:val="30"/>
          <w:szCs w:val="30"/>
          <w:cs/>
        </w:rPr>
        <w:t>หมดอายุ</w:t>
      </w:r>
      <w:r w:rsidR="00DB3C08">
        <w:rPr>
          <w:rFonts w:ascii="Angsana New" w:hAnsi="Angsana New" w:hint="cs"/>
          <w:sz w:val="30"/>
          <w:szCs w:val="30"/>
          <w:cs/>
        </w:rPr>
        <w:t>จนถึง</w:t>
      </w:r>
      <w:r w:rsidRPr="00EA1C08">
        <w:rPr>
          <w:rFonts w:ascii="Angsana New" w:hAnsi="Angsana New"/>
          <w:sz w:val="30"/>
          <w:szCs w:val="30"/>
          <w:cs/>
        </w:rPr>
        <w:t>ปี</w:t>
      </w:r>
      <w:r w:rsidR="003C4B2D">
        <w:rPr>
          <w:rFonts w:ascii="Angsana New" w:hAnsi="Angsana New"/>
          <w:sz w:val="30"/>
          <w:szCs w:val="30"/>
        </w:rPr>
        <w:t xml:space="preserve"> 25</w:t>
      </w:r>
      <w:r w:rsidR="00A84716">
        <w:rPr>
          <w:rFonts w:ascii="Angsana New" w:hAnsi="Angsana New" w:hint="cs"/>
          <w:sz w:val="30"/>
          <w:szCs w:val="30"/>
          <w:cs/>
        </w:rPr>
        <w:t>70</w:t>
      </w:r>
      <w:r w:rsidRPr="00EA1C08">
        <w:rPr>
          <w:rFonts w:ascii="Angsana New" w:hAnsi="Angsana New"/>
          <w:sz w:val="30"/>
          <w:szCs w:val="30"/>
        </w:rPr>
        <w:t xml:space="preserve"> </w:t>
      </w:r>
    </w:p>
    <w:p w:rsidR="006B0C6C" w:rsidRDefault="006B0C6C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ขาดทุนเบ็ดเสร็จอื่นสำหรับปีสิ้นสุดวันที่ </w:t>
      </w:r>
      <w:r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306028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1C08">
        <w:rPr>
          <w:rFonts w:ascii="Angsana New" w:hAnsi="Angsana New" w:hint="cs"/>
          <w:sz w:val="30"/>
          <w:szCs w:val="30"/>
        </w:rPr>
        <w:t>256</w:t>
      </w:r>
      <w:r w:rsidR="00306028" w:rsidRPr="00EA1C08">
        <w:rPr>
          <w:rFonts w:ascii="Angsana New" w:hAnsi="Angsana New"/>
          <w:sz w:val="30"/>
          <w:szCs w:val="30"/>
        </w:rPr>
        <w:t>6</w:t>
      </w:r>
      <w:r w:rsidRPr="00EA1C08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3F6397" w:rsidRPr="00E124F9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15" w:type="dxa"/>
        <w:tblInd w:w="-18" w:type="dxa"/>
        <w:tblLook w:val="0000"/>
      </w:tblPr>
      <w:tblGrid>
        <w:gridCol w:w="3962"/>
        <w:gridCol w:w="1316"/>
        <w:gridCol w:w="252"/>
        <w:gridCol w:w="1259"/>
        <w:gridCol w:w="240"/>
        <w:gridCol w:w="1216"/>
        <w:gridCol w:w="294"/>
        <w:gridCol w:w="1176"/>
      </w:tblGrid>
      <w:tr w:rsidR="00EA1C08" w:rsidRPr="00EA1C08" w:rsidTr="00247BEC">
        <w:trPr>
          <w:tblHeader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247BEC">
        <w:trPr>
          <w:tblHeader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A1C08" w:rsidRPr="00EA1C08" w:rsidTr="00247BEC">
        <w:trPr>
          <w:tblHeader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306028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306028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306028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306028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247BEC"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06028" w:rsidRPr="00EA1C08" w:rsidRDefault="00306028" w:rsidP="00306028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</w:t>
            </w:r>
            <w:r w:rsidR="00DB3C08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757741" w:rsidRDefault="00757741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757741" w:rsidRDefault="00757741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443</w:t>
            </w:r>
          </w:p>
        </w:tc>
      </w:tr>
      <w:tr w:rsidR="00EA1C08" w:rsidRPr="00EA1C08" w:rsidTr="00247BEC"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B3C08" w:rsidRPr="00EA1C0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DB3C08" w:rsidRPr="00EA1C08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="00DB3C08" w:rsidRPr="00EA1C0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B3C08" w:rsidRPr="00EA1C08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:rsidR="00306028" w:rsidRPr="00757741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6028" w:rsidRPr="00757741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:rsidTr="00247BEC"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DB3C08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028" w:rsidRPr="00757741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757741">
              <w:rPr>
                <w:rFonts w:ascii="Angsana New" w:hAnsi="Angsana New"/>
                <w:sz w:val="30"/>
                <w:szCs w:val="30"/>
              </w:rPr>
              <w:t>,</w:t>
            </w:r>
            <w:r w:rsidR="00757741" w:rsidRPr="00757741">
              <w:rPr>
                <w:rFonts w:ascii="Angsana New" w:hAnsi="Angsana New"/>
                <w:sz w:val="30"/>
                <w:szCs w:val="30"/>
              </w:rPr>
              <w:t>632</w:t>
            </w:r>
            <w:r w:rsidRPr="007577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028" w:rsidRPr="00EA1C08" w:rsidRDefault="00306028" w:rsidP="001E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366)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6028" w:rsidRPr="00757741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57741" w:rsidRPr="00757741">
              <w:rPr>
                <w:rFonts w:ascii="Angsana New" w:hAnsi="Angsana New"/>
                <w:sz w:val="30"/>
                <w:szCs w:val="30"/>
              </w:rPr>
              <w:t>1,032</w:t>
            </w:r>
            <w:r w:rsidRPr="007577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(488)</w:t>
            </w:r>
          </w:p>
        </w:tc>
      </w:tr>
      <w:tr w:rsidR="00EA1C08" w:rsidRPr="00EA1C08" w:rsidTr="00247BEC"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6028" w:rsidRPr="00757741" w:rsidRDefault="00757741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6,538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171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06028" w:rsidRPr="00757741" w:rsidRDefault="00757741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6028" w:rsidRPr="00EA1C08" w:rsidRDefault="00306028" w:rsidP="0030602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</w:rPr>
              <w:t>,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955</w:t>
            </w:r>
          </w:p>
        </w:tc>
      </w:tr>
    </w:tbl>
    <w:p w:rsidR="00164FC6" w:rsidRPr="00247BEC" w:rsidRDefault="00164FC6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30464C" w:rsidRPr="00EA1C08" w:rsidRDefault="00EE6469" w:rsidP="0078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850378" w:rsidRPr="00EA1C08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30464C"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EA1C08">
        <w:rPr>
          <w:rFonts w:ascii="Angsana New" w:hAnsi="Angsana New"/>
          <w:b/>
          <w:bCs/>
          <w:sz w:val="30"/>
          <w:szCs w:val="30"/>
        </w:rPr>
        <w:tab/>
      </w:r>
      <w:r w:rsidR="00730C3E" w:rsidRPr="00EA1C08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821134" w:rsidRPr="00EA1C08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30464C" w:rsidRPr="00247BE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  <w:cs/>
        </w:rPr>
      </w:pPr>
    </w:p>
    <w:p w:rsidR="00C858C8" w:rsidRPr="00EA1C0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C858C8" w:rsidRPr="00247BEC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F0507" w:rsidRPr="00EA1C08" w:rsidRDefault="00D9529D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รายได้จากการขาย รายได้จากการให้บริการ รายได้อื่นๆ ต้นทุนขาย ต้นทุนการให้บริการ ค่าใช้จ่ายอื่นๆ</w:t>
      </w:r>
      <w:r w:rsidR="00DB3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กลุ่มบริษัทดำเนินธุรกิจเกือบทั้งหมดในประเทศไทยในหลายธุรกิจได้แก่ ธุรกิจผลิตและจำหน่ายวัสดุก่อสร้างและธุรกิจให้เช่าทรัพย์สิน</w:t>
      </w:r>
      <w:r w:rsidR="00112551">
        <w:rPr>
          <w:rFonts w:ascii="Angsana New" w:hAnsi="Angsana New" w:hint="cs"/>
          <w:sz w:val="30"/>
          <w:szCs w:val="30"/>
          <w:cs/>
        </w:rPr>
        <w:t>และบริการ</w:t>
      </w:r>
      <w:r w:rsidRPr="00EA1C08">
        <w:rPr>
          <w:rFonts w:ascii="Angsana New" w:hAnsi="Angsana New"/>
          <w:sz w:val="30"/>
          <w:szCs w:val="30"/>
          <w:cs/>
        </w:rPr>
        <w:t xml:space="preserve"> โดยธุรกิจให้เช่าทรัพย์สิน</w:t>
      </w:r>
      <w:r w:rsidR="001551A3">
        <w:rPr>
          <w:rFonts w:ascii="Angsana New" w:hAnsi="Angsana New" w:hint="cs"/>
          <w:sz w:val="30"/>
          <w:szCs w:val="30"/>
          <w:cs/>
        </w:rPr>
        <w:t>และบริการ</w:t>
      </w:r>
      <w:r w:rsidRPr="00EA1C08">
        <w:rPr>
          <w:rFonts w:ascii="Angsana New" w:hAnsi="Angsana New"/>
          <w:sz w:val="30"/>
          <w:szCs w:val="30"/>
          <w:cs/>
        </w:rPr>
        <w:t>มีสัดส่วนที่ไม่เป็นสาระสำคัญ</w:t>
      </w:r>
      <w:r w:rsidR="00DB3C08">
        <w:rPr>
          <w:rFonts w:ascii="Angsana New" w:hAnsi="Angsana New" w:hint="cs"/>
          <w:sz w:val="30"/>
          <w:szCs w:val="30"/>
          <w:cs/>
        </w:rPr>
        <w:t>โดยได้แยกแสดงรายได้และต้นทุนแล้วในงบกำไรขาดทุนเบ็ดเสร็จ</w:t>
      </w:r>
      <w:r w:rsidRPr="00EA1C08">
        <w:rPr>
          <w:rFonts w:ascii="Angsana New" w:hAnsi="Angsana New"/>
          <w:sz w:val="30"/>
          <w:szCs w:val="30"/>
          <w:cs/>
        </w:rPr>
        <w:t xml:space="preserve"> ดังนั้น งบการเงินนี้จึงไม่มีการแสดงข้อมูลจำแนกตามส่วนงานธุรกิจและส่วนงานทางภูมิศาสตร์</w:t>
      </w:r>
    </w:p>
    <w:p w:rsidR="00D9529D" w:rsidRPr="00247BEC" w:rsidRDefault="00D9529D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30464C" w:rsidRPr="00EA1C08" w:rsidRDefault="00D9529D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Pr="00EA1C08">
        <w:rPr>
          <w:rFonts w:ascii="Angsana New" w:hAnsi="Angsana New"/>
          <w:sz w:val="30"/>
          <w:szCs w:val="30"/>
        </w:rPr>
        <w:t>10</w:t>
      </w:r>
      <w:r w:rsidRPr="00EA1C08">
        <w:rPr>
          <w:rFonts w:ascii="Angsana New" w:hAnsi="Angsana New"/>
          <w:sz w:val="30"/>
          <w:szCs w:val="30"/>
          <w:cs/>
        </w:rPr>
        <w:t xml:space="preserve"> ของยอดขายรวม) </w:t>
      </w:r>
      <w:r w:rsidR="0030464C" w:rsidRPr="00EA1C08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="0030464C" w:rsidRPr="00EA1C08">
        <w:rPr>
          <w:rFonts w:ascii="Angsana New" w:hAnsi="Angsana New"/>
          <w:bCs/>
          <w:sz w:val="30"/>
          <w:szCs w:val="30"/>
        </w:rPr>
        <w:t>31</w:t>
      </w:r>
      <w:r w:rsidR="0030464C" w:rsidRPr="00EA1C08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bCs/>
          <w:sz w:val="30"/>
          <w:szCs w:val="30"/>
        </w:rPr>
        <w:t>256</w:t>
      </w:r>
      <w:r w:rsidRPr="00EA1C08">
        <w:rPr>
          <w:rFonts w:ascii="Angsana New" w:hAnsi="Angsana New"/>
          <w:bCs/>
          <w:sz w:val="30"/>
          <w:szCs w:val="30"/>
        </w:rPr>
        <w:t>7</w:t>
      </w:r>
      <w:r w:rsidR="0030464C" w:rsidRPr="00EA1C08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bCs/>
          <w:sz w:val="30"/>
          <w:szCs w:val="30"/>
        </w:rPr>
        <w:t>256</w:t>
      </w:r>
      <w:r w:rsidRPr="00EA1C08">
        <w:rPr>
          <w:rFonts w:ascii="Angsana New" w:hAnsi="Angsana New"/>
          <w:bCs/>
          <w:sz w:val="30"/>
          <w:szCs w:val="30"/>
        </w:rPr>
        <w:t>6</w:t>
      </w:r>
      <w:r w:rsidR="00A61806" w:rsidRPr="00EA1C08">
        <w:rPr>
          <w:rFonts w:ascii="Angsana New" w:hAnsi="Angsana New"/>
          <w:bCs/>
          <w:sz w:val="30"/>
          <w:szCs w:val="30"/>
        </w:rPr>
        <w:t xml:space="preserve"> </w:t>
      </w:r>
      <w:r w:rsidR="0030464C" w:rsidRPr="00EA1C0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30464C" w:rsidRPr="00247BE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732" w:type="dxa"/>
        <w:tblInd w:w="-18" w:type="dxa"/>
        <w:tblLook w:val="04A0"/>
      </w:tblPr>
      <w:tblGrid>
        <w:gridCol w:w="3954"/>
        <w:gridCol w:w="1302"/>
        <w:gridCol w:w="270"/>
        <w:gridCol w:w="1229"/>
        <w:gridCol w:w="283"/>
        <w:gridCol w:w="1206"/>
        <w:gridCol w:w="270"/>
        <w:gridCol w:w="1218"/>
      </w:tblGrid>
      <w:tr w:rsidR="00EA1C08" w:rsidRPr="00EA1C08" w:rsidTr="00E124F9">
        <w:tc>
          <w:tcPr>
            <w:tcW w:w="3954" w:type="dxa"/>
          </w:tcPr>
          <w:p w:rsidR="0030464C" w:rsidRPr="00EA1C08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30464C" w:rsidRPr="00EA1C08" w:rsidRDefault="00D9529D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- </w:t>
            </w:r>
            <w:r w:rsidR="0030464C"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E124F9">
        <w:tblPrEx>
          <w:tblLook w:val="0000"/>
        </w:tblPrEx>
        <w:trPr>
          <w:cantSplit/>
        </w:trPr>
        <w:tc>
          <w:tcPr>
            <w:tcW w:w="3954" w:type="dxa"/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E124F9">
        <w:tblPrEx>
          <w:tblLook w:val="0000"/>
        </w:tblPrEx>
        <w:trPr>
          <w:cantSplit/>
        </w:trPr>
        <w:tc>
          <w:tcPr>
            <w:tcW w:w="3954" w:type="dxa"/>
          </w:tcPr>
          <w:p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529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529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529D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529D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E124F9">
        <w:tblPrEx>
          <w:tblLook w:val="0000"/>
        </w:tblPrEx>
        <w:trPr>
          <w:cantSplit/>
        </w:trPr>
        <w:tc>
          <w:tcPr>
            <w:tcW w:w="3954" w:type="dxa"/>
          </w:tcPr>
          <w:p w:rsidR="00A61806" w:rsidRPr="00247BEC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:rsidR="00A61806" w:rsidRPr="00247BEC" w:rsidRDefault="00A61806" w:rsidP="00A51A4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A61806" w:rsidRPr="00247BEC" w:rsidRDefault="00A61806" w:rsidP="00BD6D7B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A61806" w:rsidRPr="00247BEC" w:rsidRDefault="00A61806" w:rsidP="00A51A4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A61806" w:rsidRPr="00247BEC" w:rsidRDefault="00A61806" w:rsidP="00BD6D7B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9529D" w:rsidRPr="00EA1C08" w:rsidTr="00E124F9">
        <w:tblPrEx>
          <w:tblLook w:val="0000"/>
        </w:tblPrEx>
        <w:trPr>
          <w:cantSplit/>
        </w:trPr>
        <w:tc>
          <w:tcPr>
            <w:tcW w:w="3954" w:type="dxa"/>
            <w:vAlign w:val="bottom"/>
          </w:tcPr>
          <w:p w:rsidR="00D9529D" w:rsidRPr="00EA1C08" w:rsidRDefault="00D9529D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1551A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D9529D" w:rsidRPr="00F83FF3" w:rsidRDefault="00F83FF3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3FF3">
              <w:rPr>
                <w:rFonts w:ascii="Angsana New" w:hAnsi="Angsana New"/>
                <w:bCs/>
                <w:sz w:val="30"/>
                <w:szCs w:val="30"/>
              </w:rPr>
              <w:t>281,647</w:t>
            </w:r>
          </w:p>
        </w:tc>
        <w:tc>
          <w:tcPr>
            <w:tcW w:w="270" w:type="dxa"/>
          </w:tcPr>
          <w:p w:rsidR="00D9529D" w:rsidRPr="00F83FF3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D9529D" w:rsidRPr="00F83FF3" w:rsidRDefault="00D9529D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3FF3">
              <w:rPr>
                <w:rFonts w:ascii="Angsana New" w:hAnsi="Angsana New"/>
                <w:bCs/>
                <w:sz w:val="30"/>
                <w:szCs w:val="30"/>
              </w:rPr>
              <w:t>302,871</w:t>
            </w:r>
          </w:p>
        </w:tc>
        <w:tc>
          <w:tcPr>
            <w:tcW w:w="283" w:type="dxa"/>
          </w:tcPr>
          <w:p w:rsidR="00D9529D" w:rsidRPr="00F83FF3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D9529D" w:rsidRPr="00F83FF3" w:rsidRDefault="00F83FF3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83FF3">
              <w:rPr>
                <w:rFonts w:ascii="Angsana New" w:hAnsi="Angsana New"/>
                <w:bCs/>
                <w:sz w:val="30"/>
                <w:szCs w:val="30"/>
              </w:rPr>
              <w:t>281,647</w:t>
            </w:r>
          </w:p>
        </w:tc>
        <w:tc>
          <w:tcPr>
            <w:tcW w:w="270" w:type="dxa"/>
          </w:tcPr>
          <w:p w:rsidR="00D9529D" w:rsidRPr="00EA1C08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D9529D" w:rsidRPr="00EA1C08" w:rsidRDefault="00D9529D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302,871</w:t>
            </w:r>
          </w:p>
        </w:tc>
      </w:tr>
    </w:tbl>
    <w:p w:rsidR="00247BEC" w:rsidRDefault="00247BEC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B0C6C" w:rsidRDefault="006B0C6C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9529D" w:rsidRPr="00EA1C08" w:rsidRDefault="00D9529D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D9529D" w:rsidRPr="00247BEC" w:rsidRDefault="00D9529D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10037" w:type="dxa"/>
        <w:tblInd w:w="-18" w:type="dxa"/>
        <w:tblLayout w:type="fixed"/>
        <w:tblLook w:val="0000"/>
      </w:tblPr>
      <w:tblGrid>
        <w:gridCol w:w="4340"/>
        <w:gridCol w:w="1232"/>
        <w:gridCol w:w="265"/>
        <w:gridCol w:w="1232"/>
        <w:gridCol w:w="280"/>
        <w:gridCol w:w="1218"/>
        <w:gridCol w:w="252"/>
        <w:gridCol w:w="1218"/>
      </w:tblGrid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7" w:type="dxa"/>
            <w:gridSpan w:val="7"/>
            <w:tcBorders>
              <w:bottom w:val="single" w:sz="4" w:space="0" w:color="auto"/>
            </w:tcBorders>
          </w:tcPr>
          <w:p w:rsidR="00D9529D" w:rsidRPr="00EA1C08" w:rsidRDefault="0094030C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</w:t>
            </w:r>
            <w:r w:rsidR="00D9529D"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529D" w:rsidRPr="00EA1C08" w:rsidRDefault="00D9529D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5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0" w:type="dxa"/>
          </w:tcPr>
          <w:p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2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15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32" w:type="dxa"/>
            <w:vAlign w:val="bottom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5" w:type="dxa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0" w:type="dxa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vAlign w:val="bottom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2" w:type="dxa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vAlign w:val="bottom"/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2,696</w:t>
            </w: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47BEC">
              <w:rPr>
                <w:rFonts w:ascii="Angsana New" w:hAnsi="Angsana New"/>
                <w:bCs/>
                <w:sz w:val="30"/>
                <w:szCs w:val="30"/>
              </w:rPr>
              <w:t>922</w:t>
            </w:r>
          </w:p>
        </w:tc>
        <w:tc>
          <w:tcPr>
            <w:tcW w:w="280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1,585</w:t>
            </w: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1,57</w:t>
            </w:r>
            <w:r w:rsidR="0094030C" w:rsidRPr="0094030C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รายได้จากการให้บริการระยะสั้น</w:t>
            </w:r>
          </w:p>
        </w:tc>
        <w:tc>
          <w:tcPr>
            <w:tcW w:w="1232" w:type="dxa"/>
            <w:vAlign w:val="center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</w:rPr>
              <w:t>2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32" w:type="dxa"/>
            <w:vAlign w:val="center"/>
          </w:tcPr>
          <w:p w:rsidR="00D9529D" w:rsidRPr="000F380F" w:rsidRDefault="00247BE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:rsidR="00D9529D" w:rsidRPr="000F380F" w:rsidRDefault="00247BE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D9529D" w:rsidRPr="000F380F" w:rsidRDefault="00247BE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D9529D" w:rsidRPr="000F380F" w:rsidRDefault="00247BE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4030C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2,727</w:t>
            </w: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2,972</w:t>
            </w: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1,631</w:t>
            </w: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1,635</w:t>
            </w: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32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D9529D" w:rsidRPr="000F380F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รายได้จากการให้เช่า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9529D" w:rsidRPr="000F380F" w:rsidRDefault="000F380F" w:rsidP="000F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D9529D" w:rsidRPr="00EA1C08" w:rsidTr="00247BEC">
        <w:trPr>
          <w:cantSplit/>
        </w:trPr>
        <w:tc>
          <w:tcPr>
            <w:tcW w:w="4340" w:type="dxa"/>
          </w:tcPr>
          <w:p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2,738</w:t>
            </w:r>
          </w:p>
        </w:tc>
        <w:tc>
          <w:tcPr>
            <w:tcW w:w="265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2,979</w:t>
            </w:r>
          </w:p>
        </w:tc>
        <w:tc>
          <w:tcPr>
            <w:tcW w:w="280" w:type="dxa"/>
          </w:tcPr>
          <w:p w:rsidR="00D9529D" w:rsidRPr="000F380F" w:rsidRDefault="00D9529D" w:rsidP="004B54C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1,633</w:t>
            </w:r>
          </w:p>
        </w:tc>
        <w:tc>
          <w:tcPr>
            <w:tcW w:w="252" w:type="dxa"/>
          </w:tcPr>
          <w:p w:rsidR="00D9529D" w:rsidRPr="000F380F" w:rsidRDefault="00D9529D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D9529D" w:rsidRPr="000F380F" w:rsidRDefault="000F380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1,636</w:t>
            </w:r>
          </w:p>
        </w:tc>
      </w:tr>
    </w:tbl>
    <w:p w:rsidR="00D9529D" w:rsidRPr="00247BEC" w:rsidRDefault="00D9529D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24"/>
          <w:szCs w:val="24"/>
        </w:rPr>
      </w:pPr>
    </w:p>
    <w:p w:rsidR="0030464C" w:rsidRPr="00EA1C08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850378" w:rsidRPr="00EA1C08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="00D9529D" w:rsidRPr="00EA1C08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ค่าใช้จ่ายตามธรรมชาติ (</w:t>
      </w:r>
      <w:r w:rsidR="004A414C">
        <w:rPr>
          <w:rFonts w:ascii="Angsana New" w:hAnsi="Angsana New" w:hint="cs"/>
          <w:b/>
          <w:bCs/>
          <w:sz w:val="30"/>
          <w:szCs w:val="30"/>
          <w:cs/>
        </w:rPr>
        <w:t>เดิมเรียกว่า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  <w:r w:rsidR="00D9529D" w:rsidRPr="00EA1C08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30464C" w:rsidRPr="00247BE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356"/>
        <w:gridCol w:w="1218"/>
        <w:gridCol w:w="293"/>
        <w:gridCol w:w="1232"/>
        <w:gridCol w:w="266"/>
        <w:gridCol w:w="1218"/>
        <w:gridCol w:w="252"/>
        <w:gridCol w:w="1230"/>
      </w:tblGrid>
      <w:tr w:rsidR="00EA1C08" w:rsidRPr="00EA1C08" w:rsidTr="00247BEC">
        <w:trPr>
          <w:cantSplit/>
        </w:trPr>
        <w:tc>
          <w:tcPr>
            <w:tcW w:w="4356" w:type="dxa"/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9" w:type="dxa"/>
            <w:gridSpan w:val="7"/>
            <w:tcBorders>
              <w:bottom w:val="single" w:sz="4" w:space="0" w:color="auto"/>
            </w:tcBorders>
          </w:tcPr>
          <w:p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3" w:type="dxa"/>
          </w:tcPr>
          <w:p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 สินค้าซื้อมา</w:t>
            </w:r>
            <w:r w:rsidR="0094030C" w:rsidRPr="00EA1C08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="0094030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218" w:type="dxa"/>
            <w:vAlign w:val="bottom"/>
          </w:tcPr>
          <w:p w:rsidR="00A61806" w:rsidRPr="00EA1C08" w:rsidRDefault="00A61806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93" w:type="dxa"/>
          </w:tcPr>
          <w:p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:rsidR="00A61806" w:rsidRPr="00EA1C08" w:rsidRDefault="00A61806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</w:tcPr>
          <w:p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vAlign w:val="bottom"/>
          </w:tcPr>
          <w:p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2" w:type="dxa"/>
          </w:tcPr>
          <w:p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:rsidR="00A61806" w:rsidRPr="00EA1C08" w:rsidRDefault="00A61806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สินค้าระหว่าง</w:t>
            </w:r>
            <w:r w:rsidR="00D36990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  <w:r w:rsidR="0094030C"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1218" w:type="dxa"/>
          </w:tcPr>
          <w:p w:rsidR="00FB05A4" w:rsidRPr="000430AA" w:rsidRDefault="000430AA" w:rsidP="0004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36,</w:t>
            </w:r>
            <w:r w:rsidR="0094030C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3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:rsidR="00FB05A4" w:rsidRPr="000430AA" w:rsidRDefault="00FB05A4" w:rsidP="00FB05A4">
            <w:pPr>
              <w:pStyle w:val="BodyText3"/>
              <w:tabs>
                <w:tab w:val="clear" w:pos="907"/>
              </w:tabs>
              <w:ind w:right="31"/>
              <w:jc w:val="right"/>
            </w:pPr>
            <w:r w:rsidRPr="000430AA">
              <w:t>(1</w:t>
            </w:r>
            <w:r w:rsidR="000430AA" w:rsidRPr="000430AA">
              <w:t>5</w:t>
            </w:r>
            <w:r w:rsidRPr="000430AA">
              <w:t>,</w:t>
            </w:r>
            <w:r w:rsidR="000430AA" w:rsidRPr="000430AA">
              <w:t>646</w:t>
            </w:r>
            <w:r w:rsidRPr="000430AA">
              <w:t>)</w:t>
            </w:r>
          </w:p>
        </w:tc>
        <w:tc>
          <w:tcPr>
            <w:tcW w:w="266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FB05A4" w:rsidRPr="000430AA" w:rsidRDefault="000430AA" w:rsidP="0004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33,1</w:t>
            </w:r>
            <w:r w:rsidR="0094030C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52" w:type="dxa"/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0" w:type="dxa"/>
          </w:tcPr>
          <w:p w:rsidR="00FB05A4" w:rsidRPr="00EA1C08" w:rsidRDefault="00FB05A4" w:rsidP="00FB05A4">
            <w:pPr>
              <w:pStyle w:val="BodyText3"/>
              <w:tabs>
                <w:tab w:val="clear" w:pos="907"/>
              </w:tabs>
              <w:ind w:right="31"/>
              <w:jc w:val="right"/>
            </w:pPr>
            <w:r w:rsidRPr="00EA1C08">
              <w:t>(13,</w:t>
            </w:r>
            <w:r w:rsidR="000430AA">
              <w:t>195</w:t>
            </w:r>
            <w:r w:rsidRPr="00EA1C08">
              <w:t>)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 และวัสดุโรงงานใช้ไป</w:t>
            </w:r>
          </w:p>
        </w:tc>
        <w:tc>
          <w:tcPr>
            <w:tcW w:w="1218" w:type="dxa"/>
            <w:vAlign w:val="center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865,871</w:t>
            </w:r>
          </w:p>
        </w:tc>
        <w:tc>
          <w:tcPr>
            <w:tcW w:w="293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:rsidR="00FB05A4" w:rsidRPr="000430AA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969,740</w:t>
            </w:r>
          </w:p>
        </w:tc>
        <w:tc>
          <w:tcPr>
            <w:tcW w:w="266" w:type="dxa"/>
          </w:tcPr>
          <w:p w:rsidR="00FB05A4" w:rsidRPr="000430AA" w:rsidRDefault="00FB05A4" w:rsidP="00FB05A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552,050</w:t>
            </w:r>
          </w:p>
        </w:tc>
        <w:tc>
          <w:tcPr>
            <w:tcW w:w="252" w:type="dxa"/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579,420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ซื้อสินค้ามาเพื่อขาย</w:t>
            </w:r>
          </w:p>
        </w:tc>
        <w:tc>
          <w:tcPr>
            <w:tcW w:w="1218" w:type="dxa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838,933</w:t>
            </w:r>
          </w:p>
        </w:tc>
        <w:tc>
          <w:tcPr>
            <w:tcW w:w="293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:rsidR="00FB05A4" w:rsidRPr="000430AA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961,</w:t>
            </w:r>
            <w:r w:rsidR="000430AA" w:rsidRPr="000430AA">
              <w:rPr>
                <w:rFonts w:ascii="Angsana New" w:hAnsi="Angsana New"/>
                <w:bCs/>
                <w:sz w:val="30"/>
                <w:szCs w:val="30"/>
              </w:rPr>
              <w:t>667</w:t>
            </w:r>
          </w:p>
        </w:tc>
        <w:tc>
          <w:tcPr>
            <w:tcW w:w="266" w:type="dxa"/>
          </w:tcPr>
          <w:p w:rsidR="00FB05A4" w:rsidRPr="000430AA" w:rsidRDefault="00FB05A4" w:rsidP="00FB05A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326,627</w:t>
            </w:r>
          </w:p>
        </w:tc>
        <w:tc>
          <w:tcPr>
            <w:tcW w:w="252" w:type="dxa"/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330,401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18" w:type="dxa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399,256</w:t>
            </w:r>
          </w:p>
        </w:tc>
        <w:tc>
          <w:tcPr>
            <w:tcW w:w="293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:rsidR="00FB05A4" w:rsidRPr="000430AA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393,927</w:t>
            </w:r>
          </w:p>
        </w:tc>
        <w:tc>
          <w:tcPr>
            <w:tcW w:w="266" w:type="dxa"/>
          </w:tcPr>
          <w:p w:rsidR="00FB05A4" w:rsidRPr="000430AA" w:rsidRDefault="00FB05A4" w:rsidP="00FB05A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249,939</w:t>
            </w:r>
          </w:p>
        </w:tc>
        <w:tc>
          <w:tcPr>
            <w:tcW w:w="252" w:type="dxa"/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245,136</w:t>
            </w:r>
          </w:p>
        </w:tc>
      </w:tr>
      <w:tr w:rsidR="00EA1C08" w:rsidRPr="00EA1C08" w:rsidTr="00247BEC">
        <w:trPr>
          <w:cantSplit/>
        </w:trPr>
        <w:tc>
          <w:tcPr>
            <w:tcW w:w="4356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8" w:type="dxa"/>
            <w:vAlign w:val="bottom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174,35</w:t>
            </w:r>
            <w:r w:rsidR="00247BEC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93" w:type="dxa"/>
          </w:tcPr>
          <w:p w:rsidR="00FB05A4" w:rsidRPr="000430AA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FB05A4" w:rsidRPr="000430AA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169,147</w:t>
            </w:r>
          </w:p>
        </w:tc>
        <w:tc>
          <w:tcPr>
            <w:tcW w:w="266" w:type="dxa"/>
          </w:tcPr>
          <w:p w:rsidR="00FB05A4" w:rsidRPr="000430AA" w:rsidRDefault="00FB05A4" w:rsidP="00FB05A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:rsidR="00FB05A4" w:rsidRPr="000430AA" w:rsidRDefault="000430AA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96,967</w:t>
            </w:r>
          </w:p>
        </w:tc>
        <w:tc>
          <w:tcPr>
            <w:tcW w:w="252" w:type="dxa"/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92,097</w:t>
            </w:r>
          </w:p>
        </w:tc>
      </w:tr>
    </w:tbl>
    <w:p w:rsidR="00FB05A4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FB05A4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FB05A4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FB05A4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FB05A4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850378" w:rsidRPr="00EA1C08" w:rsidRDefault="00850378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0E2129" w:rsidRPr="00EA1C08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50378" w:rsidRPr="00EA1C08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0E2129" w:rsidRPr="00247BE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5309A3" w:rsidRPr="00EA1C08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กองทุนสำรองเลี้ยงชีพนี้จดทะเบียนเป็นกองทุนสำรองเลี้ยงชีพ</w:t>
      </w:r>
      <w:r w:rsidR="006D69F2" w:rsidRPr="00EA1C08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Pr="00EA1C08"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6B0C6C">
        <w:rPr>
          <w:rFonts w:ascii="Angsana New" w:hAnsi="Angsana New" w:hint="cs"/>
          <w:sz w:val="30"/>
          <w:szCs w:val="30"/>
          <w:cs/>
        </w:rPr>
        <w:t xml:space="preserve"> </w:t>
      </w:r>
      <w:r w:rsidR="008F7153" w:rsidRPr="00EA1C0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308" w:rsidRPr="00EA1C08">
        <w:rPr>
          <w:rFonts w:ascii="Angsana New" w:hAnsi="Angsana New" w:hint="cs"/>
          <w:sz w:val="30"/>
          <w:szCs w:val="30"/>
          <w:cs/>
        </w:rPr>
        <w:t>จ่ายสมทบเข้ากองทุน</w:t>
      </w:r>
      <w:r w:rsidR="00DB3CC3" w:rsidRPr="00EA1C08">
        <w:rPr>
          <w:rFonts w:ascii="Angsana New" w:hAnsi="Angsana New" w:hint="cs"/>
          <w:sz w:val="30"/>
          <w:szCs w:val="30"/>
          <w:cs/>
        </w:rPr>
        <w:t>ดังนี้</w:t>
      </w:r>
    </w:p>
    <w:p w:rsidR="001D45E8" w:rsidRPr="00247BEC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7" w:type="dxa"/>
        <w:tblLook w:val="04A0"/>
      </w:tblPr>
      <w:tblGrid>
        <w:gridCol w:w="5778"/>
        <w:gridCol w:w="291"/>
        <w:gridCol w:w="1509"/>
        <w:gridCol w:w="327"/>
        <w:gridCol w:w="1562"/>
      </w:tblGrid>
      <w:tr w:rsidR="00EA1C08" w:rsidRPr="00EA1C08" w:rsidTr="004A414C">
        <w:tc>
          <w:tcPr>
            <w:tcW w:w="5778" w:type="dxa"/>
          </w:tcPr>
          <w:p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8" w:type="dxa"/>
            <w:gridSpan w:val="3"/>
            <w:tcBorders>
              <w:bottom w:val="single" w:sz="4" w:space="0" w:color="auto"/>
            </w:tcBorders>
          </w:tcPr>
          <w:p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:rsidTr="004A414C">
        <w:tc>
          <w:tcPr>
            <w:tcW w:w="5778" w:type="dxa"/>
          </w:tcPr>
          <w:p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EA1C08" w:rsidRDefault="00DB12AA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EA1C08" w:rsidRDefault="00DB12AA" w:rsidP="00BD6D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4A414C">
        <w:tc>
          <w:tcPr>
            <w:tcW w:w="5778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FB05A4" w:rsidRPr="00B33EDB" w:rsidRDefault="00B33EDB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2,023</w:t>
            </w:r>
          </w:p>
        </w:tc>
      </w:tr>
      <w:tr w:rsidR="00FB05A4" w:rsidRPr="00EA1C08" w:rsidTr="004A414C">
        <w:tc>
          <w:tcPr>
            <w:tcW w:w="5778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FB05A4" w:rsidRPr="00B33EDB" w:rsidRDefault="00B33EDB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1,245</w:t>
            </w:r>
          </w:p>
        </w:tc>
      </w:tr>
    </w:tbl>
    <w:p w:rsidR="0030464C" w:rsidRPr="00247BE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p w:rsidR="000E2129" w:rsidRPr="00EA1C08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850378" w:rsidRPr="00EA1C08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0E2129" w:rsidRPr="00EA1C0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0E2129" w:rsidRPr="00247BE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</w:t>
      </w:r>
      <w:r w:rsidRPr="00EA1C08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9114A2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บริษัทไม่มี</w:t>
      </w:r>
      <w:r w:rsidRPr="00EA1C08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EA1C08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9114A2" w:rsidRPr="00EA1C08">
        <w:rPr>
          <w:rFonts w:ascii="Angsana New" w:hAnsi="Angsana New" w:hint="cs"/>
          <w:sz w:val="30"/>
          <w:szCs w:val="30"/>
          <w:cs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850378" w:rsidRPr="00EA1C08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850378" w:rsidRPr="00EA1C08">
        <w:rPr>
          <w:rFonts w:ascii="Angsana New" w:hAnsi="Angsana New"/>
          <w:sz w:val="30"/>
          <w:szCs w:val="30"/>
        </w:rPr>
        <w:t>6</w:t>
      </w:r>
    </w:p>
    <w:p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3E00CD" w:rsidRPr="00EA1C08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</w:t>
      </w:r>
      <w:r w:rsidRPr="00EA1C08">
        <w:rPr>
          <w:rFonts w:ascii="Angsana New" w:hAnsi="Angsana New" w:hint="cs"/>
          <w:sz w:val="30"/>
          <w:szCs w:val="30"/>
          <w:cs/>
        </w:rPr>
        <w:t>ร</w:t>
      </w:r>
      <w:r w:rsidRPr="00EA1C08">
        <w:rPr>
          <w:rFonts w:ascii="Angsana New" w:hAnsi="Angsana New"/>
          <w:sz w:val="30"/>
          <w:szCs w:val="30"/>
          <w:cs/>
        </w:rPr>
        <w:t>ซื้อ</w:t>
      </w:r>
      <w:r w:rsidR="003A3E41" w:rsidRPr="00EA1C08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Pr="00EA1C08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:rsidR="003E00CD" w:rsidRPr="00247BEC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3E00CD" w:rsidRPr="00EA1C08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A1C0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EA1C08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</w:t>
      </w:r>
      <w:r w:rsidR="002F216F" w:rsidRPr="00EA1C08">
        <w:rPr>
          <w:rFonts w:ascii="Angsana New" w:hAnsi="Angsana New" w:hint="cs"/>
          <w:sz w:val="30"/>
          <w:szCs w:val="30"/>
          <w:cs/>
          <w:lang w:val="th-TH"/>
        </w:rPr>
        <w:t>เงินประมาณ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="00890C74">
        <w:rPr>
          <w:rFonts w:ascii="Angsana New" w:hAnsi="Angsana New"/>
          <w:sz w:val="30"/>
          <w:szCs w:val="30"/>
        </w:rPr>
        <w:t xml:space="preserve">27.8 </w:t>
      </w:r>
      <w:r w:rsidR="00890C74">
        <w:rPr>
          <w:rFonts w:ascii="Angsana New" w:hAnsi="Angsana New" w:hint="cs"/>
          <w:sz w:val="30"/>
          <w:szCs w:val="30"/>
          <w:cs/>
        </w:rPr>
        <w:t>พัน</w:t>
      </w:r>
      <w:r w:rsidRPr="00EA1C08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EA1C08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:rsidR="00A61806" w:rsidRPr="00EA1C08" w:rsidRDefault="00A6180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6DCA" w:rsidRPr="00EA1C08" w:rsidRDefault="00486DCA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504A" w:rsidRDefault="00FF504A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47BEC" w:rsidRPr="00EA1C08" w:rsidRDefault="00247BE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Default="00582516" w:rsidP="000C5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0C5E27" w:rsidRPr="0094030C" w:rsidRDefault="000C5E27" w:rsidP="000C5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ความเสี่ยง</w:t>
      </w:r>
      <w:r w:rsidRPr="00EA1C08">
        <w:rPr>
          <w:rFonts w:ascii="Angsana New" w:hAnsi="Angsana New" w:hint="cs"/>
          <w:sz w:val="30"/>
          <w:szCs w:val="30"/>
          <w:cs/>
        </w:rPr>
        <w:t>จากการให้</w:t>
      </w:r>
      <w:r w:rsidRPr="00EA1C08">
        <w:rPr>
          <w:rFonts w:ascii="Angsana New" w:hAnsi="Angsana New"/>
          <w:sz w:val="30"/>
          <w:szCs w:val="30"/>
          <w:cs/>
        </w:rPr>
        <w:t>สินเชื่อคือ ความเสี่ยง</w:t>
      </w:r>
      <w:r w:rsidRPr="00EA1C08"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EA1C08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</w:t>
      </w:r>
      <w:r w:rsidRPr="00EA1C08">
        <w:rPr>
          <w:rFonts w:ascii="Angsana New" w:hAnsi="Angsana New" w:hint="cs"/>
          <w:sz w:val="30"/>
          <w:szCs w:val="30"/>
          <w:cs/>
        </w:rPr>
        <w:t>ได้</w:t>
      </w:r>
      <w:r w:rsidRPr="00EA1C08">
        <w:rPr>
          <w:rFonts w:ascii="Angsana New" w:hAnsi="Angsana New"/>
          <w:sz w:val="30"/>
          <w:szCs w:val="30"/>
          <w:cs/>
        </w:rPr>
        <w:t>ตามเงื่อนไขที่ตกลง</w:t>
      </w:r>
      <w:r w:rsidRPr="00EA1C08">
        <w:rPr>
          <w:rFonts w:ascii="Angsana New" w:hAnsi="Angsana New" w:hint="cs"/>
          <w:sz w:val="30"/>
          <w:szCs w:val="30"/>
          <w:cs/>
        </w:rPr>
        <w:t>กัน</w:t>
      </w:r>
      <w:r w:rsidRPr="00EA1C08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3A3E41" w:rsidRPr="0094030C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BE21A7" w:rsidRPr="00EA1C08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 w:rsidRPr="00EA1C08">
        <w:rPr>
          <w:rFonts w:ascii="Angsana New" w:hAnsi="Angsana New" w:hint="cs"/>
          <w:sz w:val="30"/>
          <w:szCs w:val="30"/>
          <w:cs/>
        </w:rPr>
        <w:t>การให้</w:t>
      </w:r>
      <w:r w:rsidRPr="00EA1C08">
        <w:rPr>
          <w:rFonts w:ascii="Angsana New" w:hAnsi="Angsana New"/>
          <w:sz w:val="30"/>
          <w:szCs w:val="30"/>
          <w:cs/>
        </w:rPr>
        <w:t>สินเชื่อและ</w:t>
      </w:r>
      <w:r w:rsidRPr="00EA1C08">
        <w:rPr>
          <w:rFonts w:ascii="Angsana New" w:hAnsi="Angsana New" w:hint="cs"/>
          <w:sz w:val="30"/>
          <w:szCs w:val="30"/>
          <w:cs/>
        </w:rPr>
        <w:t>กำกับดูแล</w:t>
      </w:r>
      <w:r w:rsidRPr="00EA1C08">
        <w:rPr>
          <w:rFonts w:ascii="Angsana New" w:hAnsi="Angsana New"/>
          <w:sz w:val="30"/>
          <w:szCs w:val="30"/>
          <w:cs/>
        </w:rPr>
        <w:t>ความเสี่ยง</w:t>
      </w:r>
      <w:r w:rsidRPr="00EA1C08">
        <w:rPr>
          <w:rFonts w:ascii="Angsana New" w:hAnsi="Angsana New" w:hint="cs"/>
          <w:sz w:val="30"/>
          <w:szCs w:val="30"/>
          <w:cs/>
        </w:rPr>
        <w:t>จากการให้</w:t>
      </w:r>
      <w:r w:rsidRPr="00EA1C08">
        <w:rPr>
          <w:rFonts w:ascii="Angsana New" w:hAnsi="Angsana New"/>
          <w:sz w:val="30"/>
          <w:szCs w:val="30"/>
          <w:cs/>
        </w:rPr>
        <w:t>สินเชื่อดังกล่าว</w:t>
      </w:r>
      <w:r w:rsidRPr="00EA1C08">
        <w:rPr>
          <w:rFonts w:ascii="Angsana New" w:hAnsi="Angsana New" w:hint="cs"/>
          <w:sz w:val="30"/>
          <w:szCs w:val="30"/>
          <w:cs/>
        </w:rPr>
        <w:t>อย่างสม่ำเสมอโดยการวิเคราะห์ฐานะการเงินของลูกค้าทุกรายที่ขอวงเงินสินเชื่อจากกลุ่มบริษัท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</w:t>
      </w:r>
      <w:r w:rsidRPr="00EA1C08">
        <w:rPr>
          <w:rFonts w:ascii="Angsana New" w:hAnsi="Angsana New"/>
          <w:sz w:val="30"/>
          <w:szCs w:val="30"/>
          <w:cs/>
        </w:rPr>
        <w:t>ไม่มีความเสี่ยงจาก</w:t>
      </w:r>
      <w:r w:rsidRPr="00EA1C08">
        <w:rPr>
          <w:rFonts w:ascii="Angsana New" w:hAnsi="Angsana New" w:hint="cs"/>
          <w:sz w:val="30"/>
          <w:szCs w:val="30"/>
          <w:cs/>
        </w:rPr>
        <w:t>การให้</w:t>
      </w:r>
      <w:r w:rsidRPr="00EA1C08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 w:rsidRPr="00EA1C0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1C08">
        <w:rPr>
          <w:rFonts w:ascii="Angsana New" w:hAnsi="Angsana New"/>
          <w:sz w:val="30"/>
          <w:szCs w:val="30"/>
          <w:cs/>
        </w:rPr>
        <w:t>ความเสี่ยง</w:t>
      </w:r>
      <w:r w:rsidRPr="00EA1C08">
        <w:rPr>
          <w:rFonts w:ascii="Angsana New" w:hAnsi="Angsana New" w:hint="cs"/>
          <w:sz w:val="30"/>
          <w:szCs w:val="30"/>
          <w:cs/>
        </w:rPr>
        <w:t>จากการให้</w:t>
      </w:r>
      <w:r w:rsidRPr="00EA1C08">
        <w:rPr>
          <w:rFonts w:ascii="Angsana New" w:hAnsi="Angsana New"/>
          <w:sz w:val="30"/>
          <w:szCs w:val="30"/>
          <w:cs/>
        </w:rPr>
        <w:t>สินเชื่อ</w:t>
      </w:r>
      <w:r w:rsidRPr="00EA1C08">
        <w:rPr>
          <w:rFonts w:ascii="Angsana New" w:hAnsi="Angsana New" w:hint="cs"/>
          <w:sz w:val="30"/>
          <w:szCs w:val="30"/>
          <w:cs/>
        </w:rPr>
        <w:t>จะไม่สูงเกินกว่าจำ</w:t>
      </w:r>
      <w:r w:rsidR="00EB203F" w:rsidRPr="00EA1C08">
        <w:rPr>
          <w:rFonts w:ascii="Angsana New" w:hAnsi="Angsana New" w:hint="cs"/>
          <w:sz w:val="30"/>
          <w:szCs w:val="30"/>
          <w:cs/>
        </w:rPr>
        <w:t>นวนเงินของค่าเผื่อผลขาดทุนด้านเครดิตที่คาดว่าจะเกิดขึ้น</w:t>
      </w:r>
      <w:r w:rsidRPr="00EA1C08">
        <w:rPr>
          <w:rFonts w:ascii="Angsana New" w:hAnsi="Angsana New" w:hint="cs"/>
          <w:sz w:val="30"/>
          <w:szCs w:val="30"/>
          <w:cs/>
        </w:rPr>
        <w:t>ที่ได้บันทึกไว้</w:t>
      </w:r>
      <w:r w:rsidRPr="00EA1C08">
        <w:rPr>
          <w:rFonts w:ascii="Angsana New" w:hAnsi="Angsana New"/>
          <w:sz w:val="30"/>
          <w:szCs w:val="30"/>
          <w:cs/>
        </w:rPr>
        <w:t>ใ</w:t>
      </w:r>
      <w:r w:rsidRPr="00EA1C08">
        <w:rPr>
          <w:rFonts w:ascii="Angsana New" w:hAnsi="Angsana New" w:hint="cs"/>
          <w:sz w:val="30"/>
          <w:szCs w:val="30"/>
          <w:cs/>
        </w:rPr>
        <w:t>น</w:t>
      </w:r>
      <w:r w:rsidRPr="00EA1C08">
        <w:rPr>
          <w:rFonts w:ascii="Angsana New" w:hAnsi="Angsana New"/>
          <w:sz w:val="30"/>
          <w:szCs w:val="30"/>
          <w:cs/>
        </w:rPr>
        <w:t>งบฐานะการเงิน</w:t>
      </w:r>
      <w:r w:rsidR="0094030C"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:rsidR="000C5E27" w:rsidRPr="0094030C" w:rsidRDefault="000C5E27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582516" w:rsidRPr="0094030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บริษัทมีการ</w:t>
      </w:r>
      <w:r w:rsidRPr="00EA1C08">
        <w:rPr>
          <w:rFonts w:ascii="Angsana New" w:hAnsi="Angsana New" w:hint="cs"/>
          <w:sz w:val="30"/>
          <w:szCs w:val="30"/>
          <w:cs/>
        </w:rPr>
        <w:t>บริหารค</w:t>
      </w:r>
      <w:r w:rsidRPr="00EA1C08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 w:rsidRPr="00EA1C08"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EA1C08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 w:rsidRPr="00EA1C08"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6E228C" w:rsidRPr="0094030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582516" w:rsidRPr="0094030C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582516" w:rsidRPr="00EA1C08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A1C08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Pr="00EA1C08">
        <w:rPr>
          <w:rFonts w:ascii="Angsana New" w:hAnsi="Angsana New" w:hint="cs"/>
          <w:cs/>
        </w:rPr>
        <w:t>กลุ่ม</w:t>
      </w:r>
      <w:r w:rsidRPr="00EA1C08">
        <w:rPr>
          <w:rFonts w:ascii="Angsana New" w:hAnsi="Angsana New"/>
          <w:cs/>
        </w:rPr>
        <w:t xml:space="preserve">บริษัท </w:t>
      </w:r>
      <w:r w:rsidRPr="00EA1C08">
        <w:rPr>
          <w:rFonts w:ascii="Angsana New" w:hAnsi="Angsana New" w:hint="cs"/>
          <w:cs/>
        </w:rPr>
        <w:t>ฝ่ายบริหารของกลุ่มบริษัทเชื่อว่ากลุ่ม</w:t>
      </w:r>
      <w:r w:rsidRPr="00EA1C08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EA1C08">
        <w:rPr>
          <w:rFonts w:ascii="Angsana New" w:hAnsi="Angsana New" w:hint="cs"/>
          <w:cs/>
        </w:rPr>
        <w:t>เงินกู้ยืมระยะสั้นและ</w:t>
      </w:r>
      <w:r w:rsidR="003E00CD" w:rsidRPr="00EA1C08">
        <w:rPr>
          <w:rFonts w:ascii="Angsana New" w:hAnsi="Angsana New" w:hint="cs"/>
          <w:cs/>
        </w:rPr>
        <w:t>เงินกู้ยืม</w:t>
      </w:r>
      <w:r w:rsidRPr="00EA1C08">
        <w:rPr>
          <w:rFonts w:ascii="Angsana New" w:hAnsi="Angsana New" w:hint="cs"/>
          <w:cs/>
        </w:rPr>
        <w:t>ระยะยาวจากสถาบันการเงินของ</w:t>
      </w:r>
      <w:r w:rsidR="003E00CD" w:rsidRPr="00EA1C08">
        <w:rPr>
          <w:rFonts w:ascii="Angsana New" w:hAnsi="Angsana New" w:hint="cs"/>
          <w:cs/>
        </w:rPr>
        <w:t>กลุ่ม</w:t>
      </w:r>
      <w:r w:rsidRPr="00EA1C08">
        <w:rPr>
          <w:rFonts w:ascii="Angsana New" w:hAnsi="Angsana New" w:hint="cs"/>
          <w:cs/>
        </w:rPr>
        <w:t>บริษัทมีอัตราดอกเบี้ยลอยตัวตามหรือมีอัตราดอกเบี้ยใกล้เคียงกันกับอัตราดอกเบี้ยในท้องตลาด</w:t>
      </w:r>
    </w:p>
    <w:p w:rsidR="00D26E31" w:rsidRPr="0094030C" w:rsidRDefault="00D26E3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850378" w:rsidRPr="0094030C" w:rsidRDefault="00850378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บริษัทใช้</w:t>
      </w:r>
      <w:r w:rsidRPr="00EA1C08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EA1C08">
        <w:rPr>
          <w:rFonts w:ascii="Angsana New" w:hAnsi="Angsana New"/>
          <w:sz w:val="30"/>
          <w:szCs w:val="30"/>
        </w:rPr>
        <w:t>2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</w:t>
      </w:r>
      <w:r w:rsidRPr="00EA1C08">
        <w:rPr>
          <w:rFonts w:ascii="Angsana New" w:hAnsi="Angsana New"/>
          <w:sz w:val="30"/>
          <w:szCs w:val="30"/>
          <w:cs/>
        </w:rPr>
        <w:t>ในการ</w:t>
      </w:r>
      <w:r w:rsidRPr="00EA1C08">
        <w:rPr>
          <w:rFonts w:ascii="Angsana New" w:hAnsi="Angsana New" w:hint="cs"/>
          <w:sz w:val="30"/>
          <w:szCs w:val="30"/>
          <w:cs/>
        </w:rPr>
        <w:t>วัด</w:t>
      </w:r>
      <w:r w:rsidRPr="00EA1C08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EA1C08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 w:rsidR="004A414C">
        <w:rPr>
          <w:rFonts w:ascii="Angsana New" w:hAnsi="Angsana New" w:hint="cs"/>
          <w:sz w:val="30"/>
          <w:szCs w:val="30"/>
          <w:cs/>
        </w:rPr>
        <w:t>บางรายการ</w:t>
      </w:r>
      <w:r w:rsidRPr="00EA1C08">
        <w:rPr>
          <w:rFonts w:ascii="Angsana New" w:hAnsi="Angsana New" w:hint="cs"/>
          <w:sz w:val="30"/>
          <w:szCs w:val="30"/>
          <w:cs/>
        </w:rPr>
        <w:t>ดังนี้</w:t>
      </w:r>
    </w:p>
    <w:p w:rsidR="00AF1468" w:rsidRPr="0094030C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A4C11" w:rsidRPr="0094030C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030C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Pr="0094030C">
        <w:rPr>
          <w:rFonts w:ascii="Angsana New" w:hAnsi="Angsana New"/>
          <w:i/>
          <w:iCs/>
          <w:sz w:val="30"/>
          <w:szCs w:val="30"/>
          <w:cs/>
        </w:rPr>
        <w:t>อื่น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ลูกหนี้ตามสัญญาเช่า</w:t>
      </w:r>
      <w:r w:rsidR="004D29A6"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4D29A6" w:rsidRPr="0094030C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กู้</w:t>
      </w:r>
      <w:r w:rsidR="004D29A6" w:rsidRPr="0094030C">
        <w:rPr>
          <w:rFonts w:ascii="Angsana New" w:hAnsi="Angsana New" w:hint="cs"/>
          <w:i/>
          <w:iCs/>
          <w:sz w:val="30"/>
          <w:szCs w:val="30"/>
          <w:cs/>
        </w:rPr>
        <w:t>ยืม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ระยะสั้</w:t>
      </w:r>
      <w:r w:rsidR="00927306" w:rsidRPr="0094030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4A414C"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และระยะยาว 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Pr="0094030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2526AA"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เงินกู้</w:t>
      </w:r>
      <w:r w:rsidR="004D29A6" w:rsidRPr="0094030C">
        <w:rPr>
          <w:rFonts w:ascii="Angsana New" w:hAnsi="Angsana New" w:hint="cs"/>
          <w:i/>
          <w:iCs/>
          <w:sz w:val="30"/>
          <w:szCs w:val="30"/>
          <w:cs/>
        </w:rPr>
        <w:t>ยืม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ระยะสั้น</w:t>
      </w:r>
      <w:r w:rsidR="004A414C" w:rsidRPr="0094030C">
        <w:rPr>
          <w:rFonts w:ascii="Angsana New" w:hAnsi="Angsana New" w:hint="cs"/>
          <w:i/>
          <w:iCs/>
          <w:sz w:val="30"/>
          <w:szCs w:val="30"/>
          <w:cs/>
        </w:rPr>
        <w:t>และระยะยาว</w:t>
      </w:r>
      <w:r w:rsidR="004D29A6"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4030C">
        <w:rPr>
          <w:rFonts w:ascii="Angsana New" w:hAnsi="Angsana New"/>
          <w:i/>
          <w:iCs/>
          <w:sz w:val="30"/>
          <w:szCs w:val="30"/>
          <w:cs/>
        </w:rPr>
        <w:t>เจ้าหนี้การค้าและเจ้าหนี้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Pr="0094030C">
        <w:rPr>
          <w:rFonts w:ascii="Angsana New" w:hAnsi="Angsana New"/>
          <w:i/>
          <w:iCs/>
          <w:sz w:val="30"/>
          <w:szCs w:val="30"/>
          <w:cs/>
        </w:rPr>
        <w:t>อื่น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Pr="0094030C">
        <w:rPr>
          <w:rFonts w:ascii="Angsana New" w:hAnsi="Angsana New"/>
          <w:i/>
          <w:iCs/>
          <w:sz w:val="30"/>
          <w:szCs w:val="30"/>
          <w:cs/>
        </w:rPr>
        <w:t>หนี้สิน</w:t>
      </w:r>
      <w:r w:rsidRPr="0094030C">
        <w:rPr>
          <w:rFonts w:ascii="Angsana New" w:hAnsi="Angsana New" w:hint="cs"/>
          <w:i/>
          <w:iCs/>
          <w:sz w:val="30"/>
          <w:szCs w:val="30"/>
          <w:cs/>
        </w:rPr>
        <w:t xml:space="preserve">ตามสัญญาเช่า </w:t>
      </w:r>
    </w:p>
    <w:p w:rsidR="0094030C" w:rsidRDefault="0094030C" w:rsidP="008A4C11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:rsidR="008A4C11" w:rsidRPr="00EA1C08" w:rsidRDefault="008A4C11" w:rsidP="008A4C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eastAsia="Angsana New" w:hAnsi="Angsana New" w:hint="cs"/>
          <w:sz w:val="30"/>
          <w:szCs w:val="30"/>
          <w:cs/>
        </w:rPr>
        <w:lastRenderedPageBreak/>
        <w:t>มูลค่า</w:t>
      </w:r>
      <w:r w:rsidRPr="00EA1C08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EA1C08">
        <w:rPr>
          <w:rFonts w:ascii="Angsana New" w:eastAsia="Angsana New" w:hAnsi="Angsana New"/>
          <w:sz w:val="30"/>
          <w:szCs w:val="30"/>
        </w:rPr>
        <w:t>/</w:t>
      </w:r>
      <w:r w:rsidRPr="00EA1C08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Pr="00EA1C08"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EA1C08">
        <w:rPr>
          <w:rFonts w:ascii="Angsana New" w:eastAsia="Angsana New" w:hAnsi="Angsana New"/>
          <w:sz w:val="30"/>
          <w:szCs w:val="30"/>
          <w:cs/>
        </w:rPr>
        <w:t>ในท้องตลาด</w:t>
      </w:r>
      <w:r w:rsidRPr="00EA1C08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6E228C" w:rsidRPr="0029396F" w:rsidRDefault="006E228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4002F5" w:rsidRPr="00EA1C08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0E2129" w:rsidRPr="00EA1C08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0E2129" w:rsidRPr="0029396F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C6108F" w:rsidRPr="00EA1C08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 w:rsidRPr="00EA1C08">
        <w:rPr>
          <w:rFonts w:ascii="Angsana New" w:hAnsi="Angsana New" w:hint="cs"/>
          <w:sz w:val="30"/>
          <w:szCs w:val="30"/>
          <w:cs/>
        </w:rPr>
        <w:t xml:space="preserve">รจัดการทุนในระหว่างปี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155EEA" w:rsidRPr="00EA1C0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 w:hint="cs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6</w:t>
      </w:r>
    </w:p>
    <w:p w:rsidR="008F49B5" w:rsidRPr="0029396F" w:rsidRDefault="008F49B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AF1468" w:rsidRPr="00EA1C0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6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50E" w:rsidRPr="00EA1C08">
        <w:rPr>
          <w:rFonts w:ascii="Angsana New" w:hAnsi="Angsana New" w:hint="cs"/>
          <w:sz w:val="30"/>
          <w:szCs w:val="30"/>
          <w:cs/>
        </w:rPr>
        <w:t>และ</w:t>
      </w:r>
      <w:r w:rsidRPr="00EA1C08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="009E250E" w:rsidRPr="00EA1C08">
        <w:rPr>
          <w:rFonts w:ascii="Angsana New" w:hAnsi="Angsana New" w:hint="cs"/>
          <w:sz w:val="30"/>
          <w:szCs w:val="30"/>
          <w:cs/>
        </w:rPr>
        <w:t>ดังนี้</w:t>
      </w:r>
    </w:p>
    <w:p w:rsidR="00A76BD1" w:rsidRPr="0029396F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EA1C08" w:rsidRPr="00EA1C08" w:rsidTr="0094030C">
        <w:trPr>
          <w:cantSplit/>
        </w:trPr>
        <w:tc>
          <w:tcPr>
            <w:tcW w:w="3780" w:type="dxa"/>
          </w:tcPr>
          <w:p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</w:tcPr>
          <w:p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</w:tcPr>
          <w:p w:rsidR="00B20AC2" w:rsidRPr="00EA1C08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:rsidTr="00B20AC2">
        <w:trPr>
          <w:cantSplit/>
        </w:trPr>
        <w:tc>
          <w:tcPr>
            <w:tcW w:w="3780" w:type="dxa"/>
          </w:tcPr>
          <w:p w:rsidR="00A61806" w:rsidRPr="00EA1C08" w:rsidRDefault="00A61806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1806" w:rsidRPr="00EA1C08" w:rsidRDefault="00DB12AA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A61806" w:rsidRPr="00EA1C0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A61806" w:rsidRPr="00EA1C0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A61806" w:rsidRPr="00EA1C08" w:rsidRDefault="00DB12AA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A61806" w:rsidRPr="00EA1C08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B20AC2">
        <w:trPr>
          <w:cantSplit/>
        </w:trPr>
        <w:tc>
          <w:tcPr>
            <w:tcW w:w="3780" w:type="dxa"/>
          </w:tcPr>
          <w:p w:rsidR="00A61806" w:rsidRPr="00EA1C0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A61806" w:rsidRPr="00EA1C08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EA1C08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:rsidR="00A61806" w:rsidRPr="00EA1C08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EA1C08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A61806" w:rsidRPr="00EA1C08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EA1C08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:rsidR="00A61806" w:rsidRPr="00EA1C08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</w:tr>
      <w:tr w:rsidR="00FB05A4" w:rsidRPr="00EA1C08" w:rsidTr="00B20AC2">
        <w:trPr>
          <w:cantSplit/>
        </w:trPr>
        <w:tc>
          <w:tcPr>
            <w:tcW w:w="3780" w:type="dxa"/>
          </w:tcPr>
          <w:p w:rsidR="00FB05A4" w:rsidRPr="00EA1C08" w:rsidRDefault="00FB05A4" w:rsidP="00FB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05A4" w:rsidRPr="00383743" w:rsidRDefault="00FB05A4" w:rsidP="00FB05A4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383743"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FB05A4" w:rsidRPr="00383743" w:rsidRDefault="00FB05A4" w:rsidP="00FB05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FB05A4" w:rsidRPr="00383743" w:rsidRDefault="00FB05A4" w:rsidP="00FB05A4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</w:t>
            </w:r>
            <w:r w:rsidR="00293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FB05A4" w:rsidRPr="00383743" w:rsidRDefault="00FB05A4" w:rsidP="00FB05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FB05A4" w:rsidRPr="00383743" w:rsidRDefault="00383743" w:rsidP="00FB05A4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0.83</w:t>
            </w:r>
            <w:r w:rsidR="00FB05A4"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FB05A4" w:rsidRPr="00EA1C08" w:rsidRDefault="00FB05A4" w:rsidP="00FB05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FB05A4" w:rsidRPr="00EA1C08" w:rsidRDefault="00FB05A4" w:rsidP="00FB05A4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1C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1.00 : 1</w:t>
            </w:r>
          </w:p>
        </w:tc>
      </w:tr>
    </w:tbl>
    <w:p w:rsidR="00F9482B" w:rsidRPr="0029396F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4002F5" w:rsidRPr="00EA1C08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  <w:cs/>
        </w:rPr>
        <w:tab/>
      </w:r>
      <w:r w:rsidR="000E2129" w:rsidRPr="00EA1C08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0E2129" w:rsidRPr="0029396F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3624D5" w:rsidRDefault="000E2129" w:rsidP="00521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9D3E75" w:rsidRPr="00EA1C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3624D5" w:rsidRPr="0029396F" w:rsidRDefault="003624D5" w:rsidP="00521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p w:rsidR="003624D5" w:rsidRDefault="004002F5" w:rsidP="003624D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3624D5">
        <w:rPr>
          <w:rFonts w:ascii="Angsana New" w:hAnsi="Angsana New"/>
          <w:sz w:val="30"/>
          <w:szCs w:val="30"/>
          <w:cs/>
        </w:rPr>
        <w:t>กลุ่มบริษัทมีภาระผูกพันภายใต้สัญญาก่อสร้างและปรับปรุงอาคารโรงงานและสัญญาซื้อเครื่องจักรและอุปกรณ์เป็นจำนวน</w:t>
      </w:r>
      <w:r w:rsidRPr="00635E22">
        <w:rPr>
          <w:rFonts w:ascii="Angsana New" w:hAnsi="Angsana New"/>
          <w:sz w:val="30"/>
          <w:szCs w:val="30"/>
          <w:cs/>
        </w:rPr>
        <w:t xml:space="preserve">เงินรวมประมาณ </w:t>
      </w:r>
      <w:r w:rsidR="00635E22" w:rsidRPr="00635E22">
        <w:rPr>
          <w:rFonts w:ascii="Angsana New" w:hAnsi="Angsana New"/>
          <w:sz w:val="30"/>
          <w:szCs w:val="30"/>
        </w:rPr>
        <w:t xml:space="preserve">2.0 </w:t>
      </w:r>
      <w:r w:rsidRPr="00635E22">
        <w:rPr>
          <w:rFonts w:ascii="Angsana New" w:hAnsi="Angsana New"/>
          <w:sz w:val="30"/>
          <w:szCs w:val="30"/>
          <w:cs/>
        </w:rPr>
        <w:t xml:space="preserve">ล้านบาท </w:t>
      </w:r>
      <w:r w:rsidR="0029396F">
        <w:rPr>
          <w:rFonts w:ascii="Angsana New" w:hAnsi="Angsana New"/>
          <w:sz w:val="30"/>
          <w:szCs w:val="30"/>
        </w:rPr>
        <w:t>0.2</w:t>
      </w:r>
      <w:r w:rsidRPr="00635E22">
        <w:rPr>
          <w:rFonts w:ascii="Angsana New" w:hAnsi="Angsana New"/>
          <w:sz w:val="30"/>
          <w:szCs w:val="30"/>
          <w:cs/>
        </w:rPr>
        <w:t xml:space="preserve"> ล้านยูโรและ </w:t>
      </w:r>
      <w:r w:rsidR="0029396F">
        <w:rPr>
          <w:rFonts w:ascii="Angsana New" w:hAnsi="Angsana New"/>
          <w:sz w:val="30"/>
          <w:szCs w:val="30"/>
        </w:rPr>
        <w:t>0.03</w:t>
      </w:r>
      <w:r w:rsidRPr="00635E22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</w:p>
    <w:p w:rsidR="003624D5" w:rsidRPr="0029396F" w:rsidRDefault="003624D5" w:rsidP="00362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/>
        <w:jc w:val="thaiDistribute"/>
        <w:rPr>
          <w:rFonts w:ascii="Angsana New" w:hAnsi="Angsana New"/>
          <w:sz w:val="24"/>
          <w:szCs w:val="24"/>
        </w:rPr>
      </w:pPr>
    </w:p>
    <w:p w:rsidR="003624D5" w:rsidRPr="00651463" w:rsidRDefault="003624D5" w:rsidP="003624D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3624D5">
        <w:rPr>
          <w:rFonts w:ascii="Angsana New" w:hAnsi="Angsana New" w:hint="cs"/>
          <w:sz w:val="30"/>
          <w:szCs w:val="30"/>
          <w:cs/>
        </w:rPr>
        <w:t>กลุ่ม</w:t>
      </w:r>
      <w:r w:rsidRPr="003624D5">
        <w:rPr>
          <w:rFonts w:ascii="Angsana New" w:hAnsi="Angsana New"/>
          <w:sz w:val="30"/>
          <w:szCs w:val="30"/>
          <w:cs/>
        </w:rPr>
        <w:t>บริษัท</w:t>
      </w:r>
      <w:r w:rsidRPr="003624D5">
        <w:rPr>
          <w:rFonts w:ascii="Angsana New" w:hAnsi="Angsana New" w:hint="cs"/>
          <w:sz w:val="30"/>
          <w:szCs w:val="30"/>
          <w:cs/>
        </w:rPr>
        <w:t>มีเลตเตอร์ออฟเครดิตที่ยังไม่ได้ใช้กับธนาคารในประเทศแห่งหนึ่งสำหรับการ</w:t>
      </w:r>
      <w:r w:rsidRPr="003624D5">
        <w:rPr>
          <w:rFonts w:ascii="Angsana New" w:hAnsi="Angsana New"/>
          <w:sz w:val="30"/>
          <w:szCs w:val="30"/>
          <w:cs/>
        </w:rPr>
        <w:t>ซื้อเครื่องจักรและอุปกรณ์</w:t>
      </w:r>
      <w:r w:rsidRPr="003624D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651463">
        <w:rPr>
          <w:rFonts w:ascii="Angsana New" w:hAnsi="Angsana New" w:hint="cs"/>
          <w:sz w:val="30"/>
          <w:szCs w:val="30"/>
          <w:cs/>
        </w:rPr>
        <w:t>ประมาณ</w:t>
      </w:r>
      <w:r w:rsidRPr="00651463">
        <w:rPr>
          <w:rFonts w:ascii="Angsana New" w:hAnsi="Angsana New"/>
          <w:sz w:val="30"/>
          <w:szCs w:val="30"/>
        </w:rPr>
        <w:t xml:space="preserve"> </w:t>
      </w:r>
      <w:r w:rsidR="00651463" w:rsidRPr="00651463">
        <w:rPr>
          <w:rFonts w:ascii="Angsana New" w:hAnsi="Angsana New"/>
          <w:sz w:val="30"/>
          <w:szCs w:val="30"/>
        </w:rPr>
        <w:t xml:space="preserve">4.0 </w:t>
      </w:r>
      <w:r w:rsidR="00651463" w:rsidRPr="00651463">
        <w:rPr>
          <w:rFonts w:ascii="Angsana New" w:hAnsi="Angsana New" w:hint="cs"/>
          <w:sz w:val="30"/>
          <w:szCs w:val="30"/>
          <w:cs/>
        </w:rPr>
        <w:t>ล้านบาท</w:t>
      </w:r>
    </w:p>
    <w:p w:rsidR="009D3E75" w:rsidRDefault="009D3E75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383743" w:rsidRDefault="00383743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383743" w:rsidRDefault="00383743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29396F" w:rsidRDefault="0029396F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29396F" w:rsidRDefault="0029396F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700C6A" w:rsidRPr="00383743" w:rsidRDefault="00700C6A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</w:p>
    <w:p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002F5" w:rsidRPr="00EA1C08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9D2063" w:rsidRPr="00EA1C08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0E2129" w:rsidRPr="0029396F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AF659C" w:rsidRPr="00EA1C08" w:rsidRDefault="000E2129" w:rsidP="00AF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 w:hint="cs"/>
          <w:sz w:val="30"/>
          <w:szCs w:val="30"/>
        </w:rPr>
        <w:t>31</w:t>
      </w:r>
      <w:r w:rsidRPr="00EA1C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="002B62AE" w:rsidRPr="00EA1C08">
        <w:rPr>
          <w:rFonts w:ascii="Angsana New" w:hAnsi="Angsana New"/>
          <w:sz w:val="30"/>
          <w:szCs w:val="30"/>
          <w:cs/>
        </w:rPr>
        <w:t>ธนาคารในประเทศ</w:t>
      </w:r>
      <w:r w:rsidR="009A1ACF" w:rsidRPr="00EA1C08">
        <w:rPr>
          <w:rFonts w:ascii="Angsana New" w:hAnsi="Angsana New" w:hint="cs"/>
          <w:sz w:val="30"/>
          <w:szCs w:val="30"/>
          <w:cs/>
        </w:rPr>
        <w:t>หลายแห่ง</w:t>
      </w:r>
      <w:r w:rsidR="002B62AE" w:rsidRPr="00EA1C08">
        <w:rPr>
          <w:rFonts w:ascii="Angsana New" w:hAnsi="Angsana New" w:hint="cs"/>
          <w:sz w:val="30"/>
          <w:szCs w:val="30"/>
          <w:cs/>
        </w:rPr>
        <w:t>ได้</w:t>
      </w:r>
      <w:r w:rsidR="002B62AE" w:rsidRPr="00EA1C08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ออกหนังสือค้ำประกันกลุ่มบริษัทให้กับรัฐวิสาหกิจและบริษัทเอกชนหลายแห่งเป็นจำนวนเงินรวม</w:t>
      </w:r>
      <w:r w:rsidR="002B62AE" w:rsidRPr="003A789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9396F">
        <w:rPr>
          <w:rFonts w:ascii="Angsana New" w:hAnsi="Angsana New"/>
          <w:sz w:val="30"/>
          <w:szCs w:val="30"/>
        </w:rPr>
        <w:t>163.9</w:t>
      </w:r>
      <w:r w:rsidR="00795568" w:rsidRPr="00EA1C08">
        <w:rPr>
          <w:rFonts w:ascii="Angsana New" w:hAnsi="Angsana New"/>
          <w:sz w:val="30"/>
          <w:szCs w:val="30"/>
          <w:cs/>
        </w:rPr>
        <w:t xml:space="preserve"> </w:t>
      </w:r>
      <w:r w:rsidR="00D26E31" w:rsidRPr="00EA1C08">
        <w:rPr>
          <w:rFonts w:ascii="Angsana New" w:hAnsi="Angsana New"/>
          <w:sz w:val="30"/>
          <w:szCs w:val="30"/>
          <w:cs/>
        </w:rPr>
        <w:t>ล้านบาท</w:t>
      </w:r>
    </w:p>
    <w:p w:rsidR="00D26E31" w:rsidRPr="0029396F" w:rsidRDefault="00D26E31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751009" w:rsidRPr="00383743" w:rsidRDefault="00AC0422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30</w:t>
      </w:r>
      <w:r w:rsidR="0003550D" w:rsidRPr="00EA1C08">
        <w:rPr>
          <w:rFonts w:ascii="Angsana New" w:hAnsi="Angsana New"/>
          <w:b/>
          <w:bCs/>
          <w:sz w:val="30"/>
          <w:szCs w:val="30"/>
        </w:rPr>
        <w:t>.</w:t>
      </w:r>
      <w:r w:rsidR="00AF1468" w:rsidRPr="00EA1C0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7E4F73" w:rsidRPr="007E4F73">
        <w:rPr>
          <w:rFonts w:ascii="Angsana New" w:hAnsi="Angsana New"/>
          <w:b/>
          <w:bCs/>
          <w:sz w:val="30"/>
          <w:szCs w:val="30"/>
          <w:cs/>
        </w:rPr>
        <w:t>ประมาณการหนี้สินจากการถูกประเมินภาษีของบริษัทย่อย</w:t>
      </w:r>
      <w:r w:rsidR="00700C6A">
        <w:rPr>
          <w:rFonts w:ascii="Angsana New" w:hAnsi="Angsana New" w:hint="cs"/>
          <w:b/>
          <w:bCs/>
          <w:sz w:val="30"/>
          <w:szCs w:val="30"/>
          <w:cs/>
        </w:rPr>
        <w:t>ทางอ้อม</w:t>
      </w:r>
    </w:p>
    <w:p w:rsidR="00D26E31" w:rsidRPr="0029396F" w:rsidRDefault="00D26E31" w:rsidP="00D26E31">
      <w:pPr>
        <w:pStyle w:val="NoSpacing"/>
        <w:rPr>
          <w:rFonts w:ascii="Angsana New" w:hAnsi="Angsana New"/>
          <w:sz w:val="24"/>
          <w:szCs w:val="24"/>
        </w:rPr>
      </w:pPr>
    </w:p>
    <w:p w:rsidR="007E4F73" w:rsidRPr="007E4F73" w:rsidRDefault="007E4F73" w:rsidP="007E4F73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4F73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7E4F73">
        <w:rPr>
          <w:rFonts w:ascii="Angsana New" w:hAnsi="Angsana New"/>
          <w:sz w:val="30"/>
          <w:szCs w:val="30"/>
        </w:rPr>
        <w:t xml:space="preserve">2561 </w:t>
      </w:r>
      <w:r w:rsidRPr="007E4F73">
        <w:rPr>
          <w:rFonts w:ascii="Angsana New" w:hAnsi="Angsana New" w:hint="cs"/>
          <w:sz w:val="30"/>
          <w:szCs w:val="30"/>
          <w:cs/>
        </w:rPr>
        <w:t xml:space="preserve">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Pr="007E4F73">
        <w:rPr>
          <w:rFonts w:ascii="Angsana New" w:hAnsi="Angsana New"/>
          <w:sz w:val="30"/>
          <w:szCs w:val="30"/>
        </w:rPr>
        <w:t xml:space="preserve">2556 </w:t>
      </w:r>
      <w:r w:rsidRPr="007E4F73">
        <w:rPr>
          <w:rFonts w:ascii="Angsana New" w:hAnsi="Angsana New" w:hint="cs"/>
          <w:sz w:val="30"/>
          <w:szCs w:val="30"/>
          <w:cs/>
        </w:rPr>
        <w:t xml:space="preserve">จากกรมสรรพากรจำนวนเงินรวมประมาณ </w:t>
      </w:r>
      <w:r w:rsidRPr="007E4F73">
        <w:rPr>
          <w:rFonts w:ascii="Angsana New" w:hAnsi="Angsana New"/>
          <w:sz w:val="30"/>
          <w:szCs w:val="30"/>
        </w:rPr>
        <w:t>148</w:t>
      </w:r>
      <w:r w:rsidRPr="007E4F73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E4F73">
        <w:rPr>
          <w:rFonts w:ascii="Angsana New" w:hAnsi="Angsana New"/>
          <w:sz w:val="30"/>
          <w:szCs w:val="30"/>
        </w:rPr>
        <w:t>(</w:t>
      </w:r>
      <w:r w:rsidRPr="007E4F73">
        <w:rPr>
          <w:rFonts w:ascii="Angsana New" w:hAnsi="Angsana New" w:hint="cs"/>
          <w:sz w:val="30"/>
          <w:szCs w:val="30"/>
          <w:cs/>
        </w:rPr>
        <w:t>รวมเบี้ยปรับและเงินเพิ่มจนถึงช่วงดังกล่าว</w:t>
      </w:r>
      <w:r w:rsidRPr="007E4F73">
        <w:rPr>
          <w:rFonts w:ascii="Angsana New" w:hAnsi="Angsana New"/>
          <w:sz w:val="30"/>
          <w:szCs w:val="30"/>
        </w:rPr>
        <w:t xml:space="preserve">) </w:t>
      </w:r>
      <w:r w:rsidRPr="007E4F73">
        <w:rPr>
          <w:rFonts w:ascii="Angsana New" w:hAnsi="Angsana New" w:hint="cs"/>
          <w:sz w:val="30"/>
          <w:szCs w:val="30"/>
          <w:cs/>
        </w:rPr>
        <w:t xml:space="preserve">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Pr="007E4F73">
        <w:rPr>
          <w:rFonts w:ascii="Angsana New" w:hAnsi="Angsana New"/>
          <w:sz w:val="30"/>
          <w:szCs w:val="30"/>
        </w:rPr>
        <w:t>2556</w:t>
      </w:r>
      <w:r w:rsidRPr="007E4F73">
        <w:rPr>
          <w:rFonts w:ascii="Angsana New" w:hAnsi="Angsana New" w:hint="cs"/>
          <w:sz w:val="30"/>
          <w:szCs w:val="30"/>
          <w:cs/>
        </w:rPr>
        <w:t xml:space="preserve"> ซึ่งต่อมาในเดือนกันยายน </w:t>
      </w:r>
      <w:r w:rsidRPr="007E4F73">
        <w:rPr>
          <w:rFonts w:ascii="Angsana New" w:hAnsi="Angsana New"/>
          <w:sz w:val="30"/>
          <w:szCs w:val="30"/>
        </w:rPr>
        <w:t>2561</w:t>
      </w:r>
      <w:r w:rsidRPr="007E4F73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Pr="007E4F73">
        <w:rPr>
          <w:rFonts w:ascii="Angsana New" w:hAnsi="Angsana New"/>
          <w:sz w:val="30"/>
          <w:szCs w:val="30"/>
        </w:rPr>
        <w:t>2563</w:t>
      </w:r>
      <w:r w:rsidRPr="007E4F73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 w:rsidRPr="007E4F73">
        <w:rPr>
          <w:rFonts w:ascii="Angsana New" w:hAnsi="Angsana New"/>
          <w:sz w:val="30"/>
          <w:szCs w:val="30"/>
        </w:rPr>
        <w:t xml:space="preserve">80 </w:t>
      </w:r>
      <w:r w:rsidRPr="007E4F73">
        <w:rPr>
          <w:rFonts w:ascii="Angsana New" w:hAnsi="Angsana New" w:hint="cs"/>
          <w:sz w:val="30"/>
          <w:szCs w:val="30"/>
          <w:cs/>
        </w:rPr>
        <w:t>ล้านบาทซึ่งเป็นตัวเลขประมาณการที่ดีที่สุดของฝ่ายบริหาร</w:t>
      </w:r>
    </w:p>
    <w:p w:rsidR="007E4F73" w:rsidRPr="0029396F" w:rsidRDefault="007E4F73" w:rsidP="007E4F73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7E4F73" w:rsidRPr="007E4F73" w:rsidRDefault="007E4F73" w:rsidP="007E4F73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4F73">
        <w:rPr>
          <w:rFonts w:ascii="Angsana New" w:hAnsi="Angsana New"/>
          <w:sz w:val="30"/>
          <w:szCs w:val="30"/>
          <w:cs/>
        </w:rPr>
        <w:t xml:space="preserve">ผลของการพิจารณาอุทธรณ์ออกมาในเดือนธันวาคม </w:t>
      </w:r>
      <w:r w:rsidRPr="007E4F73">
        <w:rPr>
          <w:rFonts w:ascii="Angsana New" w:hAnsi="Angsana New"/>
          <w:sz w:val="30"/>
          <w:szCs w:val="30"/>
        </w:rPr>
        <w:t xml:space="preserve">2567 </w:t>
      </w:r>
      <w:r w:rsidRPr="007E4F73">
        <w:rPr>
          <w:rFonts w:ascii="Angsana New" w:hAnsi="Angsana New" w:hint="cs"/>
          <w:sz w:val="30"/>
          <w:szCs w:val="30"/>
          <w:cs/>
        </w:rPr>
        <w:t xml:space="preserve">โดยตัวเลขภาษีที่ถูกประเมินลดลงจากประมาณ </w:t>
      </w:r>
      <w:r w:rsidRPr="007E4F73">
        <w:rPr>
          <w:rFonts w:ascii="Angsana New" w:hAnsi="Angsana New"/>
          <w:sz w:val="30"/>
          <w:szCs w:val="30"/>
        </w:rPr>
        <w:t xml:space="preserve">148 </w:t>
      </w:r>
      <w:r w:rsidRPr="007E4F73">
        <w:rPr>
          <w:rFonts w:ascii="Angsana New" w:hAnsi="Angsana New" w:hint="cs"/>
          <w:sz w:val="30"/>
          <w:szCs w:val="30"/>
          <w:cs/>
        </w:rPr>
        <w:t xml:space="preserve">ล้านบาทเป็นประมาณ </w:t>
      </w:r>
      <w:r w:rsidRPr="007E4F73">
        <w:rPr>
          <w:rFonts w:ascii="Angsana New" w:hAnsi="Angsana New"/>
          <w:sz w:val="30"/>
          <w:szCs w:val="30"/>
        </w:rPr>
        <w:t xml:space="preserve">112 </w:t>
      </w:r>
      <w:r w:rsidRPr="007E4F73">
        <w:rPr>
          <w:rFonts w:ascii="Angsana New" w:hAnsi="Angsana New" w:hint="cs"/>
          <w:sz w:val="30"/>
          <w:szCs w:val="30"/>
          <w:cs/>
        </w:rPr>
        <w:t xml:space="preserve">ล้านบาท อย่างไรก็ดี ฝ่ายบริหารของบริษัทย่อยได้ปรึกษาหารือกับผู้เชี่ยวชาญและอยู่ระหว่างการเตรียมการเพื่อยื่นอุทธรณ์การประเมินภาษีดังกล่าวอีกครั้งต่อศาลภาษีอากรกลางและเชื่อว่าตัวเลขประมาณการที่ดีที่สุดดังกล่าว (ประมาณ </w:t>
      </w:r>
      <w:r w:rsidRPr="007E4F73">
        <w:rPr>
          <w:rFonts w:ascii="Angsana New" w:hAnsi="Angsana New"/>
          <w:sz w:val="30"/>
          <w:szCs w:val="30"/>
        </w:rPr>
        <w:t xml:space="preserve">80 </w:t>
      </w:r>
      <w:r w:rsidRPr="007E4F73">
        <w:rPr>
          <w:rFonts w:ascii="Angsana New" w:hAnsi="Angsana New" w:hint="cs"/>
          <w:sz w:val="30"/>
          <w:szCs w:val="30"/>
          <w:cs/>
        </w:rPr>
        <w:t>ล้านบาท) ซึ่งบันทึกไว้แล้วในงบการเงินรวมยังคงเหมาะสม ผลที่สุดของเรื่องดังกล่าวนี้ยังคงไม่แน่นอนและขึ้นอยู่กับกระบวนการทางกฎหมายในอนาคตที่ยังไม่อาจระบุหรือทราบได้ในปัจจุบัน</w:t>
      </w:r>
    </w:p>
    <w:p w:rsidR="007E4F73" w:rsidRPr="0029396F" w:rsidRDefault="007E4F73" w:rsidP="007E4F73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7E4F73" w:rsidRPr="007E4F73" w:rsidRDefault="007E4F73" w:rsidP="007E4F73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4F73">
        <w:rPr>
          <w:rFonts w:ascii="Angsana New" w:hAnsi="Angsana New"/>
          <w:sz w:val="30"/>
          <w:szCs w:val="30"/>
          <w:cs/>
        </w:rPr>
        <w:t xml:space="preserve">ทั้งนี้ เงินฝากประจำประมาณ </w:t>
      </w:r>
      <w:r w:rsidR="0029396F">
        <w:rPr>
          <w:rFonts w:ascii="Angsana New" w:hAnsi="Angsana New"/>
          <w:sz w:val="30"/>
          <w:szCs w:val="30"/>
        </w:rPr>
        <w:t>38.5</w:t>
      </w:r>
      <w:r w:rsidRPr="007E4F73">
        <w:rPr>
          <w:rFonts w:ascii="Angsana New" w:hAnsi="Angsana New"/>
          <w:sz w:val="30"/>
          <w:szCs w:val="30"/>
        </w:rPr>
        <w:t xml:space="preserve"> </w:t>
      </w:r>
      <w:r w:rsidRPr="007E4F73">
        <w:rPr>
          <w:rFonts w:ascii="Angsana New" w:hAnsi="Angsana New" w:hint="cs"/>
          <w:sz w:val="30"/>
          <w:szCs w:val="30"/>
          <w:cs/>
        </w:rPr>
        <w:t>ล้านบาทกับธนาคารในประเทศแห่งหนึ่งและที่ดินบางส่วนของกลุ่มบริษัทรวมถึงบุคคลและกิจการที่เกี่ยวข้องกันบางแห่งเป็นหลักประกันสำหรับการประเมินภาษีดังกล่าวนี้</w:t>
      </w:r>
    </w:p>
    <w:p w:rsidR="00D26E31" w:rsidRDefault="00D26E31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9396F" w:rsidRDefault="0029396F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52" w:rsidRDefault="00851152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7890" w:rsidRDefault="003A7890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173AA" w:rsidRPr="00EA1C08" w:rsidRDefault="00DB12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AC0422" w:rsidRPr="00EA1C08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173AA" w:rsidRPr="00EA1C08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3173AA" w:rsidRPr="00EA1C08">
        <w:rPr>
          <w:rFonts w:ascii="Angsana New" w:hAnsi="Angsana New" w:hint="cs"/>
          <w:b/>
          <w:bCs/>
          <w:sz w:val="30"/>
          <w:szCs w:val="30"/>
          <w:cs/>
        </w:rPr>
        <w:tab/>
        <w:t>ส่วนได้เสียที่ไม่มีอำนาจควบคุม</w:t>
      </w:r>
      <w:r w:rsidR="004A414C">
        <w:rPr>
          <w:rFonts w:ascii="Angsana New" w:hAnsi="Angsana New" w:hint="cs"/>
          <w:b/>
          <w:bCs/>
          <w:sz w:val="30"/>
          <w:szCs w:val="30"/>
          <w:cs/>
        </w:rPr>
        <w:t>ที่มีสาระสำคัญ</w:t>
      </w:r>
    </w:p>
    <w:p w:rsidR="003173AA" w:rsidRPr="0029396F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791498" w:rsidRPr="00EA1C08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b/>
          <w:bCs/>
          <w:sz w:val="30"/>
          <w:szCs w:val="30"/>
          <w:cs/>
        </w:rPr>
        <w:t>บริษัท สมาร์ทคอนกรีต จำกัด (มหาชน) (“บริษัทย่อย”)</w:t>
      </w:r>
      <w:r w:rsidRPr="00EA1C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791498" w:rsidRPr="0029396F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19" w:type="dxa"/>
        <w:tblLook w:val="04A0"/>
      </w:tblPr>
      <w:tblGrid>
        <w:gridCol w:w="5526"/>
        <w:gridCol w:w="394"/>
        <w:gridCol w:w="1523"/>
        <w:gridCol w:w="308"/>
        <w:gridCol w:w="1568"/>
      </w:tblGrid>
      <w:tr w:rsidR="00EA1C08" w:rsidRPr="00EA1C08" w:rsidTr="0029396F">
        <w:tc>
          <w:tcPr>
            <w:tcW w:w="5526" w:type="dxa"/>
          </w:tcPr>
          <w:p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dxa"/>
          </w:tcPr>
          <w:p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9" w:type="dxa"/>
            <w:gridSpan w:val="3"/>
            <w:tcBorders>
              <w:bottom w:val="single" w:sz="4" w:space="0" w:color="auto"/>
            </w:tcBorders>
          </w:tcPr>
          <w:p w:rsidR="003173AA" w:rsidRPr="00EA1C08" w:rsidRDefault="007D2DFD" w:rsidP="003173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EA1C08" w:rsidRPr="00EA1C08" w:rsidTr="0029396F">
        <w:tc>
          <w:tcPr>
            <w:tcW w:w="5526" w:type="dxa"/>
          </w:tcPr>
          <w:p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dxa"/>
          </w:tcPr>
          <w:p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EA1C08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EA1C08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B05A4" w:rsidRPr="00EA1C08" w:rsidTr="0029396F">
        <w:tc>
          <w:tcPr>
            <w:tcW w:w="5526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สัดส่วนความเป็นเจ้าของของส่วนได้เสียที่ไม่มีอำนาจควบคุม</w:t>
            </w:r>
          </w:p>
        </w:tc>
        <w:tc>
          <w:tcPr>
            <w:tcW w:w="394" w:type="dxa"/>
          </w:tcPr>
          <w:p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  <w:rPr>
                <w:highlight w:val="yellow"/>
              </w:rPr>
            </w:pPr>
            <w:r w:rsidRPr="00824224">
              <w:rPr>
                <w:rFonts w:hint="cs"/>
              </w:rPr>
              <w:t>36</w:t>
            </w:r>
            <w:r w:rsidRPr="00824224">
              <w:rPr>
                <w:rFonts w:hint="cs"/>
                <w:cs/>
              </w:rPr>
              <w:t>.</w:t>
            </w:r>
            <w:r w:rsidRPr="00824224">
              <w:rPr>
                <w:rFonts w:hint="cs"/>
              </w:rPr>
              <w:t>48</w:t>
            </w:r>
          </w:p>
        </w:tc>
        <w:tc>
          <w:tcPr>
            <w:tcW w:w="308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8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rPr>
                <w:rFonts w:hint="cs"/>
              </w:rPr>
              <w:t>36</w:t>
            </w:r>
            <w:r w:rsidRPr="00EA1C08">
              <w:rPr>
                <w:rFonts w:hint="cs"/>
                <w:cs/>
              </w:rPr>
              <w:t>.</w:t>
            </w:r>
            <w:r w:rsidRPr="00EA1C08">
              <w:rPr>
                <w:rFonts w:hint="cs"/>
              </w:rPr>
              <w:t>48</w:t>
            </w:r>
          </w:p>
        </w:tc>
      </w:tr>
    </w:tbl>
    <w:p w:rsidR="004A414C" w:rsidRPr="0029396F" w:rsidRDefault="004A414C">
      <w:pPr>
        <w:rPr>
          <w:sz w:val="24"/>
          <w:szCs w:val="24"/>
        </w:rPr>
      </w:pPr>
    </w:p>
    <w:p w:rsidR="00791498" w:rsidRPr="00EA1C08" w:rsidRDefault="00791498">
      <w:r w:rsidRPr="00EA1C08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4A414C">
        <w:rPr>
          <w:rFonts w:ascii="Angsana New" w:hAnsi="Angsana New" w:hint="cs"/>
          <w:sz w:val="30"/>
          <w:szCs w:val="30"/>
          <w:cs/>
        </w:rPr>
        <w:t>ที่สำคัญ</w:t>
      </w:r>
      <w:r w:rsidRPr="00EA1C08">
        <w:rPr>
          <w:rFonts w:ascii="Angsana New" w:hAnsi="Angsana New" w:hint="cs"/>
          <w:sz w:val="30"/>
          <w:szCs w:val="30"/>
          <w:cs/>
        </w:rPr>
        <w:t>ของบริษัทย่อยก่อนตัดรายการระหว่างกันมีดังนี้</w:t>
      </w:r>
    </w:p>
    <w:p w:rsidR="00791498" w:rsidRPr="0029396F" w:rsidRDefault="00791498">
      <w:pPr>
        <w:rPr>
          <w:sz w:val="24"/>
          <w:szCs w:val="24"/>
        </w:rPr>
      </w:pPr>
    </w:p>
    <w:tbl>
      <w:tblPr>
        <w:tblW w:w="9316" w:type="dxa"/>
        <w:tblLook w:val="04A0"/>
      </w:tblPr>
      <w:tblGrid>
        <w:gridCol w:w="5920"/>
        <w:gridCol w:w="1509"/>
        <w:gridCol w:w="327"/>
        <w:gridCol w:w="1560"/>
      </w:tblGrid>
      <w:tr w:rsidR="00EA1C08" w:rsidRPr="00EA1C08" w:rsidTr="00FF504A">
        <w:tc>
          <w:tcPr>
            <w:tcW w:w="5920" w:type="dxa"/>
          </w:tcPr>
          <w:p w:rsidR="00FF504A" w:rsidRPr="00EA1C08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:rsidR="00FF504A" w:rsidRPr="00EA1C08" w:rsidRDefault="00FF504A" w:rsidP="007D2DFD">
            <w:pPr>
              <w:pStyle w:val="BodyText3"/>
              <w:ind w:right="137"/>
              <w:jc w:val="center"/>
            </w:pPr>
            <w:r w:rsidRPr="00EA1C08">
              <w:rPr>
                <w:rFonts w:hint="cs"/>
                <w:cs/>
              </w:rPr>
              <w:t>พันบาท</w:t>
            </w:r>
          </w:p>
        </w:tc>
      </w:tr>
      <w:tr w:rsidR="00EA1C08" w:rsidRPr="00EA1C08" w:rsidTr="00FF504A">
        <w:tc>
          <w:tcPr>
            <w:tcW w:w="5920" w:type="dxa"/>
          </w:tcPr>
          <w:p w:rsidR="00FF504A" w:rsidRPr="00EA1C08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FB05A4" w:rsidRPr="00EA1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C08" w:rsidRPr="00EA1C08" w:rsidTr="00FF504A">
        <w:tc>
          <w:tcPr>
            <w:tcW w:w="5920" w:type="dxa"/>
          </w:tcPr>
          <w:p w:rsidR="00FF504A" w:rsidRPr="00EA1C08" w:rsidRDefault="00FF504A" w:rsidP="003173A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</w:rPr>
              <w:t>31</w:t>
            </w: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FF504A" w:rsidRPr="00DE43AF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FF504A" w:rsidRPr="00EA1C08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504A" w:rsidRPr="00EA1C08" w:rsidRDefault="00FF504A" w:rsidP="0052481B">
            <w:pPr>
              <w:pStyle w:val="BodyText3"/>
              <w:ind w:right="137"/>
              <w:jc w:val="right"/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9" w:type="dxa"/>
          </w:tcPr>
          <w:p w:rsidR="00FB05A4" w:rsidRPr="00DE43AF" w:rsidRDefault="00010829" w:rsidP="00FB05A4">
            <w:pPr>
              <w:pStyle w:val="BodyText3"/>
              <w:ind w:right="137"/>
              <w:jc w:val="right"/>
            </w:pPr>
            <w:r w:rsidRPr="00DE43AF">
              <w:t>395,263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402,639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09" w:type="dxa"/>
          </w:tcPr>
          <w:p w:rsidR="00FB05A4" w:rsidRPr="00DE43AF" w:rsidRDefault="00010829" w:rsidP="00FB05A4">
            <w:pPr>
              <w:pStyle w:val="BodyText3"/>
              <w:ind w:right="137"/>
              <w:jc w:val="right"/>
            </w:pPr>
            <w:r w:rsidRPr="00DE43AF">
              <w:t>374,332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418,764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29396F" w:rsidRDefault="00FB05A4" w:rsidP="00FB05A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09" w:type="dxa"/>
          </w:tcPr>
          <w:p w:rsidR="00FB05A4" w:rsidRPr="00DE43AF" w:rsidRDefault="00010829" w:rsidP="00FB05A4">
            <w:pPr>
              <w:pStyle w:val="BodyText3"/>
              <w:ind w:right="137"/>
              <w:jc w:val="right"/>
            </w:pPr>
            <w:r w:rsidRPr="00DE43AF">
              <w:t>67,974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106,262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09" w:type="dxa"/>
          </w:tcPr>
          <w:p w:rsidR="00FB05A4" w:rsidRPr="00DE43AF" w:rsidRDefault="00010829" w:rsidP="00FB05A4">
            <w:pPr>
              <w:pStyle w:val="BodyText3"/>
              <w:ind w:right="137"/>
              <w:jc w:val="right"/>
            </w:pPr>
            <w:r w:rsidRPr="00DE43AF">
              <w:t>39,661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43,371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29396F" w:rsidRDefault="00FB05A4" w:rsidP="00FB05A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09" w:type="dxa"/>
          </w:tcPr>
          <w:p w:rsidR="00FB05A4" w:rsidRPr="00DE43AF" w:rsidRDefault="00DE43AF" w:rsidP="00FB05A4">
            <w:pPr>
              <w:pStyle w:val="BodyText3"/>
              <w:ind w:right="137"/>
              <w:jc w:val="right"/>
            </w:pPr>
            <w:r w:rsidRPr="00DE43AF">
              <w:t>241,483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2</w:t>
            </w:r>
            <w:r w:rsidRPr="00EA1C08">
              <w:rPr>
                <w:rFonts w:hint="cs"/>
                <w:cs/>
              </w:rPr>
              <w:t>45</w:t>
            </w:r>
            <w:r w:rsidRPr="00EA1C08">
              <w:t>,</w:t>
            </w:r>
            <w:r w:rsidRPr="00EA1C08">
              <w:rPr>
                <w:rFonts w:hint="cs"/>
                <w:cs/>
              </w:rPr>
              <w:t>062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29396F" w:rsidRDefault="00FB05A4" w:rsidP="00FB05A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</w:rPr>
              <w:t>31</w:t>
            </w:r>
            <w:r w:rsidRPr="00EA1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</w:tcPr>
          <w:p w:rsidR="00FB05A4" w:rsidRPr="00DE43AF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700C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09" w:type="dxa"/>
          </w:tcPr>
          <w:p w:rsidR="00FB05A4" w:rsidRPr="00DE43AF" w:rsidRDefault="00010829" w:rsidP="00FB05A4">
            <w:pPr>
              <w:pStyle w:val="BodyText3"/>
              <w:ind w:right="137"/>
              <w:jc w:val="right"/>
            </w:pPr>
            <w:r w:rsidRPr="00DE43AF">
              <w:t>585,532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713,826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29396F" w:rsidRDefault="00FB05A4" w:rsidP="00FB05A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:rsidR="00FB05A4" w:rsidRPr="00DE43AF" w:rsidRDefault="00407AA7" w:rsidP="00FB05A4">
            <w:pPr>
              <w:pStyle w:val="BodyText3"/>
              <w:ind w:right="137"/>
              <w:jc w:val="right"/>
            </w:pPr>
            <w:r w:rsidRPr="00DE43AF">
              <w:rPr>
                <w:rFonts w:hint="cs"/>
                <w:cs/>
              </w:rPr>
              <w:t>31,744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38,88</w:t>
            </w:r>
            <w:r w:rsidR="00700C6A">
              <w:t>1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กำไรเบ็ดเสร็จรวมสำหรับปีของส่วนได้เสียที่ไม่มีอำนาจควบคุม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:rsidR="00FB05A4" w:rsidRPr="00DE43AF" w:rsidRDefault="00DE43AF" w:rsidP="00FB05A4">
            <w:pPr>
              <w:pStyle w:val="BodyText3"/>
              <w:ind w:right="137"/>
              <w:jc w:val="right"/>
            </w:pPr>
            <w:r w:rsidRPr="00DE43AF">
              <w:t>31,074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38,25</w:t>
            </w:r>
            <w:r w:rsidR="00700C6A">
              <w:t>7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09" w:type="dxa"/>
          </w:tcPr>
          <w:p w:rsidR="00FB05A4" w:rsidRPr="00DE43AF" w:rsidRDefault="00407AA7" w:rsidP="004A414C">
            <w:pPr>
              <w:pStyle w:val="BodyText3"/>
              <w:ind w:right="137"/>
              <w:jc w:val="right"/>
            </w:pPr>
            <w:r w:rsidRPr="00DE43AF">
              <w:t>34,6</w:t>
            </w:r>
            <w:r w:rsidR="00DE43AF">
              <w:t>52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1560" w:type="dxa"/>
          </w:tcPr>
          <w:p w:rsidR="00FB05A4" w:rsidRPr="00EA1C08" w:rsidRDefault="00FB05A4" w:rsidP="004A414C">
            <w:pPr>
              <w:pStyle w:val="BodyText3"/>
              <w:ind w:right="137"/>
              <w:jc w:val="right"/>
            </w:pPr>
            <w:r w:rsidRPr="00EA1C08">
              <w:t>13,869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29396F" w:rsidRDefault="00FB05A4" w:rsidP="00FB05A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:rsidR="00FB05A4" w:rsidRPr="0029396F" w:rsidRDefault="00FB05A4" w:rsidP="00FB05A4">
            <w:pPr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05A4" w:rsidRPr="0029396F" w:rsidRDefault="00FB05A4" w:rsidP="00FB05A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09" w:type="dxa"/>
          </w:tcPr>
          <w:p w:rsidR="00FB05A4" w:rsidRPr="00DE43AF" w:rsidRDefault="00407AA7" w:rsidP="00FB05A4">
            <w:pPr>
              <w:pStyle w:val="BodyText3"/>
              <w:ind w:right="137"/>
              <w:jc w:val="right"/>
            </w:pPr>
            <w:r w:rsidRPr="00DE43AF">
              <w:t>132,528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162,417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</w:t>
            </w:r>
            <w:r w:rsidR="00407AA7">
              <w:rPr>
                <w:rFonts w:ascii="Angsana New" w:hAnsi="Angsana New" w:hint="cs"/>
                <w:sz w:val="30"/>
                <w:szCs w:val="30"/>
                <w:cs/>
              </w:rPr>
              <w:t>ได้มา (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="00407AA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09" w:type="dxa"/>
          </w:tcPr>
          <w:p w:rsidR="00FB05A4" w:rsidRPr="00DE43AF" w:rsidRDefault="00407AA7" w:rsidP="00DE43AF">
            <w:pPr>
              <w:pStyle w:val="BodyText3"/>
              <w:ind w:right="137"/>
              <w:jc w:val="right"/>
            </w:pPr>
            <w:r w:rsidRPr="00DE43AF">
              <w:t>63,501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FB05A4" w:rsidRPr="00EA1C08" w:rsidRDefault="00FB05A4" w:rsidP="00FB05A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EA1C08">
              <w:t>(56,208)</w:t>
            </w:r>
          </w:p>
        </w:tc>
      </w:tr>
      <w:tr w:rsidR="00EA1C08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เงินสดใช้ไปในกิจกรรมจัดหาเงิน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B05A4" w:rsidRPr="00DE43AF" w:rsidRDefault="00407AA7" w:rsidP="00FB05A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DE43AF">
              <w:t>(98,065)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05A4" w:rsidRPr="00EA1C08" w:rsidRDefault="00FB05A4" w:rsidP="00FB05A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EA1C08">
              <w:t>(44,551)</w:t>
            </w:r>
          </w:p>
        </w:tc>
      </w:tr>
      <w:tr w:rsidR="00FB05A4" w:rsidRPr="00EA1C08" w:rsidTr="00FF504A">
        <w:tc>
          <w:tcPr>
            <w:tcW w:w="5920" w:type="dxa"/>
          </w:tcPr>
          <w:p w:rsidR="00FB05A4" w:rsidRPr="00EA1C08" w:rsidRDefault="00FB05A4" w:rsidP="00FB05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เงินสดเพิ่มขึ้นสุทธิ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FB05A4" w:rsidRPr="00DE43AF" w:rsidRDefault="00DE43AF" w:rsidP="00FB05A4">
            <w:pPr>
              <w:pStyle w:val="BodyText3"/>
              <w:ind w:right="137"/>
              <w:jc w:val="right"/>
            </w:pPr>
            <w:r w:rsidRPr="00DE43AF">
              <w:t>97,964</w:t>
            </w:r>
          </w:p>
        </w:tc>
        <w:tc>
          <w:tcPr>
            <w:tcW w:w="327" w:type="dxa"/>
          </w:tcPr>
          <w:p w:rsidR="00FB05A4" w:rsidRPr="00EA1C08" w:rsidRDefault="00FB05A4" w:rsidP="00FB05A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61,658</w:t>
            </w:r>
          </w:p>
        </w:tc>
      </w:tr>
    </w:tbl>
    <w:p w:rsidR="006754A8" w:rsidRDefault="006754A8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B05A4" w:rsidRPr="00EA1C08" w:rsidRDefault="00FB05A4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0422" w:rsidRPr="00EA1C08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</w:t>
      </w:r>
      <w:r w:rsidR="00700C6A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:rsidR="00FB05A4" w:rsidRPr="00D83273" w:rsidRDefault="00FB05A4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B05A4" w:rsidRPr="00EA1C08" w:rsidRDefault="00FB05A4" w:rsidP="00FB05A4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</w:t>
      </w:r>
      <w:r w:rsidRPr="00EA1C08">
        <w:rPr>
          <w:rFonts w:ascii="Angsana New" w:hAnsi="Angsana New" w:hint="cs"/>
          <w:szCs w:val="30"/>
          <w:cs/>
        </w:rPr>
        <w:t xml:space="preserve">นงบกำไรขาดทุนเบ็ดเสร็จรวมและเฉพาะกิจการสำหรับปี </w:t>
      </w:r>
      <w:r w:rsidRPr="00EA1C08">
        <w:rPr>
          <w:rFonts w:ascii="Angsana New" w:hAnsi="Angsana New"/>
          <w:szCs w:val="30"/>
        </w:rPr>
        <w:t>2566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ใหม่เพื่อให้สอดคล้องกับการ</w:t>
      </w:r>
      <w:r w:rsidRPr="00EA1C08">
        <w:rPr>
          <w:rFonts w:ascii="Angsana New" w:hAnsi="Angsana New" w:hint="cs"/>
          <w:szCs w:val="30"/>
          <w:cs/>
        </w:rPr>
        <w:t>แสดงรายการ</w:t>
      </w:r>
      <w:r w:rsidRPr="00EA1C08">
        <w:rPr>
          <w:rFonts w:ascii="Angsana New" w:hAnsi="Angsana New"/>
          <w:szCs w:val="30"/>
          <w:cs/>
        </w:rPr>
        <w:t>ใน</w:t>
      </w:r>
      <w:r w:rsidRPr="00EA1C08">
        <w:rPr>
          <w:rFonts w:ascii="Angsana New" w:hAnsi="Angsana New" w:hint="cs"/>
          <w:szCs w:val="30"/>
          <w:cs/>
        </w:rPr>
        <w:t xml:space="preserve">งบกำไรขาดทุนเบ็ดเสร็จรวมและเฉพาะกิจการสำหรับปี </w:t>
      </w:r>
      <w:r w:rsidRPr="00EA1C08">
        <w:rPr>
          <w:rFonts w:ascii="Angsana New" w:hAnsi="Angsana New"/>
          <w:szCs w:val="30"/>
        </w:rPr>
        <w:t>2567</w:t>
      </w:r>
      <w:r w:rsidRPr="00EA1C08">
        <w:rPr>
          <w:rFonts w:ascii="Angsana New" w:hAnsi="Angsana New" w:hint="cs"/>
          <w:szCs w:val="30"/>
          <w:cs/>
        </w:rPr>
        <w:t xml:space="preserve"> โดย</w:t>
      </w:r>
      <w:r w:rsidRPr="00EA1C08">
        <w:rPr>
          <w:rFonts w:ascii="Angsana New" w:hAnsi="Angsana New"/>
          <w:szCs w:val="30"/>
          <w:cs/>
        </w:rPr>
        <w:t>ไม่มีผลกระทบต่อกำไร</w:t>
      </w:r>
      <w:r w:rsidRPr="00EA1C08">
        <w:rPr>
          <w:rFonts w:ascii="Angsana New" w:hAnsi="Angsana New" w:hint="cs"/>
          <w:szCs w:val="30"/>
          <w:cs/>
        </w:rPr>
        <w:t>ขาดทุนเบ็ดเสร็จ</w:t>
      </w:r>
      <w:r w:rsidRPr="00EA1C08">
        <w:rPr>
          <w:rFonts w:ascii="Angsana New" w:hAnsi="Angsana New"/>
          <w:szCs w:val="30"/>
          <w:cs/>
        </w:rPr>
        <w:t>หรือส่วนของผู้ถือหุ้น</w:t>
      </w:r>
      <w:r w:rsidRPr="00EA1C08">
        <w:rPr>
          <w:rFonts w:ascii="Angsana New" w:hAnsi="Angsana New" w:hint="cs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การจัดประเภทรายการ</w:t>
      </w:r>
      <w:r w:rsidRPr="00EA1C08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A01D5F" w:rsidRPr="00D83273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1985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B54C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B54C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B54C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ก่อน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หลัง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ก่อน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หลัง</w:t>
            </w:r>
            <w:r w:rsidRPr="00EA1C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B54C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:rsidR="00FB05A4" w:rsidRPr="00EA1C08" w:rsidRDefault="00FB05A4" w:rsidP="004B54C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B05A4" w:rsidRPr="00EA1C08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D83273" w:rsidRDefault="00FB05A4" w:rsidP="004B54C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:rsidR="00FB05A4" w:rsidRPr="00D83273" w:rsidRDefault="00FB05A4" w:rsidP="004B54C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05A4" w:rsidRPr="00D832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8416AB" w:rsidRPr="00EA1C08" w:rsidRDefault="008416AB" w:rsidP="004A414C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left="32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 </w:t>
            </w:r>
            <w:r w:rsidRPr="00EA1C0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:rsidR="008416AB" w:rsidRPr="00EA1C08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bCs/>
                <w:sz w:val="26"/>
                <w:szCs w:val="26"/>
              </w:rPr>
              <w:t>2,890,267</w:t>
            </w:r>
          </w:p>
        </w:tc>
        <w:tc>
          <w:tcPr>
            <w:tcW w:w="284" w:type="dxa"/>
          </w:tcPr>
          <w:p w:rsidR="008416AB" w:rsidRPr="00EA1C08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416AB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31,875</w:t>
            </w:r>
          </w:p>
        </w:tc>
        <w:tc>
          <w:tcPr>
            <w:tcW w:w="283" w:type="dxa"/>
          </w:tcPr>
          <w:p w:rsidR="008416AB" w:rsidRPr="007E4F73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2,922,142</w:t>
            </w:r>
          </w:p>
        </w:tc>
        <w:tc>
          <w:tcPr>
            <w:tcW w:w="284" w:type="dxa"/>
          </w:tcPr>
          <w:p w:rsidR="008416AB" w:rsidRPr="007E4F73" w:rsidRDefault="008416AB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1,573,556</w:t>
            </w:r>
          </w:p>
        </w:tc>
        <w:tc>
          <w:tcPr>
            <w:tcW w:w="283" w:type="dxa"/>
          </w:tcPr>
          <w:p w:rsidR="008416AB" w:rsidRPr="007E4F73" w:rsidRDefault="008416AB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416AB" w:rsidRPr="007E4F73" w:rsidRDefault="00A0072E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4F7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:rsidR="008416AB" w:rsidRPr="007E4F73" w:rsidRDefault="008416AB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1,573,556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A414C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left="32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FB05A4" w:rsidP="004B54C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8416AB" w:rsidRPr="00EA1C08" w:rsidRDefault="008416AB" w:rsidP="004A414C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left="32" w:right="-1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</w:tcPr>
          <w:p w:rsidR="008416AB" w:rsidRPr="00EA1C08" w:rsidRDefault="008416AB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bCs/>
                <w:sz w:val="26"/>
                <w:szCs w:val="26"/>
              </w:rPr>
              <w:t>88,808</w:t>
            </w:r>
          </w:p>
        </w:tc>
        <w:tc>
          <w:tcPr>
            <w:tcW w:w="284" w:type="dxa"/>
          </w:tcPr>
          <w:p w:rsidR="008416AB" w:rsidRPr="00EA1C08" w:rsidRDefault="008416AB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416AB" w:rsidRPr="007E4F73" w:rsidRDefault="00A0072E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sz w:val="26"/>
                <w:szCs w:val="26"/>
              </w:rPr>
              <w:t>(31,875)</w:t>
            </w:r>
          </w:p>
        </w:tc>
        <w:tc>
          <w:tcPr>
            <w:tcW w:w="283" w:type="dxa"/>
          </w:tcPr>
          <w:p w:rsidR="008416AB" w:rsidRPr="007E4F73" w:rsidRDefault="008416AB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A0072E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sz w:val="26"/>
                <w:szCs w:val="26"/>
              </w:rPr>
              <w:t>56,933</w:t>
            </w:r>
          </w:p>
        </w:tc>
        <w:tc>
          <w:tcPr>
            <w:tcW w:w="284" w:type="dxa"/>
          </w:tcPr>
          <w:p w:rsidR="008416AB" w:rsidRPr="007E4F73" w:rsidRDefault="008416AB" w:rsidP="008416A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8416AB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62,240</w:t>
            </w:r>
          </w:p>
        </w:tc>
        <w:tc>
          <w:tcPr>
            <w:tcW w:w="283" w:type="dxa"/>
          </w:tcPr>
          <w:p w:rsidR="008416AB" w:rsidRPr="007E4F73" w:rsidRDefault="008416AB" w:rsidP="008416A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416AB" w:rsidRPr="007E4F73" w:rsidRDefault="00A0072E" w:rsidP="008416A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4F7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:rsidR="008416AB" w:rsidRPr="007E4F73" w:rsidRDefault="008416AB" w:rsidP="008416A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416AB" w:rsidRPr="007E4F73" w:rsidRDefault="00A0072E" w:rsidP="008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62,240</w:t>
            </w:r>
          </w:p>
        </w:tc>
      </w:tr>
      <w:tr w:rsidR="00EA1C08" w:rsidRPr="00EA1C08" w:rsidTr="004A414C">
        <w:tc>
          <w:tcPr>
            <w:tcW w:w="1985" w:type="dxa"/>
            <w:vAlign w:val="bottom"/>
          </w:tcPr>
          <w:p w:rsidR="00FB05A4" w:rsidRPr="00EA1C08" w:rsidRDefault="00FB05A4" w:rsidP="004A414C">
            <w:pPr>
              <w:tabs>
                <w:tab w:val="clear" w:pos="227"/>
                <w:tab w:val="left" w:pos="342"/>
              </w:tabs>
              <w:ind w:left="32"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:rsidR="00FB05A4" w:rsidRPr="00EA1C08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A1C08">
              <w:rPr>
                <w:rFonts w:ascii="Angsana New" w:hAnsi="Angsana New"/>
                <w:bCs/>
                <w:sz w:val="26"/>
                <w:szCs w:val="26"/>
              </w:rPr>
              <w:t>2,549</w:t>
            </w:r>
            <w:r w:rsidR="00FB05A4" w:rsidRPr="00EA1C08">
              <w:rPr>
                <w:rFonts w:ascii="Angsana New" w:hAnsi="Angsana New"/>
                <w:bCs/>
                <w:sz w:val="26"/>
                <w:szCs w:val="26"/>
              </w:rPr>
              <w:t>,8</w:t>
            </w:r>
            <w:r w:rsidRPr="00EA1C08">
              <w:rPr>
                <w:rFonts w:ascii="Angsana New" w:hAnsi="Angsana New"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F73">
              <w:rPr>
                <w:rFonts w:ascii="Angsana New" w:hAnsi="Angsana New"/>
                <w:sz w:val="26"/>
                <w:szCs w:val="26"/>
              </w:rPr>
              <w:t>(264,900)</w:t>
            </w:r>
          </w:p>
        </w:tc>
        <w:tc>
          <w:tcPr>
            <w:tcW w:w="283" w:type="dxa"/>
            <w:shd w:val="clear" w:color="auto" w:fill="auto"/>
          </w:tcPr>
          <w:p w:rsidR="00FB05A4" w:rsidRPr="007E4F73" w:rsidRDefault="00FB05A4" w:rsidP="004B54C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2,284,914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1,531</w:t>
            </w:r>
            <w:r w:rsidR="00FB05A4" w:rsidRPr="007E4F73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7E4F73">
              <w:rPr>
                <w:rFonts w:ascii="Angsana New" w:hAnsi="Angsana New"/>
                <w:bCs/>
                <w:sz w:val="26"/>
                <w:szCs w:val="26"/>
              </w:rPr>
              <w:t>966</w:t>
            </w:r>
          </w:p>
        </w:tc>
        <w:tc>
          <w:tcPr>
            <w:tcW w:w="283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F73">
              <w:rPr>
                <w:rFonts w:ascii="Angsana New" w:hAnsi="Angsana New"/>
                <w:sz w:val="26"/>
                <w:szCs w:val="26"/>
              </w:rPr>
              <w:t>(186,521)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1,345,445</w:t>
            </w:r>
          </w:p>
        </w:tc>
      </w:tr>
      <w:tr w:rsidR="00EA1C08" w:rsidRPr="00EA1C08" w:rsidTr="004A414C">
        <w:tc>
          <w:tcPr>
            <w:tcW w:w="1985" w:type="dxa"/>
          </w:tcPr>
          <w:p w:rsidR="00FB05A4" w:rsidRPr="00EA1C08" w:rsidRDefault="00FB05A4" w:rsidP="004A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FB05A4" w:rsidRPr="007E4F73" w:rsidRDefault="00FB05A4" w:rsidP="004B54C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:rsidTr="004A414C">
        <w:tc>
          <w:tcPr>
            <w:tcW w:w="1985" w:type="dxa"/>
          </w:tcPr>
          <w:p w:rsidR="00FB05A4" w:rsidRPr="00EA1C08" w:rsidRDefault="00FB05A4" w:rsidP="004A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  <w:vAlign w:val="center"/>
          </w:tcPr>
          <w:p w:rsidR="00FB05A4" w:rsidRPr="00A0072E" w:rsidRDefault="00FB05A4" w:rsidP="00A0072E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7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11,310</w:t>
            </w:r>
          </w:p>
        </w:tc>
        <w:tc>
          <w:tcPr>
            <w:tcW w:w="283" w:type="dxa"/>
            <w:shd w:val="clear" w:color="auto" w:fill="auto"/>
          </w:tcPr>
          <w:p w:rsidR="00FB05A4" w:rsidRPr="007E4F73" w:rsidRDefault="00FB05A4" w:rsidP="004B54C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11,310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B05A4" w:rsidRPr="007E4F73" w:rsidRDefault="00FB05A4" w:rsidP="00A0072E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A0072E" w:rsidP="00A0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7,028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7,028</w:t>
            </w:r>
          </w:p>
        </w:tc>
      </w:tr>
      <w:tr w:rsidR="00FB05A4" w:rsidRPr="00EA1C08" w:rsidTr="004A414C">
        <w:tc>
          <w:tcPr>
            <w:tcW w:w="1985" w:type="dxa"/>
          </w:tcPr>
          <w:p w:rsidR="00FB05A4" w:rsidRPr="00EA1C08" w:rsidRDefault="00FB05A4" w:rsidP="004A414C">
            <w:pPr>
              <w:tabs>
                <w:tab w:val="left" w:pos="342"/>
              </w:tabs>
              <w:ind w:left="32"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:rsidR="00FB05A4" w:rsidRPr="00EA1C08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A1C08">
              <w:rPr>
                <w:rFonts w:ascii="Angsana New" w:hAnsi="Angsana New"/>
                <w:bCs/>
                <w:sz w:val="26"/>
                <w:szCs w:val="26"/>
              </w:rPr>
              <w:t>40</w:t>
            </w:r>
            <w:r w:rsidR="00FB05A4" w:rsidRPr="00EA1C0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EA1C08">
              <w:rPr>
                <w:rFonts w:ascii="Angsana New" w:hAnsi="Angsana New"/>
                <w:bCs/>
                <w:sz w:val="26"/>
                <w:szCs w:val="26"/>
              </w:rPr>
              <w:t>590</w:t>
            </w:r>
          </w:p>
        </w:tc>
        <w:tc>
          <w:tcPr>
            <w:tcW w:w="284" w:type="dxa"/>
            <w:shd w:val="clear" w:color="auto" w:fill="auto"/>
          </w:tcPr>
          <w:p w:rsidR="00FB05A4" w:rsidRPr="00EA1C08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253,590</w:t>
            </w:r>
          </w:p>
        </w:tc>
        <w:tc>
          <w:tcPr>
            <w:tcW w:w="283" w:type="dxa"/>
            <w:shd w:val="clear" w:color="auto" w:fill="auto"/>
          </w:tcPr>
          <w:p w:rsidR="00FB05A4" w:rsidRPr="007E4F73" w:rsidRDefault="00FB05A4" w:rsidP="004B54CC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294,180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B05A4" w:rsidRPr="007E4F73" w:rsidRDefault="008416AB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14</w:t>
            </w:r>
            <w:r w:rsidR="00FB05A4" w:rsidRPr="007E4F73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7E4F73">
              <w:rPr>
                <w:rFonts w:ascii="Angsana New" w:hAnsi="Angsana New"/>
                <w:bCs/>
                <w:sz w:val="26"/>
                <w:szCs w:val="26"/>
              </w:rPr>
              <w:t>304</w:t>
            </w:r>
          </w:p>
        </w:tc>
        <w:tc>
          <w:tcPr>
            <w:tcW w:w="283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179,493</w:t>
            </w:r>
          </w:p>
        </w:tc>
        <w:tc>
          <w:tcPr>
            <w:tcW w:w="284" w:type="dxa"/>
          </w:tcPr>
          <w:p w:rsidR="00FB05A4" w:rsidRPr="007E4F73" w:rsidRDefault="00FB05A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FB05A4" w:rsidRPr="007E4F73" w:rsidRDefault="00A0072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E4F73">
              <w:rPr>
                <w:rFonts w:ascii="Angsana New" w:hAnsi="Angsana New"/>
                <w:bCs/>
                <w:sz w:val="26"/>
                <w:szCs w:val="26"/>
              </w:rPr>
              <w:t>193,797</w:t>
            </w:r>
          </w:p>
        </w:tc>
      </w:tr>
    </w:tbl>
    <w:p w:rsidR="00A01D5F" w:rsidRPr="000D6401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162943" w:rsidRPr="00D83273" w:rsidRDefault="00162943" w:rsidP="0016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83273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D83273">
        <w:rPr>
          <w:rFonts w:ascii="Angsana New" w:hAnsi="Angsana New"/>
          <w:b/>
          <w:bCs/>
          <w:sz w:val="30"/>
          <w:szCs w:val="30"/>
        </w:rPr>
        <w:t>3.</w:t>
      </w:r>
      <w:r w:rsidRPr="00D83273">
        <w:rPr>
          <w:rFonts w:ascii="Angsana New" w:hAnsi="Angsana New"/>
          <w:b/>
          <w:bCs/>
          <w:sz w:val="30"/>
          <w:szCs w:val="30"/>
        </w:rPr>
        <w:tab/>
      </w:r>
      <w:r w:rsidR="000D6401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ส่วนเกินมูลค่าหุ้นและทุนสำรองตามกฎหมาย</w:t>
      </w:r>
    </w:p>
    <w:p w:rsidR="00E13873" w:rsidRPr="000D6401" w:rsidRDefault="00E13873" w:rsidP="0016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0D6401" w:rsidRPr="00A331E6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0D6401" w:rsidRP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:rsid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0D6401" w:rsidRP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0D6401" w:rsidRPr="004968E2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0D6401" w:rsidRP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C655F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700C6A" w:rsidRDefault="00700C6A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62943" w:rsidRPr="00D83273" w:rsidRDefault="00162943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C0123" w:rsidRPr="001A15C7" w:rsidRDefault="000C0123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A15C7"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162943" w:rsidRPr="001A15C7">
        <w:rPr>
          <w:rFonts w:ascii="Angsana New" w:hAnsi="Angsana New"/>
          <w:b/>
          <w:bCs/>
          <w:sz w:val="30"/>
          <w:szCs w:val="30"/>
        </w:rPr>
        <w:t>4</w:t>
      </w:r>
      <w:r w:rsidRPr="001A15C7">
        <w:rPr>
          <w:rFonts w:ascii="Angsana New" w:hAnsi="Angsana New"/>
          <w:b/>
          <w:bCs/>
          <w:sz w:val="30"/>
          <w:szCs w:val="30"/>
        </w:rPr>
        <w:t>.</w:t>
      </w:r>
      <w:r w:rsidRPr="001A15C7">
        <w:rPr>
          <w:rFonts w:ascii="Angsana New" w:hAnsi="Angsana New"/>
          <w:b/>
          <w:bCs/>
          <w:sz w:val="30"/>
          <w:szCs w:val="30"/>
        </w:rPr>
        <w:tab/>
      </w:r>
      <w:r w:rsidRPr="001A15C7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83273" w:rsidRPr="001A15C7" w:rsidRDefault="00D83273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651463" w:rsidRPr="001A15C7" w:rsidRDefault="00651463" w:rsidP="006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A15C7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1A15C7">
        <w:rPr>
          <w:rFonts w:ascii="Angsana New" w:hAnsi="Angsana New"/>
          <w:sz w:val="30"/>
          <w:szCs w:val="30"/>
        </w:rPr>
        <w:t>27</w:t>
      </w:r>
      <w:r w:rsidRPr="001A15C7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6B0C6C" w:rsidRPr="001A15C7">
        <w:rPr>
          <w:rFonts w:ascii="Angsana New" w:hAnsi="Angsana New"/>
          <w:sz w:val="30"/>
          <w:szCs w:val="30"/>
        </w:rPr>
        <w:t>2568</w:t>
      </w:r>
      <w:r w:rsidRPr="001A15C7">
        <w:rPr>
          <w:rFonts w:ascii="Angsana New" w:hAnsi="Angsana New" w:hint="cs"/>
          <w:sz w:val="30"/>
          <w:szCs w:val="30"/>
          <w:cs/>
        </w:rPr>
        <w:t xml:space="preserve"> </w:t>
      </w:r>
      <w:r w:rsidRPr="001A15C7">
        <w:rPr>
          <w:rFonts w:ascii="Angsana New" w:hAnsi="Angsana New"/>
          <w:sz w:val="30"/>
          <w:szCs w:val="30"/>
          <w:cs/>
        </w:rPr>
        <w:t xml:space="preserve">คณะกรรมการบริษัทได้มีมติให้เสนอที่ประชุมสามัญผู้ถือหุ้นประจำปี </w:t>
      </w:r>
      <w:r w:rsidRPr="001A15C7">
        <w:rPr>
          <w:rFonts w:ascii="Angsana New" w:hAnsi="Angsana New"/>
          <w:sz w:val="30"/>
          <w:szCs w:val="30"/>
        </w:rPr>
        <w:t>2568</w:t>
      </w:r>
      <w:r w:rsidRPr="001A15C7">
        <w:rPr>
          <w:rFonts w:ascii="Angsana New" w:hAnsi="Angsana New"/>
          <w:sz w:val="30"/>
          <w:szCs w:val="30"/>
          <w:cs/>
        </w:rPr>
        <w:t xml:space="preserve"> เพื่ออนุมัติเรื่องดังต่อไปนี้</w:t>
      </w:r>
    </w:p>
    <w:p w:rsidR="00651463" w:rsidRPr="004B54CC" w:rsidRDefault="00651463" w:rsidP="006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51463" w:rsidRDefault="00651463" w:rsidP="004E108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4" w:hanging="560"/>
        <w:jc w:val="both"/>
        <w:rPr>
          <w:rFonts w:ascii="Angsana New" w:hAnsi="Angsana New"/>
          <w:sz w:val="30"/>
          <w:szCs w:val="30"/>
        </w:rPr>
      </w:pPr>
      <w:r w:rsidRPr="004B54CC">
        <w:rPr>
          <w:rFonts w:ascii="Angsana New" w:hAnsi="Angsana New"/>
          <w:sz w:val="30"/>
          <w:szCs w:val="30"/>
          <w:cs/>
        </w:rPr>
        <w:t xml:space="preserve">การจ่ายเงินปันผลประจำปี </w:t>
      </w:r>
      <w:r w:rsidRPr="004B54CC">
        <w:rPr>
          <w:rFonts w:ascii="Angsana New" w:hAnsi="Angsana New"/>
          <w:sz w:val="30"/>
          <w:szCs w:val="30"/>
        </w:rPr>
        <w:t>2567</w:t>
      </w:r>
      <w:r w:rsidRPr="004B54CC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4B54CC" w:rsidRPr="004B54CC">
        <w:rPr>
          <w:rFonts w:ascii="Angsana New" w:hAnsi="Angsana New" w:hint="cs"/>
          <w:sz w:val="30"/>
          <w:szCs w:val="30"/>
          <w:cs/>
        </w:rPr>
        <w:t>0.</w:t>
      </w:r>
      <w:r w:rsidR="004E1080">
        <w:rPr>
          <w:rFonts w:ascii="Angsana New" w:hAnsi="Angsana New" w:hint="cs"/>
          <w:sz w:val="30"/>
          <w:szCs w:val="30"/>
          <w:cs/>
        </w:rPr>
        <w:t>0</w:t>
      </w:r>
      <w:r w:rsidR="004B54CC" w:rsidRPr="004B54CC">
        <w:rPr>
          <w:rFonts w:ascii="Angsana New" w:hAnsi="Angsana New" w:hint="cs"/>
          <w:sz w:val="30"/>
          <w:szCs w:val="30"/>
          <w:cs/>
        </w:rPr>
        <w:t>1</w:t>
      </w:r>
      <w:r w:rsidR="004E1080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4B54CC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4B54CC" w:rsidRPr="004B54CC">
        <w:rPr>
          <w:rFonts w:ascii="Angsana New" w:hAnsi="Angsana New" w:hint="cs"/>
          <w:sz w:val="30"/>
          <w:szCs w:val="30"/>
          <w:cs/>
        </w:rPr>
        <w:t>27,680,302</w:t>
      </w:r>
      <w:r w:rsidRPr="004B54CC">
        <w:rPr>
          <w:rFonts w:ascii="Angsana New" w:hAnsi="Angsana New"/>
          <w:sz w:val="30"/>
          <w:szCs w:val="30"/>
        </w:rPr>
        <w:t xml:space="preserve"> </w:t>
      </w:r>
      <w:r w:rsidRPr="004B54CC">
        <w:rPr>
          <w:rFonts w:ascii="Angsana New" w:hAnsi="Angsana New" w:hint="cs"/>
          <w:sz w:val="30"/>
          <w:szCs w:val="30"/>
          <w:cs/>
        </w:rPr>
        <w:t xml:space="preserve">บาทและจะจ่ายให้แก่ผู้ถือหุ้นในวันที่ </w:t>
      </w:r>
      <w:r w:rsidR="004E1080">
        <w:rPr>
          <w:rFonts w:ascii="Angsana New" w:hAnsi="Angsana New" w:hint="cs"/>
          <w:sz w:val="30"/>
          <w:szCs w:val="30"/>
          <w:cs/>
        </w:rPr>
        <w:t>28</w:t>
      </w:r>
      <w:r w:rsidR="004B54CC" w:rsidRPr="004B54CC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4B54CC">
        <w:rPr>
          <w:rFonts w:ascii="Angsana New" w:hAnsi="Angsana New" w:hint="cs"/>
          <w:sz w:val="30"/>
          <w:szCs w:val="30"/>
          <w:cs/>
        </w:rPr>
        <w:t xml:space="preserve"> </w:t>
      </w:r>
      <w:r w:rsidR="006B0C6C" w:rsidRPr="004B54CC">
        <w:rPr>
          <w:rFonts w:ascii="Angsana New" w:hAnsi="Angsana New"/>
          <w:sz w:val="30"/>
          <w:szCs w:val="30"/>
        </w:rPr>
        <w:t>2568</w:t>
      </w:r>
      <w:r w:rsidRPr="004B54CC">
        <w:rPr>
          <w:rFonts w:ascii="Angsana New" w:hAnsi="Angsana New"/>
          <w:sz w:val="30"/>
          <w:szCs w:val="30"/>
        </w:rPr>
        <w:t xml:space="preserve"> </w:t>
      </w:r>
      <w:r w:rsidRPr="004B54CC">
        <w:rPr>
          <w:rFonts w:ascii="Angsana New" w:hAnsi="Angsana New" w:hint="cs"/>
          <w:sz w:val="30"/>
          <w:szCs w:val="30"/>
          <w:cs/>
        </w:rPr>
        <w:t>และ</w:t>
      </w:r>
    </w:p>
    <w:p w:rsidR="004B54CC" w:rsidRPr="004E1080" w:rsidRDefault="004B54CC" w:rsidP="004B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="Angsana New" w:hAnsi="Angsana New"/>
          <w:sz w:val="24"/>
          <w:szCs w:val="24"/>
        </w:rPr>
      </w:pPr>
    </w:p>
    <w:p w:rsidR="004B54CC" w:rsidRDefault="004B54CC" w:rsidP="004E108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4" w:hanging="5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4B54CC">
        <w:rPr>
          <w:rFonts w:ascii="Angsana New" w:hAnsi="Angsana New" w:hint="cs"/>
          <w:sz w:val="30"/>
          <w:szCs w:val="30"/>
          <w:cs/>
        </w:rPr>
        <w:t>รับ</w:t>
      </w:r>
      <w:r w:rsidRPr="004B54CC">
        <w:rPr>
          <w:rFonts w:ascii="Angsana New" w:hAnsi="Angsana New"/>
          <w:sz w:val="30"/>
          <w:szCs w:val="30"/>
          <w:cs/>
        </w:rPr>
        <w:t>ความช่วยเหลือทางการเงิน</w:t>
      </w:r>
      <w:r w:rsidRPr="004B54CC">
        <w:rPr>
          <w:rFonts w:ascii="Angsana New" w:hAnsi="Angsana New" w:hint="cs"/>
          <w:sz w:val="30"/>
          <w:szCs w:val="30"/>
          <w:cs/>
        </w:rPr>
        <w:t xml:space="preserve">จากบริษัทย่อย </w:t>
      </w:r>
      <w:r w:rsidRPr="004B54CC">
        <w:rPr>
          <w:rFonts w:ascii="Angsana New" w:hAnsi="Angsana New"/>
          <w:sz w:val="30"/>
          <w:szCs w:val="30"/>
        </w:rPr>
        <w:t xml:space="preserve">(SMART) </w:t>
      </w:r>
      <w:r w:rsidRPr="004B54CC">
        <w:rPr>
          <w:rFonts w:ascii="Angsana New" w:hAnsi="Angsana New"/>
          <w:sz w:val="30"/>
          <w:szCs w:val="30"/>
          <w:cs/>
        </w:rPr>
        <w:t xml:space="preserve">ในวงเงิน </w:t>
      </w:r>
      <w:r w:rsidRPr="004B54CC">
        <w:rPr>
          <w:rFonts w:ascii="Angsana New" w:hAnsi="Angsana New"/>
          <w:sz w:val="30"/>
          <w:szCs w:val="30"/>
        </w:rPr>
        <w:t xml:space="preserve">150,000,000 </w:t>
      </w:r>
      <w:r w:rsidRPr="004B54CC">
        <w:rPr>
          <w:rFonts w:ascii="Angsana New" w:hAnsi="Angsana New" w:hint="cs"/>
          <w:sz w:val="30"/>
          <w:szCs w:val="30"/>
          <w:cs/>
        </w:rPr>
        <w:t>บาท</w:t>
      </w:r>
      <w:r w:rsidRPr="004B54CC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4B54CC">
        <w:rPr>
          <w:rFonts w:ascii="Angsana New" w:hAnsi="Angsana New"/>
          <w:sz w:val="30"/>
          <w:szCs w:val="30"/>
        </w:rPr>
        <w:t>1</w:t>
      </w:r>
      <w:r w:rsidRPr="004B54CC">
        <w:rPr>
          <w:rFonts w:ascii="Angsana New" w:hAnsi="Angsana New" w:hint="cs"/>
          <w:sz w:val="30"/>
          <w:szCs w:val="30"/>
          <w:cs/>
        </w:rPr>
        <w:t xml:space="preserve"> </w:t>
      </w:r>
      <w:r w:rsidRPr="004B54CC">
        <w:rPr>
          <w:rFonts w:ascii="Angsana New" w:hAnsi="Angsana New"/>
          <w:sz w:val="30"/>
          <w:szCs w:val="30"/>
          <w:cs/>
        </w:rPr>
        <w:t>ปี</w:t>
      </w:r>
      <w:r w:rsidRPr="004B54CC">
        <w:rPr>
          <w:rFonts w:ascii="Angsana New" w:hAnsi="Angsana New" w:hint="cs"/>
          <w:szCs w:val="30"/>
          <w:cs/>
        </w:rPr>
        <w:t xml:space="preserve">โดยสามารถต่ออายุได้ </w:t>
      </w:r>
      <w:r w:rsidRPr="004B54CC">
        <w:rPr>
          <w:rFonts w:ascii="Angsana New" w:hAnsi="Angsana New"/>
          <w:sz w:val="30"/>
          <w:szCs w:val="30"/>
        </w:rPr>
        <w:t>4</w:t>
      </w:r>
      <w:r w:rsidRPr="004B54CC">
        <w:rPr>
          <w:rFonts w:ascii="Angsana New" w:hAnsi="Angsana New" w:hint="cs"/>
          <w:szCs w:val="30"/>
          <w:cs/>
        </w:rPr>
        <w:t xml:space="preserve"> ครั้ง ๆ </w:t>
      </w:r>
      <w:r w:rsidRPr="004B54CC">
        <w:rPr>
          <w:rFonts w:ascii="Angsana New" w:hAnsi="Angsana New"/>
          <w:szCs w:val="30"/>
          <w:cs/>
        </w:rPr>
        <w:t xml:space="preserve">ละ </w:t>
      </w:r>
      <w:r w:rsidRPr="004B54CC">
        <w:rPr>
          <w:rFonts w:ascii="Angsana New" w:hAnsi="Angsana New"/>
          <w:sz w:val="30"/>
          <w:szCs w:val="30"/>
        </w:rPr>
        <w:t>1</w:t>
      </w:r>
      <w:r w:rsidRPr="004B54CC">
        <w:rPr>
          <w:rFonts w:ascii="Angsana New" w:hAnsi="Angsana New"/>
          <w:szCs w:val="30"/>
          <w:cs/>
        </w:rPr>
        <w:t xml:space="preserve"> ปี</w:t>
      </w:r>
      <w:r w:rsidRPr="004B54CC">
        <w:rPr>
          <w:rFonts w:ascii="Angsana New" w:hAnsi="Angsana New" w:hint="cs"/>
          <w:szCs w:val="30"/>
          <w:cs/>
        </w:rPr>
        <w:t>และมีอัตราด</w:t>
      </w:r>
      <w:r w:rsidRPr="00637864">
        <w:rPr>
          <w:rFonts w:ascii="Angsana New" w:hAnsi="Angsana New" w:hint="cs"/>
          <w:szCs w:val="30"/>
          <w:cs/>
        </w:rPr>
        <w:t>อกเบี้ยอ้างอิงอัตราดอกเบี้ยเงินฝากธนาคารพาณิชย์</w:t>
      </w:r>
    </w:p>
    <w:p w:rsidR="001A15C7" w:rsidRPr="004B54CC" w:rsidRDefault="001A15C7" w:rsidP="001A1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="Angsana New" w:hAnsi="Angsana New" w:hint="cs"/>
          <w:sz w:val="24"/>
          <w:szCs w:val="24"/>
        </w:rPr>
      </w:pPr>
    </w:p>
    <w:p w:rsidR="00651463" w:rsidRPr="004B54CC" w:rsidRDefault="00651463" w:rsidP="006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B54CC">
        <w:rPr>
          <w:rFonts w:ascii="Angsana New" w:hAnsi="Angsana New"/>
          <w:sz w:val="30"/>
          <w:szCs w:val="30"/>
          <w:cs/>
        </w:rPr>
        <w:t xml:space="preserve">ทั้งนี้ เรื่องดังกล่าวข้างต้นขึ้นอยู่กับมติที่ประชุมสามัญผู้ถือหุ้นประจำปี </w:t>
      </w:r>
      <w:r w:rsidRPr="004B54CC">
        <w:rPr>
          <w:rFonts w:ascii="Angsana New" w:hAnsi="Angsana New"/>
          <w:sz w:val="30"/>
          <w:szCs w:val="30"/>
        </w:rPr>
        <w:t>2568</w:t>
      </w:r>
      <w:r w:rsidRPr="004B54CC">
        <w:rPr>
          <w:rFonts w:ascii="Angsana New" w:hAnsi="Angsana New" w:hint="cs"/>
          <w:sz w:val="30"/>
          <w:szCs w:val="30"/>
          <w:cs/>
        </w:rPr>
        <w:t xml:space="preserve"> ที่จะมีขึ้นในวันที่ </w:t>
      </w:r>
      <w:r w:rsidRPr="004B54CC">
        <w:rPr>
          <w:rFonts w:ascii="Angsana New" w:hAnsi="Angsana New"/>
          <w:sz w:val="30"/>
          <w:szCs w:val="30"/>
        </w:rPr>
        <w:t>2</w:t>
      </w:r>
      <w:r w:rsidR="006B0C6C" w:rsidRPr="004B54CC">
        <w:rPr>
          <w:rFonts w:ascii="Angsana New" w:hAnsi="Angsana New"/>
          <w:sz w:val="30"/>
          <w:szCs w:val="30"/>
        </w:rPr>
        <w:t>8</w:t>
      </w:r>
      <w:r w:rsidRPr="004B54CC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B54CC">
        <w:rPr>
          <w:rFonts w:ascii="Angsana New" w:hAnsi="Angsana New"/>
          <w:sz w:val="30"/>
          <w:szCs w:val="30"/>
        </w:rPr>
        <w:t>2568</w:t>
      </w:r>
    </w:p>
    <w:p w:rsidR="00D83273" w:rsidRPr="00651463" w:rsidRDefault="00D83273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240E4F" w:rsidRPr="00EA1C08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3</w:t>
      </w:r>
      <w:r w:rsidR="00162943">
        <w:rPr>
          <w:rFonts w:ascii="Angsana New" w:hAnsi="Angsana New"/>
          <w:b/>
          <w:bCs/>
          <w:sz w:val="30"/>
          <w:szCs w:val="30"/>
        </w:rPr>
        <w:t>5</w:t>
      </w:r>
      <w:r w:rsidR="00843905" w:rsidRPr="00EA1C08">
        <w:rPr>
          <w:rFonts w:ascii="Angsana New" w:hAnsi="Angsana New"/>
          <w:b/>
          <w:bCs/>
          <w:sz w:val="30"/>
          <w:szCs w:val="30"/>
        </w:rPr>
        <w:t>.</w:t>
      </w:r>
      <w:r w:rsidR="00843905"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240E4F" w:rsidRPr="004E1080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09051F" w:rsidRPr="00EA1C08" w:rsidRDefault="0009051F" w:rsidP="003A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งบการเงินนี้ได้รับการอนุมัติให้ออกโดยที่ประชุมคณะกรรมการบริษัทเมื่อวันที่ </w:t>
      </w:r>
      <w:r w:rsidR="00B42248" w:rsidRPr="00EA1C08">
        <w:rPr>
          <w:rFonts w:ascii="Angsana New" w:hAnsi="Angsana New"/>
          <w:sz w:val="30"/>
          <w:szCs w:val="30"/>
        </w:rPr>
        <w:t>2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 w:hint="cs"/>
          <w:sz w:val="30"/>
          <w:szCs w:val="30"/>
          <w:cs/>
        </w:rPr>
        <w:t>กุมภาพันธ์</w:t>
      </w:r>
      <w:r w:rsidR="00AC4788" w:rsidRPr="00EA1C08">
        <w:rPr>
          <w:rFonts w:ascii="Angsana New" w:hAnsi="Angsana New"/>
          <w:sz w:val="30"/>
          <w:szCs w:val="30"/>
        </w:rPr>
        <w:t xml:space="preserve"> </w:t>
      </w:r>
      <w:r w:rsidR="006B0C6C">
        <w:rPr>
          <w:rFonts w:ascii="Angsana New" w:hAnsi="Angsana New"/>
          <w:sz w:val="30"/>
          <w:szCs w:val="30"/>
        </w:rPr>
        <w:t>2568</w:t>
      </w:r>
      <w:r w:rsidR="00392A2E" w:rsidRPr="00EA1C08">
        <w:rPr>
          <w:rFonts w:ascii="Angsana New" w:hAnsi="Angsana New"/>
          <w:sz w:val="30"/>
          <w:szCs w:val="30"/>
          <w:cs/>
        </w:rPr>
        <w:tab/>
      </w:r>
      <w:r w:rsidR="00392A2E" w:rsidRPr="00EA1C08">
        <w:rPr>
          <w:rFonts w:ascii="Angsana New" w:hAnsi="Angsana New"/>
          <w:sz w:val="30"/>
          <w:szCs w:val="30"/>
        </w:rPr>
        <w:tab/>
      </w:r>
    </w:p>
    <w:sectPr w:rsidR="0009051F" w:rsidRPr="00EA1C08" w:rsidSect="00B05AE5">
      <w:footerReference w:type="default" r:id="rId16"/>
      <w:footerReference w:type="first" r:id="rId17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770" w:rsidRDefault="00D12770">
      <w:r>
        <w:separator/>
      </w:r>
    </w:p>
  </w:endnote>
  <w:endnote w:type="continuationSeparator" w:id="0">
    <w:p w:rsidR="00D12770" w:rsidRDefault="00D1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54CC" w:rsidRDefault="004B54CC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A8083E">
    <w:pPr>
      <w:pStyle w:val="Footer"/>
      <w:tabs>
        <w:tab w:val="clear" w:pos="9072"/>
      </w:tabs>
      <w:ind w:right="283"/>
      <w:jc w:val="right"/>
      <w:rPr>
        <w:rFonts w:ascii="Angsana New" w:hAnsi="Angsana New"/>
        <w:noProof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37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:rsidR="004B54CC" w:rsidRPr="00A8083E" w:rsidRDefault="004B54CC" w:rsidP="00A8083E">
    <w:pPr>
      <w:pStyle w:val="Footer"/>
      <w:tabs>
        <w:tab w:val="clear" w:pos="9072"/>
      </w:tabs>
      <w:ind w:right="-21"/>
      <w:jc w:val="right"/>
      <w:rPr>
        <w:rFonts w:ascii="Angsana New" w:hAnsi="Angsana New"/>
        <w:noProof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A8083E">
    <w:pPr>
      <w:pStyle w:val="Footer"/>
      <w:tabs>
        <w:tab w:val="clear" w:pos="9072"/>
      </w:tabs>
      <w:ind w:right="246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t>17</w:t>
    </w:r>
  </w:p>
  <w:p w:rsidR="004B54CC" w:rsidRPr="00A8083E" w:rsidRDefault="004B54CC" w:rsidP="00A8083E">
    <w:pPr>
      <w:pStyle w:val="Footer"/>
      <w:tabs>
        <w:tab w:val="clear" w:pos="9072"/>
      </w:tabs>
      <w:ind w:right="104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CF2F39">
    <w:pPr>
      <w:pStyle w:val="Footer"/>
      <w:ind w:right="391"/>
      <w:jc w:val="right"/>
    </w:pPr>
    <w:fldSimple w:instr=" PAGE   \* MERGEFORMAT ">
      <w:r>
        <w:rPr>
          <w:noProof/>
        </w:rPr>
        <w:t>43</w:t>
      </w:r>
    </w:fldSimple>
  </w:p>
  <w:p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Pr="00A8083E" w:rsidRDefault="004B54CC" w:rsidP="00031ADF">
    <w:pPr>
      <w:pStyle w:val="Footer"/>
      <w:ind w:right="674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53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:rsidR="004B54CC" w:rsidRDefault="004B54CC" w:rsidP="00A8083E">
    <w:pPr>
      <w:pStyle w:val="Footer"/>
      <w:ind w:right="373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031ADF">
    <w:pPr>
      <w:pStyle w:val="Footer"/>
      <w:tabs>
        <w:tab w:val="clear" w:pos="9072"/>
        <w:tab w:val="right" w:pos="9214"/>
      </w:tabs>
      <w:ind w:right="674"/>
      <w:jc w:val="right"/>
    </w:pPr>
    <w:fldSimple w:instr=" PAGE   \* MERGEFORMAT ">
      <w:r>
        <w:rPr>
          <w:noProof/>
        </w:rPr>
        <w:t>52</w:t>
      </w:r>
    </w:fldSimple>
  </w:p>
  <w:p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Pr="00A8083E" w:rsidRDefault="004B54CC" w:rsidP="00A8083E">
    <w:pPr>
      <w:pStyle w:val="Footer"/>
      <w:tabs>
        <w:tab w:val="clear" w:pos="9072"/>
      </w:tabs>
      <w:ind w:right="342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 w:rsidR="004E1080">
      <w:rPr>
        <w:rFonts w:ascii="Angsana New" w:hAnsi="Angsana New"/>
        <w:noProof/>
        <w:sz w:val="30"/>
        <w:szCs w:val="30"/>
      </w:rPr>
      <w:t>75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:rsidR="004B54CC" w:rsidRPr="00A8083E" w:rsidRDefault="004B54CC" w:rsidP="00A8083E">
    <w:pPr>
      <w:pStyle w:val="Footer"/>
      <w:ind w:right="373"/>
      <w:jc w:val="right"/>
      <w:rPr>
        <w:rFonts w:ascii="Angsana New" w:hAnsi="Angsana New"/>
        <w:sz w:val="16"/>
        <w:szCs w:val="16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031ADF">
    <w:pPr>
      <w:pStyle w:val="Footer"/>
      <w:tabs>
        <w:tab w:val="clear" w:pos="9072"/>
        <w:tab w:val="right" w:pos="9214"/>
      </w:tabs>
      <w:ind w:right="-84"/>
      <w:jc w:val="right"/>
    </w:pPr>
    <w:fldSimple w:instr=" PAGE   \* MERGEFORMAT ">
      <w:r>
        <w:rPr>
          <w:noProof/>
        </w:rPr>
        <w:t>51</w:t>
      </w:r>
    </w:fldSimple>
  </w:p>
  <w:p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770" w:rsidRDefault="00D12770">
      <w:r>
        <w:separator/>
      </w:r>
    </w:p>
  </w:footnote>
  <w:footnote w:type="continuationSeparator" w:id="0">
    <w:p w:rsidR="00D12770" w:rsidRDefault="00D12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:rsidR="004B54CC" w:rsidRDefault="004B54CC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B54CC" w:rsidRPr="00D27ADF" w:rsidRDefault="004B54CC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4B54CC" w:rsidRDefault="004B54CC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B12A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2A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4B54CC" w:rsidRDefault="004B54C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4B54CC" w:rsidRPr="008F2B0D" w:rsidRDefault="004B54C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CC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4B54CC" w:rsidRPr="005F70D0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B54CC" w:rsidRPr="00D27ADF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4B54CC" w:rsidRPr="00D27ADF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B12A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2A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4B54CC" w:rsidRDefault="004B54CC">
    <w:pPr>
      <w:pStyle w:val="Header"/>
      <w:rPr>
        <w:sz w:val="30"/>
        <w:szCs w:val="30"/>
      </w:rPr>
    </w:pPr>
  </w:p>
  <w:p w:rsidR="004B54CC" w:rsidRPr="008F2B0D" w:rsidRDefault="004B54CC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DC19B5"/>
    <w:multiLevelType w:val="hybridMultilevel"/>
    <w:tmpl w:val="B15A5464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12908"/>
    <w:multiLevelType w:val="hybridMultilevel"/>
    <w:tmpl w:val="87DCA91A"/>
    <w:lvl w:ilvl="0" w:tplc="878C87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D185BE8"/>
    <w:multiLevelType w:val="hybridMultilevel"/>
    <w:tmpl w:val="8B027244"/>
    <w:lvl w:ilvl="0" w:tplc="CD70FDCE">
      <w:start w:val="1"/>
      <w:numFmt w:val="thaiLetters"/>
      <w:lvlText w:val="%1)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5">
    <w:nsid w:val="1EE4503E"/>
    <w:multiLevelType w:val="hybridMultilevel"/>
    <w:tmpl w:val="4E18667C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110DC9"/>
    <w:multiLevelType w:val="hybridMultilevel"/>
    <w:tmpl w:val="138AED22"/>
    <w:lvl w:ilvl="0" w:tplc="EBA26578">
      <w:start w:val="1"/>
      <w:numFmt w:val="thaiLetters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5"/>
  </w:num>
  <w:num w:numId="14">
    <w:abstractNumId w:val="19"/>
  </w:num>
  <w:num w:numId="15">
    <w:abstractNumId w:val="21"/>
  </w:num>
  <w:num w:numId="16">
    <w:abstractNumId w:val="18"/>
  </w:num>
  <w:num w:numId="17">
    <w:abstractNumId w:val="17"/>
  </w:num>
  <w:num w:numId="18">
    <w:abstractNumId w:val="26"/>
  </w:num>
  <w:num w:numId="19">
    <w:abstractNumId w:val="10"/>
  </w:num>
  <w:num w:numId="20">
    <w:abstractNumId w:val="22"/>
  </w:num>
  <w:num w:numId="21">
    <w:abstractNumId w:val="14"/>
  </w:num>
  <w:num w:numId="22">
    <w:abstractNumId w:val="13"/>
  </w:num>
  <w:num w:numId="23">
    <w:abstractNumId w:val="24"/>
  </w:num>
  <w:num w:numId="24">
    <w:abstractNumId w:val="12"/>
  </w:num>
  <w:num w:numId="25">
    <w:abstractNumId w:val="15"/>
  </w:num>
  <w:num w:numId="26">
    <w:abstractNumId w:val="27"/>
  </w:num>
  <w:num w:numId="27">
    <w:abstractNumId w:val="11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655"/>
    <w:rsid w:val="00002A6E"/>
    <w:rsid w:val="00003227"/>
    <w:rsid w:val="000032E3"/>
    <w:rsid w:val="000033EE"/>
    <w:rsid w:val="00003B58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829"/>
    <w:rsid w:val="00010C3B"/>
    <w:rsid w:val="00010E0E"/>
    <w:rsid w:val="000112DA"/>
    <w:rsid w:val="0001131E"/>
    <w:rsid w:val="000117B0"/>
    <w:rsid w:val="00011B30"/>
    <w:rsid w:val="00011C5A"/>
    <w:rsid w:val="00011D0A"/>
    <w:rsid w:val="00011F82"/>
    <w:rsid w:val="0001217E"/>
    <w:rsid w:val="0001223B"/>
    <w:rsid w:val="000125C1"/>
    <w:rsid w:val="000126AC"/>
    <w:rsid w:val="00012B39"/>
    <w:rsid w:val="00012D76"/>
    <w:rsid w:val="00012FA7"/>
    <w:rsid w:val="00013069"/>
    <w:rsid w:val="00013349"/>
    <w:rsid w:val="00013416"/>
    <w:rsid w:val="00013545"/>
    <w:rsid w:val="000140B9"/>
    <w:rsid w:val="00014CAB"/>
    <w:rsid w:val="00015154"/>
    <w:rsid w:val="000153F4"/>
    <w:rsid w:val="00015725"/>
    <w:rsid w:val="000157A8"/>
    <w:rsid w:val="00016282"/>
    <w:rsid w:val="00017389"/>
    <w:rsid w:val="000173A1"/>
    <w:rsid w:val="0001744B"/>
    <w:rsid w:val="0001748B"/>
    <w:rsid w:val="000174EC"/>
    <w:rsid w:val="0001783A"/>
    <w:rsid w:val="00017841"/>
    <w:rsid w:val="000178F8"/>
    <w:rsid w:val="00017A88"/>
    <w:rsid w:val="00017AA4"/>
    <w:rsid w:val="00017DB7"/>
    <w:rsid w:val="00017F8E"/>
    <w:rsid w:val="0002004E"/>
    <w:rsid w:val="00020429"/>
    <w:rsid w:val="00020824"/>
    <w:rsid w:val="00020964"/>
    <w:rsid w:val="00020979"/>
    <w:rsid w:val="0002099D"/>
    <w:rsid w:val="00020C34"/>
    <w:rsid w:val="00020E42"/>
    <w:rsid w:val="00021261"/>
    <w:rsid w:val="000214DF"/>
    <w:rsid w:val="00021AFF"/>
    <w:rsid w:val="00021F0D"/>
    <w:rsid w:val="000222CA"/>
    <w:rsid w:val="00022604"/>
    <w:rsid w:val="000229A9"/>
    <w:rsid w:val="000231B7"/>
    <w:rsid w:val="0002330A"/>
    <w:rsid w:val="00023D45"/>
    <w:rsid w:val="00023DDB"/>
    <w:rsid w:val="00023EB1"/>
    <w:rsid w:val="00023F08"/>
    <w:rsid w:val="000245F4"/>
    <w:rsid w:val="00024842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479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1EEF"/>
    <w:rsid w:val="000320D8"/>
    <w:rsid w:val="0003210E"/>
    <w:rsid w:val="000321EB"/>
    <w:rsid w:val="00032781"/>
    <w:rsid w:val="000327B7"/>
    <w:rsid w:val="00032995"/>
    <w:rsid w:val="00032C37"/>
    <w:rsid w:val="00032C38"/>
    <w:rsid w:val="00032E12"/>
    <w:rsid w:val="00033182"/>
    <w:rsid w:val="00033570"/>
    <w:rsid w:val="00033798"/>
    <w:rsid w:val="00033820"/>
    <w:rsid w:val="00033C13"/>
    <w:rsid w:val="00034035"/>
    <w:rsid w:val="0003484F"/>
    <w:rsid w:val="000348CE"/>
    <w:rsid w:val="000351B2"/>
    <w:rsid w:val="0003550D"/>
    <w:rsid w:val="0003556D"/>
    <w:rsid w:val="00035755"/>
    <w:rsid w:val="000358F0"/>
    <w:rsid w:val="00035B90"/>
    <w:rsid w:val="00036EE0"/>
    <w:rsid w:val="000372A9"/>
    <w:rsid w:val="000375E1"/>
    <w:rsid w:val="00037754"/>
    <w:rsid w:val="00037831"/>
    <w:rsid w:val="00040018"/>
    <w:rsid w:val="0004006D"/>
    <w:rsid w:val="000400F6"/>
    <w:rsid w:val="00040654"/>
    <w:rsid w:val="000408BD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0AA"/>
    <w:rsid w:val="000433A8"/>
    <w:rsid w:val="000434F8"/>
    <w:rsid w:val="00043761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569"/>
    <w:rsid w:val="0004661A"/>
    <w:rsid w:val="00046644"/>
    <w:rsid w:val="00046BB7"/>
    <w:rsid w:val="00046FBF"/>
    <w:rsid w:val="00047467"/>
    <w:rsid w:val="000477E4"/>
    <w:rsid w:val="0004786F"/>
    <w:rsid w:val="00047EC7"/>
    <w:rsid w:val="00047F5F"/>
    <w:rsid w:val="00050817"/>
    <w:rsid w:val="00050905"/>
    <w:rsid w:val="00050929"/>
    <w:rsid w:val="00050B09"/>
    <w:rsid w:val="00050F38"/>
    <w:rsid w:val="000510D2"/>
    <w:rsid w:val="000518B0"/>
    <w:rsid w:val="00051BFB"/>
    <w:rsid w:val="00051D04"/>
    <w:rsid w:val="00051E0E"/>
    <w:rsid w:val="000521AC"/>
    <w:rsid w:val="00052224"/>
    <w:rsid w:val="0005273D"/>
    <w:rsid w:val="00052B4C"/>
    <w:rsid w:val="00052D77"/>
    <w:rsid w:val="00053684"/>
    <w:rsid w:val="0005379C"/>
    <w:rsid w:val="00053B09"/>
    <w:rsid w:val="00053DA7"/>
    <w:rsid w:val="00053ED2"/>
    <w:rsid w:val="00053FDD"/>
    <w:rsid w:val="00054342"/>
    <w:rsid w:val="000546FA"/>
    <w:rsid w:val="00054A49"/>
    <w:rsid w:val="00054F9F"/>
    <w:rsid w:val="00055013"/>
    <w:rsid w:val="000554E3"/>
    <w:rsid w:val="0005552B"/>
    <w:rsid w:val="00055807"/>
    <w:rsid w:val="000558B0"/>
    <w:rsid w:val="00055C11"/>
    <w:rsid w:val="00055C32"/>
    <w:rsid w:val="00055EA0"/>
    <w:rsid w:val="00056022"/>
    <w:rsid w:val="000566F8"/>
    <w:rsid w:val="00056EF7"/>
    <w:rsid w:val="00056F4A"/>
    <w:rsid w:val="00057577"/>
    <w:rsid w:val="000576C3"/>
    <w:rsid w:val="00057813"/>
    <w:rsid w:val="00057A56"/>
    <w:rsid w:val="00057AB9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5917"/>
    <w:rsid w:val="00066359"/>
    <w:rsid w:val="00066A2E"/>
    <w:rsid w:val="00066A44"/>
    <w:rsid w:val="00066D28"/>
    <w:rsid w:val="00067110"/>
    <w:rsid w:val="000671D2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935"/>
    <w:rsid w:val="00073E9C"/>
    <w:rsid w:val="00074061"/>
    <w:rsid w:val="00074082"/>
    <w:rsid w:val="0007409D"/>
    <w:rsid w:val="00074C18"/>
    <w:rsid w:val="00074DA2"/>
    <w:rsid w:val="0007532D"/>
    <w:rsid w:val="00075AC7"/>
    <w:rsid w:val="00075DA8"/>
    <w:rsid w:val="00076170"/>
    <w:rsid w:val="00076190"/>
    <w:rsid w:val="00076240"/>
    <w:rsid w:val="000764B6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63B"/>
    <w:rsid w:val="0008191F"/>
    <w:rsid w:val="000843F3"/>
    <w:rsid w:val="00084564"/>
    <w:rsid w:val="0008474C"/>
    <w:rsid w:val="00084A7A"/>
    <w:rsid w:val="0008504F"/>
    <w:rsid w:val="00085071"/>
    <w:rsid w:val="00085345"/>
    <w:rsid w:val="00085365"/>
    <w:rsid w:val="000854BE"/>
    <w:rsid w:val="00085743"/>
    <w:rsid w:val="00085B4E"/>
    <w:rsid w:val="0008670F"/>
    <w:rsid w:val="00086831"/>
    <w:rsid w:val="00086AF0"/>
    <w:rsid w:val="00086B28"/>
    <w:rsid w:val="00086D61"/>
    <w:rsid w:val="000870BB"/>
    <w:rsid w:val="00090090"/>
    <w:rsid w:val="00090259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250"/>
    <w:rsid w:val="0009262F"/>
    <w:rsid w:val="00092733"/>
    <w:rsid w:val="00092A02"/>
    <w:rsid w:val="00093CF4"/>
    <w:rsid w:val="00094002"/>
    <w:rsid w:val="000940EF"/>
    <w:rsid w:val="00094104"/>
    <w:rsid w:val="00094DD9"/>
    <w:rsid w:val="00094F64"/>
    <w:rsid w:val="0009530D"/>
    <w:rsid w:val="0009545D"/>
    <w:rsid w:val="00095682"/>
    <w:rsid w:val="000957B1"/>
    <w:rsid w:val="00095861"/>
    <w:rsid w:val="00095B0B"/>
    <w:rsid w:val="000962C0"/>
    <w:rsid w:val="000965A1"/>
    <w:rsid w:val="0009730C"/>
    <w:rsid w:val="00097821"/>
    <w:rsid w:val="00097997"/>
    <w:rsid w:val="000A0935"/>
    <w:rsid w:val="000A097A"/>
    <w:rsid w:val="000A0CAA"/>
    <w:rsid w:val="000A14D1"/>
    <w:rsid w:val="000A164C"/>
    <w:rsid w:val="000A1842"/>
    <w:rsid w:val="000A2143"/>
    <w:rsid w:val="000A28EF"/>
    <w:rsid w:val="000A29E1"/>
    <w:rsid w:val="000A2A2F"/>
    <w:rsid w:val="000A2DEE"/>
    <w:rsid w:val="000A3466"/>
    <w:rsid w:val="000A3681"/>
    <w:rsid w:val="000A3B9F"/>
    <w:rsid w:val="000A3C39"/>
    <w:rsid w:val="000A3CC9"/>
    <w:rsid w:val="000A48FE"/>
    <w:rsid w:val="000A4B14"/>
    <w:rsid w:val="000A4D8A"/>
    <w:rsid w:val="000A4DF4"/>
    <w:rsid w:val="000A528D"/>
    <w:rsid w:val="000A52BF"/>
    <w:rsid w:val="000A5858"/>
    <w:rsid w:val="000A5DEC"/>
    <w:rsid w:val="000A5EEE"/>
    <w:rsid w:val="000A60C4"/>
    <w:rsid w:val="000A64EE"/>
    <w:rsid w:val="000A668D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8F4"/>
    <w:rsid w:val="000B0BD2"/>
    <w:rsid w:val="000B0E11"/>
    <w:rsid w:val="000B0F70"/>
    <w:rsid w:val="000B0FD5"/>
    <w:rsid w:val="000B14D0"/>
    <w:rsid w:val="000B1A3B"/>
    <w:rsid w:val="000B1AE6"/>
    <w:rsid w:val="000B22E9"/>
    <w:rsid w:val="000B266D"/>
    <w:rsid w:val="000B284F"/>
    <w:rsid w:val="000B2A2C"/>
    <w:rsid w:val="000B2AAA"/>
    <w:rsid w:val="000B33EF"/>
    <w:rsid w:val="000B3C0F"/>
    <w:rsid w:val="000B3C86"/>
    <w:rsid w:val="000B42FF"/>
    <w:rsid w:val="000B453A"/>
    <w:rsid w:val="000B492A"/>
    <w:rsid w:val="000B4956"/>
    <w:rsid w:val="000B49DE"/>
    <w:rsid w:val="000B4B3D"/>
    <w:rsid w:val="000B4B40"/>
    <w:rsid w:val="000B545F"/>
    <w:rsid w:val="000B6130"/>
    <w:rsid w:val="000B6261"/>
    <w:rsid w:val="000B65BA"/>
    <w:rsid w:val="000B6723"/>
    <w:rsid w:val="000B6C88"/>
    <w:rsid w:val="000B73D9"/>
    <w:rsid w:val="000B7444"/>
    <w:rsid w:val="000B7A9A"/>
    <w:rsid w:val="000B7DA6"/>
    <w:rsid w:val="000C008C"/>
    <w:rsid w:val="000C0123"/>
    <w:rsid w:val="000C07CD"/>
    <w:rsid w:val="000C0914"/>
    <w:rsid w:val="000C0DEA"/>
    <w:rsid w:val="000C12B8"/>
    <w:rsid w:val="000C1595"/>
    <w:rsid w:val="000C1603"/>
    <w:rsid w:val="000C16EB"/>
    <w:rsid w:val="000C1864"/>
    <w:rsid w:val="000C1D73"/>
    <w:rsid w:val="000C1D85"/>
    <w:rsid w:val="000C1F89"/>
    <w:rsid w:val="000C234E"/>
    <w:rsid w:val="000C2594"/>
    <w:rsid w:val="000C275E"/>
    <w:rsid w:val="000C28C0"/>
    <w:rsid w:val="000C2923"/>
    <w:rsid w:val="000C2CA9"/>
    <w:rsid w:val="000C32A7"/>
    <w:rsid w:val="000C32F8"/>
    <w:rsid w:val="000C333B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5E27"/>
    <w:rsid w:val="000C6614"/>
    <w:rsid w:val="000C67A3"/>
    <w:rsid w:val="000C67C1"/>
    <w:rsid w:val="000C68DD"/>
    <w:rsid w:val="000C779E"/>
    <w:rsid w:val="000C7CBD"/>
    <w:rsid w:val="000C7D82"/>
    <w:rsid w:val="000D0427"/>
    <w:rsid w:val="000D05CA"/>
    <w:rsid w:val="000D05DB"/>
    <w:rsid w:val="000D0627"/>
    <w:rsid w:val="000D08C8"/>
    <w:rsid w:val="000D0A4E"/>
    <w:rsid w:val="000D10DD"/>
    <w:rsid w:val="000D120A"/>
    <w:rsid w:val="000D1542"/>
    <w:rsid w:val="000D19FD"/>
    <w:rsid w:val="000D1B9D"/>
    <w:rsid w:val="000D1E20"/>
    <w:rsid w:val="000D269A"/>
    <w:rsid w:val="000D27EB"/>
    <w:rsid w:val="000D28BE"/>
    <w:rsid w:val="000D29EF"/>
    <w:rsid w:val="000D2A3E"/>
    <w:rsid w:val="000D2E18"/>
    <w:rsid w:val="000D2E40"/>
    <w:rsid w:val="000D2F80"/>
    <w:rsid w:val="000D300A"/>
    <w:rsid w:val="000D30E4"/>
    <w:rsid w:val="000D3E3D"/>
    <w:rsid w:val="000D4A48"/>
    <w:rsid w:val="000D524A"/>
    <w:rsid w:val="000D52BF"/>
    <w:rsid w:val="000D53BB"/>
    <w:rsid w:val="000D5956"/>
    <w:rsid w:val="000D6401"/>
    <w:rsid w:val="000D67E2"/>
    <w:rsid w:val="000D6858"/>
    <w:rsid w:val="000D6BAF"/>
    <w:rsid w:val="000D6D84"/>
    <w:rsid w:val="000D6E73"/>
    <w:rsid w:val="000D6FB7"/>
    <w:rsid w:val="000D70BA"/>
    <w:rsid w:val="000D72A3"/>
    <w:rsid w:val="000D7757"/>
    <w:rsid w:val="000D7B32"/>
    <w:rsid w:val="000D7BED"/>
    <w:rsid w:val="000D7C61"/>
    <w:rsid w:val="000D7C64"/>
    <w:rsid w:val="000E110F"/>
    <w:rsid w:val="000E1497"/>
    <w:rsid w:val="000E1804"/>
    <w:rsid w:val="000E1992"/>
    <w:rsid w:val="000E2129"/>
    <w:rsid w:val="000E2565"/>
    <w:rsid w:val="000E28B5"/>
    <w:rsid w:val="000E2A88"/>
    <w:rsid w:val="000E2B8A"/>
    <w:rsid w:val="000E2BFD"/>
    <w:rsid w:val="000E2C24"/>
    <w:rsid w:val="000E2CF8"/>
    <w:rsid w:val="000E3C9F"/>
    <w:rsid w:val="000E3EBB"/>
    <w:rsid w:val="000E457C"/>
    <w:rsid w:val="000E462B"/>
    <w:rsid w:val="000E5047"/>
    <w:rsid w:val="000E5361"/>
    <w:rsid w:val="000E5C59"/>
    <w:rsid w:val="000E658A"/>
    <w:rsid w:val="000E6F90"/>
    <w:rsid w:val="000E7314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5E8"/>
    <w:rsid w:val="000F380F"/>
    <w:rsid w:val="000F38DF"/>
    <w:rsid w:val="000F3D15"/>
    <w:rsid w:val="000F4778"/>
    <w:rsid w:val="000F4A39"/>
    <w:rsid w:val="000F4D91"/>
    <w:rsid w:val="000F4DC4"/>
    <w:rsid w:val="000F4E60"/>
    <w:rsid w:val="000F4F0F"/>
    <w:rsid w:val="000F5000"/>
    <w:rsid w:val="000F5085"/>
    <w:rsid w:val="000F5DC3"/>
    <w:rsid w:val="000F5E50"/>
    <w:rsid w:val="000F60A9"/>
    <w:rsid w:val="000F62C5"/>
    <w:rsid w:val="000F6842"/>
    <w:rsid w:val="000F7053"/>
    <w:rsid w:val="000F7BB6"/>
    <w:rsid w:val="001005EF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532"/>
    <w:rsid w:val="0010294A"/>
    <w:rsid w:val="00102AEE"/>
    <w:rsid w:val="00102B7D"/>
    <w:rsid w:val="0010324E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4DB"/>
    <w:rsid w:val="00105550"/>
    <w:rsid w:val="00105596"/>
    <w:rsid w:val="001056A6"/>
    <w:rsid w:val="00105847"/>
    <w:rsid w:val="0010595F"/>
    <w:rsid w:val="001060C1"/>
    <w:rsid w:val="00107352"/>
    <w:rsid w:val="001074DD"/>
    <w:rsid w:val="00107757"/>
    <w:rsid w:val="00107A0C"/>
    <w:rsid w:val="00107B98"/>
    <w:rsid w:val="00110079"/>
    <w:rsid w:val="00110251"/>
    <w:rsid w:val="0011038C"/>
    <w:rsid w:val="001103DB"/>
    <w:rsid w:val="00110C25"/>
    <w:rsid w:val="0011111D"/>
    <w:rsid w:val="001112F9"/>
    <w:rsid w:val="001114CA"/>
    <w:rsid w:val="0011185C"/>
    <w:rsid w:val="00111AE3"/>
    <w:rsid w:val="00112081"/>
    <w:rsid w:val="0011210F"/>
    <w:rsid w:val="00112551"/>
    <w:rsid w:val="00112D22"/>
    <w:rsid w:val="001130C1"/>
    <w:rsid w:val="001132E7"/>
    <w:rsid w:val="001134CF"/>
    <w:rsid w:val="00113664"/>
    <w:rsid w:val="001136CF"/>
    <w:rsid w:val="00113A10"/>
    <w:rsid w:val="00113C75"/>
    <w:rsid w:val="00113D0C"/>
    <w:rsid w:val="00113E77"/>
    <w:rsid w:val="00113FAE"/>
    <w:rsid w:val="001145FD"/>
    <w:rsid w:val="00114692"/>
    <w:rsid w:val="0011470D"/>
    <w:rsid w:val="001147C9"/>
    <w:rsid w:val="00114B43"/>
    <w:rsid w:val="001151B0"/>
    <w:rsid w:val="00115624"/>
    <w:rsid w:val="00115BF4"/>
    <w:rsid w:val="001164A7"/>
    <w:rsid w:val="001164B4"/>
    <w:rsid w:val="001165BC"/>
    <w:rsid w:val="001166DB"/>
    <w:rsid w:val="00116E07"/>
    <w:rsid w:val="001172BE"/>
    <w:rsid w:val="00117AE8"/>
    <w:rsid w:val="00117C74"/>
    <w:rsid w:val="00117CA0"/>
    <w:rsid w:val="001201A7"/>
    <w:rsid w:val="001208B2"/>
    <w:rsid w:val="0012183F"/>
    <w:rsid w:val="001218FE"/>
    <w:rsid w:val="00121FBD"/>
    <w:rsid w:val="00122009"/>
    <w:rsid w:val="00122220"/>
    <w:rsid w:val="00122268"/>
    <w:rsid w:val="001228AE"/>
    <w:rsid w:val="00123DBD"/>
    <w:rsid w:val="00124782"/>
    <w:rsid w:val="00124939"/>
    <w:rsid w:val="00124AC3"/>
    <w:rsid w:val="00124B8C"/>
    <w:rsid w:val="00124F94"/>
    <w:rsid w:val="00125063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30560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8C9"/>
    <w:rsid w:val="00132963"/>
    <w:rsid w:val="001329CE"/>
    <w:rsid w:val="00132BBB"/>
    <w:rsid w:val="00132D53"/>
    <w:rsid w:val="00132D6C"/>
    <w:rsid w:val="00132D8C"/>
    <w:rsid w:val="00133541"/>
    <w:rsid w:val="001338BA"/>
    <w:rsid w:val="00133F3B"/>
    <w:rsid w:val="001342FE"/>
    <w:rsid w:val="001348E5"/>
    <w:rsid w:val="00134B0D"/>
    <w:rsid w:val="00134DEB"/>
    <w:rsid w:val="00134ED7"/>
    <w:rsid w:val="00135138"/>
    <w:rsid w:val="001354D8"/>
    <w:rsid w:val="00135740"/>
    <w:rsid w:val="001360BB"/>
    <w:rsid w:val="0013692C"/>
    <w:rsid w:val="00136D72"/>
    <w:rsid w:val="00136F9B"/>
    <w:rsid w:val="001370BB"/>
    <w:rsid w:val="00137178"/>
    <w:rsid w:val="00137A4B"/>
    <w:rsid w:val="00137FF3"/>
    <w:rsid w:val="0014010A"/>
    <w:rsid w:val="001401BD"/>
    <w:rsid w:val="001403B1"/>
    <w:rsid w:val="001408AF"/>
    <w:rsid w:val="00140AFD"/>
    <w:rsid w:val="00140B95"/>
    <w:rsid w:val="00140D72"/>
    <w:rsid w:val="0014123F"/>
    <w:rsid w:val="00141CD4"/>
    <w:rsid w:val="00141FE3"/>
    <w:rsid w:val="00142274"/>
    <w:rsid w:val="00142F19"/>
    <w:rsid w:val="00143219"/>
    <w:rsid w:val="0014335B"/>
    <w:rsid w:val="0014342E"/>
    <w:rsid w:val="001439F4"/>
    <w:rsid w:val="00143E0C"/>
    <w:rsid w:val="00144320"/>
    <w:rsid w:val="0014441A"/>
    <w:rsid w:val="00144503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772"/>
    <w:rsid w:val="00147E54"/>
    <w:rsid w:val="00147F37"/>
    <w:rsid w:val="00150027"/>
    <w:rsid w:val="0015003A"/>
    <w:rsid w:val="0015041C"/>
    <w:rsid w:val="00150636"/>
    <w:rsid w:val="001506EA"/>
    <w:rsid w:val="00150EFF"/>
    <w:rsid w:val="00151210"/>
    <w:rsid w:val="001512B1"/>
    <w:rsid w:val="00151C9B"/>
    <w:rsid w:val="0015214B"/>
    <w:rsid w:val="001522A6"/>
    <w:rsid w:val="0015298A"/>
    <w:rsid w:val="00152E8F"/>
    <w:rsid w:val="0015314C"/>
    <w:rsid w:val="001539DD"/>
    <w:rsid w:val="00154262"/>
    <w:rsid w:val="0015428C"/>
    <w:rsid w:val="001544BD"/>
    <w:rsid w:val="001545CA"/>
    <w:rsid w:val="001545EF"/>
    <w:rsid w:val="0015462F"/>
    <w:rsid w:val="00154B83"/>
    <w:rsid w:val="001551A3"/>
    <w:rsid w:val="00155365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97F"/>
    <w:rsid w:val="00160B94"/>
    <w:rsid w:val="00160C77"/>
    <w:rsid w:val="00160E0B"/>
    <w:rsid w:val="00161984"/>
    <w:rsid w:val="00161CA5"/>
    <w:rsid w:val="00162026"/>
    <w:rsid w:val="00162065"/>
    <w:rsid w:val="001621A7"/>
    <w:rsid w:val="00162398"/>
    <w:rsid w:val="0016268A"/>
    <w:rsid w:val="0016278A"/>
    <w:rsid w:val="001627CF"/>
    <w:rsid w:val="00162816"/>
    <w:rsid w:val="00162943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7A3"/>
    <w:rsid w:val="00164933"/>
    <w:rsid w:val="00164B59"/>
    <w:rsid w:val="00164B98"/>
    <w:rsid w:val="00164FC6"/>
    <w:rsid w:val="0016500D"/>
    <w:rsid w:val="00165048"/>
    <w:rsid w:val="0016569B"/>
    <w:rsid w:val="00165FA9"/>
    <w:rsid w:val="00166A78"/>
    <w:rsid w:val="00167537"/>
    <w:rsid w:val="0016771D"/>
    <w:rsid w:val="00167895"/>
    <w:rsid w:val="0017001C"/>
    <w:rsid w:val="001702C4"/>
    <w:rsid w:val="0017036C"/>
    <w:rsid w:val="00170826"/>
    <w:rsid w:val="001709D5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40FD"/>
    <w:rsid w:val="0017414E"/>
    <w:rsid w:val="001746F0"/>
    <w:rsid w:val="001749A8"/>
    <w:rsid w:val="00174B80"/>
    <w:rsid w:val="00175025"/>
    <w:rsid w:val="00175497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EDF"/>
    <w:rsid w:val="00176FEF"/>
    <w:rsid w:val="001778C1"/>
    <w:rsid w:val="00177B46"/>
    <w:rsid w:val="00177C92"/>
    <w:rsid w:val="0018077F"/>
    <w:rsid w:val="001809E1"/>
    <w:rsid w:val="00180A21"/>
    <w:rsid w:val="00180D80"/>
    <w:rsid w:val="0018119F"/>
    <w:rsid w:val="0018141C"/>
    <w:rsid w:val="001817DF"/>
    <w:rsid w:val="00181933"/>
    <w:rsid w:val="00181D6B"/>
    <w:rsid w:val="00181E3E"/>
    <w:rsid w:val="00181E44"/>
    <w:rsid w:val="00182224"/>
    <w:rsid w:val="00182564"/>
    <w:rsid w:val="0018288D"/>
    <w:rsid w:val="00182B43"/>
    <w:rsid w:val="00182F24"/>
    <w:rsid w:val="001834FE"/>
    <w:rsid w:val="00183635"/>
    <w:rsid w:val="0018393B"/>
    <w:rsid w:val="00184693"/>
    <w:rsid w:val="00184EF2"/>
    <w:rsid w:val="001856CC"/>
    <w:rsid w:val="0018590B"/>
    <w:rsid w:val="00185EC9"/>
    <w:rsid w:val="0018603F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A36"/>
    <w:rsid w:val="00191BD2"/>
    <w:rsid w:val="00192526"/>
    <w:rsid w:val="001933D3"/>
    <w:rsid w:val="0019345A"/>
    <w:rsid w:val="0019346C"/>
    <w:rsid w:val="001935EC"/>
    <w:rsid w:val="00193BB6"/>
    <w:rsid w:val="00193D25"/>
    <w:rsid w:val="001940A2"/>
    <w:rsid w:val="00194112"/>
    <w:rsid w:val="0019433B"/>
    <w:rsid w:val="00194664"/>
    <w:rsid w:val="0019486D"/>
    <w:rsid w:val="001948CD"/>
    <w:rsid w:val="0019506A"/>
    <w:rsid w:val="001960FF"/>
    <w:rsid w:val="0019655F"/>
    <w:rsid w:val="0019659D"/>
    <w:rsid w:val="00196F4B"/>
    <w:rsid w:val="001972F3"/>
    <w:rsid w:val="00197804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5C7"/>
    <w:rsid w:val="001A1747"/>
    <w:rsid w:val="001A1960"/>
    <w:rsid w:val="001A1C29"/>
    <w:rsid w:val="001A1C63"/>
    <w:rsid w:val="001A1D84"/>
    <w:rsid w:val="001A1FA3"/>
    <w:rsid w:val="001A2538"/>
    <w:rsid w:val="001A259B"/>
    <w:rsid w:val="001A2C32"/>
    <w:rsid w:val="001A2DD5"/>
    <w:rsid w:val="001A30C7"/>
    <w:rsid w:val="001A31E5"/>
    <w:rsid w:val="001A31EB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E4A"/>
    <w:rsid w:val="001A4F9B"/>
    <w:rsid w:val="001A530B"/>
    <w:rsid w:val="001A55FF"/>
    <w:rsid w:val="001A58AB"/>
    <w:rsid w:val="001A5955"/>
    <w:rsid w:val="001A5B99"/>
    <w:rsid w:val="001A5D77"/>
    <w:rsid w:val="001A616C"/>
    <w:rsid w:val="001A6380"/>
    <w:rsid w:val="001A6489"/>
    <w:rsid w:val="001A693E"/>
    <w:rsid w:val="001A6CAA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782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328"/>
    <w:rsid w:val="001B458F"/>
    <w:rsid w:val="001B47A9"/>
    <w:rsid w:val="001B4867"/>
    <w:rsid w:val="001B510B"/>
    <w:rsid w:val="001B5C55"/>
    <w:rsid w:val="001B5D92"/>
    <w:rsid w:val="001B60CE"/>
    <w:rsid w:val="001B61EB"/>
    <w:rsid w:val="001B6469"/>
    <w:rsid w:val="001B647D"/>
    <w:rsid w:val="001B6BD9"/>
    <w:rsid w:val="001B6D4B"/>
    <w:rsid w:val="001B70D4"/>
    <w:rsid w:val="001B7244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A3E"/>
    <w:rsid w:val="001C4B5A"/>
    <w:rsid w:val="001C4DA1"/>
    <w:rsid w:val="001C539B"/>
    <w:rsid w:val="001C54C0"/>
    <w:rsid w:val="001C559D"/>
    <w:rsid w:val="001C5A7D"/>
    <w:rsid w:val="001C5A8A"/>
    <w:rsid w:val="001C5E78"/>
    <w:rsid w:val="001C62DE"/>
    <w:rsid w:val="001C6A9A"/>
    <w:rsid w:val="001C6BA4"/>
    <w:rsid w:val="001C7AA4"/>
    <w:rsid w:val="001C7B67"/>
    <w:rsid w:val="001D0027"/>
    <w:rsid w:val="001D0081"/>
    <w:rsid w:val="001D0116"/>
    <w:rsid w:val="001D02CD"/>
    <w:rsid w:val="001D0609"/>
    <w:rsid w:val="001D098C"/>
    <w:rsid w:val="001D0BA5"/>
    <w:rsid w:val="001D0C6B"/>
    <w:rsid w:val="001D0DB1"/>
    <w:rsid w:val="001D1501"/>
    <w:rsid w:val="001D19CA"/>
    <w:rsid w:val="001D236E"/>
    <w:rsid w:val="001D2618"/>
    <w:rsid w:val="001D2956"/>
    <w:rsid w:val="001D346B"/>
    <w:rsid w:val="001D3692"/>
    <w:rsid w:val="001D36B5"/>
    <w:rsid w:val="001D3836"/>
    <w:rsid w:val="001D3BAD"/>
    <w:rsid w:val="001D3D42"/>
    <w:rsid w:val="001D426B"/>
    <w:rsid w:val="001D44F6"/>
    <w:rsid w:val="001D45E8"/>
    <w:rsid w:val="001D4AB0"/>
    <w:rsid w:val="001D513F"/>
    <w:rsid w:val="001D54C3"/>
    <w:rsid w:val="001D5AB3"/>
    <w:rsid w:val="001D62F4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382"/>
    <w:rsid w:val="001E07F9"/>
    <w:rsid w:val="001E0898"/>
    <w:rsid w:val="001E0AE3"/>
    <w:rsid w:val="001E0E2A"/>
    <w:rsid w:val="001E10B3"/>
    <w:rsid w:val="001E130F"/>
    <w:rsid w:val="001E144A"/>
    <w:rsid w:val="001E1479"/>
    <w:rsid w:val="001E1735"/>
    <w:rsid w:val="001E1A61"/>
    <w:rsid w:val="001E1A99"/>
    <w:rsid w:val="001E1AD1"/>
    <w:rsid w:val="001E1C8A"/>
    <w:rsid w:val="001E1DE6"/>
    <w:rsid w:val="001E1F4F"/>
    <w:rsid w:val="001E2023"/>
    <w:rsid w:val="001E211F"/>
    <w:rsid w:val="001E2696"/>
    <w:rsid w:val="001E2925"/>
    <w:rsid w:val="001E2C2D"/>
    <w:rsid w:val="001E2F09"/>
    <w:rsid w:val="001E2F55"/>
    <w:rsid w:val="001E35F0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5B0"/>
    <w:rsid w:val="001E6A35"/>
    <w:rsid w:val="001E6AFC"/>
    <w:rsid w:val="001E6B58"/>
    <w:rsid w:val="001E6DBB"/>
    <w:rsid w:val="001E6F64"/>
    <w:rsid w:val="001E7017"/>
    <w:rsid w:val="001E718B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A34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262"/>
    <w:rsid w:val="001F34C5"/>
    <w:rsid w:val="001F3578"/>
    <w:rsid w:val="001F3615"/>
    <w:rsid w:val="001F3952"/>
    <w:rsid w:val="001F3979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1F7E4E"/>
    <w:rsid w:val="001F7F73"/>
    <w:rsid w:val="001F7F96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4C52"/>
    <w:rsid w:val="00205128"/>
    <w:rsid w:val="002055A9"/>
    <w:rsid w:val="00205853"/>
    <w:rsid w:val="00205C39"/>
    <w:rsid w:val="002061DA"/>
    <w:rsid w:val="002063C1"/>
    <w:rsid w:val="0020693B"/>
    <w:rsid w:val="0020711B"/>
    <w:rsid w:val="00210006"/>
    <w:rsid w:val="00210310"/>
    <w:rsid w:val="002104BE"/>
    <w:rsid w:val="002104F2"/>
    <w:rsid w:val="002104F7"/>
    <w:rsid w:val="002106E7"/>
    <w:rsid w:val="00211056"/>
    <w:rsid w:val="002111E4"/>
    <w:rsid w:val="002118DB"/>
    <w:rsid w:val="00211B08"/>
    <w:rsid w:val="00211D8F"/>
    <w:rsid w:val="00212164"/>
    <w:rsid w:val="0021258E"/>
    <w:rsid w:val="00212617"/>
    <w:rsid w:val="00212CA1"/>
    <w:rsid w:val="00212D6B"/>
    <w:rsid w:val="00213143"/>
    <w:rsid w:val="0021371B"/>
    <w:rsid w:val="002137A5"/>
    <w:rsid w:val="002138F6"/>
    <w:rsid w:val="002139C5"/>
    <w:rsid w:val="00214CC2"/>
    <w:rsid w:val="00214D73"/>
    <w:rsid w:val="00214DC9"/>
    <w:rsid w:val="00214FB0"/>
    <w:rsid w:val="00214FD6"/>
    <w:rsid w:val="002155E0"/>
    <w:rsid w:val="00215B5F"/>
    <w:rsid w:val="00215FA1"/>
    <w:rsid w:val="0021606D"/>
    <w:rsid w:val="0021659D"/>
    <w:rsid w:val="00216B05"/>
    <w:rsid w:val="00216C70"/>
    <w:rsid w:val="00216CF4"/>
    <w:rsid w:val="00216E9A"/>
    <w:rsid w:val="002172D3"/>
    <w:rsid w:val="00217303"/>
    <w:rsid w:val="00217627"/>
    <w:rsid w:val="00217807"/>
    <w:rsid w:val="0021791C"/>
    <w:rsid w:val="00217934"/>
    <w:rsid w:val="002204CA"/>
    <w:rsid w:val="00220717"/>
    <w:rsid w:val="002207F2"/>
    <w:rsid w:val="0022139A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3FB9"/>
    <w:rsid w:val="0022426F"/>
    <w:rsid w:val="00224837"/>
    <w:rsid w:val="00225184"/>
    <w:rsid w:val="002254C6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45A"/>
    <w:rsid w:val="00227879"/>
    <w:rsid w:val="00227920"/>
    <w:rsid w:val="00227F74"/>
    <w:rsid w:val="002302FE"/>
    <w:rsid w:val="00230745"/>
    <w:rsid w:val="00230AD8"/>
    <w:rsid w:val="002310DA"/>
    <w:rsid w:val="00231DDC"/>
    <w:rsid w:val="00231E67"/>
    <w:rsid w:val="0023252D"/>
    <w:rsid w:val="00232E73"/>
    <w:rsid w:val="00233476"/>
    <w:rsid w:val="00233977"/>
    <w:rsid w:val="00233B2F"/>
    <w:rsid w:val="00233D00"/>
    <w:rsid w:val="0023411B"/>
    <w:rsid w:val="00234177"/>
    <w:rsid w:val="002345E4"/>
    <w:rsid w:val="00234609"/>
    <w:rsid w:val="002359D1"/>
    <w:rsid w:val="00235F31"/>
    <w:rsid w:val="00236843"/>
    <w:rsid w:val="00236CEA"/>
    <w:rsid w:val="00236E89"/>
    <w:rsid w:val="00236EB5"/>
    <w:rsid w:val="0023716C"/>
    <w:rsid w:val="002372D9"/>
    <w:rsid w:val="002373C6"/>
    <w:rsid w:val="002376AB"/>
    <w:rsid w:val="002378DD"/>
    <w:rsid w:val="00237A36"/>
    <w:rsid w:val="00237ACE"/>
    <w:rsid w:val="00237C35"/>
    <w:rsid w:val="00240E4F"/>
    <w:rsid w:val="002410D3"/>
    <w:rsid w:val="0024130A"/>
    <w:rsid w:val="0024132C"/>
    <w:rsid w:val="0024152D"/>
    <w:rsid w:val="002416AC"/>
    <w:rsid w:val="00241868"/>
    <w:rsid w:val="00241BAC"/>
    <w:rsid w:val="00241C0F"/>
    <w:rsid w:val="00241F21"/>
    <w:rsid w:val="00241F2B"/>
    <w:rsid w:val="00241FDE"/>
    <w:rsid w:val="00242D58"/>
    <w:rsid w:val="00242DDD"/>
    <w:rsid w:val="00243202"/>
    <w:rsid w:val="002435B8"/>
    <w:rsid w:val="00243D2F"/>
    <w:rsid w:val="0024492C"/>
    <w:rsid w:val="00244F08"/>
    <w:rsid w:val="00245102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6E9"/>
    <w:rsid w:val="00247BEC"/>
    <w:rsid w:val="00247E6B"/>
    <w:rsid w:val="00250390"/>
    <w:rsid w:val="00250475"/>
    <w:rsid w:val="002504C4"/>
    <w:rsid w:val="00250B7F"/>
    <w:rsid w:val="002515CE"/>
    <w:rsid w:val="002518DD"/>
    <w:rsid w:val="00251901"/>
    <w:rsid w:val="00251919"/>
    <w:rsid w:val="0025197A"/>
    <w:rsid w:val="0025225F"/>
    <w:rsid w:val="002526A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5189"/>
    <w:rsid w:val="00255489"/>
    <w:rsid w:val="002565F7"/>
    <w:rsid w:val="002576DA"/>
    <w:rsid w:val="00257CD3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64"/>
    <w:rsid w:val="002642A8"/>
    <w:rsid w:val="00264431"/>
    <w:rsid w:val="0026453D"/>
    <w:rsid w:val="00264AC2"/>
    <w:rsid w:val="00264C94"/>
    <w:rsid w:val="00264DE9"/>
    <w:rsid w:val="00264FC5"/>
    <w:rsid w:val="00265994"/>
    <w:rsid w:val="00265CAB"/>
    <w:rsid w:val="00265D5A"/>
    <w:rsid w:val="00266057"/>
    <w:rsid w:val="00266F5A"/>
    <w:rsid w:val="00266F5C"/>
    <w:rsid w:val="002671F2"/>
    <w:rsid w:val="002673BA"/>
    <w:rsid w:val="00267446"/>
    <w:rsid w:val="002674BE"/>
    <w:rsid w:val="002675FD"/>
    <w:rsid w:val="00267760"/>
    <w:rsid w:val="002679DE"/>
    <w:rsid w:val="00267BFF"/>
    <w:rsid w:val="00267E95"/>
    <w:rsid w:val="00270006"/>
    <w:rsid w:val="002703CE"/>
    <w:rsid w:val="00270691"/>
    <w:rsid w:val="00271296"/>
    <w:rsid w:val="0027196C"/>
    <w:rsid w:val="00271C71"/>
    <w:rsid w:val="00271E38"/>
    <w:rsid w:val="00271F03"/>
    <w:rsid w:val="002722F8"/>
    <w:rsid w:val="00272465"/>
    <w:rsid w:val="00272614"/>
    <w:rsid w:val="002727BD"/>
    <w:rsid w:val="00272BA5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BCF"/>
    <w:rsid w:val="00277D37"/>
    <w:rsid w:val="00277DCC"/>
    <w:rsid w:val="00280993"/>
    <w:rsid w:val="00280A87"/>
    <w:rsid w:val="00280D9B"/>
    <w:rsid w:val="002810C7"/>
    <w:rsid w:val="002811D0"/>
    <w:rsid w:val="0028173E"/>
    <w:rsid w:val="00281A8F"/>
    <w:rsid w:val="00281CEE"/>
    <w:rsid w:val="002827AA"/>
    <w:rsid w:val="00282D25"/>
    <w:rsid w:val="00282D5F"/>
    <w:rsid w:val="00283583"/>
    <w:rsid w:val="00283A17"/>
    <w:rsid w:val="00283C37"/>
    <w:rsid w:val="00283C9E"/>
    <w:rsid w:val="00285046"/>
    <w:rsid w:val="00285121"/>
    <w:rsid w:val="00285428"/>
    <w:rsid w:val="00285696"/>
    <w:rsid w:val="00285912"/>
    <w:rsid w:val="00285DC7"/>
    <w:rsid w:val="00285F76"/>
    <w:rsid w:val="0028611C"/>
    <w:rsid w:val="0028682A"/>
    <w:rsid w:val="00286984"/>
    <w:rsid w:val="00287081"/>
    <w:rsid w:val="002878A0"/>
    <w:rsid w:val="00287A4E"/>
    <w:rsid w:val="002904A7"/>
    <w:rsid w:val="0029098E"/>
    <w:rsid w:val="00290F03"/>
    <w:rsid w:val="00290F5A"/>
    <w:rsid w:val="00290FB2"/>
    <w:rsid w:val="002918CA"/>
    <w:rsid w:val="00291A03"/>
    <w:rsid w:val="00291B12"/>
    <w:rsid w:val="002922F3"/>
    <w:rsid w:val="00292320"/>
    <w:rsid w:val="002927B4"/>
    <w:rsid w:val="002927CF"/>
    <w:rsid w:val="00292CDE"/>
    <w:rsid w:val="00292E7B"/>
    <w:rsid w:val="002931D3"/>
    <w:rsid w:val="00293227"/>
    <w:rsid w:val="00293264"/>
    <w:rsid w:val="0029396F"/>
    <w:rsid w:val="00294392"/>
    <w:rsid w:val="002944D4"/>
    <w:rsid w:val="002945CD"/>
    <w:rsid w:val="00294727"/>
    <w:rsid w:val="002947CF"/>
    <w:rsid w:val="002948BE"/>
    <w:rsid w:val="00294A61"/>
    <w:rsid w:val="00294AF1"/>
    <w:rsid w:val="00295241"/>
    <w:rsid w:val="00295470"/>
    <w:rsid w:val="00295775"/>
    <w:rsid w:val="0029597E"/>
    <w:rsid w:val="00295E2A"/>
    <w:rsid w:val="00295EAF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072F"/>
    <w:rsid w:val="002A1086"/>
    <w:rsid w:val="002A150A"/>
    <w:rsid w:val="002A165C"/>
    <w:rsid w:val="002A21ED"/>
    <w:rsid w:val="002A2667"/>
    <w:rsid w:val="002A26E0"/>
    <w:rsid w:val="002A2733"/>
    <w:rsid w:val="002A275C"/>
    <w:rsid w:val="002A278E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0F"/>
    <w:rsid w:val="002A4D2F"/>
    <w:rsid w:val="002A50DE"/>
    <w:rsid w:val="002A51DA"/>
    <w:rsid w:val="002A5563"/>
    <w:rsid w:val="002A562A"/>
    <w:rsid w:val="002A5833"/>
    <w:rsid w:val="002A58C1"/>
    <w:rsid w:val="002A58FF"/>
    <w:rsid w:val="002A64F9"/>
    <w:rsid w:val="002A67A1"/>
    <w:rsid w:val="002A6DD1"/>
    <w:rsid w:val="002B00BF"/>
    <w:rsid w:val="002B02B4"/>
    <w:rsid w:val="002B0649"/>
    <w:rsid w:val="002B0686"/>
    <w:rsid w:val="002B071B"/>
    <w:rsid w:val="002B0B6C"/>
    <w:rsid w:val="002B1057"/>
    <w:rsid w:val="002B120C"/>
    <w:rsid w:val="002B1802"/>
    <w:rsid w:val="002B1C45"/>
    <w:rsid w:val="002B1C82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4EF8"/>
    <w:rsid w:val="002B5A6A"/>
    <w:rsid w:val="002B5B5F"/>
    <w:rsid w:val="002B5C74"/>
    <w:rsid w:val="002B5D50"/>
    <w:rsid w:val="002B62AE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591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9F4"/>
    <w:rsid w:val="002C2B2D"/>
    <w:rsid w:val="002C2C26"/>
    <w:rsid w:val="002C2C89"/>
    <w:rsid w:val="002C3160"/>
    <w:rsid w:val="002C359F"/>
    <w:rsid w:val="002C35FC"/>
    <w:rsid w:val="002C3611"/>
    <w:rsid w:val="002C3779"/>
    <w:rsid w:val="002C37B5"/>
    <w:rsid w:val="002C3BD4"/>
    <w:rsid w:val="002C3C48"/>
    <w:rsid w:val="002C3CBE"/>
    <w:rsid w:val="002C3EC4"/>
    <w:rsid w:val="002C40F9"/>
    <w:rsid w:val="002C424A"/>
    <w:rsid w:val="002C46BA"/>
    <w:rsid w:val="002C4779"/>
    <w:rsid w:val="002C4A8D"/>
    <w:rsid w:val="002C514F"/>
    <w:rsid w:val="002C530A"/>
    <w:rsid w:val="002C5648"/>
    <w:rsid w:val="002C62BB"/>
    <w:rsid w:val="002C642F"/>
    <w:rsid w:val="002C6470"/>
    <w:rsid w:val="002C65BE"/>
    <w:rsid w:val="002C6850"/>
    <w:rsid w:val="002C6C54"/>
    <w:rsid w:val="002C6EBA"/>
    <w:rsid w:val="002C6F4B"/>
    <w:rsid w:val="002C74FF"/>
    <w:rsid w:val="002D0391"/>
    <w:rsid w:val="002D0738"/>
    <w:rsid w:val="002D1058"/>
    <w:rsid w:val="002D1207"/>
    <w:rsid w:val="002D19AC"/>
    <w:rsid w:val="002D1AE7"/>
    <w:rsid w:val="002D1F68"/>
    <w:rsid w:val="002D2B5D"/>
    <w:rsid w:val="002D34AB"/>
    <w:rsid w:val="002D3709"/>
    <w:rsid w:val="002D39D4"/>
    <w:rsid w:val="002D3CFF"/>
    <w:rsid w:val="002D47B3"/>
    <w:rsid w:val="002D4A24"/>
    <w:rsid w:val="002D4CC3"/>
    <w:rsid w:val="002D4FDC"/>
    <w:rsid w:val="002D50DF"/>
    <w:rsid w:val="002D511D"/>
    <w:rsid w:val="002D5409"/>
    <w:rsid w:val="002D5513"/>
    <w:rsid w:val="002D5B29"/>
    <w:rsid w:val="002D5BFC"/>
    <w:rsid w:val="002D611F"/>
    <w:rsid w:val="002D6216"/>
    <w:rsid w:val="002D6712"/>
    <w:rsid w:val="002D6D02"/>
    <w:rsid w:val="002D77B1"/>
    <w:rsid w:val="002D7D69"/>
    <w:rsid w:val="002E0661"/>
    <w:rsid w:val="002E1711"/>
    <w:rsid w:val="002E19E1"/>
    <w:rsid w:val="002E25D2"/>
    <w:rsid w:val="002E2BDF"/>
    <w:rsid w:val="002E2C6D"/>
    <w:rsid w:val="002E2CAD"/>
    <w:rsid w:val="002E2F7B"/>
    <w:rsid w:val="002E3604"/>
    <w:rsid w:val="002E36B1"/>
    <w:rsid w:val="002E4052"/>
    <w:rsid w:val="002E4107"/>
    <w:rsid w:val="002E46A4"/>
    <w:rsid w:val="002E5688"/>
    <w:rsid w:val="002E56A1"/>
    <w:rsid w:val="002E5AC6"/>
    <w:rsid w:val="002E5B19"/>
    <w:rsid w:val="002E5B69"/>
    <w:rsid w:val="002E61DB"/>
    <w:rsid w:val="002E6254"/>
    <w:rsid w:val="002E6256"/>
    <w:rsid w:val="002E62A5"/>
    <w:rsid w:val="002E6375"/>
    <w:rsid w:val="002E6406"/>
    <w:rsid w:val="002E665C"/>
    <w:rsid w:val="002E6DC3"/>
    <w:rsid w:val="002E6DF0"/>
    <w:rsid w:val="002E71E9"/>
    <w:rsid w:val="002E7926"/>
    <w:rsid w:val="002E79CB"/>
    <w:rsid w:val="002E7BB7"/>
    <w:rsid w:val="002F0067"/>
    <w:rsid w:val="002F0737"/>
    <w:rsid w:val="002F0770"/>
    <w:rsid w:val="002F0C75"/>
    <w:rsid w:val="002F10DB"/>
    <w:rsid w:val="002F11B5"/>
    <w:rsid w:val="002F15B0"/>
    <w:rsid w:val="002F1FC0"/>
    <w:rsid w:val="002F216F"/>
    <w:rsid w:val="002F2507"/>
    <w:rsid w:val="002F2740"/>
    <w:rsid w:val="002F27E3"/>
    <w:rsid w:val="002F2918"/>
    <w:rsid w:val="002F2C8E"/>
    <w:rsid w:val="002F2E12"/>
    <w:rsid w:val="002F3164"/>
    <w:rsid w:val="002F337C"/>
    <w:rsid w:val="002F34FB"/>
    <w:rsid w:val="002F365B"/>
    <w:rsid w:val="002F38BA"/>
    <w:rsid w:val="002F394C"/>
    <w:rsid w:val="002F42DF"/>
    <w:rsid w:val="002F5173"/>
    <w:rsid w:val="002F558E"/>
    <w:rsid w:val="002F55B9"/>
    <w:rsid w:val="002F5BE0"/>
    <w:rsid w:val="002F5C05"/>
    <w:rsid w:val="002F637D"/>
    <w:rsid w:val="002F6408"/>
    <w:rsid w:val="002F675B"/>
    <w:rsid w:val="002F6947"/>
    <w:rsid w:val="002F6978"/>
    <w:rsid w:val="002F726F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1C2F"/>
    <w:rsid w:val="00302003"/>
    <w:rsid w:val="003023BA"/>
    <w:rsid w:val="0030243C"/>
    <w:rsid w:val="0030265D"/>
    <w:rsid w:val="00302BE1"/>
    <w:rsid w:val="00302BE8"/>
    <w:rsid w:val="00302C9A"/>
    <w:rsid w:val="00302DB3"/>
    <w:rsid w:val="00302E7A"/>
    <w:rsid w:val="00302EB7"/>
    <w:rsid w:val="00302EE3"/>
    <w:rsid w:val="003031B6"/>
    <w:rsid w:val="003032F2"/>
    <w:rsid w:val="00304052"/>
    <w:rsid w:val="00304080"/>
    <w:rsid w:val="003040AD"/>
    <w:rsid w:val="0030464C"/>
    <w:rsid w:val="00304A48"/>
    <w:rsid w:val="00304D5C"/>
    <w:rsid w:val="00304E79"/>
    <w:rsid w:val="00305290"/>
    <w:rsid w:val="0030537D"/>
    <w:rsid w:val="003053DC"/>
    <w:rsid w:val="00306028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07AD3"/>
    <w:rsid w:val="0031025B"/>
    <w:rsid w:val="003102C6"/>
    <w:rsid w:val="003102F0"/>
    <w:rsid w:val="0031040B"/>
    <w:rsid w:val="00310A4A"/>
    <w:rsid w:val="00310BE1"/>
    <w:rsid w:val="00310BEC"/>
    <w:rsid w:val="00310E8B"/>
    <w:rsid w:val="0031160A"/>
    <w:rsid w:val="0031178A"/>
    <w:rsid w:val="00312312"/>
    <w:rsid w:val="003125F5"/>
    <w:rsid w:val="0031279C"/>
    <w:rsid w:val="003134C7"/>
    <w:rsid w:val="003138CF"/>
    <w:rsid w:val="003139EF"/>
    <w:rsid w:val="00313B28"/>
    <w:rsid w:val="00314682"/>
    <w:rsid w:val="00314A1F"/>
    <w:rsid w:val="00315582"/>
    <w:rsid w:val="00315AD9"/>
    <w:rsid w:val="00315B8B"/>
    <w:rsid w:val="00315C36"/>
    <w:rsid w:val="00315E4A"/>
    <w:rsid w:val="003160F2"/>
    <w:rsid w:val="003161FF"/>
    <w:rsid w:val="0031666A"/>
    <w:rsid w:val="003166F4"/>
    <w:rsid w:val="00316EED"/>
    <w:rsid w:val="0031729F"/>
    <w:rsid w:val="003173AA"/>
    <w:rsid w:val="0031758F"/>
    <w:rsid w:val="00317593"/>
    <w:rsid w:val="00317EEF"/>
    <w:rsid w:val="00317F6E"/>
    <w:rsid w:val="0032050F"/>
    <w:rsid w:val="0032051D"/>
    <w:rsid w:val="00320662"/>
    <w:rsid w:val="003207A5"/>
    <w:rsid w:val="00320BD8"/>
    <w:rsid w:val="00320E03"/>
    <w:rsid w:val="00321047"/>
    <w:rsid w:val="00321052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BB1"/>
    <w:rsid w:val="00322C6A"/>
    <w:rsid w:val="00322CD8"/>
    <w:rsid w:val="00323A96"/>
    <w:rsid w:val="00323BC0"/>
    <w:rsid w:val="00323C5E"/>
    <w:rsid w:val="00323CAA"/>
    <w:rsid w:val="00323E0E"/>
    <w:rsid w:val="00323F09"/>
    <w:rsid w:val="003241DB"/>
    <w:rsid w:val="003242F2"/>
    <w:rsid w:val="00324437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435"/>
    <w:rsid w:val="0032760A"/>
    <w:rsid w:val="00330070"/>
    <w:rsid w:val="0033081D"/>
    <w:rsid w:val="00330ADD"/>
    <w:rsid w:val="003310B1"/>
    <w:rsid w:val="003310CA"/>
    <w:rsid w:val="00331322"/>
    <w:rsid w:val="0033237A"/>
    <w:rsid w:val="00332B3D"/>
    <w:rsid w:val="00333126"/>
    <w:rsid w:val="003333E7"/>
    <w:rsid w:val="00333413"/>
    <w:rsid w:val="00333447"/>
    <w:rsid w:val="0033376E"/>
    <w:rsid w:val="00333C4D"/>
    <w:rsid w:val="00333CCF"/>
    <w:rsid w:val="00334006"/>
    <w:rsid w:val="003347E2"/>
    <w:rsid w:val="003347EE"/>
    <w:rsid w:val="00334B89"/>
    <w:rsid w:val="00334DE5"/>
    <w:rsid w:val="0033593B"/>
    <w:rsid w:val="00336328"/>
    <w:rsid w:val="00336486"/>
    <w:rsid w:val="00336A22"/>
    <w:rsid w:val="00336DCA"/>
    <w:rsid w:val="00336F3C"/>
    <w:rsid w:val="00337110"/>
    <w:rsid w:val="003375C4"/>
    <w:rsid w:val="00337808"/>
    <w:rsid w:val="00337A45"/>
    <w:rsid w:val="0034059E"/>
    <w:rsid w:val="00340A40"/>
    <w:rsid w:val="003413AE"/>
    <w:rsid w:val="0034146A"/>
    <w:rsid w:val="00341A0C"/>
    <w:rsid w:val="00341C6F"/>
    <w:rsid w:val="00341CDD"/>
    <w:rsid w:val="00341D85"/>
    <w:rsid w:val="00341E4B"/>
    <w:rsid w:val="00342297"/>
    <w:rsid w:val="003425E4"/>
    <w:rsid w:val="0034288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9D4"/>
    <w:rsid w:val="003451F6"/>
    <w:rsid w:val="0034545E"/>
    <w:rsid w:val="003455AE"/>
    <w:rsid w:val="00345980"/>
    <w:rsid w:val="00346066"/>
    <w:rsid w:val="0034648D"/>
    <w:rsid w:val="003468D1"/>
    <w:rsid w:val="00346AB9"/>
    <w:rsid w:val="00346B23"/>
    <w:rsid w:val="00347546"/>
    <w:rsid w:val="003478CE"/>
    <w:rsid w:val="00347E40"/>
    <w:rsid w:val="00347F01"/>
    <w:rsid w:val="003502B0"/>
    <w:rsid w:val="0035073F"/>
    <w:rsid w:val="00350A66"/>
    <w:rsid w:val="00351020"/>
    <w:rsid w:val="00351544"/>
    <w:rsid w:val="003519F6"/>
    <w:rsid w:val="00352115"/>
    <w:rsid w:val="00352266"/>
    <w:rsid w:val="00352543"/>
    <w:rsid w:val="00353107"/>
    <w:rsid w:val="00353218"/>
    <w:rsid w:val="00353321"/>
    <w:rsid w:val="00353453"/>
    <w:rsid w:val="0035394B"/>
    <w:rsid w:val="00353B8A"/>
    <w:rsid w:val="00353CC9"/>
    <w:rsid w:val="00353FD5"/>
    <w:rsid w:val="0035411D"/>
    <w:rsid w:val="003543AD"/>
    <w:rsid w:val="0035441A"/>
    <w:rsid w:val="0035444B"/>
    <w:rsid w:val="003544D5"/>
    <w:rsid w:val="00354CC6"/>
    <w:rsid w:val="00354F78"/>
    <w:rsid w:val="00355A9C"/>
    <w:rsid w:val="00356085"/>
    <w:rsid w:val="003567EB"/>
    <w:rsid w:val="00356D23"/>
    <w:rsid w:val="00356D46"/>
    <w:rsid w:val="00356D68"/>
    <w:rsid w:val="00356E8E"/>
    <w:rsid w:val="00356F97"/>
    <w:rsid w:val="003571DB"/>
    <w:rsid w:val="0035734D"/>
    <w:rsid w:val="0035757C"/>
    <w:rsid w:val="0035785E"/>
    <w:rsid w:val="003578F4"/>
    <w:rsid w:val="00357E3B"/>
    <w:rsid w:val="00360826"/>
    <w:rsid w:val="00360C77"/>
    <w:rsid w:val="00361089"/>
    <w:rsid w:val="003613B1"/>
    <w:rsid w:val="003624D5"/>
    <w:rsid w:val="00362578"/>
    <w:rsid w:val="003625F8"/>
    <w:rsid w:val="0036289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340"/>
    <w:rsid w:val="003658E6"/>
    <w:rsid w:val="00365FBD"/>
    <w:rsid w:val="00366086"/>
    <w:rsid w:val="003661C1"/>
    <w:rsid w:val="00366309"/>
    <w:rsid w:val="003664DA"/>
    <w:rsid w:val="00366A6B"/>
    <w:rsid w:val="00367EAE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AC8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229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263"/>
    <w:rsid w:val="00383743"/>
    <w:rsid w:val="003837C1"/>
    <w:rsid w:val="003837CF"/>
    <w:rsid w:val="00383CF0"/>
    <w:rsid w:val="00383E93"/>
    <w:rsid w:val="00383E99"/>
    <w:rsid w:val="003841BF"/>
    <w:rsid w:val="00384284"/>
    <w:rsid w:val="00384360"/>
    <w:rsid w:val="0038476F"/>
    <w:rsid w:val="00384D01"/>
    <w:rsid w:val="00385306"/>
    <w:rsid w:val="0038536A"/>
    <w:rsid w:val="0038595A"/>
    <w:rsid w:val="00385A95"/>
    <w:rsid w:val="00385C4C"/>
    <w:rsid w:val="00385EA2"/>
    <w:rsid w:val="00385F5B"/>
    <w:rsid w:val="003862E0"/>
    <w:rsid w:val="003863BB"/>
    <w:rsid w:val="00386FDD"/>
    <w:rsid w:val="003876B4"/>
    <w:rsid w:val="00387CD2"/>
    <w:rsid w:val="00387D65"/>
    <w:rsid w:val="00390BAE"/>
    <w:rsid w:val="00390FC2"/>
    <w:rsid w:val="003911CF"/>
    <w:rsid w:val="003911D1"/>
    <w:rsid w:val="003914B0"/>
    <w:rsid w:val="003916BB"/>
    <w:rsid w:val="00391866"/>
    <w:rsid w:val="00391A05"/>
    <w:rsid w:val="00391EA4"/>
    <w:rsid w:val="0039210A"/>
    <w:rsid w:val="00392128"/>
    <w:rsid w:val="00392348"/>
    <w:rsid w:val="003924F4"/>
    <w:rsid w:val="003925B5"/>
    <w:rsid w:val="00392A2E"/>
    <w:rsid w:val="00392AA1"/>
    <w:rsid w:val="00392CB7"/>
    <w:rsid w:val="00393430"/>
    <w:rsid w:val="003936D0"/>
    <w:rsid w:val="00393A93"/>
    <w:rsid w:val="00393CC3"/>
    <w:rsid w:val="00394181"/>
    <w:rsid w:val="00394197"/>
    <w:rsid w:val="00394238"/>
    <w:rsid w:val="003946E4"/>
    <w:rsid w:val="0039478B"/>
    <w:rsid w:val="0039494F"/>
    <w:rsid w:val="00394B53"/>
    <w:rsid w:val="00394F0C"/>
    <w:rsid w:val="00394F5C"/>
    <w:rsid w:val="00395323"/>
    <w:rsid w:val="00395713"/>
    <w:rsid w:val="003959BD"/>
    <w:rsid w:val="003959E5"/>
    <w:rsid w:val="00395DFE"/>
    <w:rsid w:val="00395F89"/>
    <w:rsid w:val="0039606C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656"/>
    <w:rsid w:val="003A1822"/>
    <w:rsid w:val="003A1A42"/>
    <w:rsid w:val="003A1D10"/>
    <w:rsid w:val="003A24D7"/>
    <w:rsid w:val="003A31FD"/>
    <w:rsid w:val="003A33A9"/>
    <w:rsid w:val="003A3E11"/>
    <w:rsid w:val="003A3E41"/>
    <w:rsid w:val="003A3FBC"/>
    <w:rsid w:val="003A405C"/>
    <w:rsid w:val="003A42C6"/>
    <w:rsid w:val="003A4397"/>
    <w:rsid w:val="003A4427"/>
    <w:rsid w:val="003A4653"/>
    <w:rsid w:val="003A5199"/>
    <w:rsid w:val="003A5332"/>
    <w:rsid w:val="003A535A"/>
    <w:rsid w:val="003A5896"/>
    <w:rsid w:val="003A5A26"/>
    <w:rsid w:val="003A6554"/>
    <w:rsid w:val="003A6E02"/>
    <w:rsid w:val="003A7876"/>
    <w:rsid w:val="003A7890"/>
    <w:rsid w:val="003A7A50"/>
    <w:rsid w:val="003A7C7D"/>
    <w:rsid w:val="003A7C9D"/>
    <w:rsid w:val="003A7D18"/>
    <w:rsid w:val="003B00F5"/>
    <w:rsid w:val="003B0747"/>
    <w:rsid w:val="003B0A92"/>
    <w:rsid w:val="003B0B8B"/>
    <w:rsid w:val="003B0E27"/>
    <w:rsid w:val="003B10C0"/>
    <w:rsid w:val="003B10F9"/>
    <w:rsid w:val="003B1238"/>
    <w:rsid w:val="003B1AC0"/>
    <w:rsid w:val="003B1EA3"/>
    <w:rsid w:val="003B2469"/>
    <w:rsid w:val="003B3646"/>
    <w:rsid w:val="003B3D58"/>
    <w:rsid w:val="003B3E86"/>
    <w:rsid w:val="003B3EAE"/>
    <w:rsid w:val="003B4C62"/>
    <w:rsid w:val="003B4C6F"/>
    <w:rsid w:val="003B4E6D"/>
    <w:rsid w:val="003B4EA3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5D"/>
    <w:rsid w:val="003B6EB2"/>
    <w:rsid w:val="003B74B2"/>
    <w:rsid w:val="003B7B12"/>
    <w:rsid w:val="003C0C6B"/>
    <w:rsid w:val="003C1694"/>
    <w:rsid w:val="003C1E2A"/>
    <w:rsid w:val="003C211D"/>
    <w:rsid w:val="003C23B4"/>
    <w:rsid w:val="003C23F6"/>
    <w:rsid w:val="003C244D"/>
    <w:rsid w:val="003C2992"/>
    <w:rsid w:val="003C2A02"/>
    <w:rsid w:val="003C2B67"/>
    <w:rsid w:val="003C3209"/>
    <w:rsid w:val="003C3226"/>
    <w:rsid w:val="003C339E"/>
    <w:rsid w:val="003C3466"/>
    <w:rsid w:val="003C3475"/>
    <w:rsid w:val="003C3F0B"/>
    <w:rsid w:val="003C40A8"/>
    <w:rsid w:val="003C4239"/>
    <w:rsid w:val="003C448A"/>
    <w:rsid w:val="003C4582"/>
    <w:rsid w:val="003C4B2D"/>
    <w:rsid w:val="003C520E"/>
    <w:rsid w:val="003C548F"/>
    <w:rsid w:val="003C5A60"/>
    <w:rsid w:val="003C63DB"/>
    <w:rsid w:val="003C64BB"/>
    <w:rsid w:val="003C6669"/>
    <w:rsid w:val="003C6670"/>
    <w:rsid w:val="003C6990"/>
    <w:rsid w:val="003C7BD4"/>
    <w:rsid w:val="003C7BD7"/>
    <w:rsid w:val="003D0131"/>
    <w:rsid w:val="003D07F8"/>
    <w:rsid w:val="003D0910"/>
    <w:rsid w:val="003D0BF5"/>
    <w:rsid w:val="003D0D2A"/>
    <w:rsid w:val="003D12FC"/>
    <w:rsid w:val="003D145F"/>
    <w:rsid w:val="003D15D3"/>
    <w:rsid w:val="003D16E2"/>
    <w:rsid w:val="003D1C43"/>
    <w:rsid w:val="003D269F"/>
    <w:rsid w:val="003D26A9"/>
    <w:rsid w:val="003D2A95"/>
    <w:rsid w:val="003D2AFA"/>
    <w:rsid w:val="003D3571"/>
    <w:rsid w:val="003D3C4D"/>
    <w:rsid w:val="003D3C78"/>
    <w:rsid w:val="003D40E6"/>
    <w:rsid w:val="003D429F"/>
    <w:rsid w:val="003D43CF"/>
    <w:rsid w:val="003D4824"/>
    <w:rsid w:val="003D493D"/>
    <w:rsid w:val="003D4F1C"/>
    <w:rsid w:val="003D4FE3"/>
    <w:rsid w:val="003D52DF"/>
    <w:rsid w:val="003D52EA"/>
    <w:rsid w:val="003D5360"/>
    <w:rsid w:val="003D5521"/>
    <w:rsid w:val="003D5765"/>
    <w:rsid w:val="003D5807"/>
    <w:rsid w:val="003D5A83"/>
    <w:rsid w:val="003D5DAF"/>
    <w:rsid w:val="003D5F57"/>
    <w:rsid w:val="003D604A"/>
    <w:rsid w:val="003D6256"/>
    <w:rsid w:val="003D679F"/>
    <w:rsid w:val="003D6832"/>
    <w:rsid w:val="003D6888"/>
    <w:rsid w:val="003D768F"/>
    <w:rsid w:val="003D7E94"/>
    <w:rsid w:val="003E008D"/>
    <w:rsid w:val="003E008E"/>
    <w:rsid w:val="003E00CD"/>
    <w:rsid w:val="003E00F7"/>
    <w:rsid w:val="003E06A0"/>
    <w:rsid w:val="003E0F00"/>
    <w:rsid w:val="003E0F68"/>
    <w:rsid w:val="003E1407"/>
    <w:rsid w:val="003E14F9"/>
    <w:rsid w:val="003E1901"/>
    <w:rsid w:val="003E1924"/>
    <w:rsid w:val="003E1CF7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8A1"/>
    <w:rsid w:val="003E4A21"/>
    <w:rsid w:val="003E4A26"/>
    <w:rsid w:val="003E5280"/>
    <w:rsid w:val="003E55CF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0F5D"/>
    <w:rsid w:val="003F1869"/>
    <w:rsid w:val="003F20CA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58C"/>
    <w:rsid w:val="003F46E7"/>
    <w:rsid w:val="003F4C32"/>
    <w:rsid w:val="003F4E22"/>
    <w:rsid w:val="003F4E51"/>
    <w:rsid w:val="003F56C8"/>
    <w:rsid w:val="003F5D28"/>
    <w:rsid w:val="003F6397"/>
    <w:rsid w:val="003F6AE5"/>
    <w:rsid w:val="003F798C"/>
    <w:rsid w:val="003F7BA0"/>
    <w:rsid w:val="003F7BE1"/>
    <w:rsid w:val="004001ED"/>
    <w:rsid w:val="004002F5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C11"/>
    <w:rsid w:val="00402CD5"/>
    <w:rsid w:val="00402EF8"/>
    <w:rsid w:val="004034E7"/>
    <w:rsid w:val="0040381B"/>
    <w:rsid w:val="00403945"/>
    <w:rsid w:val="00403B4D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07AA7"/>
    <w:rsid w:val="00407BF7"/>
    <w:rsid w:val="0041017D"/>
    <w:rsid w:val="004101C3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0"/>
    <w:rsid w:val="00412317"/>
    <w:rsid w:val="004124B6"/>
    <w:rsid w:val="00412556"/>
    <w:rsid w:val="0041264F"/>
    <w:rsid w:val="0041320F"/>
    <w:rsid w:val="00413349"/>
    <w:rsid w:val="004135A0"/>
    <w:rsid w:val="004135C1"/>
    <w:rsid w:val="0041370F"/>
    <w:rsid w:val="00414EE6"/>
    <w:rsid w:val="00415A12"/>
    <w:rsid w:val="00415B1F"/>
    <w:rsid w:val="00415BAD"/>
    <w:rsid w:val="00415C54"/>
    <w:rsid w:val="00415F44"/>
    <w:rsid w:val="0041658E"/>
    <w:rsid w:val="00416CDA"/>
    <w:rsid w:val="00416F97"/>
    <w:rsid w:val="00416FB4"/>
    <w:rsid w:val="00417AEA"/>
    <w:rsid w:val="00417BB0"/>
    <w:rsid w:val="004200C1"/>
    <w:rsid w:val="00420315"/>
    <w:rsid w:val="004204F6"/>
    <w:rsid w:val="00420AE5"/>
    <w:rsid w:val="00420C2A"/>
    <w:rsid w:val="00420D87"/>
    <w:rsid w:val="00420F3E"/>
    <w:rsid w:val="004212A8"/>
    <w:rsid w:val="0042183D"/>
    <w:rsid w:val="00421978"/>
    <w:rsid w:val="00421AC5"/>
    <w:rsid w:val="00421C0F"/>
    <w:rsid w:val="004220A6"/>
    <w:rsid w:val="004221EF"/>
    <w:rsid w:val="0042247A"/>
    <w:rsid w:val="004224DC"/>
    <w:rsid w:val="00422C1B"/>
    <w:rsid w:val="004232B5"/>
    <w:rsid w:val="0042340C"/>
    <w:rsid w:val="004236E7"/>
    <w:rsid w:val="00423775"/>
    <w:rsid w:val="00424257"/>
    <w:rsid w:val="00424795"/>
    <w:rsid w:val="0042481D"/>
    <w:rsid w:val="00424D0C"/>
    <w:rsid w:val="00424EC5"/>
    <w:rsid w:val="00425F49"/>
    <w:rsid w:val="0042612B"/>
    <w:rsid w:val="0042621C"/>
    <w:rsid w:val="00426469"/>
    <w:rsid w:val="00426C31"/>
    <w:rsid w:val="00426D86"/>
    <w:rsid w:val="00426F51"/>
    <w:rsid w:val="00427022"/>
    <w:rsid w:val="004276EC"/>
    <w:rsid w:val="00427D0C"/>
    <w:rsid w:val="00430383"/>
    <w:rsid w:val="0043044B"/>
    <w:rsid w:val="00430A17"/>
    <w:rsid w:val="00430A6C"/>
    <w:rsid w:val="00431100"/>
    <w:rsid w:val="00431257"/>
    <w:rsid w:val="004312B7"/>
    <w:rsid w:val="00431418"/>
    <w:rsid w:val="004316D6"/>
    <w:rsid w:val="00431724"/>
    <w:rsid w:val="00431BAB"/>
    <w:rsid w:val="00431C44"/>
    <w:rsid w:val="00432F0E"/>
    <w:rsid w:val="00432FE7"/>
    <w:rsid w:val="00433910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089"/>
    <w:rsid w:val="00436187"/>
    <w:rsid w:val="0043646E"/>
    <w:rsid w:val="004365D0"/>
    <w:rsid w:val="004366A9"/>
    <w:rsid w:val="00436D33"/>
    <w:rsid w:val="00436F39"/>
    <w:rsid w:val="0043740A"/>
    <w:rsid w:val="0043786A"/>
    <w:rsid w:val="00437A06"/>
    <w:rsid w:val="00437D04"/>
    <w:rsid w:val="00437EB4"/>
    <w:rsid w:val="0044018B"/>
    <w:rsid w:val="004404AC"/>
    <w:rsid w:val="0044074B"/>
    <w:rsid w:val="0044074C"/>
    <w:rsid w:val="004408B9"/>
    <w:rsid w:val="00441C3B"/>
    <w:rsid w:val="004423E9"/>
    <w:rsid w:val="004434A9"/>
    <w:rsid w:val="004436CA"/>
    <w:rsid w:val="00443794"/>
    <w:rsid w:val="004438C2"/>
    <w:rsid w:val="004439C7"/>
    <w:rsid w:val="00444225"/>
    <w:rsid w:val="0044445B"/>
    <w:rsid w:val="00444826"/>
    <w:rsid w:val="004449BA"/>
    <w:rsid w:val="00445347"/>
    <w:rsid w:val="00445EEE"/>
    <w:rsid w:val="00445FCD"/>
    <w:rsid w:val="004461F3"/>
    <w:rsid w:val="00446218"/>
    <w:rsid w:val="00446449"/>
    <w:rsid w:val="004464A1"/>
    <w:rsid w:val="0044688F"/>
    <w:rsid w:val="00446B98"/>
    <w:rsid w:val="00446D5B"/>
    <w:rsid w:val="00446FAC"/>
    <w:rsid w:val="0044741C"/>
    <w:rsid w:val="004474C8"/>
    <w:rsid w:val="0044757A"/>
    <w:rsid w:val="004477BB"/>
    <w:rsid w:val="00447972"/>
    <w:rsid w:val="00447A30"/>
    <w:rsid w:val="00447DFB"/>
    <w:rsid w:val="00447F0A"/>
    <w:rsid w:val="004507D9"/>
    <w:rsid w:val="004513D1"/>
    <w:rsid w:val="004515D6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720"/>
    <w:rsid w:val="00460C93"/>
    <w:rsid w:val="00460D78"/>
    <w:rsid w:val="00460FA0"/>
    <w:rsid w:val="004612B7"/>
    <w:rsid w:val="004616E5"/>
    <w:rsid w:val="00461756"/>
    <w:rsid w:val="004619B8"/>
    <w:rsid w:val="004619D6"/>
    <w:rsid w:val="00461EA0"/>
    <w:rsid w:val="00461F06"/>
    <w:rsid w:val="0046242E"/>
    <w:rsid w:val="00462572"/>
    <w:rsid w:val="0046275F"/>
    <w:rsid w:val="00462E12"/>
    <w:rsid w:val="00462F55"/>
    <w:rsid w:val="004633D2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5F8C"/>
    <w:rsid w:val="0046600D"/>
    <w:rsid w:val="00466512"/>
    <w:rsid w:val="004668A3"/>
    <w:rsid w:val="00466B0C"/>
    <w:rsid w:val="004670E4"/>
    <w:rsid w:val="004674C0"/>
    <w:rsid w:val="004675AA"/>
    <w:rsid w:val="00467745"/>
    <w:rsid w:val="00467A34"/>
    <w:rsid w:val="00467EB2"/>
    <w:rsid w:val="00467EE4"/>
    <w:rsid w:val="00467F6C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CD9"/>
    <w:rsid w:val="00475F36"/>
    <w:rsid w:val="00476849"/>
    <w:rsid w:val="004768D2"/>
    <w:rsid w:val="00476DD6"/>
    <w:rsid w:val="0047772B"/>
    <w:rsid w:val="00477808"/>
    <w:rsid w:val="00477923"/>
    <w:rsid w:val="00477D03"/>
    <w:rsid w:val="00480256"/>
    <w:rsid w:val="0048052D"/>
    <w:rsid w:val="004805D9"/>
    <w:rsid w:val="004808D3"/>
    <w:rsid w:val="00480A42"/>
    <w:rsid w:val="00480EC7"/>
    <w:rsid w:val="00481670"/>
    <w:rsid w:val="00481818"/>
    <w:rsid w:val="00482542"/>
    <w:rsid w:val="004825CE"/>
    <w:rsid w:val="00482BEA"/>
    <w:rsid w:val="00482BEE"/>
    <w:rsid w:val="00483630"/>
    <w:rsid w:val="00483713"/>
    <w:rsid w:val="0048406A"/>
    <w:rsid w:val="0048412C"/>
    <w:rsid w:val="0048492D"/>
    <w:rsid w:val="00484AAD"/>
    <w:rsid w:val="00484D48"/>
    <w:rsid w:val="00485073"/>
    <w:rsid w:val="004850E3"/>
    <w:rsid w:val="004854DD"/>
    <w:rsid w:val="00485AB3"/>
    <w:rsid w:val="004867DB"/>
    <w:rsid w:val="0048682C"/>
    <w:rsid w:val="00486CCC"/>
    <w:rsid w:val="00486DCA"/>
    <w:rsid w:val="004874B2"/>
    <w:rsid w:val="00487799"/>
    <w:rsid w:val="004877CB"/>
    <w:rsid w:val="00487F84"/>
    <w:rsid w:val="004902EB"/>
    <w:rsid w:val="0049059D"/>
    <w:rsid w:val="004907F5"/>
    <w:rsid w:val="0049094F"/>
    <w:rsid w:val="00490C76"/>
    <w:rsid w:val="004914E9"/>
    <w:rsid w:val="0049175D"/>
    <w:rsid w:val="004917DB"/>
    <w:rsid w:val="00491857"/>
    <w:rsid w:val="00491C42"/>
    <w:rsid w:val="00491C45"/>
    <w:rsid w:val="0049257A"/>
    <w:rsid w:val="0049271E"/>
    <w:rsid w:val="00492761"/>
    <w:rsid w:val="004930C6"/>
    <w:rsid w:val="00493269"/>
    <w:rsid w:val="004937FE"/>
    <w:rsid w:val="004938AC"/>
    <w:rsid w:val="00493952"/>
    <w:rsid w:val="004940A2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300"/>
    <w:rsid w:val="004A244A"/>
    <w:rsid w:val="004A24CA"/>
    <w:rsid w:val="004A27E6"/>
    <w:rsid w:val="004A31C4"/>
    <w:rsid w:val="004A3471"/>
    <w:rsid w:val="004A414C"/>
    <w:rsid w:val="004A4328"/>
    <w:rsid w:val="004A4395"/>
    <w:rsid w:val="004A450E"/>
    <w:rsid w:val="004A4D08"/>
    <w:rsid w:val="004A52EB"/>
    <w:rsid w:val="004A54F1"/>
    <w:rsid w:val="004A59FD"/>
    <w:rsid w:val="004A5C4C"/>
    <w:rsid w:val="004A5DFA"/>
    <w:rsid w:val="004A5FF2"/>
    <w:rsid w:val="004A608F"/>
    <w:rsid w:val="004A60AC"/>
    <w:rsid w:val="004A63FE"/>
    <w:rsid w:val="004A64EA"/>
    <w:rsid w:val="004A6780"/>
    <w:rsid w:val="004A68D4"/>
    <w:rsid w:val="004A6A0D"/>
    <w:rsid w:val="004A6B15"/>
    <w:rsid w:val="004A7031"/>
    <w:rsid w:val="004A7120"/>
    <w:rsid w:val="004A7410"/>
    <w:rsid w:val="004A748C"/>
    <w:rsid w:val="004A74D5"/>
    <w:rsid w:val="004A7685"/>
    <w:rsid w:val="004A76EE"/>
    <w:rsid w:val="004A7855"/>
    <w:rsid w:val="004A7CF8"/>
    <w:rsid w:val="004A7EFC"/>
    <w:rsid w:val="004B036D"/>
    <w:rsid w:val="004B0B9A"/>
    <w:rsid w:val="004B1208"/>
    <w:rsid w:val="004B1936"/>
    <w:rsid w:val="004B1F22"/>
    <w:rsid w:val="004B2459"/>
    <w:rsid w:val="004B269F"/>
    <w:rsid w:val="004B2909"/>
    <w:rsid w:val="004B2F84"/>
    <w:rsid w:val="004B3258"/>
    <w:rsid w:val="004B33D6"/>
    <w:rsid w:val="004B3F29"/>
    <w:rsid w:val="004B400C"/>
    <w:rsid w:val="004B4159"/>
    <w:rsid w:val="004B4682"/>
    <w:rsid w:val="004B49B1"/>
    <w:rsid w:val="004B4A09"/>
    <w:rsid w:val="004B4CBF"/>
    <w:rsid w:val="004B5442"/>
    <w:rsid w:val="004B54CC"/>
    <w:rsid w:val="004B568E"/>
    <w:rsid w:val="004B5E39"/>
    <w:rsid w:val="004B69E0"/>
    <w:rsid w:val="004B6A90"/>
    <w:rsid w:val="004B6F38"/>
    <w:rsid w:val="004B6F3E"/>
    <w:rsid w:val="004B78B2"/>
    <w:rsid w:val="004B7991"/>
    <w:rsid w:val="004B7D4B"/>
    <w:rsid w:val="004B7DE3"/>
    <w:rsid w:val="004C0487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397"/>
    <w:rsid w:val="004C34FA"/>
    <w:rsid w:val="004C35E6"/>
    <w:rsid w:val="004C36B7"/>
    <w:rsid w:val="004C3D03"/>
    <w:rsid w:val="004C3E7E"/>
    <w:rsid w:val="004C3F61"/>
    <w:rsid w:val="004C46AE"/>
    <w:rsid w:val="004C47ED"/>
    <w:rsid w:val="004C4832"/>
    <w:rsid w:val="004C4B93"/>
    <w:rsid w:val="004C4E4E"/>
    <w:rsid w:val="004C509C"/>
    <w:rsid w:val="004C52EB"/>
    <w:rsid w:val="004C5658"/>
    <w:rsid w:val="004C5847"/>
    <w:rsid w:val="004C5A79"/>
    <w:rsid w:val="004C5B04"/>
    <w:rsid w:val="004C5CBC"/>
    <w:rsid w:val="004C5CE6"/>
    <w:rsid w:val="004C5FC8"/>
    <w:rsid w:val="004C6138"/>
    <w:rsid w:val="004C6999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188"/>
    <w:rsid w:val="004D1AC6"/>
    <w:rsid w:val="004D1CED"/>
    <w:rsid w:val="004D1EE0"/>
    <w:rsid w:val="004D2017"/>
    <w:rsid w:val="004D233C"/>
    <w:rsid w:val="004D2910"/>
    <w:rsid w:val="004D29A6"/>
    <w:rsid w:val="004D2A51"/>
    <w:rsid w:val="004D2BEC"/>
    <w:rsid w:val="004D2E2F"/>
    <w:rsid w:val="004D2EC1"/>
    <w:rsid w:val="004D32CB"/>
    <w:rsid w:val="004D32DE"/>
    <w:rsid w:val="004D37D7"/>
    <w:rsid w:val="004D37EE"/>
    <w:rsid w:val="004D3A02"/>
    <w:rsid w:val="004D3E29"/>
    <w:rsid w:val="004D45B1"/>
    <w:rsid w:val="004D4913"/>
    <w:rsid w:val="004D493D"/>
    <w:rsid w:val="004D5244"/>
    <w:rsid w:val="004D5607"/>
    <w:rsid w:val="004D5BDF"/>
    <w:rsid w:val="004D5FDA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080"/>
    <w:rsid w:val="004E12F8"/>
    <w:rsid w:val="004E1819"/>
    <w:rsid w:val="004E1B20"/>
    <w:rsid w:val="004E233A"/>
    <w:rsid w:val="004E239A"/>
    <w:rsid w:val="004E24C4"/>
    <w:rsid w:val="004E2637"/>
    <w:rsid w:val="004E2813"/>
    <w:rsid w:val="004E3958"/>
    <w:rsid w:val="004E43C5"/>
    <w:rsid w:val="004E49DF"/>
    <w:rsid w:val="004E4A53"/>
    <w:rsid w:val="004E4DAA"/>
    <w:rsid w:val="004E50D7"/>
    <w:rsid w:val="004E50DB"/>
    <w:rsid w:val="004E51A7"/>
    <w:rsid w:val="004E5915"/>
    <w:rsid w:val="004E59C2"/>
    <w:rsid w:val="004E5BF9"/>
    <w:rsid w:val="004E76CB"/>
    <w:rsid w:val="004E79F1"/>
    <w:rsid w:val="004F0105"/>
    <w:rsid w:val="004F01CE"/>
    <w:rsid w:val="004F0A38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3946"/>
    <w:rsid w:val="004F3966"/>
    <w:rsid w:val="004F3D7C"/>
    <w:rsid w:val="004F43EE"/>
    <w:rsid w:val="004F449E"/>
    <w:rsid w:val="004F45A8"/>
    <w:rsid w:val="004F522F"/>
    <w:rsid w:val="004F5771"/>
    <w:rsid w:val="004F5E42"/>
    <w:rsid w:val="004F61FF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907"/>
    <w:rsid w:val="00504A36"/>
    <w:rsid w:val="00504B50"/>
    <w:rsid w:val="00504DD0"/>
    <w:rsid w:val="005050D8"/>
    <w:rsid w:val="005050DD"/>
    <w:rsid w:val="00505D31"/>
    <w:rsid w:val="00506665"/>
    <w:rsid w:val="005069EE"/>
    <w:rsid w:val="005069EF"/>
    <w:rsid w:val="00506B62"/>
    <w:rsid w:val="005076FD"/>
    <w:rsid w:val="00507905"/>
    <w:rsid w:val="00507BBD"/>
    <w:rsid w:val="0051027F"/>
    <w:rsid w:val="00510407"/>
    <w:rsid w:val="00510454"/>
    <w:rsid w:val="00510666"/>
    <w:rsid w:val="00510878"/>
    <w:rsid w:val="00510904"/>
    <w:rsid w:val="00510B30"/>
    <w:rsid w:val="005111CE"/>
    <w:rsid w:val="00511BCD"/>
    <w:rsid w:val="00512C99"/>
    <w:rsid w:val="00512D0B"/>
    <w:rsid w:val="00513409"/>
    <w:rsid w:val="00513CBA"/>
    <w:rsid w:val="00513E74"/>
    <w:rsid w:val="00514294"/>
    <w:rsid w:val="00514588"/>
    <w:rsid w:val="00514D74"/>
    <w:rsid w:val="00515127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8CB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BF2"/>
    <w:rsid w:val="00521C07"/>
    <w:rsid w:val="00521C9E"/>
    <w:rsid w:val="00521D83"/>
    <w:rsid w:val="00522512"/>
    <w:rsid w:val="0052276A"/>
    <w:rsid w:val="00522816"/>
    <w:rsid w:val="00522979"/>
    <w:rsid w:val="005229F8"/>
    <w:rsid w:val="00522BB1"/>
    <w:rsid w:val="00522CF0"/>
    <w:rsid w:val="0052326A"/>
    <w:rsid w:val="00523837"/>
    <w:rsid w:val="00523A54"/>
    <w:rsid w:val="00523A83"/>
    <w:rsid w:val="00523A88"/>
    <w:rsid w:val="00523C68"/>
    <w:rsid w:val="00523DB2"/>
    <w:rsid w:val="00524602"/>
    <w:rsid w:val="0052481B"/>
    <w:rsid w:val="005250FD"/>
    <w:rsid w:val="00525D07"/>
    <w:rsid w:val="0052603E"/>
    <w:rsid w:val="00526128"/>
    <w:rsid w:val="00526B3E"/>
    <w:rsid w:val="00526D94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132"/>
    <w:rsid w:val="0053120E"/>
    <w:rsid w:val="00531317"/>
    <w:rsid w:val="005319D1"/>
    <w:rsid w:val="00531F7A"/>
    <w:rsid w:val="005327D5"/>
    <w:rsid w:val="005328FD"/>
    <w:rsid w:val="00532B6D"/>
    <w:rsid w:val="00532C9C"/>
    <w:rsid w:val="00533374"/>
    <w:rsid w:val="0053366F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20"/>
    <w:rsid w:val="00536087"/>
    <w:rsid w:val="00536B51"/>
    <w:rsid w:val="00536D4C"/>
    <w:rsid w:val="00536DF2"/>
    <w:rsid w:val="00536FE3"/>
    <w:rsid w:val="00537ABB"/>
    <w:rsid w:val="00537D7B"/>
    <w:rsid w:val="00537EC8"/>
    <w:rsid w:val="00540022"/>
    <w:rsid w:val="0054051D"/>
    <w:rsid w:val="00540538"/>
    <w:rsid w:val="005409F1"/>
    <w:rsid w:val="00540AA1"/>
    <w:rsid w:val="00540E1E"/>
    <w:rsid w:val="0054113D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882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076"/>
    <w:rsid w:val="00545395"/>
    <w:rsid w:val="00545779"/>
    <w:rsid w:val="00546A7E"/>
    <w:rsid w:val="00547008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2AD"/>
    <w:rsid w:val="00550716"/>
    <w:rsid w:val="005507F5"/>
    <w:rsid w:val="00550E4F"/>
    <w:rsid w:val="005512DA"/>
    <w:rsid w:val="00551394"/>
    <w:rsid w:val="00551BE8"/>
    <w:rsid w:val="00551ECA"/>
    <w:rsid w:val="00552299"/>
    <w:rsid w:val="0055231F"/>
    <w:rsid w:val="005526A1"/>
    <w:rsid w:val="005528DB"/>
    <w:rsid w:val="00553407"/>
    <w:rsid w:val="005534D8"/>
    <w:rsid w:val="005546E7"/>
    <w:rsid w:val="00554D89"/>
    <w:rsid w:val="0055531D"/>
    <w:rsid w:val="00555326"/>
    <w:rsid w:val="00555B0B"/>
    <w:rsid w:val="0055625A"/>
    <w:rsid w:val="00556B12"/>
    <w:rsid w:val="00556EF6"/>
    <w:rsid w:val="00557080"/>
    <w:rsid w:val="0055717E"/>
    <w:rsid w:val="00557A22"/>
    <w:rsid w:val="00557F49"/>
    <w:rsid w:val="00557F90"/>
    <w:rsid w:val="00560950"/>
    <w:rsid w:val="00560B3E"/>
    <w:rsid w:val="00560B3F"/>
    <w:rsid w:val="00561B37"/>
    <w:rsid w:val="005620BC"/>
    <w:rsid w:val="00562246"/>
    <w:rsid w:val="00562421"/>
    <w:rsid w:val="00562790"/>
    <w:rsid w:val="00562B66"/>
    <w:rsid w:val="00562B9B"/>
    <w:rsid w:val="00562BE7"/>
    <w:rsid w:val="00562D8D"/>
    <w:rsid w:val="00562EBC"/>
    <w:rsid w:val="00563159"/>
    <w:rsid w:val="005636B5"/>
    <w:rsid w:val="00565311"/>
    <w:rsid w:val="00565353"/>
    <w:rsid w:val="00565AFD"/>
    <w:rsid w:val="00565FDA"/>
    <w:rsid w:val="005663ED"/>
    <w:rsid w:val="00566901"/>
    <w:rsid w:val="005672ED"/>
    <w:rsid w:val="005673C1"/>
    <w:rsid w:val="00567423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E01"/>
    <w:rsid w:val="00575F00"/>
    <w:rsid w:val="0057620E"/>
    <w:rsid w:val="005767BD"/>
    <w:rsid w:val="005769EA"/>
    <w:rsid w:val="00576AD4"/>
    <w:rsid w:val="00576EF6"/>
    <w:rsid w:val="00577253"/>
    <w:rsid w:val="00577255"/>
    <w:rsid w:val="0057759A"/>
    <w:rsid w:val="005776CE"/>
    <w:rsid w:val="005778F1"/>
    <w:rsid w:val="0057794A"/>
    <w:rsid w:val="00580448"/>
    <w:rsid w:val="00580579"/>
    <w:rsid w:val="00580E25"/>
    <w:rsid w:val="005812B6"/>
    <w:rsid w:val="005814A5"/>
    <w:rsid w:val="005815D7"/>
    <w:rsid w:val="00581644"/>
    <w:rsid w:val="00582516"/>
    <w:rsid w:val="00582B2B"/>
    <w:rsid w:val="005836DC"/>
    <w:rsid w:val="0058397D"/>
    <w:rsid w:val="00583B30"/>
    <w:rsid w:val="00583EE5"/>
    <w:rsid w:val="00584562"/>
    <w:rsid w:val="00584620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746"/>
    <w:rsid w:val="0059086F"/>
    <w:rsid w:val="00590D7A"/>
    <w:rsid w:val="00590EAF"/>
    <w:rsid w:val="00591377"/>
    <w:rsid w:val="005917C3"/>
    <w:rsid w:val="00591B9C"/>
    <w:rsid w:val="00591D1B"/>
    <w:rsid w:val="00592696"/>
    <w:rsid w:val="0059276C"/>
    <w:rsid w:val="00592B21"/>
    <w:rsid w:val="00592C4C"/>
    <w:rsid w:val="005930FB"/>
    <w:rsid w:val="0059331D"/>
    <w:rsid w:val="00593C57"/>
    <w:rsid w:val="00594330"/>
    <w:rsid w:val="005943E1"/>
    <w:rsid w:val="005947CE"/>
    <w:rsid w:val="00594B12"/>
    <w:rsid w:val="0059543E"/>
    <w:rsid w:val="00595578"/>
    <w:rsid w:val="00595E75"/>
    <w:rsid w:val="005966AC"/>
    <w:rsid w:val="0059681D"/>
    <w:rsid w:val="0059698D"/>
    <w:rsid w:val="00596CCE"/>
    <w:rsid w:val="00596DE4"/>
    <w:rsid w:val="00596EA1"/>
    <w:rsid w:val="005970DC"/>
    <w:rsid w:val="00597AF1"/>
    <w:rsid w:val="00597C41"/>
    <w:rsid w:val="005A03A9"/>
    <w:rsid w:val="005A0953"/>
    <w:rsid w:val="005A0969"/>
    <w:rsid w:val="005A0E9E"/>
    <w:rsid w:val="005A10F2"/>
    <w:rsid w:val="005A1231"/>
    <w:rsid w:val="005A1405"/>
    <w:rsid w:val="005A1451"/>
    <w:rsid w:val="005A1764"/>
    <w:rsid w:val="005A17F1"/>
    <w:rsid w:val="005A1826"/>
    <w:rsid w:val="005A1B18"/>
    <w:rsid w:val="005A1B85"/>
    <w:rsid w:val="005A1D4F"/>
    <w:rsid w:val="005A20D8"/>
    <w:rsid w:val="005A2561"/>
    <w:rsid w:val="005A26B6"/>
    <w:rsid w:val="005A2880"/>
    <w:rsid w:val="005A2987"/>
    <w:rsid w:val="005A355A"/>
    <w:rsid w:val="005A35C7"/>
    <w:rsid w:val="005A3712"/>
    <w:rsid w:val="005A41A8"/>
    <w:rsid w:val="005A4E99"/>
    <w:rsid w:val="005A4F01"/>
    <w:rsid w:val="005A4F4A"/>
    <w:rsid w:val="005A539C"/>
    <w:rsid w:val="005A6363"/>
    <w:rsid w:val="005A67F1"/>
    <w:rsid w:val="005A68A0"/>
    <w:rsid w:val="005A6BA2"/>
    <w:rsid w:val="005A6F8C"/>
    <w:rsid w:val="005A7231"/>
    <w:rsid w:val="005A7246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1188"/>
    <w:rsid w:val="005B12AC"/>
    <w:rsid w:val="005B2317"/>
    <w:rsid w:val="005B2634"/>
    <w:rsid w:val="005B2A14"/>
    <w:rsid w:val="005B34C0"/>
    <w:rsid w:val="005B3A1C"/>
    <w:rsid w:val="005B3B37"/>
    <w:rsid w:val="005B3E23"/>
    <w:rsid w:val="005B4057"/>
    <w:rsid w:val="005B4194"/>
    <w:rsid w:val="005B4650"/>
    <w:rsid w:val="005B48B2"/>
    <w:rsid w:val="005B4FA5"/>
    <w:rsid w:val="005B5956"/>
    <w:rsid w:val="005B61F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4C2"/>
    <w:rsid w:val="005C7A1F"/>
    <w:rsid w:val="005C7A6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885"/>
    <w:rsid w:val="005D2922"/>
    <w:rsid w:val="005D2962"/>
    <w:rsid w:val="005D2D37"/>
    <w:rsid w:val="005D31DF"/>
    <w:rsid w:val="005D32A9"/>
    <w:rsid w:val="005D376F"/>
    <w:rsid w:val="005D3D1A"/>
    <w:rsid w:val="005D3E58"/>
    <w:rsid w:val="005D4427"/>
    <w:rsid w:val="005D46BB"/>
    <w:rsid w:val="005D4B47"/>
    <w:rsid w:val="005D5127"/>
    <w:rsid w:val="005D52C9"/>
    <w:rsid w:val="005D5C2B"/>
    <w:rsid w:val="005D5F45"/>
    <w:rsid w:val="005D624B"/>
    <w:rsid w:val="005D65F9"/>
    <w:rsid w:val="005D698C"/>
    <w:rsid w:val="005D7939"/>
    <w:rsid w:val="005D7A2A"/>
    <w:rsid w:val="005D7F2C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0E2"/>
    <w:rsid w:val="005E21ED"/>
    <w:rsid w:val="005E23FF"/>
    <w:rsid w:val="005E27ED"/>
    <w:rsid w:val="005E2B00"/>
    <w:rsid w:val="005E32BF"/>
    <w:rsid w:val="005E3426"/>
    <w:rsid w:val="005E36B8"/>
    <w:rsid w:val="005E377E"/>
    <w:rsid w:val="005E38C7"/>
    <w:rsid w:val="005E3C70"/>
    <w:rsid w:val="005E41A2"/>
    <w:rsid w:val="005E41D3"/>
    <w:rsid w:val="005E43CF"/>
    <w:rsid w:val="005E4471"/>
    <w:rsid w:val="005E4981"/>
    <w:rsid w:val="005E4A58"/>
    <w:rsid w:val="005E4A97"/>
    <w:rsid w:val="005E4B95"/>
    <w:rsid w:val="005E4D00"/>
    <w:rsid w:val="005E542E"/>
    <w:rsid w:val="005E5D8C"/>
    <w:rsid w:val="005E5DBB"/>
    <w:rsid w:val="005E5F76"/>
    <w:rsid w:val="005E6393"/>
    <w:rsid w:val="005E696D"/>
    <w:rsid w:val="005E71F7"/>
    <w:rsid w:val="005E781C"/>
    <w:rsid w:val="005E7846"/>
    <w:rsid w:val="005E7B24"/>
    <w:rsid w:val="005E7C7B"/>
    <w:rsid w:val="005E7D66"/>
    <w:rsid w:val="005E7FC7"/>
    <w:rsid w:val="005F015C"/>
    <w:rsid w:val="005F01CE"/>
    <w:rsid w:val="005F02CE"/>
    <w:rsid w:val="005F04AF"/>
    <w:rsid w:val="005F051C"/>
    <w:rsid w:val="005F0C53"/>
    <w:rsid w:val="005F0C72"/>
    <w:rsid w:val="005F0D81"/>
    <w:rsid w:val="005F1B0F"/>
    <w:rsid w:val="005F1CE2"/>
    <w:rsid w:val="005F1F9F"/>
    <w:rsid w:val="005F2C93"/>
    <w:rsid w:val="005F2EE1"/>
    <w:rsid w:val="005F3384"/>
    <w:rsid w:val="005F3C44"/>
    <w:rsid w:val="005F3EDF"/>
    <w:rsid w:val="005F3F96"/>
    <w:rsid w:val="005F4003"/>
    <w:rsid w:val="005F464E"/>
    <w:rsid w:val="005F4FA3"/>
    <w:rsid w:val="005F521F"/>
    <w:rsid w:val="005F55B4"/>
    <w:rsid w:val="005F55D8"/>
    <w:rsid w:val="005F565B"/>
    <w:rsid w:val="005F59B4"/>
    <w:rsid w:val="005F5BF0"/>
    <w:rsid w:val="005F617D"/>
    <w:rsid w:val="005F6615"/>
    <w:rsid w:val="005F6D6C"/>
    <w:rsid w:val="005F6DA6"/>
    <w:rsid w:val="005F70D0"/>
    <w:rsid w:val="005F70D2"/>
    <w:rsid w:val="005F71FB"/>
    <w:rsid w:val="005F7388"/>
    <w:rsid w:val="005F749E"/>
    <w:rsid w:val="005F7EB9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2295"/>
    <w:rsid w:val="006023DE"/>
    <w:rsid w:val="006023EA"/>
    <w:rsid w:val="0060251B"/>
    <w:rsid w:val="00602911"/>
    <w:rsid w:val="0060388C"/>
    <w:rsid w:val="00603B20"/>
    <w:rsid w:val="00603E8F"/>
    <w:rsid w:val="00603FB6"/>
    <w:rsid w:val="0060431A"/>
    <w:rsid w:val="006048BE"/>
    <w:rsid w:val="00604A05"/>
    <w:rsid w:val="00604AFE"/>
    <w:rsid w:val="00604DA3"/>
    <w:rsid w:val="00605517"/>
    <w:rsid w:val="006066E6"/>
    <w:rsid w:val="00606EEC"/>
    <w:rsid w:val="00607104"/>
    <w:rsid w:val="006074A8"/>
    <w:rsid w:val="00607C4D"/>
    <w:rsid w:val="00607DEA"/>
    <w:rsid w:val="00607F9A"/>
    <w:rsid w:val="00610081"/>
    <w:rsid w:val="006102F4"/>
    <w:rsid w:val="006104B8"/>
    <w:rsid w:val="006105B6"/>
    <w:rsid w:val="00610729"/>
    <w:rsid w:val="00610F25"/>
    <w:rsid w:val="0061117F"/>
    <w:rsid w:val="00611C57"/>
    <w:rsid w:val="00611DFC"/>
    <w:rsid w:val="00611FD0"/>
    <w:rsid w:val="00612367"/>
    <w:rsid w:val="00612582"/>
    <w:rsid w:val="00612621"/>
    <w:rsid w:val="0061334B"/>
    <w:rsid w:val="0061352D"/>
    <w:rsid w:val="00613604"/>
    <w:rsid w:val="00613833"/>
    <w:rsid w:val="00613AB4"/>
    <w:rsid w:val="00614C31"/>
    <w:rsid w:val="00614CC9"/>
    <w:rsid w:val="00614ED4"/>
    <w:rsid w:val="00614F1E"/>
    <w:rsid w:val="006150FC"/>
    <w:rsid w:val="006158EF"/>
    <w:rsid w:val="00615BF2"/>
    <w:rsid w:val="00615D4B"/>
    <w:rsid w:val="00615D63"/>
    <w:rsid w:val="00615E99"/>
    <w:rsid w:val="00615F75"/>
    <w:rsid w:val="006160CF"/>
    <w:rsid w:val="0061615E"/>
    <w:rsid w:val="006163F7"/>
    <w:rsid w:val="00616CCE"/>
    <w:rsid w:val="00616FC7"/>
    <w:rsid w:val="00617155"/>
    <w:rsid w:val="0061718D"/>
    <w:rsid w:val="00617479"/>
    <w:rsid w:val="0061755A"/>
    <w:rsid w:val="00617F2D"/>
    <w:rsid w:val="0062051F"/>
    <w:rsid w:val="006205F0"/>
    <w:rsid w:val="00620623"/>
    <w:rsid w:val="00620C83"/>
    <w:rsid w:val="006214E3"/>
    <w:rsid w:val="00621508"/>
    <w:rsid w:val="0062153D"/>
    <w:rsid w:val="006216F7"/>
    <w:rsid w:val="006216FC"/>
    <w:rsid w:val="006217BA"/>
    <w:rsid w:val="00622A5B"/>
    <w:rsid w:val="00622E93"/>
    <w:rsid w:val="00623138"/>
    <w:rsid w:val="0062326E"/>
    <w:rsid w:val="00623D83"/>
    <w:rsid w:val="00623D8C"/>
    <w:rsid w:val="00623E90"/>
    <w:rsid w:val="006243A6"/>
    <w:rsid w:val="006246B3"/>
    <w:rsid w:val="00624735"/>
    <w:rsid w:val="006248AD"/>
    <w:rsid w:val="00625034"/>
    <w:rsid w:val="006251F5"/>
    <w:rsid w:val="00625648"/>
    <w:rsid w:val="00625990"/>
    <w:rsid w:val="00625C0E"/>
    <w:rsid w:val="00625D3C"/>
    <w:rsid w:val="0062656F"/>
    <w:rsid w:val="0062665C"/>
    <w:rsid w:val="0062674D"/>
    <w:rsid w:val="006268CE"/>
    <w:rsid w:val="006277CD"/>
    <w:rsid w:val="00630002"/>
    <w:rsid w:val="006300F4"/>
    <w:rsid w:val="006301E5"/>
    <w:rsid w:val="00630D10"/>
    <w:rsid w:val="00630EDA"/>
    <w:rsid w:val="00631192"/>
    <w:rsid w:val="006313F4"/>
    <w:rsid w:val="0063175C"/>
    <w:rsid w:val="00631986"/>
    <w:rsid w:val="00631ACE"/>
    <w:rsid w:val="00631E7A"/>
    <w:rsid w:val="00632493"/>
    <w:rsid w:val="006326D7"/>
    <w:rsid w:val="006326EC"/>
    <w:rsid w:val="00632A84"/>
    <w:rsid w:val="00632E83"/>
    <w:rsid w:val="00633831"/>
    <w:rsid w:val="00634112"/>
    <w:rsid w:val="006342DC"/>
    <w:rsid w:val="006343A8"/>
    <w:rsid w:val="006346FB"/>
    <w:rsid w:val="00634C38"/>
    <w:rsid w:val="0063530D"/>
    <w:rsid w:val="006355FB"/>
    <w:rsid w:val="006356B6"/>
    <w:rsid w:val="0063588E"/>
    <w:rsid w:val="006359A0"/>
    <w:rsid w:val="00635B61"/>
    <w:rsid w:val="00635C61"/>
    <w:rsid w:val="00635E22"/>
    <w:rsid w:val="00635F59"/>
    <w:rsid w:val="00635FD9"/>
    <w:rsid w:val="006362F6"/>
    <w:rsid w:val="006363F2"/>
    <w:rsid w:val="006366E6"/>
    <w:rsid w:val="0063671F"/>
    <w:rsid w:val="00636A51"/>
    <w:rsid w:val="00636CA2"/>
    <w:rsid w:val="006375F2"/>
    <w:rsid w:val="00637640"/>
    <w:rsid w:val="00637DC5"/>
    <w:rsid w:val="00640BEF"/>
    <w:rsid w:val="0064140C"/>
    <w:rsid w:val="006415AE"/>
    <w:rsid w:val="00641899"/>
    <w:rsid w:val="006419DB"/>
    <w:rsid w:val="00641F78"/>
    <w:rsid w:val="00642119"/>
    <w:rsid w:val="006422D3"/>
    <w:rsid w:val="0064242E"/>
    <w:rsid w:val="00642701"/>
    <w:rsid w:val="00642954"/>
    <w:rsid w:val="00642A19"/>
    <w:rsid w:val="00642C17"/>
    <w:rsid w:val="00643041"/>
    <w:rsid w:val="006435C5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7AD"/>
    <w:rsid w:val="00645C18"/>
    <w:rsid w:val="00645F30"/>
    <w:rsid w:val="006469A6"/>
    <w:rsid w:val="00646AA0"/>
    <w:rsid w:val="006471F6"/>
    <w:rsid w:val="00647286"/>
    <w:rsid w:val="006478F9"/>
    <w:rsid w:val="00647D3B"/>
    <w:rsid w:val="006500EF"/>
    <w:rsid w:val="006503E3"/>
    <w:rsid w:val="00650484"/>
    <w:rsid w:val="006509DE"/>
    <w:rsid w:val="00650A23"/>
    <w:rsid w:val="00650BCB"/>
    <w:rsid w:val="00651199"/>
    <w:rsid w:val="00651463"/>
    <w:rsid w:val="00651D16"/>
    <w:rsid w:val="00652877"/>
    <w:rsid w:val="00652B03"/>
    <w:rsid w:val="00652BF4"/>
    <w:rsid w:val="00652D67"/>
    <w:rsid w:val="006530B6"/>
    <w:rsid w:val="006540EF"/>
    <w:rsid w:val="00654240"/>
    <w:rsid w:val="00654265"/>
    <w:rsid w:val="006549E8"/>
    <w:rsid w:val="00654E84"/>
    <w:rsid w:val="00654EDA"/>
    <w:rsid w:val="00654F84"/>
    <w:rsid w:val="0065547E"/>
    <w:rsid w:val="00655695"/>
    <w:rsid w:val="00655755"/>
    <w:rsid w:val="00655CF1"/>
    <w:rsid w:val="0065621D"/>
    <w:rsid w:val="00656737"/>
    <w:rsid w:val="00656F01"/>
    <w:rsid w:val="00657C01"/>
    <w:rsid w:val="00657C21"/>
    <w:rsid w:val="00660057"/>
    <w:rsid w:val="006600F5"/>
    <w:rsid w:val="00660617"/>
    <w:rsid w:val="0066078C"/>
    <w:rsid w:val="006611BB"/>
    <w:rsid w:val="00661719"/>
    <w:rsid w:val="00661A5A"/>
    <w:rsid w:val="00661F23"/>
    <w:rsid w:val="00662047"/>
    <w:rsid w:val="00662149"/>
    <w:rsid w:val="006629F5"/>
    <w:rsid w:val="00662C6B"/>
    <w:rsid w:val="00663A27"/>
    <w:rsid w:val="00663ABA"/>
    <w:rsid w:val="00663DB1"/>
    <w:rsid w:val="00663DB7"/>
    <w:rsid w:val="006642D8"/>
    <w:rsid w:val="00664337"/>
    <w:rsid w:val="00664768"/>
    <w:rsid w:val="0066477A"/>
    <w:rsid w:val="006648D1"/>
    <w:rsid w:val="0066496C"/>
    <w:rsid w:val="00664C60"/>
    <w:rsid w:val="00665148"/>
    <w:rsid w:val="00665698"/>
    <w:rsid w:val="00665886"/>
    <w:rsid w:val="0066598D"/>
    <w:rsid w:val="00666025"/>
    <w:rsid w:val="00666A15"/>
    <w:rsid w:val="00666CE7"/>
    <w:rsid w:val="00666DAB"/>
    <w:rsid w:val="00666EC1"/>
    <w:rsid w:val="006671B5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09"/>
    <w:rsid w:val="00671489"/>
    <w:rsid w:val="0067186E"/>
    <w:rsid w:val="006718F2"/>
    <w:rsid w:val="00671A5B"/>
    <w:rsid w:val="0067217D"/>
    <w:rsid w:val="00672689"/>
    <w:rsid w:val="00672740"/>
    <w:rsid w:val="006730F8"/>
    <w:rsid w:val="006731F0"/>
    <w:rsid w:val="00673411"/>
    <w:rsid w:val="006735BA"/>
    <w:rsid w:val="006736A0"/>
    <w:rsid w:val="006737F1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4A8"/>
    <w:rsid w:val="0067584E"/>
    <w:rsid w:val="00675D78"/>
    <w:rsid w:val="00675D96"/>
    <w:rsid w:val="00675ED9"/>
    <w:rsid w:val="00675FA8"/>
    <w:rsid w:val="00676079"/>
    <w:rsid w:val="0067651B"/>
    <w:rsid w:val="006765E7"/>
    <w:rsid w:val="00676BEA"/>
    <w:rsid w:val="00677247"/>
    <w:rsid w:val="006774F1"/>
    <w:rsid w:val="006778FE"/>
    <w:rsid w:val="00677B9A"/>
    <w:rsid w:val="00677E3F"/>
    <w:rsid w:val="00677F36"/>
    <w:rsid w:val="00680036"/>
    <w:rsid w:val="00680974"/>
    <w:rsid w:val="00680D71"/>
    <w:rsid w:val="00680EBE"/>
    <w:rsid w:val="00680FD4"/>
    <w:rsid w:val="006820DA"/>
    <w:rsid w:val="0068252F"/>
    <w:rsid w:val="00682BB9"/>
    <w:rsid w:val="00683049"/>
    <w:rsid w:val="006832BA"/>
    <w:rsid w:val="006836A9"/>
    <w:rsid w:val="006836EB"/>
    <w:rsid w:val="00683FD6"/>
    <w:rsid w:val="006840BD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99"/>
    <w:rsid w:val="00690BAC"/>
    <w:rsid w:val="00691318"/>
    <w:rsid w:val="006913E8"/>
    <w:rsid w:val="00691BC3"/>
    <w:rsid w:val="00691C44"/>
    <w:rsid w:val="00691EEC"/>
    <w:rsid w:val="006922AB"/>
    <w:rsid w:val="00693D85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6A4C"/>
    <w:rsid w:val="006974D4"/>
    <w:rsid w:val="0069764F"/>
    <w:rsid w:val="006976B9"/>
    <w:rsid w:val="00697A2B"/>
    <w:rsid w:val="006A009E"/>
    <w:rsid w:val="006A02AE"/>
    <w:rsid w:val="006A02DC"/>
    <w:rsid w:val="006A0C42"/>
    <w:rsid w:val="006A0E9F"/>
    <w:rsid w:val="006A10B7"/>
    <w:rsid w:val="006A2A28"/>
    <w:rsid w:val="006A2AC1"/>
    <w:rsid w:val="006A31AD"/>
    <w:rsid w:val="006A367E"/>
    <w:rsid w:val="006A3F79"/>
    <w:rsid w:val="006A4A8E"/>
    <w:rsid w:val="006A4B16"/>
    <w:rsid w:val="006A4E57"/>
    <w:rsid w:val="006A520C"/>
    <w:rsid w:val="006A58DC"/>
    <w:rsid w:val="006A5A1A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C6C"/>
    <w:rsid w:val="006B0E60"/>
    <w:rsid w:val="006B19C5"/>
    <w:rsid w:val="006B1F64"/>
    <w:rsid w:val="006B2145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89B"/>
    <w:rsid w:val="006B3A3F"/>
    <w:rsid w:val="006B3ADB"/>
    <w:rsid w:val="006B3C4F"/>
    <w:rsid w:val="006B3EAB"/>
    <w:rsid w:val="006B411D"/>
    <w:rsid w:val="006B4661"/>
    <w:rsid w:val="006B46B8"/>
    <w:rsid w:val="006B4B42"/>
    <w:rsid w:val="006B4BA5"/>
    <w:rsid w:val="006B4E25"/>
    <w:rsid w:val="006B52F8"/>
    <w:rsid w:val="006B55B8"/>
    <w:rsid w:val="006B56A7"/>
    <w:rsid w:val="006B5989"/>
    <w:rsid w:val="006B5A4F"/>
    <w:rsid w:val="006B5CDD"/>
    <w:rsid w:val="006B5EA2"/>
    <w:rsid w:val="006B60B3"/>
    <w:rsid w:val="006B6437"/>
    <w:rsid w:val="006B6C65"/>
    <w:rsid w:val="006B6F86"/>
    <w:rsid w:val="006B770C"/>
    <w:rsid w:val="006C0464"/>
    <w:rsid w:val="006C06A1"/>
    <w:rsid w:val="006C0B2D"/>
    <w:rsid w:val="006C1484"/>
    <w:rsid w:val="006C1B0F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48"/>
    <w:rsid w:val="006C468D"/>
    <w:rsid w:val="006C4704"/>
    <w:rsid w:val="006C4A8F"/>
    <w:rsid w:val="006C4C52"/>
    <w:rsid w:val="006C4CCC"/>
    <w:rsid w:val="006C5087"/>
    <w:rsid w:val="006C51E8"/>
    <w:rsid w:val="006C5462"/>
    <w:rsid w:val="006C5466"/>
    <w:rsid w:val="006C54B3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CE"/>
    <w:rsid w:val="006D00D8"/>
    <w:rsid w:val="006D0185"/>
    <w:rsid w:val="006D084F"/>
    <w:rsid w:val="006D0A03"/>
    <w:rsid w:val="006D0A9E"/>
    <w:rsid w:val="006D0B4E"/>
    <w:rsid w:val="006D10D4"/>
    <w:rsid w:val="006D127C"/>
    <w:rsid w:val="006D1743"/>
    <w:rsid w:val="006D1A10"/>
    <w:rsid w:val="006D1A63"/>
    <w:rsid w:val="006D1F2E"/>
    <w:rsid w:val="006D216F"/>
    <w:rsid w:val="006D2244"/>
    <w:rsid w:val="006D26B3"/>
    <w:rsid w:val="006D273D"/>
    <w:rsid w:val="006D2838"/>
    <w:rsid w:val="006D2BA8"/>
    <w:rsid w:val="006D2E04"/>
    <w:rsid w:val="006D3066"/>
    <w:rsid w:val="006D3C06"/>
    <w:rsid w:val="006D4250"/>
    <w:rsid w:val="006D426D"/>
    <w:rsid w:val="006D427C"/>
    <w:rsid w:val="006D4290"/>
    <w:rsid w:val="006D4862"/>
    <w:rsid w:val="006D4893"/>
    <w:rsid w:val="006D4BED"/>
    <w:rsid w:val="006D4CB2"/>
    <w:rsid w:val="006D54BF"/>
    <w:rsid w:val="006D5C50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D7AC1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28C"/>
    <w:rsid w:val="006E26AA"/>
    <w:rsid w:val="006E2772"/>
    <w:rsid w:val="006E277F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43C"/>
    <w:rsid w:val="006E4528"/>
    <w:rsid w:val="006E469C"/>
    <w:rsid w:val="006E46FF"/>
    <w:rsid w:val="006E4C5B"/>
    <w:rsid w:val="006E5529"/>
    <w:rsid w:val="006E5608"/>
    <w:rsid w:val="006E564D"/>
    <w:rsid w:val="006E62C8"/>
    <w:rsid w:val="006E653A"/>
    <w:rsid w:val="006E68B9"/>
    <w:rsid w:val="006E6C1A"/>
    <w:rsid w:val="006E6FFB"/>
    <w:rsid w:val="006E75D4"/>
    <w:rsid w:val="006E7D3A"/>
    <w:rsid w:val="006E7DB8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7BB"/>
    <w:rsid w:val="006F2AE1"/>
    <w:rsid w:val="006F2E40"/>
    <w:rsid w:val="006F3009"/>
    <w:rsid w:val="006F32AA"/>
    <w:rsid w:val="006F341C"/>
    <w:rsid w:val="006F3442"/>
    <w:rsid w:val="006F3AD5"/>
    <w:rsid w:val="006F3D7D"/>
    <w:rsid w:val="006F3EEB"/>
    <w:rsid w:val="006F408C"/>
    <w:rsid w:val="006F436D"/>
    <w:rsid w:val="006F4739"/>
    <w:rsid w:val="006F48C4"/>
    <w:rsid w:val="006F4B0B"/>
    <w:rsid w:val="006F5240"/>
    <w:rsid w:val="006F625D"/>
    <w:rsid w:val="006F6C71"/>
    <w:rsid w:val="006F6F13"/>
    <w:rsid w:val="006F6F29"/>
    <w:rsid w:val="006F7031"/>
    <w:rsid w:val="006F72FF"/>
    <w:rsid w:val="006F7511"/>
    <w:rsid w:val="006F772A"/>
    <w:rsid w:val="006F78F6"/>
    <w:rsid w:val="006F7B94"/>
    <w:rsid w:val="00700252"/>
    <w:rsid w:val="007008A6"/>
    <w:rsid w:val="00700C6A"/>
    <w:rsid w:val="00700F70"/>
    <w:rsid w:val="007011B0"/>
    <w:rsid w:val="007014B3"/>
    <w:rsid w:val="007018DB"/>
    <w:rsid w:val="007024F1"/>
    <w:rsid w:val="0070250B"/>
    <w:rsid w:val="00702D90"/>
    <w:rsid w:val="00702D9B"/>
    <w:rsid w:val="00702E36"/>
    <w:rsid w:val="0070302F"/>
    <w:rsid w:val="00703069"/>
    <w:rsid w:val="007032C9"/>
    <w:rsid w:val="00703D5F"/>
    <w:rsid w:val="00703DED"/>
    <w:rsid w:val="0070467C"/>
    <w:rsid w:val="00704DC0"/>
    <w:rsid w:val="00705089"/>
    <w:rsid w:val="0070588E"/>
    <w:rsid w:val="00705DA4"/>
    <w:rsid w:val="00706048"/>
    <w:rsid w:val="007066EA"/>
    <w:rsid w:val="00706899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24A"/>
    <w:rsid w:val="00711509"/>
    <w:rsid w:val="007115D6"/>
    <w:rsid w:val="00711C55"/>
    <w:rsid w:val="007124C1"/>
    <w:rsid w:val="0071253E"/>
    <w:rsid w:val="007126C9"/>
    <w:rsid w:val="007127AC"/>
    <w:rsid w:val="00712D97"/>
    <w:rsid w:val="0071339D"/>
    <w:rsid w:val="0071354D"/>
    <w:rsid w:val="00713767"/>
    <w:rsid w:val="00713C9C"/>
    <w:rsid w:val="00713FC4"/>
    <w:rsid w:val="007143C0"/>
    <w:rsid w:val="00714BB9"/>
    <w:rsid w:val="00714C6C"/>
    <w:rsid w:val="00714DD4"/>
    <w:rsid w:val="00714FD3"/>
    <w:rsid w:val="00715040"/>
    <w:rsid w:val="007151CD"/>
    <w:rsid w:val="0071532F"/>
    <w:rsid w:val="0071533C"/>
    <w:rsid w:val="007157AB"/>
    <w:rsid w:val="0071585A"/>
    <w:rsid w:val="00715A48"/>
    <w:rsid w:val="007162D3"/>
    <w:rsid w:val="007164AD"/>
    <w:rsid w:val="00716611"/>
    <w:rsid w:val="00716B84"/>
    <w:rsid w:val="00716FFC"/>
    <w:rsid w:val="00717141"/>
    <w:rsid w:val="0071746E"/>
    <w:rsid w:val="007174A0"/>
    <w:rsid w:val="0071764C"/>
    <w:rsid w:val="00717762"/>
    <w:rsid w:val="0071787B"/>
    <w:rsid w:val="00720369"/>
    <w:rsid w:val="00720589"/>
    <w:rsid w:val="00720729"/>
    <w:rsid w:val="00720AB0"/>
    <w:rsid w:val="00720B54"/>
    <w:rsid w:val="007213F9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8F4"/>
    <w:rsid w:val="00727A49"/>
    <w:rsid w:val="00727AEC"/>
    <w:rsid w:val="00727D0B"/>
    <w:rsid w:val="00727EDC"/>
    <w:rsid w:val="00730027"/>
    <w:rsid w:val="007301AB"/>
    <w:rsid w:val="00730526"/>
    <w:rsid w:val="00730821"/>
    <w:rsid w:val="0073082C"/>
    <w:rsid w:val="00730A08"/>
    <w:rsid w:val="00730C3E"/>
    <w:rsid w:val="00730D02"/>
    <w:rsid w:val="00731208"/>
    <w:rsid w:val="0073132C"/>
    <w:rsid w:val="007320B3"/>
    <w:rsid w:val="00732A83"/>
    <w:rsid w:val="00732AF3"/>
    <w:rsid w:val="00732BF6"/>
    <w:rsid w:val="007331B5"/>
    <w:rsid w:val="0073333B"/>
    <w:rsid w:val="00733499"/>
    <w:rsid w:val="00733568"/>
    <w:rsid w:val="007336DE"/>
    <w:rsid w:val="007338C1"/>
    <w:rsid w:val="00733976"/>
    <w:rsid w:val="00733D5C"/>
    <w:rsid w:val="00733E82"/>
    <w:rsid w:val="00733EBE"/>
    <w:rsid w:val="007342F4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97"/>
    <w:rsid w:val="00736BC7"/>
    <w:rsid w:val="00736CC1"/>
    <w:rsid w:val="0073739E"/>
    <w:rsid w:val="007378D6"/>
    <w:rsid w:val="00737A68"/>
    <w:rsid w:val="00737D70"/>
    <w:rsid w:val="00737F65"/>
    <w:rsid w:val="00740106"/>
    <w:rsid w:val="00740162"/>
    <w:rsid w:val="0074026C"/>
    <w:rsid w:val="007411D0"/>
    <w:rsid w:val="00741772"/>
    <w:rsid w:val="007418C6"/>
    <w:rsid w:val="00741991"/>
    <w:rsid w:val="00741C0C"/>
    <w:rsid w:val="00741EE9"/>
    <w:rsid w:val="00741FFB"/>
    <w:rsid w:val="007425B9"/>
    <w:rsid w:val="00742608"/>
    <w:rsid w:val="0074265C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497"/>
    <w:rsid w:val="00747505"/>
    <w:rsid w:val="007476DB"/>
    <w:rsid w:val="00747782"/>
    <w:rsid w:val="007478E5"/>
    <w:rsid w:val="00747ED6"/>
    <w:rsid w:val="00750080"/>
    <w:rsid w:val="0075024E"/>
    <w:rsid w:val="00750276"/>
    <w:rsid w:val="00750413"/>
    <w:rsid w:val="00750CF1"/>
    <w:rsid w:val="00751009"/>
    <w:rsid w:val="007514B9"/>
    <w:rsid w:val="007515EC"/>
    <w:rsid w:val="0075167E"/>
    <w:rsid w:val="0075174E"/>
    <w:rsid w:val="00751DCF"/>
    <w:rsid w:val="007520EC"/>
    <w:rsid w:val="00752A79"/>
    <w:rsid w:val="0075363A"/>
    <w:rsid w:val="0075368B"/>
    <w:rsid w:val="0075371B"/>
    <w:rsid w:val="00753997"/>
    <w:rsid w:val="00753C70"/>
    <w:rsid w:val="00753C8D"/>
    <w:rsid w:val="00753F00"/>
    <w:rsid w:val="0075400B"/>
    <w:rsid w:val="00754228"/>
    <w:rsid w:val="00754314"/>
    <w:rsid w:val="00754359"/>
    <w:rsid w:val="007545BC"/>
    <w:rsid w:val="00754AF1"/>
    <w:rsid w:val="00754C84"/>
    <w:rsid w:val="00754C9E"/>
    <w:rsid w:val="00754CD2"/>
    <w:rsid w:val="0075508A"/>
    <w:rsid w:val="007550DB"/>
    <w:rsid w:val="007550E6"/>
    <w:rsid w:val="0075527C"/>
    <w:rsid w:val="007552CB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741"/>
    <w:rsid w:val="00757947"/>
    <w:rsid w:val="007604FC"/>
    <w:rsid w:val="0076061E"/>
    <w:rsid w:val="00760620"/>
    <w:rsid w:val="00760A9B"/>
    <w:rsid w:val="007610B6"/>
    <w:rsid w:val="007612E1"/>
    <w:rsid w:val="0076152A"/>
    <w:rsid w:val="0076164A"/>
    <w:rsid w:val="00761B03"/>
    <w:rsid w:val="00761B29"/>
    <w:rsid w:val="00762034"/>
    <w:rsid w:val="00762274"/>
    <w:rsid w:val="00762862"/>
    <w:rsid w:val="00762F29"/>
    <w:rsid w:val="00762F70"/>
    <w:rsid w:val="00763349"/>
    <w:rsid w:val="00763AC6"/>
    <w:rsid w:val="00763C64"/>
    <w:rsid w:val="00764045"/>
    <w:rsid w:val="0076415D"/>
    <w:rsid w:val="00764503"/>
    <w:rsid w:val="00764B59"/>
    <w:rsid w:val="0076516B"/>
    <w:rsid w:val="007651B0"/>
    <w:rsid w:val="007652A7"/>
    <w:rsid w:val="0076537A"/>
    <w:rsid w:val="007656DD"/>
    <w:rsid w:val="00765886"/>
    <w:rsid w:val="00766DBC"/>
    <w:rsid w:val="00766EAB"/>
    <w:rsid w:val="00767028"/>
    <w:rsid w:val="00767BDA"/>
    <w:rsid w:val="00767FE4"/>
    <w:rsid w:val="007701C9"/>
    <w:rsid w:val="007702D9"/>
    <w:rsid w:val="007704E8"/>
    <w:rsid w:val="00770821"/>
    <w:rsid w:val="0077088E"/>
    <w:rsid w:val="00770AB3"/>
    <w:rsid w:val="00770B8B"/>
    <w:rsid w:val="00770F90"/>
    <w:rsid w:val="00771485"/>
    <w:rsid w:val="007719C5"/>
    <w:rsid w:val="0077207B"/>
    <w:rsid w:val="00772525"/>
    <w:rsid w:val="00772954"/>
    <w:rsid w:val="00772C21"/>
    <w:rsid w:val="00772C72"/>
    <w:rsid w:val="00772EEB"/>
    <w:rsid w:val="007736B9"/>
    <w:rsid w:val="0077377B"/>
    <w:rsid w:val="007739E6"/>
    <w:rsid w:val="00773A42"/>
    <w:rsid w:val="00773A97"/>
    <w:rsid w:val="00774A0C"/>
    <w:rsid w:val="00774E35"/>
    <w:rsid w:val="0077501A"/>
    <w:rsid w:val="0077544D"/>
    <w:rsid w:val="00775B98"/>
    <w:rsid w:val="00776279"/>
    <w:rsid w:val="007768C8"/>
    <w:rsid w:val="00776BC3"/>
    <w:rsid w:val="00777070"/>
    <w:rsid w:val="007770F9"/>
    <w:rsid w:val="007774F8"/>
    <w:rsid w:val="00780B6B"/>
    <w:rsid w:val="00780D91"/>
    <w:rsid w:val="007810BF"/>
    <w:rsid w:val="00781571"/>
    <w:rsid w:val="007817FD"/>
    <w:rsid w:val="00781AC7"/>
    <w:rsid w:val="00781FC0"/>
    <w:rsid w:val="007821E8"/>
    <w:rsid w:val="00782280"/>
    <w:rsid w:val="00782766"/>
    <w:rsid w:val="007828DC"/>
    <w:rsid w:val="00782B0A"/>
    <w:rsid w:val="00782D22"/>
    <w:rsid w:val="00783555"/>
    <w:rsid w:val="007840F6"/>
    <w:rsid w:val="0078456D"/>
    <w:rsid w:val="0078519E"/>
    <w:rsid w:val="007855DD"/>
    <w:rsid w:val="00785DFF"/>
    <w:rsid w:val="00785EC8"/>
    <w:rsid w:val="00786077"/>
    <w:rsid w:val="00786394"/>
    <w:rsid w:val="00786A9F"/>
    <w:rsid w:val="00786B33"/>
    <w:rsid w:val="00786DB8"/>
    <w:rsid w:val="00786E32"/>
    <w:rsid w:val="007871E2"/>
    <w:rsid w:val="00787203"/>
    <w:rsid w:val="007873E5"/>
    <w:rsid w:val="00787A0F"/>
    <w:rsid w:val="00787D69"/>
    <w:rsid w:val="00787E44"/>
    <w:rsid w:val="00790783"/>
    <w:rsid w:val="00790DAC"/>
    <w:rsid w:val="00791498"/>
    <w:rsid w:val="00791AA9"/>
    <w:rsid w:val="00792034"/>
    <w:rsid w:val="00792103"/>
    <w:rsid w:val="00792497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F32"/>
    <w:rsid w:val="00795088"/>
    <w:rsid w:val="007953DC"/>
    <w:rsid w:val="00795498"/>
    <w:rsid w:val="00795568"/>
    <w:rsid w:val="007956F8"/>
    <w:rsid w:val="00795822"/>
    <w:rsid w:val="00795828"/>
    <w:rsid w:val="00795A27"/>
    <w:rsid w:val="00795BCC"/>
    <w:rsid w:val="00795BE4"/>
    <w:rsid w:val="00795CFB"/>
    <w:rsid w:val="00795CFF"/>
    <w:rsid w:val="00795E98"/>
    <w:rsid w:val="00796632"/>
    <w:rsid w:val="0079674F"/>
    <w:rsid w:val="007968BA"/>
    <w:rsid w:val="00796A2B"/>
    <w:rsid w:val="00796A6D"/>
    <w:rsid w:val="00796D6D"/>
    <w:rsid w:val="0079738E"/>
    <w:rsid w:val="0079743B"/>
    <w:rsid w:val="00797487"/>
    <w:rsid w:val="0079757B"/>
    <w:rsid w:val="00797757"/>
    <w:rsid w:val="00797A1D"/>
    <w:rsid w:val="00797B03"/>
    <w:rsid w:val="007A007A"/>
    <w:rsid w:val="007A00C1"/>
    <w:rsid w:val="007A03BA"/>
    <w:rsid w:val="007A0896"/>
    <w:rsid w:val="007A0F43"/>
    <w:rsid w:val="007A149E"/>
    <w:rsid w:val="007A1512"/>
    <w:rsid w:val="007A1893"/>
    <w:rsid w:val="007A1997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339"/>
    <w:rsid w:val="007A4572"/>
    <w:rsid w:val="007A4807"/>
    <w:rsid w:val="007A485A"/>
    <w:rsid w:val="007A499C"/>
    <w:rsid w:val="007A5292"/>
    <w:rsid w:val="007A5615"/>
    <w:rsid w:val="007A5BC8"/>
    <w:rsid w:val="007A638A"/>
    <w:rsid w:val="007A64E5"/>
    <w:rsid w:val="007A673B"/>
    <w:rsid w:val="007A6B4E"/>
    <w:rsid w:val="007A7281"/>
    <w:rsid w:val="007A72B6"/>
    <w:rsid w:val="007A731F"/>
    <w:rsid w:val="007A7637"/>
    <w:rsid w:val="007A7D50"/>
    <w:rsid w:val="007A7D60"/>
    <w:rsid w:val="007A7DFD"/>
    <w:rsid w:val="007B0002"/>
    <w:rsid w:val="007B0164"/>
    <w:rsid w:val="007B0429"/>
    <w:rsid w:val="007B045E"/>
    <w:rsid w:val="007B07A1"/>
    <w:rsid w:val="007B11AE"/>
    <w:rsid w:val="007B1384"/>
    <w:rsid w:val="007B1E5A"/>
    <w:rsid w:val="007B22F0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3B3E"/>
    <w:rsid w:val="007B400A"/>
    <w:rsid w:val="007B431E"/>
    <w:rsid w:val="007B438E"/>
    <w:rsid w:val="007B46BE"/>
    <w:rsid w:val="007B4B4D"/>
    <w:rsid w:val="007B4C18"/>
    <w:rsid w:val="007B51C6"/>
    <w:rsid w:val="007B55AF"/>
    <w:rsid w:val="007B56D9"/>
    <w:rsid w:val="007B571F"/>
    <w:rsid w:val="007B5A33"/>
    <w:rsid w:val="007B5CEB"/>
    <w:rsid w:val="007B5D2E"/>
    <w:rsid w:val="007B61A2"/>
    <w:rsid w:val="007B633D"/>
    <w:rsid w:val="007B64F9"/>
    <w:rsid w:val="007B739B"/>
    <w:rsid w:val="007B75A1"/>
    <w:rsid w:val="007B7AAA"/>
    <w:rsid w:val="007B7F0F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5C0"/>
    <w:rsid w:val="007D0746"/>
    <w:rsid w:val="007D0E0B"/>
    <w:rsid w:val="007D0E92"/>
    <w:rsid w:val="007D10BB"/>
    <w:rsid w:val="007D14BD"/>
    <w:rsid w:val="007D15A0"/>
    <w:rsid w:val="007D1692"/>
    <w:rsid w:val="007D18B8"/>
    <w:rsid w:val="007D1E49"/>
    <w:rsid w:val="007D2255"/>
    <w:rsid w:val="007D22FD"/>
    <w:rsid w:val="007D26CF"/>
    <w:rsid w:val="007D273A"/>
    <w:rsid w:val="007D2742"/>
    <w:rsid w:val="007D274A"/>
    <w:rsid w:val="007D2DFD"/>
    <w:rsid w:val="007D2E9D"/>
    <w:rsid w:val="007D2F06"/>
    <w:rsid w:val="007D3970"/>
    <w:rsid w:val="007D516A"/>
    <w:rsid w:val="007D5ABB"/>
    <w:rsid w:val="007D5AC6"/>
    <w:rsid w:val="007D5AD8"/>
    <w:rsid w:val="007D5B66"/>
    <w:rsid w:val="007D5D14"/>
    <w:rsid w:val="007D5E8B"/>
    <w:rsid w:val="007D6645"/>
    <w:rsid w:val="007D696B"/>
    <w:rsid w:val="007D6A5D"/>
    <w:rsid w:val="007D6C9F"/>
    <w:rsid w:val="007D6E83"/>
    <w:rsid w:val="007D6ED7"/>
    <w:rsid w:val="007D6F44"/>
    <w:rsid w:val="007D73FC"/>
    <w:rsid w:val="007D76AF"/>
    <w:rsid w:val="007D76F5"/>
    <w:rsid w:val="007D7ED1"/>
    <w:rsid w:val="007D7F26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24C"/>
    <w:rsid w:val="007E22A5"/>
    <w:rsid w:val="007E2485"/>
    <w:rsid w:val="007E24BB"/>
    <w:rsid w:val="007E26B7"/>
    <w:rsid w:val="007E28A4"/>
    <w:rsid w:val="007E2E20"/>
    <w:rsid w:val="007E39D7"/>
    <w:rsid w:val="007E3CE5"/>
    <w:rsid w:val="007E3DCC"/>
    <w:rsid w:val="007E47CF"/>
    <w:rsid w:val="007E4A88"/>
    <w:rsid w:val="007E4B85"/>
    <w:rsid w:val="007E4BBE"/>
    <w:rsid w:val="007E4F73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AEC"/>
    <w:rsid w:val="007F0FC6"/>
    <w:rsid w:val="007F16AC"/>
    <w:rsid w:val="007F1C8D"/>
    <w:rsid w:val="007F1EC7"/>
    <w:rsid w:val="007F2982"/>
    <w:rsid w:val="007F2C46"/>
    <w:rsid w:val="007F2CD7"/>
    <w:rsid w:val="007F31C2"/>
    <w:rsid w:val="007F31F8"/>
    <w:rsid w:val="007F35BA"/>
    <w:rsid w:val="007F35D1"/>
    <w:rsid w:val="007F3721"/>
    <w:rsid w:val="007F38B7"/>
    <w:rsid w:val="007F3981"/>
    <w:rsid w:val="007F3E7A"/>
    <w:rsid w:val="007F40AD"/>
    <w:rsid w:val="007F4333"/>
    <w:rsid w:val="007F471C"/>
    <w:rsid w:val="007F4CDB"/>
    <w:rsid w:val="007F4E51"/>
    <w:rsid w:val="007F59B9"/>
    <w:rsid w:val="007F5B83"/>
    <w:rsid w:val="007F67A5"/>
    <w:rsid w:val="007F6BFE"/>
    <w:rsid w:val="007F6FBB"/>
    <w:rsid w:val="007F7482"/>
    <w:rsid w:val="007F74E5"/>
    <w:rsid w:val="007F7843"/>
    <w:rsid w:val="007F7D11"/>
    <w:rsid w:val="00800073"/>
    <w:rsid w:val="008001B0"/>
    <w:rsid w:val="0080044B"/>
    <w:rsid w:val="00800757"/>
    <w:rsid w:val="00800A4F"/>
    <w:rsid w:val="00800A80"/>
    <w:rsid w:val="00801429"/>
    <w:rsid w:val="00801B13"/>
    <w:rsid w:val="00801B89"/>
    <w:rsid w:val="00801C74"/>
    <w:rsid w:val="00801F9B"/>
    <w:rsid w:val="008023F8"/>
    <w:rsid w:val="00802570"/>
    <w:rsid w:val="0080273D"/>
    <w:rsid w:val="00802813"/>
    <w:rsid w:val="008034B5"/>
    <w:rsid w:val="00803770"/>
    <w:rsid w:val="008038CC"/>
    <w:rsid w:val="008042CB"/>
    <w:rsid w:val="008048D3"/>
    <w:rsid w:val="00804F79"/>
    <w:rsid w:val="00805022"/>
    <w:rsid w:val="008050C3"/>
    <w:rsid w:val="00805161"/>
    <w:rsid w:val="00805323"/>
    <w:rsid w:val="008055D4"/>
    <w:rsid w:val="008058CA"/>
    <w:rsid w:val="00805BBE"/>
    <w:rsid w:val="00805C08"/>
    <w:rsid w:val="00805F83"/>
    <w:rsid w:val="008060C8"/>
    <w:rsid w:val="008066EC"/>
    <w:rsid w:val="00806959"/>
    <w:rsid w:val="00806E9A"/>
    <w:rsid w:val="00807175"/>
    <w:rsid w:val="008073A7"/>
    <w:rsid w:val="00807B2A"/>
    <w:rsid w:val="00807D7B"/>
    <w:rsid w:val="00807ECF"/>
    <w:rsid w:val="00810D8C"/>
    <w:rsid w:val="00810E5A"/>
    <w:rsid w:val="0081125D"/>
    <w:rsid w:val="00811582"/>
    <w:rsid w:val="00811651"/>
    <w:rsid w:val="00811DDD"/>
    <w:rsid w:val="00812024"/>
    <w:rsid w:val="00812086"/>
    <w:rsid w:val="008124E1"/>
    <w:rsid w:val="00812AAC"/>
    <w:rsid w:val="00812F2E"/>
    <w:rsid w:val="00813123"/>
    <w:rsid w:val="00813995"/>
    <w:rsid w:val="00813D93"/>
    <w:rsid w:val="008147CD"/>
    <w:rsid w:val="00814E42"/>
    <w:rsid w:val="0081515A"/>
    <w:rsid w:val="008151D8"/>
    <w:rsid w:val="00815420"/>
    <w:rsid w:val="00815A3D"/>
    <w:rsid w:val="00815D08"/>
    <w:rsid w:val="008160D6"/>
    <w:rsid w:val="0081611A"/>
    <w:rsid w:val="008166AC"/>
    <w:rsid w:val="0081691B"/>
    <w:rsid w:val="00816C4C"/>
    <w:rsid w:val="00816E2B"/>
    <w:rsid w:val="00816FFC"/>
    <w:rsid w:val="00817175"/>
    <w:rsid w:val="0081730B"/>
    <w:rsid w:val="00817A56"/>
    <w:rsid w:val="00817BCC"/>
    <w:rsid w:val="00821134"/>
    <w:rsid w:val="008211A8"/>
    <w:rsid w:val="008211CD"/>
    <w:rsid w:val="00821496"/>
    <w:rsid w:val="0082184D"/>
    <w:rsid w:val="00821933"/>
    <w:rsid w:val="00821A50"/>
    <w:rsid w:val="00821A77"/>
    <w:rsid w:val="008220AB"/>
    <w:rsid w:val="0082217C"/>
    <w:rsid w:val="008223D3"/>
    <w:rsid w:val="008229B0"/>
    <w:rsid w:val="008235AB"/>
    <w:rsid w:val="00823782"/>
    <w:rsid w:val="00823B0A"/>
    <w:rsid w:val="00823D24"/>
    <w:rsid w:val="00823F3B"/>
    <w:rsid w:val="00824224"/>
    <w:rsid w:val="00824781"/>
    <w:rsid w:val="008248B4"/>
    <w:rsid w:val="00824AD2"/>
    <w:rsid w:val="00825C93"/>
    <w:rsid w:val="00825F1D"/>
    <w:rsid w:val="00826239"/>
    <w:rsid w:val="0082634D"/>
    <w:rsid w:val="00826351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43"/>
    <w:rsid w:val="008312AF"/>
    <w:rsid w:val="00831572"/>
    <w:rsid w:val="0083174B"/>
    <w:rsid w:val="00831960"/>
    <w:rsid w:val="00831B52"/>
    <w:rsid w:val="00832219"/>
    <w:rsid w:val="008324E4"/>
    <w:rsid w:val="00832510"/>
    <w:rsid w:val="0083298B"/>
    <w:rsid w:val="00832B97"/>
    <w:rsid w:val="00832FDF"/>
    <w:rsid w:val="00833096"/>
    <w:rsid w:val="0083335F"/>
    <w:rsid w:val="008335BF"/>
    <w:rsid w:val="00833E05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80E"/>
    <w:rsid w:val="00835942"/>
    <w:rsid w:val="00835BBB"/>
    <w:rsid w:val="00835F3D"/>
    <w:rsid w:val="0083617C"/>
    <w:rsid w:val="008361E7"/>
    <w:rsid w:val="00836535"/>
    <w:rsid w:val="00836BF7"/>
    <w:rsid w:val="00836C66"/>
    <w:rsid w:val="00836D91"/>
    <w:rsid w:val="00836EFD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69F"/>
    <w:rsid w:val="008416AB"/>
    <w:rsid w:val="008417D2"/>
    <w:rsid w:val="00841833"/>
    <w:rsid w:val="00841ABE"/>
    <w:rsid w:val="00841BD4"/>
    <w:rsid w:val="0084200F"/>
    <w:rsid w:val="008422AA"/>
    <w:rsid w:val="008423E3"/>
    <w:rsid w:val="00842CEF"/>
    <w:rsid w:val="00842D9A"/>
    <w:rsid w:val="00843375"/>
    <w:rsid w:val="00843694"/>
    <w:rsid w:val="008436EC"/>
    <w:rsid w:val="00843905"/>
    <w:rsid w:val="0084396E"/>
    <w:rsid w:val="00844420"/>
    <w:rsid w:val="00844A4A"/>
    <w:rsid w:val="008451BC"/>
    <w:rsid w:val="00845718"/>
    <w:rsid w:val="008461B9"/>
    <w:rsid w:val="00846331"/>
    <w:rsid w:val="008467FD"/>
    <w:rsid w:val="008472D5"/>
    <w:rsid w:val="008501AA"/>
    <w:rsid w:val="00850378"/>
    <w:rsid w:val="008504C1"/>
    <w:rsid w:val="00850DA9"/>
    <w:rsid w:val="00851149"/>
    <w:rsid w:val="00851152"/>
    <w:rsid w:val="0085184A"/>
    <w:rsid w:val="00852227"/>
    <w:rsid w:val="008523C9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9BB"/>
    <w:rsid w:val="00854AD1"/>
    <w:rsid w:val="008551D0"/>
    <w:rsid w:val="00855389"/>
    <w:rsid w:val="0085543A"/>
    <w:rsid w:val="008554F8"/>
    <w:rsid w:val="00855BD4"/>
    <w:rsid w:val="00855E5C"/>
    <w:rsid w:val="00856657"/>
    <w:rsid w:val="008567F1"/>
    <w:rsid w:val="00856A30"/>
    <w:rsid w:val="00856B9C"/>
    <w:rsid w:val="00856DFA"/>
    <w:rsid w:val="00856FA9"/>
    <w:rsid w:val="00857693"/>
    <w:rsid w:val="00857951"/>
    <w:rsid w:val="00857BFD"/>
    <w:rsid w:val="00860147"/>
    <w:rsid w:val="00860226"/>
    <w:rsid w:val="00860809"/>
    <w:rsid w:val="00860911"/>
    <w:rsid w:val="00860940"/>
    <w:rsid w:val="00860A50"/>
    <w:rsid w:val="00860FBD"/>
    <w:rsid w:val="00861091"/>
    <w:rsid w:val="008618BD"/>
    <w:rsid w:val="00861B49"/>
    <w:rsid w:val="00861C67"/>
    <w:rsid w:val="00862508"/>
    <w:rsid w:val="00862724"/>
    <w:rsid w:val="0086290A"/>
    <w:rsid w:val="00862BC2"/>
    <w:rsid w:val="00862E65"/>
    <w:rsid w:val="008630AC"/>
    <w:rsid w:val="00863C6B"/>
    <w:rsid w:val="00863D20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9C4"/>
    <w:rsid w:val="00866BEC"/>
    <w:rsid w:val="00866EBA"/>
    <w:rsid w:val="00867001"/>
    <w:rsid w:val="00867399"/>
    <w:rsid w:val="008674ED"/>
    <w:rsid w:val="00867BD2"/>
    <w:rsid w:val="00870269"/>
    <w:rsid w:val="008703C9"/>
    <w:rsid w:val="00870846"/>
    <w:rsid w:val="00870957"/>
    <w:rsid w:val="00871384"/>
    <w:rsid w:val="00871AE8"/>
    <w:rsid w:val="00871F9F"/>
    <w:rsid w:val="0087272E"/>
    <w:rsid w:val="0087334E"/>
    <w:rsid w:val="00873BBE"/>
    <w:rsid w:val="00873C72"/>
    <w:rsid w:val="00874046"/>
    <w:rsid w:val="0087480D"/>
    <w:rsid w:val="00874B3A"/>
    <w:rsid w:val="00875883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A8"/>
    <w:rsid w:val="008823C2"/>
    <w:rsid w:val="00882419"/>
    <w:rsid w:val="008825F7"/>
    <w:rsid w:val="00882637"/>
    <w:rsid w:val="00882DAB"/>
    <w:rsid w:val="00882E51"/>
    <w:rsid w:val="00883208"/>
    <w:rsid w:val="0088328D"/>
    <w:rsid w:val="00883823"/>
    <w:rsid w:val="00883A9C"/>
    <w:rsid w:val="00883B37"/>
    <w:rsid w:val="008846F5"/>
    <w:rsid w:val="00884A56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87D45"/>
    <w:rsid w:val="008901C3"/>
    <w:rsid w:val="008905D6"/>
    <w:rsid w:val="0089086C"/>
    <w:rsid w:val="00890C74"/>
    <w:rsid w:val="00890D4B"/>
    <w:rsid w:val="00890F8C"/>
    <w:rsid w:val="008913AC"/>
    <w:rsid w:val="00891403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6A9"/>
    <w:rsid w:val="0089683A"/>
    <w:rsid w:val="008969BD"/>
    <w:rsid w:val="00896B85"/>
    <w:rsid w:val="00896BE0"/>
    <w:rsid w:val="00896D74"/>
    <w:rsid w:val="00896E07"/>
    <w:rsid w:val="00896FB0"/>
    <w:rsid w:val="008973D3"/>
    <w:rsid w:val="00897500"/>
    <w:rsid w:val="008A0053"/>
    <w:rsid w:val="008A031F"/>
    <w:rsid w:val="008A03CC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1A8C"/>
    <w:rsid w:val="008A20C4"/>
    <w:rsid w:val="008A20ED"/>
    <w:rsid w:val="008A2121"/>
    <w:rsid w:val="008A22B7"/>
    <w:rsid w:val="008A23AB"/>
    <w:rsid w:val="008A2821"/>
    <w:rsid w:val="008A290E"/>
    <w:rsid w:val="008A2A9A"/>
    <w:rsid w:val="008A3034"/>
    <w:rsid w:val="008A340E"/>
    <w:rsid w:val="008A3AEC"/>
    <w:rsid w:val="008A3E54"/>
    <w:rsid w:val="008A3F3A"/>
    <w:rsid w:val="008A482A"/>
    <w:rsid w:val="008A48A9"/>
    <w:rsid w:val="008A4C11"/>
    <w:rsid w:val="008A4F04"/>
    <w:rsid w:val="008A50A5"/>
    <w:rsid w:val="008A515C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3C8"/>
    <w:rsid w:val="008B3890"/>
    <w:rsid w:val="008B3DE2"/>
    <w:rsid w:val="008B412A"/>
    <w:rsid w:val="008B4446"/>
    <w:rsid w:val="008B49A5"/>
    <w:rsid w:val="008B4A4B"/>
    <w:rsid w:val="008B4BDB"/>
    <w:rsid w:val="008B50BF"/>
    <w:rsid w:val="008B54AD"/>
    <w:rsid w:val="008B54F7"/>
    <w:rsid w:val="008B6634"/>
    <w:rsid w:val="008B66A6"/>
    <w:rsid w:val="008B76D7"/>
    <w:rsid w:val="008B7874"/>
    <w:rsid w:val="008B7984"/>
    <w:rsid w:val="008B7A54"/>
    <w:rsid w:val="008C0273"/>
    <w:rsid w:val="008C0503"/>
    <w:rsid w:val="008C0623"/>
    <w:rsid w:val="008C08EE"/>
    <w:rsid w:val="008C0F48"/>
    <w:rsid w:val="008C16C7"/>
    <w:rsid w:val="008C19DB"/>
    <w:rsid w:val="008C1A74"/>
    <w:rsid w:val="008C1C9D"/>
    <w:rsid w:val="008C1DC7"/>
    <w:rsid w:val="008C1E14"/>
    <w:rsid w:val="008C2215"/>
    <w:rsid w:val="008C2576"/>
    <w:rsid w:val="008C339E"/>
    <w:rsid w:val="008C3E50"/>
    <w:rsid w:val="008C3FBB"/>
    <w:rsid w:val="008C437F"/>
    <w:rsid w:val="008C44A4"/>
    <w:rsid w:val="008C4D8A"/>
    <w:rsid w:val="008C4E66"/>
    <w:rsid w:val="008C51DB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1624"/>
    <w:rsid w:val="008D2026"/>
    <w:rsid w:val="008D217A"/>
    <w:rsid w:val="008D2362"/>
    <w:rsid w:val="008D2699"/>
    <w:rsid w:val="008D2E0F"/>
    <w:rsid w:val="008D2F50"/>
    <w:rsid w:val="008D40CC"/>
    <w:rsid w:val="008D42FE"/>
    <w:rsid w:val="008D491D"/>
    <w:rsid w:val="008D4D5E"/>
    <w:rsid w:val="008D524C"/>
    <w:rsid w:val="008D57E2"/>
    <w:rsid w:val="008D5C85"/>
    <w:rsid w:val="008D5F41"/>
    <w:rsid w:val="008D6BF8"/>
    <w:rsid w:val="008D6CF3"/>
    <w:rsid w:val="008D6DC8"/>
    <w:rsid w:val="008D6E1B"/>
    <w:rsid w:val="008D7384"/>
    <w:rsid w:val="008D73D5"/>
    <w:rsid w:val="008D7595"/>
    <w:rsid w:val="008D769D"/>
    <w:rsid w:val="008D77A5"/>
    <w:rsid w:val="008D77D4"/>
    <w:rsid w:val="008D7956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743"/>
    <w:rsid w:val="008E2AC3"/>
    <w:rsid w:val="008E317F"/>
    <w:rsid w:val="008E3395"/>
    <w:rsid w:val="008E3766"/>
    <w:rsid w:val="008E3F3F"/>
    <w:rsid w:val="008E411F"/>
    <w:rsid w:val="008E4578"/>
    <w:rsid w:val="008E4AA6"/>
    <w:rsid w:val="008E4BD1"/>
    <w:rsid w:val="008E4F4A"/>
    <w:rsid w:val="008E5026"/>
    <w:rsid w:val="008E52C5"/>
    <w:rsid w:val="008E561A"/>
    <w:rsid w:val="008E577D"/>
    <w:rsid w:val="008E5969"/>
    <w:rsid w:val="008E5C9A"/>
    <w:rsid w:val="008E5D21"/>
    <w:rsid w:val="008E613B"/>
    <w:rsid w:val="008E6423"/>
    <w:rsid w:val="008E6630"/>
    <w:rsid w:val="008E67B9"/>
    <w:rsid w:val="008E67C9"/>
    <w:rsid w:val="008E6E54"/>
    <w:rsid w:val="008E71CE"/>
    <w:rsid w:val="008E72A4"/>
    <w:rsid w:val="008E759F"/>
    <w:rsid w:val="008E7862"/>
    <w:rsid w:val="008E7D1D"/>
    <w:rsid w:val="008F023A"/>
    <w:rsid w:val="008F0408"/>
    <w:rsid w:val="008F0416"/>
    <w:rsid w:val="008F0507"/>
    <w:rsid w:val="008F08EB"/>
    <w:rsid w:val="008F08FB"/>
    <w:rsid w:val="008F09B8"/>
    <w:rsid w:val="008F1075"/>
    <w:rsid w:val="008F15A5"/>
    <w:rsid w:val="008F16C6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9B5"/>
    <w:rsid w:val="008F4AB8"/>
    <w:rsid w:val="008F4C71"/>
    <w:rsid w:val="008F53C1"/>
    <w:rsid w:val="008F5541"/>
    <w:rsid w:val="008F5D6C"/>
    <w:rsid w:val="008F5E9C"/>
    <w:rsid w:val="008F6152"/>
    <w:rsid w:val="008F61F5"/>
    <w:rsid w:val="008F6BD4"/>
    <w:rsid w:val="008F7153"/>
    <w:rsid w:val="008F719E"/>
    <w:rsid w:val="008F720A"/>
    <w:rsid w:val="008F7255"/>
    <w:rsid w:val="008F756A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83D"/>
    <w:rsid w:val="00901A8E"/>
    <w:rsid w:val="00901B7B"/>
    <w:rsid w:val="00901D6A"/>
    <w:rsid w:val="00901DE1"/>
    <w:rsid w:val="0090236D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3A4"/>
    <w:rsid w:val="00905884"/>
    <w:rsid w:val="00905C4D"/>
    <w:rsid w:val="009064E9"/>
    <w:rsid w:val="00906679"/>
    <w:rsid w:val="00906835"/>
    <w:rsid w:val="00906BF8"/>
    <w:rsid w:val="009070F5"/>
    <w:rsid w:val="00907321"/>
    <w:rsid w:val="0090741A"/>
    <w:rsid w:val="009076F5"/>
    <w:rsid w:val="009078D8"/>
    <w:rsid w:val="00907928"/>
    <w:rsid w:val="009079FD"/>
    <w:rsid w:val="0091007A"/>
    <w:rsid w:val="0091014A"/>
    <w:rsid w:val="009102CE"/>
    <w:rsid w:val="009105BC"/>
    <w:rsid w:val="00910764"/>
    <w:rsid w:val="009114A2"/>
    <w:rsid w:val="00911A7D"/>
    <w:rsid w:val="00911AE2"/>
    <w:rsid w:val="009126C4"/>
    <w:rsid w:val="00912851"/>
    <w:rsid w:val="00912DD3"/>
    <w:rsid w:val="0091322E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877"/>
    <w:rsid w:val="00914A6F"/>
    <w:rsid w:val="00914CC2"/>
    <w:rsid w:val="00914F1B"/>
    <w:rsid w:val="00915256"/>
    <w:rsid w:val="009152BF"/>
    <w:rsid w:val="009158A0"/>
    <w:rsid w:val="00915DC7"/>
    <w:rsid w:val="009160A7"/>
    <w:rsid w:val="009161D9"/>
    <w:rsid w:val="00916A3B"/>
    <w:rsid w:val="00916B39"/>
    <w:rsid w:val="0091719F"/>
    <w:rsid w:val="009175A7"/>
    <w:rsid w:val="00917A3F"/>
    <w:rsid w:val="00917EE3"/>
    <w:rsid w:val="00920623"/>
    <w:rsid w:val="00920BE2"/>
    <w:rsid w:val="00920DE6"/>
    <w:rsid w:val="0092153A"/>
    <w:rsid w:val="00921850"/>
    <w:rsid w:val="0092187A"/>
    <w:rsid w:val="0092201A"/>
    <w:rsid w:val="009220CA"/>
    <w:rsid w:val="00922214"/>
    <w:rsid w:val="0092226D"/>
    <w:rsid w:val="0092236C"/>
    <w:rsid w:val="00922828"/>
    <w:rsid w:val="00922CEF"/>
    <w:rsid w:val="00922F30"/>
    <w:rsid w:val="0092330A"/>
    <w:rsid w:val="0092370E"/>
    <w:rsid w:val="009238F5"/>
    <w:rsid w:val="00923BB3"/>
    <w:rsid w:val="00923FCB"/>
    <w:rsid w:val="009242D1"/>
    <w:rsid w:val="009249E9"/>
    <w:rsid w:val="00924AEF"/>
    <w:rsid w:val="009254AA"/>
    <w:rsid w:val="00925872"/>
    <w:rsid w:val="009258E0"/>
    <w:rsid w:val="009259D2"/>
    <w:rsid w:val="00925A30"/>
    <w:rsid w:val="00925CAD"/>
    <w:rsid w:val="00926122"/>
    <w:rsid w:val="009272A6"/>
    <w:rsid w:val="00927306"/>
    <w:rsid w:val="0092744B"/>
    <w:rsid w:val="00927893"/>
    <w:rsid w:val="009278DE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3F5F"/>
    <w:rsid w:val="00934A18"/>
    <w:rsid w:val="00934E4A"/>
    <w:rsid w:val="0093549C"/>
    <w:rsid w:val="00935FDF"/>
    <w:rsid w:val="009361B7"/>
    <w:rsid w:val="00936238"/>
    <w:rsid w:val="0093629F"/>
    <w:rsid w:val="0093635E"/>
    <w:rsid w:val="009365A0"/>
    <w:rsid w:val="00936694"/>
    <w:rsid w:val="00936821"/>
    <w:rsid w:val="00936F01"/>
    <w:rsid w:val="00937288"/>
    <w:rsid w:val="00937B98"/>
    <w:rsid w:val="00937CBE"/>
    <w:rsid w:val="00937F3A"/>
    <w:rsid w:val="00940243"/>
    <w:rsid w:val="0094030C"/>
    <w:rsid w:val="00940390"/>
    <w:rsid w:val="00941091"/>
    <w:rsid w:val="00941575"/>
    <w:rsid w:val="0094158D"/>
    <w:rsid w:val="009419EB"/>
    <w:rsid w:val="00941DA1"/>
    <w:rsid w:val="00941E75"/>
    <w:rsid w:val="00941EFD"/>
    <w:rsid w:val="009425C7"/>
    <w:rsid w:val="00942952"/>
    <w:rsid w:val="00942BAD"/>
    <w:rsid w:val="00942C6D"/>
    <w:rsid w:val="009432DA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07"/>
    <w:rsid w:val="00945535"/>
    <w:rsid w:val="009458B5"/>
    <w:rsid w:val="0094646F"/>
    <w:rsid w:val="00946758"/>
    <w:rsid w:val="00946762"/>
    <w:rsid w:val="00946CB6"/>
    <w:rsid w:val="00946EAF"/>
    <w:rsid w:val="00946EFE"/>
    <w:rsid w:val="009473F1"/>
    <w:rsid w:val="00947724"/>
    <w:rsid w:val="00947886"/>
    <w:rsid w:val="009478A7"/>
    <w:rsid w:val="0095000D"/>
    <w:rsid w:val="009500C4"/>
    <w:rsid w:val="00950679"/>
    <w:rsid w:val="00951277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2FA0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166"/>
    <w:rsid w:val="00956470"/>
    <w:rsid w:val="009572E5"/>
    <w:rsid w:val="00957588"/>
    <w:rsid w:val="009600CA"/>
    <w:rsid w:val="00960164"/>
    <w:rsid w:val="009605C5"/>
    <w:rsid w:val="00960A77"/>
    <w:rsid w:val="00960F29"/>
    <w:rsid w:val="00961194"/>
    <w:rsid w:val="009619A1"/>
    <w:rsid w:val="00961F4A"/>
    <w:rsid w:val="009623ED"/>
    <w:rsid w:val="00962516"/>
    <w:rsid w:val="0096309A"/>
    <w:rsid w:val="00963249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70644"/>
    <w:rsid w:val="00970D79"/>
    <w:rsid w:val="00970EED"/>
    <w:rsid w:val="00970FCF"/>
    <w:rsid w:val="00971039"/>
    <w:rsid w:val="00971842"/>
    <w:rsid w:val="00971B38"/>
    <w:rsid w:val="00971CEB"/>
    <w:rsid w:val="009721D1"/>
    <w:rsid w:val="00972294"/>
    <w:rsid w:val="0097229E"/>
    <w:rsid w:val="009723DA"/>
    <w:rsid w:val="0097263E"/>
    <w:rsid w:val="00972868"/>
    <w:rsid w:val="00972BCA"/>
    <w:rsid w:val="00972D85"/>
    <w:rsid w:val="009737B7"/>
    <w:rsid w:val="00973C91"/>
    <w:rsid w:val="0097419D"/>
    <w:rsid w:val="009742D1"/>
    <w:rsid w:val="009744D5"/>
    <w:rsid w:val="00974A42"/>
    <w:rsid w:val="00974AB1"/>
    <w:rsid w:val="00974CAF"/>
    <w:rsid w:val="00974CD5"/>
    <w:rsid w:val="00974D49"/>
    <w:rsid w:val="0097564C"/>
    <w:rsid w:val="00975826"/>
    <w:rsid w:val="00975A4A"/>
    <w:rsid w:val="00975B7F"/>
    <w:rsid w:val="00976559"/>
    <w:rsid w:val="00976772"/>
    <w:rsid w:val="009767C2"/>
    <w:rsid w:val="00976BA8"/>
    <w:rsid w:val="00976FCF"/>
    <w:rsid w:val="00977413"/>
    <w:rsid w:val="009777BA"/>
    <w:rsid w:val="00977D94"/>
    <w:rsid w:val="00977EE9"/>
    <w:rsid w:val="0098101B"/>
    <w:rsid w:val="0098118C"/>
    <w:rsid w:val="009819C3"/>
    <w:rsid w:val="00981ADC"/>
    <w:rsid w:val="00981ED2"/>
    <w:rsid w:val="009822E2"/>
    <w:rsid w:val="0098243D"/>
    <w:rsid w:val="00982483"/>
    <w:rsid w:val="009825F9"/>
    <w:rsid w:val="009826DC"/>
    <w:rsid w:val="009828B4"/>
    <w:rsid w:val="0098397F"/>
    <w:rsid w:val="00983C8F"/>
    <w:rsid w:val="009842E5"/>
    <w:rsid w:val="0098458A"/>
    <w:rsid w:val="00984656"/>
    <w:rsid w:val="0098483E"/>
    <w:rsid w:val="00984AB7"/>
    <w:rsid w:val="00984CEF"/>
    <w:rsid w:val="00984D16"/>
    <w:rsid w:val="00985041"/>
    <w:rsid w:val="00985185"/>
    <w:rsid w:val="00985607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87F32"/>
    <w:rsid w:val="00990157"/>
    <w:rsid w:val="00990522"/>
    <w:rsid w:val="0099075B"/>
    <w:rsid w:val="00990D7D"/>
    <w:rsid w:val="00991ABD"/>
    <w:rsid w:val="00991C08"/>
    <w:rsid w:val="00991F01"/>
    <w:rsid w:val="00992488"/>
    <w:rsid w:val="0099291B"/>
    <w:rsid w:val="00992920"/>
    <w:rsid w:val="00992BB5"/>
    <w:rsid w:val="00992FC4"/>
    <w:rsid w:val="0099395B"/>
    <w:rsid w:val="00993A7A"/>
    <w:rsid w:val="00993B7F"/>
    <w:rsid w:val="00993FBE"/>
    <w:rsid w:val="00994107"/>
    <w:rsid w:val="009944A6"/>
    <w:rsid w:val="0099470E"/>
    <w:rsid w:val="00994A64"/>
    <w:rsid w:val="00994F62"/>
    <w:rsid w:val="009957EA"/>
    <w:rsid w:val="00995950"/>
    <w:rsid w:val="00995CDB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46"/>
    <w:rsid w:val="009A0595"/>
    <w:rsid w:val="009A05C6"/>
    <w:rsid w:val="009A064C"/>
    <w:rsid w:val="009A0BDA"/>
    <w:rsid w:val="009A0F77"/>
    <w:rsid w:val="009A1083"/>
    <w:rsid w:val="009A11A9"/>
    <w:rsid w:val="009A1327"/>
    <w:rsid w:val="009A1349"/>
    <w:rsid w:val="009A1ACF"/>
    <w:rsid w:val="009A1BEA"/>
    <w:rsid w:val="009A1D39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3FC1"/>
    <w:rsid w:val="009A4925"/>
    <w:rsid w:val="009A4D2D"/>
    <w:rsid w:val="009A4DD2"/>
    <w:rsid w:val="009A4E3A"/>
    <w:rsid w:val="009A5430"/>
    <w:rsid w:val="009A5C46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3D4"/>
    <w:rsid w:val="009B28D1"/>
    <w:rsid w:val="009B29C1"/>
    <w:rsid w:val="009B2A9F"/>
    <w:rsid w:val="009B31F9"/>
    <w:rsid w:val="009B3218"/>
    <w:rsid w:val="009B349B"/>
    <w:rsid w:val="009B3504"/>
    <w:rsid w:val="009B3EEE"/>
    <w:rsid w:val="009B3FD2"/>
    <w:rsid w:val="009B464B"/>
    <w:rsid w:val="009B4786"/>
    <w:rsid w:val="009B48F3"/>
    <w:rsid w:val="009B4A01"/>
    <w:rsid w:val="009B4ABC"/>
    <w:rsid w:val="009B4BB0"/>
    <w:rsid w:val="009B4C56"/>
    <w:rsid w:val="009B4C73"/>
    <w:rsid w:val="009B4C99"/>
    <w:rsid w:val="009B533A"/>
    <w:rsid w:val="009B5926"/>
    <w:rsid w:val="009B5C34"/>
    <w:rsid w:val="009B656C"/>
    <w:rsid w:val="009B6B59"/>
    <w:rsid w:val="009B6D92"/>
    <w:rsid w:val="009B70DB"/>
    <w:rsid w:val="009B77A5"/>
    <w:rsid w:val="009B7854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297"/>
    <w:rsid w:val="009C347C"/>
    <w:rsid w:val="009C3B1A"/>
    <w:rsid w:val="009C3CC9"/>
    <w:rsid w:val="009C3F73"/>
    <w:rsid w:val="009C41B7"/>
    <w:rsid w:val="009C45C7"/>
    <w:rsid w:val="009C45FF"/>
    <w:rsid w:val="009C4658"/>
    <w:rsid w:val="009C46A8"/>
    <w:rsid w:val="009C46C6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C7D4F"/>
    <w:rsid w:val="009D01CC"/>
    <w:rsid w:val="009D03FF"/>
    <w:rsid w:val="009D040D"/>
    <w:rsid w:val="009D0502"/>
    <w:rsid w:val="009D061F"/>
    <w:rsid w:val="009D0E56"/>
    <w:rsid w:val="009D107B"/>
    <w:rsid w:val="009D182E"/>
    <w:rsid w:val="009D19CC"/>
    <w:rsid w:val="009D1AC3"/>
    <w:rsid w:val="009D2063"/>
    <w:rsid w:val="009D2762"/>
    <w:rsid w:val="009D2CB3"/>
    <w:rsid w:val="009D2FE6"/>
    <w:rsid w:val="009D3878"/>
    <w:rsid w:val="009D3B8C"/>
    <w:rsid w:val="009D3D6A"/>
    <w:rsid w:val="009D3DFA"/>
    <w:rsid w:val="009D3E75"/>
    <w:rsid w:val="009D4120"/>
    <w:rsid w:val="009D493A"/>
    <w:rsid w:val="009D4DC4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75B"/>
    <w:rsid w:val="009E0777"/>
    <w:rsid w:val="009E0C4C"/>
    <w:rsid w:val="009E0C5D"/>
    <w:rsid w:val="009E0CCE"/>
    <w:rsid w:val="009E11C8"/>
    <w:rsid w:val="009E120E"/>
    <w:rsid w:val="009E1A17"/>
    <w:rsid w:val="009E1A23"/>
    <w:rsid w:val="009E1E32"/>
    <w:rsid w:val="009E2335"/>
    <w:rsid w:val="009E23F1"/>
    <w:rsid w:val="009E250E"/>
    <w:rsid w:val="009E26F9"/>
    <w:rsid w:val="009E2995"/>
    <w:rsid w:val="009E2B3E"/>
    <w:rsid w:val="009E301B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B73"/>
    <w:rsid w:val="009E4B9F"/>
    <w:rsid w:val="009E4D9D"/>
    <w:rsid w:val="009E4F6C"/>
    <w:rsid w:val="009E5029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983"/>
    <w:rsid w:val="009F0D3A"/>
    <w:rsid w:val="009F0E5C"/>
    <w:rsid w:val="009F10D7"/>
    <w:rsid w:val="009F1544"/>
    <w:rsid w:val="009F2085"/>
    <w:rsid w:val="009F29C4"/>
    <w:rsid w:val="009F2B71"/>
    <w:rsid w:val="009F2C8A"/>
    <w:rsid w:val="009F307B"/>
    <w:rsid w:val="009F3414"/>
    <w:rsid w:val="009F35BE"/>
    <w:rsid w:val="009F398A"/>
    <w:rsid w:val="009F3B59"/>
    <w:rsid w:val="009F3EA5"/>
    <w:rsid w:val="009F443F"/>
    <w:rsid w:val="009F496D"/>
    <w:rsid w:val="009F4D85"/>
    <w:rsid w:val="009F4DAB"/>
    <w:rsid w:val="009F5BB4"/>
    <w:rsid w:val="009F5C41"/>
    <w:rsid w:val="009F5CA9"/>
    <w:rsid w:val="009F5DC4"/>
    <w:rsid w:val="009F60F3"/>
    <w:rsid w:val="009F6243"/>
    <w:rsid w:val="009F687D"/>
    <w:rsid w:val="009F6DD2"/>
    <w:rsid w:val="009F6ECA"/>
    <w:rsid w:val="009F757D"/>
    <w:rsid w:val="009F7DE0"/>
    <w:rsid w:val="009F7F33"/>
    <w:rsid w:val="00A00434"/>
    <w:rsid w:val="00A0069C"/>
    <w:rsid w:val="00A006B4"/>
    <w:rsid w:val="00A0072E"/>
    <w:rsid w:val="00A0089A"/>
    <w:rsid w:val="00A00990"/>
    <w:rsid w:val="00A00A9E"/>
    <w:rsid w:val="00A00B2F"/>
    <w:rsid w:val="00A00BA8"/>
    <w:rsid w:val="00A012A6"/>
    <w:rsid w:val="00A01728"/>
    <w:rsid w:val="00A01BB5"/>
    <w:rsid w:val="00A01D5F"/>
    <w:rsid w:val="00A024C0"/>
    <w:rsid w:val="00A02EDB"/>
    <w:rsid w:val="00A02F70"/>
    <w:rsid w:val="00A030BA"/>
    <w:rsid w:val="00A03331"/>
    <w:rsid w:val="00A03476"/>
    <w:rsid w:val="00A034CC"/>
    <w:rsid w:val="00A03B7C"/>
    <w:rsid w:val="00A03E64"/>
    <w:rsid w:val="00A043F6"/>
    <w:rsid w:val="00A04632"/>
    <w:rsid w:val="00A04B73"/>
    <w:rsid w:val="00A04CD9"/>
    <w:rsid w:val="00A04FA1"/>
    <w:rsid w:val="00A05059"/>
    <w:rsid w:val="00A057E1"/>
    <w:rsid w:val="00A05C21"/>
    <w:rsid w:val="00A06114"/>
    <w:rsid w:val="00A062C5"/>
    <w:rsid w:val="00A06714"/>
    <w:rsid w:val="00A06EA8"/>
    <w:rsid w:val="00A070D0"/>
    <w:rsid w:val="00A07362"/>
    <w:rsid w:val="00A077B0"/>
    <w:rsid w:val="00A07CD0"/>
    <w:rsid w:val="00A07FD9"/>
    <w:rsid w:val="00A100A9"/>
    <w:rsid w:val="00A104B5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74B"/>
    <w:rsid w:val="00A12A23"/>
    <w:rsid w:val="00A12A5C"/>
    <w:rsid w:val="00A12C96"/>
    <w:rsid w:val="00A12FE1"/>
    <w:rsid w:val="00A1316B"/>
    <w:rsid w:val="00A133E2"/>
    <w:rsid w:val="00A136C5"/>
    <w:rsid w:val="00A13B2C"/>
    <w:rsid w:val="00A13CD5"/>
    <w:rsid w:val="00A13F5A"/>
    <w:rsid w:val="00A1413D"/>
    <w:rsid w:val="00A142FA"/>
    <w:rsid w:val="00A14372"/>
    <w:rsid w:val="00A14778"/>
    <w:rsid w:val="00A1489A"/>
    <w:rsid w:val="00A1490A"/>
    <w:rsid w:val="00A14E62"/>
    <w:rsid w:val="00A14E7A"/>
    <w:rsid w:val="00A14F01"/>
    <w:rsid w:val="00A14F74"/>
    <w:rsid w:val="00A15468"/>
    <w:rsid w:val="00A15A8D"/>
    <w:rsid w:val="00A15F16"/>
    <w:rsid w:val="00A1607B"/>
    <w:rsid w:val="00A161C9"/>
    <w:rsid w:val="00A162A4"/>
    <w:rsid w:val="00A1642F"/>
    <w:rsid w:val="00A1655B"/>
    <w:rsid w:val="00A1679C"/>
    <w:rsid w:val="00A16C43"/>
    <w:rsid w:val="00A1712E"/>
    <w:rsid w:val="00A171FA"/>
    <w:rsid w:val="00A17567"/>
    <w:rsid w:val="00A1791F"/>
    <w:rsid w:val="00A17DB3"/>
    <w:rsid w:val="00A17FCD"/>
    <w:rsid w:val="00A203BC"/>
    <w:rsid w:val="00A208E1"/>
    <w:rsid w:val="00A20C17"/>
    <w:rsid w:val="00A20CF1"/>
    <w:rsid w:val="00A20CF3"/>
    <w:rsid w:val="00A20D83"/>
    <w:rsid w:val="00A21115"/>
    <w:rsid w:val="00A2114F"/>
    <w:rsid w:val="00A2119A"/>
    <w:rsid w:val="00A2139C"/>
    <w:rsid w:val="00A21450"/>
    <w:rsid w:val="00A21C97"/>
    <w:rsid w:val="00A21EB1"/>
    <w:rsid w:val="00A22031"/>
    <w:rsid w:val="00A22184"/>
    <w:rsid w:val="00A2382C"/>
    <w:rsid w:val="00A239C9"/>
    <w:rsid w:val="00A23CAA"/>
    <w:rsid w:val="00A23CEB"/>
    <w:rsid w:val="00A23D50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27F86"/>
    <w:rsid w:val="00A3029B"/>
    <w:rsid w:val="00A302C4"/>
    <w:rsid w:val="00A30957"/>
    <w:rsid w:val="00A31234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2F8"/>
    <w:rsid w:val="00A344AB"/>
    <w:rsid w:val="00A3475B"/>
    <w:rsid w:val="00A34BDE"/>
    <w:rsid w:val="00A34CAD"/>
    <w:rsid w:val="00A34D1B"/>
    <w:rsid w:val="00A3503F"/>
    <w:rsid w:val="00A3548C"/>
    <w:rsid w:val="00A35E80"/>
    <w:rsid w:val="00A360E1"/>
    <w:rsid w:val="00A36366"/>
    <w:rsid w:val="00A369DD"/>
    <w:rsid w:val="00A371EB"/>
    <w:rsid w:val="00A374CB"/>
    <w:rsid w:val="00A375EF"/>
    <w:rsid w:val="00A37E54"/>
    <w:rsid w:val="00A4034D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68"/>
    <w:rsid w:val="00A43536"/>
    <w:rsid w:val="00A436BE"/>
    <w:rsid w:val="00A437DD"/>
    <w:rsid w:val="00A4397A"/>
    <w:rsid w:val="00A43B47"/>
    <w:rsid w:val="00A446E6"/>
    <w:rsid w:val="00A45090"/>
    <w:rsid w:val="00A456B3"/>
    <w:rsid w:val="00A45CCD"/>
    <w:rsid w:val="00A45F0B"/>
    <w:rsid w:val="00A45F82"/>
    <w:rsid w:val="00A46023"/>
    <w:rsid w:val="00A46343"/>
    <w:rsid w:val="00A46657"/>
    <w:rsid w:val="00A469F6"/>
    <w:rsid w:val="00A46C65"/>
    <w:rsid w:val="00A46CEE"/>
    <w:rsid w:val="00A4710A"/>
    <w:rsid w:val="00A47163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1AB1"/>
    <w:rsid w:val="00A5279F"/>
    <w:rsid w:val="00A527ED"/>
    <w:rsid w:val="00A5289D"/>
    <w:rsid w:val="00A530D8"/>
    <w:rsid w:val="00A532CD"/>
    <w:rsid w:val="00A53882"/>
    <w:rsid w:val="00A548A3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604AB"/>
    <w:rsid w:val="00A605B0"/>
    <w:rsid w:val="00A60717"/>
    <w:rsid w:val="00A60879"/>
    <w:rsid w:val="00A60947"/>
    <w:rsid w:val="00A60A5B"/>
    <w:rsid w:val="00A60EA1"/>
    <w:rsid w:val="00A60F14"/>
    <w:rsid w:val="00A61806"/>
    <w:rsid w:val="00A61B90"/>
    <w:rsid w:val="00A61D2E"/>
    <w:rsid w:val="00A62509"/>
    <w:rsid w:val="00A626BC"/>
    <w:rsid w:val="00A63039"/>
    <w:rsid w:val="00A63167"/>
    <w:rsid w:val="00A637DD"/>
    <w:rsid w:val="00A63C07"/>
    <w:rsid w:val="00A63C6A"/>
    <w:rsid w:val="00A6422A"/>
    <w:rsid w:val="00A64634"/>
    <w:rsid w:val="00A6487D"/>
    <w:rsid w:val="00A64A3C"/>
    <w:rsid w:val="00A65341"/>
    <w:rsid w:val="00A654D8"/>
    <w:rsid w:val="00A65C30"/>
    <w:rsid w:val="00A66C56"/>
    <w:rsid w:val="00A66E2B"/>
    <w:rsid w:val="00A67645"/>
    <w:rsid w:val="00A6764B"/>
    <w:rsid w:val="00A67781"/>
    <w:rsid w:val="00A67AFE"/>
    <w:rsid w:val="00A67CDA"/>
    <w:rsid w:val="00A70973"/>
    <w:rsid w:val="00A70992"/>
    <w:rsid w:val="00A70B60"/>
    <w:rsid w:val="00A70B93"/>
    <w:rsid w:val="00A70E04"/>
    <w:rsid w:val="00A7109C"/>
    <w:rsid w:val="00A71266"/>
    <w:rsid w:val="00A713F5"/>
    <w:rsid w:val="00A7143D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83E"/>
    <w:rsid w:val="00A808E0"/>
    <w:rsid w:val="00A80D8F"/>
    <w:rsid w:val="00A8137A"/>
    <w:rsid w:val="00A81807"/>
    <w:rsid w:val="00A81A4A"/>
    <w:rsid w:val="00A821DB"/>
    <w:rsid w:val="00A82BA8"/>
    <w:rsid w:val="00A83423"/>
    <w:rsid w:val="00A83470"/>
    <w:rsid w:val="00A836C6"/>
    <w:rsid w:val="00A83747"/>
    <w:rsid w:val="00A838F5"/>
    <w:rsid w:val="00A83971"/>
    <w:rsid w:val="00A83A94"/>
    <w:rsid w:val="00A83C00"/>
    <w:rsid w:val="00A84387"/>
    <w:rsid w:val="00A843F3"/>
    <w:rsid w:val="00A84716"/>
    <w:rsid w:val="00A8491A"/>
    <w:rsid w:val="00A84A19"/>
    <w:rsid w:val="00A84C38"/>
    <w:rsid w:val="00A84D07"/>
    <w:rsid w:val="00A84DA1"/>
    <w:rsid w:val="00A84EFC"/>
    <w:rsid w:val="00A84F11"/>
    <w:rsid w:val="00A850EB"/>
    <w:rsid w:val="00A85127"/>
    <w:rsid w:val="00A85173"/>
    <w:rsid w:val="00A851BB"/>
    <w:rsid w:val="00A85A21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32"/>
    <w:rsid w:val="00A87EB5"/>
    <w:rsid w:val="00A90BB1"/>
    <w:rsid w:val="00A9122C"/>
    <w:rsid w:val="00A9194D"/>
    <w:rsid w:val="00A91996"/>
    <w:rsid w:val="00A9201B"/>
    <w:rsid w:val="00A92883"/>
    <w:rsid w:val="00A93037"/>
    <w:rsid w:val="00A9308C"/>
    <w:rsid w:val="00A9372A"/>
    <w:rsid w:val="00A941E7"/>
    <w:rsid w:val="00A944C1"/>
    <w:rsid w:val="00A9455D"/>
    <w:rsid w:val="00A94642"/>
    <w:rsid w:val="00A94B7B"/>
    <w:rsid w:val="00A94C85"/>
    <w:rsid w:val="00A94F6B"/>
    <w:rsid w:val="00A95542"/>
    <w:rsid w:val="00A95A7A"/>
    <w:rsid w:val="00A95AC2"/>
    <w:rsid w:val="00A961A1"/>
    <w:rsid w:val="00A96386"/>
    <w:rsid w:val="00A963CB"/>
    <w:rsid w:val="00A9640B"/>
    <w:rsid w:val="00A964C9"/>
    <w:rsid w:val="00A96630"/>
    <w:rsid w:val="00A96EA0"/>
    <w:rsid w:val="00A97049"/>
    <w:rsid w:val="00A973A3"/>
    <w:rsid w:val="00A9760C"/>
    <w:rsid w:val="00A97B2F"/>
    <w:rsid w:val="00A97EFA"/>
    <w:rsid w:val="00AA06CD"/>
    <w:rsid w:val="00AA145B"/>
    <w:rsid w:val="00AA14D4"/>
    <w:rsid w:val="00AA156B"/>
    <w:rsid w:val="00AA164D"/>
    <w:rsid w:val="00AA164E"/>
    <w:rsid w:val="00AA1774"/>
    <w:rsid w:val="00AA1952"/>
    <w:rsid w:val="00AA1AD4"/>
    <w:rsid w:val="00AA1BAF"/>
    <w:rsid w:val="00AA1C35"/>
    <w:rsid w:val="00AA2172"/>
    <w:rsid w:val="00AA2EAE"/>
    <w:rsid w:val="00AA35EF"/>
    <w:rsid w:val="00AA362C"/>
    <w:rsid w:val="00AA3724"/>
    <w:rsid w:val="00AA3A92"/>
    <w:rsid w:val="00AA3B9D"/>
    <w:rsid w:val="00AA447F"/>
    <w:rsid w:val="00AA462C"/>
    <w:rsid w:val="00AA4989"/>
    <w:rsid w:val="00AA4A7B"/>
    <w:rsid w:val="00AA4C79"/>
    <w:rsid w:val="00AA589A"/>
    <w:rsid w:val="00AA5D9C"/>
    <w:rsid w:val="00AA6069"/>
    <w:rsid w:val="00AA6217"/>
    <w:rsid w:val="00AA63B4"/>
    <w:rsid w:val="00AA7472"/>
    <w:rsid w:val="00AA751D"/>
    <w:rsid w:val="00AA7523"/>
    <w:rsid w:val="00AA783C"/>
    <w:rsid w:val="00AA7C53"/>
    <w:rsid w:val="00AB07AC"/>
    <w:rsid w:val="00AB0976"/>
    <w:rsid w:val="00AB0C40"/>
    <w:rsid w:val="00AB0C44"/>
    <w:rsid w:val="00AB0CAA"/>
    <w:rsid w:val="00AB106E"/>
    <w:rsid w:val="00AB1168"/>
    <w:rsid w:val="00AB12A0"/>
    <w:rsid w:val="00AB15C2"/>
    <w:rsid w:val="00AB1933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BE2"/>
    <w:rsid w:val="00AB3C87"/>
    <w:rsid w:val="00AB410A"/>
    <w:rsid w:val="00AB4110"/>
    <w:rsid w:val="00AB444F"/>
    <w:rsid w:val="00AB47A5"/>
    <w:rsid w:val="00AB4ADC"/>
    <w:rsid w:val="00AB54B5"/>
    <w:rsid w:val="00AB55C5"/>
    <w:rsid w:val="00AB56F3"/>
    <w:rsid w:val="00AB57F6"/>
    <w:rsid w:val="00AB5AFB"/>
    <w:rsid w:val="00AB5C6F"/>
    <w:rsid w:val="00AB5F68"/>
    <w:rsid w:val="00AB66F1"/>
    <w:rsid w:val="00AB67DB"/>
    <w:rsid w:val="00AB74AE"/>
    <w:rsid w:val="00AC0422"/>
    <w:rsid w:val="00AC07BB"/>
    <w:rsid w:val="00AC0961"/>
    <w:rsid w:val="00AC0B5A"/>
    <w:rsid w:val="00AC0EAE"/>
    <w:rsid w:val="00AC129F"/>
    <w:rsid w:val="00AC15C3"/>
    <w:rsid w:val="00AC1814"/>
    <w:rsid w:val="00AC18E1"/>
    <w:rsid w:val="00AC1C42"/>
    <w:rsid w:val="00AC1D2D"/>
    <w:rsid w:val="00AC22CC"/>
    <w:rsid w:val="00AC232A"/>
    <w:rsid w:val="00AC256E"/>
    <w:rsid w:val="00AC2785"/>
    <w:rsid w:val="00AC2BF0"/>
    <w:rsid w:val="00AC2D70"/>
    <w:rsid w:val="00AC311B"/>
    <w:rsid w:val="00AC3B86"/>
    <w:rsid w:val="00AC3E61"/>
    <w:rsid w:val="00AC3F4A"/>
    <w:rsid w:val="00AC442B"/>
    <w:rsid w:val="00AC45D1"/>
    <w:rsid w:val="00AC4788"/>
    <w:rsid w:val="00AC4794"/>
    <w:rsid w:val="00AC49D8"/>
    <w:rsid w:val="00AC4DD0"/>
    <w:rsid w:val="00AC52AD"/>
    <w:rsid w:val="00AC53F4"/>
    <w:rsid w:val="00AC5A1C"/>
    <w:rsid w:val="00AC62C5"/>
    <w:rsid w:val="00AC6B24"/>
    <w:rsid w:val="00AC70FE"/>
    <w:rsid w:val="00AC74A4"/>
    <w:rsid w:val="00AC74D6"/>
    <w:rsid w:val="00AC7A17"/>
    <w:rsid w:val="00AC7D3A"/>
    <w:rsid w:val="00AC7D41"/>
    <w:rsid w:val="00AC7D93"/>
    <w:rsid w:val="00AD00D8"/>
    <w:rsid w:val="00AD069F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4FAD"/>
    <w:rsid w:val="00AD5066"/>
    <w:rsid w:val="00AD51E2"/>
    <w:rsid w:val="00AD5316"/>
    <w:rsid w:val="00AD5369"/>
    <w:rsid w:val="00AD5799"/>
    <w:rsid w:val="00AD5A7F"/>
    <w:rsid w:val="00AD5D0D"/>
    <w:rsid w:val="00AD5F5B"/>
    <w:rsid w:val="00AD5F6C"/>
    <w:rsid w:val="00AD5F8D"/>
    <w:rsid w:val="00AD6021"/>
    <w:rsid w:val="00AD69E2"/>
    <w:rsid w:val="00AD6A27"/>
    <w:rsid w:val="00AD6D84"/>
    <w:rsid w:val="00AD6DD6"/>
    <w:rsid w:val="00AD6E46"/>
    <w:rsid w:val="00AD765B"/>
    <w:rsid w:val="00AD7CC9"/>
    <w:rsid w:val="00AE0069"/>
    <w:rsid w:val="00AE083A"/>
    <w:rsid w:val="00AE170A"/>
    <w:rsid w:val="00AE1C14"/>
    <w:rsid w:val="00AE2021"/>
    <w:rsid w:val="00AE20FD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B33"/>
    <w:rsid w:val="00AE5C6B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D89"/>
    <w:rsid w:val="00AE6E2F"/>
    <w:rsid w:val="00AE6E54"/>
    <w:rsid w:val="00AE7571"/>
    <w:rsid w:val="00AE778A"/>
    <w:rsid w:val="00AE7883"/>
    <w:rsid w:val="00AE7C81"/>
    <w:rsid w:val="00AE7DE9"/>
    <w:rsid w:val="00AF0213"/>
    <w:rsid w:val="00AF022E"/>
    <w:rsid w:val="00AF04B1"/>
    <w:rsid w:val="00AF063F"/>
    <w:rsid w:val="00AF0BF5"/>
    <w:rsid w:val="00AF0C06"/>
    <w:rsid w:val="00AF1004"/>
    <w:rsid w:val="00AF11A9"/>
    <w:rsid w:val="00AF1468"/>
    <w:rsid w:val="00AF1B3B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3FF9"/>
    <w:rsid w:val="00AF4391"/>
    <w:rsid w:val="00AF49D7"/>
    <w:rsid w:val="00AF59DC"/>
    <w:rsid w:val="00AF5ABA"/>
    <w:rsid w:val="00AF5DE6"/>
    <w:rsid w:val="00AF5DED"/>
    <w:rsid w:val="00AF6038"/>
    <w:rsid w:val="00AF62A5"/>
    <w:rsid w:val="00AF64D2"/>
    <w:rsid w:val="00AF659C"/>
    <w:rsid w:val="00AF65F5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906"/>
    <w:rsid w:val="00B00BCC"/>
    <w:rsid w:val="00B00D34"/>
    <w:rsid w:val="00B00E32"/>
    <w:rsid w:val="00B00E45"/>
    <w:rsid w:val="00B00EAB"/>
    <w:rsid w:val="00B00FED"/>
    <w:rsid w:val="00B013FE"/>
    <w:rsid w:val="00B01841"/>
    <w:rsid w:val="00B01950"/>
    <w:rsid w:val="00B020DF"/>
    <w:rsid w:val="00B0214C"/>
    <w:rsid w:val="00B02581"/>
    <w:rsid w:val="00B0289C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4636"/>
    <w:rsid w:val="00B04A0B"/>
    <w:rsid w:val="00B04B31"/>
    <w:rsid w:val="00B04DBC"/>
    <w:rsid w:val="00B05114"/>
    <w:rsid w:val="00B054E2"/>
    <w:rsid w:val="00B05844"/>
    <w:rsid w:val="00B058DF"/>
    <w:rsid w:val="00B05AE5"/>
    <w:rsid w:val="00B05C35"/>
    <w:rsid w:val="00B063DA"/>
    <w:rsid w:val="00B066D0"/>
    <w:rsid w:val="00B0672B"/>
    <w:rsid w:val="00B06E1C"/>
    <w:rsid w:val="00B07042"/>
    <w:rsid w:val="00B0723C"/>
    <w:rsid w:val="00B072FD"/>
    <w:rsid w:val="00B07329"/>
    <w:rsid w:val="00B075B4"/>
    <w:rsid w:val="00B07A92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09B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C32"/>
    <w:rsid w:val="00B15D34"/>
    <w:rsid w:val="00B15DB5"/>
    <w:rsid w:val="00B16C2E"/>
    <w:rsid w:val="00B16C43"/>
    <w:rsid w:val="00B16D8A"/>
    <w:rsid w:val="00B175A8"/>
    <w:rsid w:val="00B17F8B"/>
    <w:rsid w:val="00B200D9"/>
    <w:rsid w:val="00B2063A"/>
    <w:rsid w:val="00B209F4"/>
    <w:rsid w:val="00B20AC2"/>
    <w:rsid w:val="00B21123"/>
    <w:rsid w:val="00B21293"/>
    <w:rsid w:val="00B2141C"/>
    <w:rsid w:val="00B21429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5FD0"/>
    <w:rsid w:val="00B26230"/>
    <w:rsid w:val="00B26336"/>
    <w:rsid w:val="00B26D0B"/>
    <w:rsid w:val="00B26EB6"/>
    <w:rsid w:val="00B26F8D"/>
    <w:rsid w:val="00B27075"/>
    <w:rsid w:val="00B2722A"/>
    <w:rsid w:val="00B2722E"/>
    <w:rsid w:val="00B27A07"/>
    <w:rsid w:val="00B27A38"/>
    <w:rsid w:val="00B27CFD"/>
    <w:rsid w:val="00B304F7"/>
    <w:rsid w:val="00B30536"/>
    <w:rsid w:val="00B30A45"/>
    <w:rsid w:val="00B30DF5"/>
    <w:rsid w:val="00B31BA4"/>
    <w:rsid w:val="00B326BF"/>
    <w:rsid w:val="00B32B67"/>
    <w:rsid w:val="00B33002"/>
    <w:rsid w:val="00B338B7"/>
    <w:rsid w:val="00B33EDB"/>
    <w:rsid w:val="00B3456C"/>
    <w:rsid w:val="00B346A5"/>
    <w:rsid w:val="00B34A09"/>
    <w:rsid w:val="00B34BAE"/>
    <w:rsid w:val="00B34C06"/>
    <w:rsid w:val="00B35588"/>
    <w:rsid w:val="00B3573C"/>
    <w:rsid w:val="00B359B5"/>
    <w:rsid w:val="00B359C9"/>
    <w:rsid w:val="00B35FD8"/>
    <w:rsid w:val="00B35FE4"/>
    <w:rsid w:val="00B36335"/>
    <w:rsid w:val="00B3663E"/>
    <w:rsid w:val="00B366D1"/>
    <w:rsid w:val="00B36B37"/>
    <w:rsid w:val="00B3714E"/>
    <w:rsid w:val="00B37C2B"/>
    <w:rsid w:val="00B37DFA"/>
    <w:rsid w:val="00B37EE8"/>
    <w:rsid w:val="00B37F24"/>
    <w:rsid w:val="00B40432"/>
    <w:rsid w:val="00B41075"/>
    <w:rsid w:val="00B416FD"/>
    <w:rsid w:val="00B41875"/>
    <w:rsid w:val="00B41B41"/>
    <w:rsid w:val="00B41E9A"/>
    <w:rsid w:val="00B420C0"/>
    <w:rsid w:val="00B42248"/>
    <w:rsid w:val="00B4225F"/>
    <w:rsid w:val="00B42736"/>
    <w:rsid w:val="00B42846"/>
    <w:rsid w:val="00B42D0F"/>
    <w:rsid w:val="00B4325F"/>
    <w:rsid w:val="00B43757"/>
    <w:rsid w:val="00B437EA"/>
    <w:rsid w:val="00B43FA4"/>
    <w:rsid w:val="00B4431C"/>
    <w:rsid w:val="00B4487D"/>
    <w:rsid w:val="00B452C9"/>
    <w:rsid w:val="00B45A80"/>
    <w:rsid w:val="00B45C09"/>
    <w:rsid w:val="00B45F64"/>
    <w:rsid w:val="00B46213"/>
    <w:rsid w:val="00B46927"/>
    <w:rsid w:val="00B46B15"/>
    <w:rsid w:val="00B46D00"/>
    <w:rsid w:val="00B475C6"/>
    <w:rsid w:val="00B47604"/>
    <w:rsid w:val="00B47756"/>
    <w:rsid w:val="00B478D9"/>
    <w:rsid w:val="00B506AE"/>
    <w:rsid w:val="00B50D4F"/>
    <w:rsid w:val="00B512D5"/>
    <w:rsid w:val="00B515CB"/>
    <w:rsid w:val="00B51C72"/>
    <w:rsid w:val="00B52310"/>
    <w:rsid w:val="00B527C3"/>
    <w:rsid w:val="00B52C82"/>
    <w:rsid w:val="00B52DDD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727"/>
    <w:rsid w:val="00B567D4"/>
    <w:rsid w:val="00B567ED"/>
    <w:rsid w:val="00B56AC9"/>
    <w:rsid w:val="00B56BE9"/>
    <w:rsid w:val="00B56D1C"/>
    <w:rsid w:val="00B573F2"/>
    <w:rsid w:val="00B60624"/>
    <w:rsid w:val="00B60A86"/>
    <w:rsid w:val="00B60E65"/>
    <w:rsid w:val="00B61521"/>
    <w:rsid w:val="00B61596"/>
    <w:rsid w:val="00B6213F"/>
    <w:rsid w:val="00B6216D"/>
    <w:rsid w:val="00B62217"/>
    <w:rsid w:val="00B62522"/>
    <w:rsid w:val="00B62707"/>
    <w:rsid w:val="00B62783"/>
    <w:rsid w:val="00B62AA2"/>
    <w:rsid w:val="00B631F9"/>
    <w:rsid w:val="00B6346C"/>
    <w:rsid w:val="00B63C99"/>
    <w:rsid w:val="00B63CE6"/>
    <w:rsid w:val="00B63D2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664B6"/>
    <w:rsid w:val="00B701C7"/>
    <w:rsid w:val="00B70568"/>
    <w:rsid w:val="00B70741"/>
    <w:rsid w:val="00B7077C"/>
    <w:rsid w:val="00B707F7"/>
    <w:rsid w:val="00B70AEA"/>
    <w:rsid w:val="00B70B77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047"/>
    <w:rsid w:val="00B742D6"/>
    <w:rsid w:val="00B75353"/>
    <w:rsid w:val="00B753E7"/>
    <w:rsid w:val="00B754E9"/>
    <w:rsid w:val="00B75827"/>
    <w:rsid w:val="00B75988"/>
    <w:rsid w:val="00B75C06"/>
    <w:rsid w:val="00B76088"/>
    <w:rsid w:val="00B767D9"/>
    <w:rsid w:val="00B76A55"/>
    <w:rsid w:val="00B76C6E"/>
    <w:rsid w:val="00B770F1"/>
    <w:rsid w:val="00B77D5E"/>
    <w:rsid w:val="00B77F2C"/>
    <w:rsid w:val="00B77FDF"/>
    <w:rsid w:val="00B800A5"/>
    <w:rsid w:val="00B80B36"/>
    <w:rsid w:val="00B8164F"/>
    <w:rsid w:val="00B81B6B"/>
    <w:rsid w:val="00B81BE1"/>
    <w:rsid w:val="00B8226B"/>
    <w:rsid w:val="00B825E2"/>
    <w:rsid w:val="00B82906"/>
    <w:rsid w:val="00B8304F"/>
    <w:rsid w:val="00B830C6"/>
    <w:rsid w:val="00B832AB"/>
    <w:rsid w:val="00B83848"/>
    <w:rsid w:val="00B839BF"/>
    <w:rsid w:val="00B83EDF"/>
    <w:rsid w:val="00B848F0"/>
    <w:rsid w:val="00B84CA7"/>
    <w:rsid w:val="00B84E4D"/>
    <w:rsid w:val="00B84F32"/>
    <w:rsid w:val="00B85147"/>
    <w:rsid w:val="00B85674"/>
    <w:rsid w:val="00B8569B"/>
    <w:rsid w:val="00B8598C"/>
    <w:rsid w:val="00B85FC2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A72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59B"/>
    <w:rsid w:val="00B967F6"/>
    <w:rsid w:val="00B968D9"/>
    <w:rsid w:val="00B96F8E"/>
    <w:rsid w:val="00B96F92"/>
    <w:rsid w:val="00B97110"/>
    <w:rsid w:val="00B9716C"/>
    <w:rsid w:val="00B97E10"/>
    <w:rsid w:val="00B97FE3"/>
    <w:rsid w:val="00BA02AB"/>
    <w:rsid w:val="00BA1357"/>
    <w:rsid w:val="00BA20A7"/>
    <w:rsid w:val="00BA2377"/>
    <w:rsid w:val="00BA2E65"/>
    <w:rsid w:val="00BA3994"/>
    <w:rsid w:val="00BA4287"/>
    <w:rsid w:val="00BA476A"/>
    <w:rsid w:val="00BA4872"/>
    <w:rsid w:val="00BA4B8A"/>
    <w:rsid w:val="00BA5839"/>
    <w:rsid w:val="00BA5A28"/>
    <w:rsid w:val="00BA6A9C"/>
    <w:rsid w:val="00BA6BB6"/>
    <w:rsid w:val="00BA7471"/>
    <w:rsid w:val="00BA77C4"/>
    <w:rsid w:val="00BB08CE"/>
    <w:rsid w:val="00BB08F6"/>
    <w:rsid w:val="00BB0DC1"/>
    <w:rsid w:val="00BB1ACA"/>
    <w:rsid w:val="00BB1C08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2CBE"/>
    <w:rsid w:val="00BB3049"/>
    <w:rsid w:val="00BB314C"/>
    <w:rsid w:val="00BB31D5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1CDF"/>
    <w:rsid w:val="00BC21ED"/>
    <w:rsid w:val="00BC23EC"/>
    <w:rsid w:val="00BC2490"/>
    <w:rsid w:val="00BC2A6F"/>
    <w:rsid w:val="00BC2DAA"/>
    <w:rsid w:val="00BC3123"/>
    <w:rsid w:val="00BC332E"/>
    <w:rsid w:val="00BC3472"/>
    <w:rsid w:val="00BC3540"/>
    <w:rsid w:val="00BC3652"/>
    <w:rsid w:val="00BC37A9"/>
    <w:rsid w:val="00BC447A"/>
    <w:rsid w:val="00BC4808"/>
    <w:rsid w:val="00BC5457"/>
    <w:rsid w:val="00BC5587"/>
    <w:rsid w:val="00BC5B61"/>
    <w:rsid w:val="00BC64D7"/>
    <w:rsid w:val="00BC661A"/>
    <w:rsid w:val="00BC6E3F"/>
    <w:rsid w:val="00BC6F35"/>
    <w:rsid w:val="00BC6FEF"/>
    <w:rsid w:val="00BC77B5"/>
    <w:rsid w:val="00BD0441"/>
    <w:rsid w:val="00BD0EAF"/>
    <w:rsid w:val="00BD106D"/>
    <w:rsid w:val="00BD15BD"/>
    <w:rsid w:val="00BD170E"/>
    <w:rsid w:val="00BD183A"/>
    <w:rsid w:val="00BD1CD2"/>
    <w:rsid w:val="00BD219C"/>
    <w:rsid w:val="00BD25B6"/>
    <w:rsid w:val="00BD2EFF"/>
    <w:rsid w:val="00BD32C7"/>
    <w:rsid w:val="00BD3889"/>
    <w:rsid w:val="00BD3C26"/>
    <w:rsid w:val="00BD3C41"/>
    <w:rsid w:val="00BD3E87"/>
    <w:rsid w:val="00BD4EB7"/>
    <w:rsid w:val="00BD559A"/>
    <w:rsid w:val="00BD5B6D"/>
    <w:rsid w:val="00BD6826"/>
    <w:rsid w:val="00BD6947"/>
    <w:rsid w:val="00BD6B11"/>
    <w:rsid w:val="00BD6D7B"/>
    <w:rsid w:val="00BD6DC5"/>
    <w:rsid w:val="00BD7586"/>
    <w:rsid w:val="00BD75D7"/>
    <w:rsid w:val="00BD77FC"/>
    <w:rsid w:val="00BD7B9D"/>
    <w:rsid w:val="00BD7F7D"/>
    <w:rsid w:val="00BE0433"/>
    <w:rsid w:val="00BE045B"/>
    <w:rsid w:val="00BE071B"/>
    <w:rsid w:val="00BE0CBF"/>
    <w:rsid w:val="00BE103A"/>
    <w:rsid w:val="00BE14B7"/>
    <w:rsid w:val="00BE21A7"/>
    <w:rsid w:val="00BE255B"/>
    <w:rsid w:val="00BE25D6"/>
    <w:rsid w:val="00BE272A"/>
    <w:rsid w:val="00BE27FE"/>
    <w:rsid w:val="00BE2AB9"/>
    <w:rsid w:val="00BE3090"/>
    <w:rsid w:val="00BE315C"/>
    <w:rsid w:val="00BE34A3"/>
    <w:rsid w:val="00BE39B7"/>
    <w:rsid w:val="00BE3C7F"/>
    <w:rsid w:val="00BE3F4B"/>
    <w:rsid w:val="00BE42AD"/>
    <w:rsid w:val="00BE4378"/>
    <w:rsid w:val="00BE49BF"/>
    <w:rsid w:val="00BE4A8F"/>
    <w:rsid w:val="00BE5197"/>
    <w:rsid w:val="00BE522D"/>
    <w:rsid w:val="00BE5689"/>
    <w:rsid w:val="00BE616C"/>
    <w:rsid w:val="00BE6394"/>
    <w:rsid w:val="00BE640F"/>
    <w:rsid w:val="00BE6867"/>
    <w:rsid w:val="00BE6A91"/>
    <w:rsid w:val="00BE6BC8"/>
    <w:rsid w:val="00BE769E"/>
    <w:rsid w:val="00BE7A59"/>
    <w:rsid w:val="00BF0327"/>
    <w:rsid w:val="00BF09DA"/>
    <w:rsid w:val="00BF0B38"/>
    <w:rsid w:val="00BF1115"/>
    <w:rsid w:val="00BF1299"/>
    <w:rsid w:val="00BF12D1"/>
    <w:rsid w:val="00BF16EC"/>
    <w:rsid w:val="00BF1E73"/>
    <w:rsid w:val="00BF1F8D"/>
    <w:rsid w:val="00BF20E4"/>
    <w:rsid w:val="00BF2191"/>
    <w:rsid w:val="00BF2353"/>
    <w:rsid w:val="00BF23EE"/>
    <w:rsid w:val="00BF2DAD"/>
    <w:rsid w:val="00BF2E0D"/>
    <w:rsid w:val="00BF2E5C"/>
    <w:rsid w:val="00BF3317"/>
    <w:rsid w:val="00BF346C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4C5"/>
    <w:rsid w:val="00BF7736"/>
    <w:rsid w:val="00BF7ADE"/>
    <w:rsid w:val="00BF7CA5"/>
    <w:rsid w:val="00BF7FF5"/>
    <w:rsid w:val="00C0031F"/>
    <w:rsid w:val="00C004B3"/>
    <w:rsid w:val="00C006AF"/>
    <w:rsid w:val="00C0092C"/>
    <w:rsid w:val="00C00F28"/>
    <w:rsid w:val="00C015BC"/>
    <w:rsid w:val="00C0190B"/>
    <w:rsid w:val="00C01E7B"/>
    <w:rsid w:val="00C020D2"/>
    <w:rsid w:val="00C02100"/>
    <w:rsid w:val="00C02191"/>
    <w:rsid w:val="00C022FF"/>
    <w:rsid w:val="00C02B6D"/>
    <w:rsid w:val="00C035EE"/>
    <w:rsid w:val="00C03603"/>
    <w:rsid w:val="00C04A62"/>
    <w:rsid w:val="00C04C92"/>
    <w:rsid w:val="00C055D7"/>
    <w:rsid w:val="00C05B85"/>
    <w:rsid w:val="00C05CD7"/>
    <w:rsid w:val="00C06761"/>
    <w:rsid w:val="00C06A4F"/>
    <w:rsid w:val="00C06CFA"/>
    <w:rsid w:val="00C06DD3"/>
    <w:rsid w:val="00C0783D"/>
    <w:rsid w:val="00C07B4F"/>
    <w:rsid w:val="00C07D8F"/>
    <w:rsid w:val="00C07E84"/>
    <w:rsid w:val="00C100BB"/>
    <w:rsid w:val="00C100C9"/>
    <w:rsid w:val="00C10116"/>
    <w:rsid w:val="00C1075A"/>
    <w:rsid w:val="00C1097E"/>
    <w:rsid w:val="00C10C86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205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E46"/>
    <w:rsid w:val="00C15FA2"/>
    <w:rsid w:val="00C166DB"/>
    <w:rsid w:val="00C167AB"/>
    <w:rsid w:val="00C167AC"/>
    <w:rsid w:val="00C167DB"/>
    <w:rsid w:val="00C16CD1"/>
    <w:rsid w:val="00C16D5C"/>
    <w:rsid w:val="00C172F5"/>
    <w:rsid w:val="00C174A3"/>
    <w:rsid w:val="00C17A44"/>
    <w:rsid w:val="00C17A84"/>
    <w:rsid w:val="00C17D28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384"/>
    <w:rsid w:val="00C215AD"/>
    <w:rsid w:val="00C216E5"/>
    <w:rsid w:val="00C217A7"/>
    <w:rsid w:val="00C21840"/>
    <w:rsid w:val="00C21AEF"/>
    <w:rsid w:val="00C21DF1"/>
    <w:rsid w:val="00C21EEF"/>
    <w:rsid w:val="00C223E2"/>
    <w:rsid w:val="00C22FAA"/>
    <w:rsid w:val="00C23166"/>
    <w:rsid w:val="00C23399"/>
    <w:rsid w:val="00C233B9"/>
    <w:rsid w:val="00C235D2"/>
    <w:rsid w:val="00C2371A"/>
    <w:rsid w:val="00C237BA"/>
    <w:rsid w:val="00C23A1E"/>
    <w:rsid w:val="00C24836"/>
    <w:rsid w:val="00C24AD0"/>
    <w:rsid w:val="00C24C01"/>
    <w:rsid w:val="00C24E21"/>
    <w:rsid w:val="00C2511E"/>
    <w:rsid w:val="00C2555B"/>
    <w:rsid w:val="00C257FE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753"/>
    <w:rsid w:val="00C319DD"/>
    <w:rsid w:val="00C31CBE"/>
    <w:rsid w:val="00C320A4"/>
    <w:rsid w:val="00C320B7"/>
    <w:rsid w:val="00C32309"/>
    <w:rsid w:val="00C32D43"/>
    <w:rsid w:val="00C336F8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19"/>
    <w:rsid w:val="00C35B73"/>
    <w:rsid w:val="00C35D6E"/>
    <w:rsid w:val="00C35EB2"/>
    <w:rsid w:val="00C35F34"/>
    <w:rsid w:val="00C3622E"/>
    <w:rsid w:val="00C3635E"/>
    <w:rsid w:val="00C36478"/>
    <w:rsid w:val="00C366A3"/>
    <w:rsid w:val="00C36A8E"/>
    <w:rsid w:val="00C36D22"/>
    <w:rsid w:val="00C3705C"/>
    <w:rsid w:val="00C37713"/>
    <w:rsid w:val="00C377F5"/>
    <w:rsid w:val="00C37AA6"/>
    <w:rsid w:val="00C37B77"/>
    <w:rsid w:val="00C37BEB"/>
    <w:rsid w:val="00C40516"/>
    <w:rsid w:val="00C4054F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22F"/>
    <w:rsid w:val="00C44A0D"/>
    <w:rsid w:val="00C44B4C"/>
    <w:rsid w:val="00C44D5B"/>
    <w:rsid w:val="00C45463"/>
    <w:rsid w:val="00C4561A"/>
    <w:rsid w:val="00C458CF"/>
    <w:rsid w:val="00C45F28"/>
    <w:rsid w:val="00C463A0"/>
    <w:rsid w:val="00C46770"/>
    <w:rsid w:val="00C468A9"/>
    <w:rsid w:val="00C468E6"/>
    <w:rsid w:val="00C46926"/>
    <w:rsid w:val="00C46FF7"/>
    <w:rsid w:val="00C4742B"/>
    <w:rsid w:val="00C47B10"/>
    <w:rsid w:val="00C47F0A"/>
    <w:rsid w:val="00C502EE"/>
    <w:rsid w:val="00C50712"/>
    <w:rsid w:val="00C50E8D"/>
    <w:rsid w:val="00C511D9"/>
    <w:rsid w:val="00C5152F"/>
    <w:rsid w:val="00C515EB"/>
    <w:rsid w:val="00C51B12"/>
    <w:rsid w:val="00C51FE9"/>
    <w:rsid w:val="00C52278"/>
    <w:rsid w:val="00C526D4"/>
    <w:rsid w:val="00C527EB"/>
    <w:rsid w:val="00C528DF"/>
    <w:rsid w:val="00C52999"/>
    <w:rsid w:val="00C52BDD"/>
    <w:rsid w:val="00C52C78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5386"/>
    <w:rsid w:val="00C566F2"/>
    <w:rsid w:val="00C56B86"/>
    <w:rsid w:val="00C56EBC"/>
    <w:rsid w:val="00C57115"/>
    <w:rsid w:val="00C57404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194F"/>
    <w:rsid w:val="00C61BB0"/>
    <w:rsid w:val="00C62330"/>
    <w:rsid w:val="00C6268D"/>
    <w:rsid w:val="00C6299D"/>
    <w:rsid w:val="00C62A86"/>
    <w:rsid w:val="00C62FF8"/>
    <w:rsid w:val="00C631DD"/>
    <w:rsid w:val="00C632CF"/>
    <w:rsid w:val="00C63560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5B91"/>
    <w:rsid w:val="00C6641F"/>
    <w:rsid w:val="00C66B8C"/>
    <w:rsid w:val="00C66DA1"/>
    <w:rsid w:val="00C6750F"/>
    <w:rsid w:val="00C6770A"/>
    <w:rsid w:val="00C6775E"/>
    <w:rsid w:val="00C67D8A"/>
    <w:rsid w:val="00C70222"/>
    <w:rsid w:val="00C7047D"/>
    <w:rsid w:val="00C70573"/>
    <w:rsid w:val="00C70FDF"/>
    <w:rsid w:val="00C710FE"/>
    <w:rsid w:val="00C71208"/>
    <w:rsid w:val="00C71347"/>
    <w:rsid w:val="00C71926"/>
    <w:rsid w:val="00C719A3"/>
    <w:rsid w:val="00C71D08"/>
    <w:rsid w:val="00C71FDC"/>
    <w:rsid w:val="00C72319"/>
    <w:rsid w:val="00C72784"/>
    <w:rsid w:val="00C72895"/>
    <w:rsid w:val="00C72E49"/>
    <w:rsid w:val="00C72EBD"/>
    <w:rsid w:val="00C73599"/>
    <w:rsid w:val="00C73A50"/>
    <w:rsid w:val="00C73ECE"/>
    <w:rsid w:val="00C74626"/>
    <w:rsid w:val="00C747D1"/>
    <w:rsid w:val="00C7492C"/>
    <w:rsid w:val="00C74BFA"/>
    <w:rsid w:val="00C74FB7"/>
    <w:rsid w:val="00C75141"/>
    <w:rsid w:val="00C7517B"/>
    <w:rsid w:val="00C7571C"/>
    <w:rsid w:val="00C758DC"/>
    <w:rsid w:val="00C75ECE"/>
    <w:rsid w:val="00C76017"/>
    <w:rsid w:val="00C76134"/>
    <w:rsid w:val="00C761C8"/>
    <w:rsid w:val="00C76261"/>
    <w:rsid w:val="00C763D2"/>
    <w:rsid w:val="00C76487"/>
    <w:rsid w:val="00C767B0"/>
    <w:rsid w:val="00C77031"/>
    <w:rsid w:val="00C77135"/>
    <w:rsid w:val="00C771D4"/>
    <w:rsid w:val="00C801C3"/>
    <w:rsid w:val="00C8027A"/>
    <w:rsid w:val="00C80672"/>
    <w:rsid w:val="00C80716"/>
    <w:rsid w:val="00C80C59"/>
    <w:rsid w:val="00C8108D"/>
    <w:rsid w:val="00C8128F"/>
    <w:rsid w:val="00C8158E"/>
    <w:rsid w:val="00C81631"/>
    <w:rsid w:val="00C8179C"/>
    <w:rsid w:val="00C81E28"/>
    <w:rsid w:val="00C81F0A"/>
    <w:rsid w:val="00C82115"/>
    <w:rsid w:val="00C82256"/>
    <w:rsid w:val="00C82281"/>
    <w:rsid w:val="00C823DB"/>
    <w:rsid w:val="00C824CB"/>
    <w:rsid w:val="00C826B2"/>
    <w:rsid w:val="00C82E8E"/>
    <w:rsid w:val="00C83207"/>
    <w:rsid w:val="00C83BBF"/>
    <w:rsid w:val="00C83E2A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41A"/>
    <w:rsid w:val="00C8655D"/>
    <w:rsid w:val="00C867C9"/>
    <w:rsid w:val="00C86E81"/>
    <w:rsid w:val="00C87089"/>
    <w:rsid w:val="00C87172"/>
    <w:rsid w:val="00C874CD"/>
    <w:rsid w:val="00C87BA1"/>
    <w:rsid w:val="00C87EF1"/>
    <w:rsid w:val="00C9022A"/>
    <w:rsid w:val="00C905AF"/>
    <w:rsid w:val="00C905FD"/>
    <w:rsid w:val="00C90724"/>
    <w:rsid w:val="00C90771"/>
    <w:rsid w:val="00C90835"/>
    <w:rsid w:val="00C911D3"/>
    <w:rsid w:val="00C91C56"/>
    <w:rsid w:val="00C921BF"/>
    <w:rsid w:val="00C928C9"/>
    <w:rsid w:val="00C92AD4"/>
    <w:rsid w:val="00C92AE0"/>
    <w:rsid w:val="00C92DDA"/>
    <w:rsid w:val="00C930BA"/>
    <w:rsid w:val="00C9333B"/>
    <w:rsid w:val="00C93681"/>
    <w:rsid w:val="00C9383D"/>
    <w:rsid w:val="00C93896"/>
    <w:rsid w:val="00C9403A"/>
    <w:rsid w:val="00C94270"/>
    <w:rsid w:val="00C9448C"/>
    <w:rsid w:val="00C946D0"/>
    <w:rsid w:val="00C94AB0"/>
    <w:rsid w:val="00C94C68"/>
    <w:rsid w:val="00C9532D"/>
    <w:rsid w:val="00C956CA"/>
    <w:rsid w:val="00C95BD4"/>
    <w:rsid w:val="00C95DC3"/>
    <w:rsid w:val="00C96256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301"/>
    <w:rsid w:val="00CA240E"/>
    <w:rsid w:val="00CA252C"/>
    <w:rsid w:val="00CA280F"/>
    <w:rsid w:val="00CA3238"/>
    <w:rsid w:val="00CA34A4"/>
    <w:rsid w:val="00CA3515"/>
    <w:rsid w:val="00CA358D"/>
    <w:rsid w:val="00CA38C9"/>
    <w:rsid w:val="00CA436F"/>
    <w:rsid w:val="00CA44D3"/>
    <w:rsid w:val="00CA47C8"/>
    <w:rsid w:val="00CA48B3"/>
    <w:rsid w:val="00CA4C9B"/>
    <w:rsid w:val="00CA4FA0"/>
    <w:rsid w:val="00CA5529"/>
    <w:rsid w:val="00CA573E"/>
    <w:rsid w:val="00CA5803"/>
    <w:rsid w:val="00CA5A64"/>
    <w:rsid w:val="00CA6B3F"/>
    <w:rsid w:val="00CA6CEE"/>
    <w:rsid w:val="00CA6ED6"/>
    <w:rsid w:val="00CA7784"/>
    <w:rsid w:val="00CA778A"/>
    <w:rsid w:val="00CB007A"/>
    <w:rsid w:val="00CB018A"/>
    <w:rsid w:val="00CB04AF"/>
    <w:rsid w:val="00CB0D56"/>
    <w:rsid w:val="00CB1564"/>
    <w:rsid w:val="00CB1A99"/>
    <w:rsid w:val="00CB25ED"/>
    <w:rsid w:val="00CB27D9"/>
    <w:rsid w:val="00CB29AE"/>
    <w:rsid w:val="00CB2DD8"/>
    <w:rsid w:val="00CB2E2D"/>
    <w:rsid w:val="00CB2EDE"/>
    <w:rsid w:val="00CB38AF"/>
    <w:rsid w:val="00CB3C81"/>
    <w:rsid w:val="00CB3E85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1FA"/>
    <w:rsid w:val="00CB759E"/>
    <w:rsid w:val="00CB76C2"/>
    <w:rsid w:val="00CB784A"/>
    <w:rsid w:val="00CB7859"/>
    <w:rsid w:val="00CB7C60"/>
    <w:rsid w:val="00CB7D0C"/>
    <w:rsid w:val="00CC004E"/>
    <w:rsid w:val="00CC083A"/>
    <w:rsid w:val="00CC0BB2"/>
    <w:rsid w:val="00CC0CC7"/>
    <w:rsid w:val="00CC0ED5"/>
    <w:rsid w:val="00CC139C"/>
    <w:rsid w:val="00CC13B0"/>
    <w:rsid w:val="00CC1A13"/>
    <w:rsid w:val="00CC1B32"/>
    <w:rsid w:val="00CC1D3E"/>
    <w:rsid w:val="00CC3655"/>
    <w:rsid w:val="00CC36AD"/>
    <w:rsid w:val="00CC3859"/>
    <w:rsid w:val="00CC416C"/>
    <w:rsid w:val="00CC4DA7"/>
    <w:rsid w:val="00CC5583"/>
    <w:rsid w:val="00CC5926"/>
    <w:rsid w:val="00CC5A2C"/>
    <w:rsid w:val="00CC5C50"/>
    <w:rsid w:val="00CC5FDB"/>
    <w:rsid w:val="00CC6669"/>
    <w:rsid w:val="00CC6686"/>
    <w:rsid w:val="00CC6702"/>
    <w:rsid w:val="00CC6BF2"/>
    <w:rsid w:val="00CC6F9C"/>
    <w:rsid w:val="00CC7238"/>
    <w:rsid w:val="00CC7536"/>
    <w:rsid w:val="00CC77AD"/>
    <w:rsid w:val="00CC7B06"/>
    <w:rsid w:val="00CC7D48"/>
    <w:rsid w:val="00CC7DDD"/>
    <w:rsid w:val="00CC7EBB"/>
    <w:rsid w:val="00CD05EA"/>
    <w:rsid w:val="00CD071A"/>
    <w:rsid w:val="00CD07A2"/>
    <w:rsid w:val="00CD0DC9"/>
    <w:rsid w:val="00CD1872"/>
    <w:rsid w:val="00CD1972"/>
    <w:rsid w:val="00CD1BDE"/>
    <w:rsid w:val="00CD28DA"/>
    <w:rsid w:val="00CD2AEC"/>
    <w:rsid w:val="00CD33F6"/>
    <w:rsid w:val="00CD3449"/>
    <w:rsid w:val="00CD3511"/>
    <w:rsid w:val="00CD3BEC"/>
    <w:rsid w:val="00CD3D5E"/>
    <w:rsid w:val="00CD3FD2"/>
    <w:rsid w:val="00CD4432"/>
    <w:rsid w:val="00CD4583"/>
    <w:rsid w:val="00CD45A8"/>
    <w:rsid w:val="00CD4B86"/>
    <w:rsid w:val="00CD4D75"/>
    <w:rsid w:val="00CD4E2E"/>
    <w:rsid w:val="00CD4EFA"/>
    <w:rsid w:val="00CD5649"/>
    <w:rsid w:val="00CD599B"/>
    <w:rsid w:val="00CD6025"/>
    <w:rsid w:val="00CD60A0"/>
    <w:rsid w:val="00CD63F8"/>
    <w:rsid w:val="00CD6AEE"/>
    <w:rsid w:val="00CD6B6A"/>
    <w:rsid w:val="00CD7222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9B1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3A0"/>
    <w:rsid w:val="00CE4928"/>
    <w:rsid w:val="00CE49C9"/>
    <w:rsid w:val="00CE4C8A"/>
    <w:rsid w:val="00CE4D22"/>
    <w:rsid w:val="00CE4D25"/>
    <w:rsid w:val="00CE4D30"/>
    <w:rsid w:val="00CE4EF4"/>
    <w:rsid w:val="00CE5167"/>
    <w:rsid w:val="00CE53EB"/>
    <w:rsid w:val="00CE55D3"/>
    <w:rsid w:val="00CE5FDD"/>
    <w:rsid w:val="00CE6055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5F"/>
    <w:rsid w:val="00CF08FD"/>
    <w:rsid w:val="00CF0A95"/>
    <w:rsid w:val="00CF0C9D"/>
    <w:rsid w:val="00CF1080"/>
    <w:rsid w:val="00CF14F9"/>
    <w:rsid w:val="00CF196C"/>
    <w:rsid w:val="00CF21F8"/>
    <w:rsid w:val="00CF2609"/>
    <w:rsid w:val="00CF266E"/>
    <w:rsid w:val="00CF2674"/>
    <w:rsid w:val="00CF2D06"/>
    <w:rsid w:val="00CF2EE1"/>
    <w:rsid w:val="00CF2F39"/>
    <w:rsid w:val="00CF3AA6"/>
    <w:rsid w:val="00CF3E8D"/>
    <w:rsid w:val="00CF435F"/>
    <w:rsid w:val="00CF436A"/>
    <w:rsid w:val="00CF46EF"/>
    <w:rsid w:val="00CF470A"/>
    <w:rsid w:val="00CF4A82"/>
    <w:rsid w:val="00CF4F18"/>
    <w:rsid w:val="00CF5160"/>
    <w:rsid w:val="00CF5A4B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BA4"/>
    <w:rsid w:val="00D01D10"/>
    <w:rsid w:val="00D02657"/>
    <w:rsid w:val="00D02829"/>
    <w:rsid w:val="00D02D40"/>
    <w:rsid w:val="00D03316"/>
    <w:rsid w:val="00D0338A"/>
    <w:rsid w:val="00D033C5"/>
    <w:rsid w:val="00D0390B"/>
    <w:rsid w:val="00D03A04"/>
    <w:rsid w:val="00D03D26"/>
    <w:rsid w:val="00D042CE"/>
    <w:rsid w:val="00D0439F"/>
    <w:rsid w:val="00D050DB"/>
    <w:rsid w:val="00D055CF"/>
    <w:rsid w:val="00D05E41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BEB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18CF"/>
    <w:rsid w:val="00D12770"/>
    <w:rsid w:val="00D12C07"/>
    <w:rsid w:val="00D12E93"/>
    <w:rsid w:val="00D13286"/>
    <w:rsid w:val="00D13B63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5E2B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34A"/>
    <w:rsid w:val="00D203AC"/>
    <w:rsid w:val="00D212D4"/>
    <w:rsid w:val="00D21E05"/>
    <w:rsid w:val="00D21E07"/>
    <w:rsid w:val="00D21E41"/>
    <w:rsid w:val="00D225E8"/>
    <w:rsid w:val="00D22A60"/>
    <w:rsid w:val="00D22E52"/>
    <w:rsid w:val="00D23107"/>
    <w:rsid w:val="00D23245"/>
    <w:rsid w:val="00D23ECE"/>
    <w:rsid w:val="00D23EF1"/>
    <w:rsid w:val="00D2402D"/>
    <w:rsid w:val="00D247AD"/>
    <w:rsid w:val="00D24AC4"/>
    <w:rsid w:val="00D24B66"/>
    <w:rsid w:val="00D24E6E"/>
    <w:rsid w:val="00D25134"/>
    <w:rsid w:val="00D2529F"/>
    <w:rsid w:val="00D25344"/>
    <w:rsid w:val="00D253A7"/>
    <w:rsid w:val="00D25671"/>
    <w:rsid w:val="00D25C5B"/>
    <w:rsid w:val="00D26279"/>
    <w:rsid w:val="00D266E2"/>
    <w:rsid w:val="00D267E0"/>
    <w:rsid w:val="00D26CA0"/>
    <w:rsid w:val="00D26D39"/>
    <w:rsid w:val="00D26E31"/>
    <w:rsid w:val="00D270C1"/>
    <w:rsid w:val="00D27851"/>
    <w:rsid w:val="00D27937"/>
    <w:rsid w:val="00D27A35"/>
    <w:rsid w:val="00D27ADF"/>
    <w:rsid w:val="00D27B91"/>
    <w:rsid w:val="00D27C78"/>
    <w:rsid w:val="00D309B2"/>
    <w:rsid w:val="00D30E20"/>
    <w:rsid w:val="00D30EDA"/>
    <w:rsid w:val="00D30F2B"/>
    <w:rsid w:val="00D314E8"/>
    <w:rsid w:val="00D3183B"/>
    <w:rsid w:val="00D31BBF"/>
    <w:rsid w:val="00D31E25"/>
    <w:rsid w:val="00D31E6B"/>
    <w:rsid w:val="00D3201D"/>
    <w:rsid w:val="00D3205E"/>
    <w:rsid w:val="00D322BC"/>
    <w:rsid w:val="00D32DE4"/>
    <w:rsid w:val="00D32FED"/>
    <w:rsid w:val="00D33137"/>
    <w:rsid w:val="00D3336A"/>
    <w:rsid w:val="00D33744"/>
    <w:rsid w:val="00D337DF"/>
    <w:rsid w:val="00D33827"/>
    <w:rsid w:val="00D33A70"/>
    <w:rsid w:val="00D33C61"/>
    <w:rsid w:val="00D33E87"/>
    <w:rsid w:val="00D3467F"/>
    <w:rsid w:val="00D34910"/>
    <w:rsid w:val="00D34E3F"/>
    <w:rsid w:val="00D34F2A"/>
    <w:rsid w:val="00D34FB6"/>
    <w:rsid w:val="00D3623E"/>
    <w:rsid w:val="00D36990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0AF"/>
    <w:rsid w:val="00D4289A"/>
    <w:rsid w:val="00D42D10"/>
    <w:rsid w:val="00D42E27"/>
    <w:rsid w:val="00D42FEA"/>
    <w:rsid w:val="00D43244"/>
    <w:rsid w:val="00D438B8"/>
    <w:rsid w:val="00D4407D"/>
    <w:rsid w:val="00D446D8"/>
    <w:rsid w:val="00D44943"/>
    <w:rsid w:val="00D44CC1"/>
    <w:rsid w:val="00D44ED1"/>
    <w:rsid w:val="00D451EE"/>
    <w:rsid w:val="00D45A29"/>
    <w:rsid w:val="00D45C4D"/>
    <w:rsid w:val="00D45CA0"/>
    <w:rsid w:val="00D4613A"/>
    <w:rsid w:val="00D46A6D"/>
    <w:rsid w:val="00D46C28"/>
    <w:rsid w:val="00D46CBB"/>
    <w:rsid w:val="00D47794"/>
    <w:rsid w:val="00D47A6E"/>
    <w:rsid w:val="00D47AD8"/>
    <w:rsid w:val="00D47E1A"/>
    <w:rsid w:val="00D47FD5"/>
    <w:rsid w:val="00D50262"/>
    <w:rsid w:val="00D50EBC"/>
    <w:rsid w:val="00D50F70"/>
    <w:rsid w:val="00D51267"/>
    <w:rsid w:val="00D515B3"/>
    <w:rsid w:val="00D51981"/>
    <w:rsid w:val="00D51C61"/>
    <w:rsid w:val="00D51E37"/>
    <w:rsid w:val="00D52542"/>
    <w:rsid w:val="00D52B91"/>
    <w:rsid w:val="00D52BBA"/>
    <w:rsid w:val="00D539AD"/>
    <w:rsid w:val="00D53A4B"/>
    <w:rsid w:val="00D53C22"/>
    <w:rsid w:val="00D53C2C"/>
    <w:rsid w:val="00D53E79"/>
    <w:rsid w:val="00D54614"/>
    <w:rsid w:val="00D5484C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E1A"/>
    <w:rsid w:val="00D56FC7"/>
    <w:rsid w:val="00D5745E"/>
    <w:rsid w:val="00D5754E"/>
    <w:rsid w:val="00D5756D"/>
    <w:rsid w:val="00D5776D"/>
    <w:rsid w:val="00D57937"/>
    <w:rsid w:val="00D57A54"/>
    <w:rsid w:val="00D57B4F"/>
    <w:rsid w:val="00D6001C"/>
    <w:rsid w:val="00D600EB"/>
    <w:rsid w:val="00D6017E"/>
    <w:rsid w:val="00D602F7"/>
    <w:rsid w:val="00D6038C"/>
    <w:rsid w:val="00D605D7"/>
    <w:rsid w:val="00D60699"/>
    <w:rsid w:val="00D607F2"/>
    <w:rsid w:val="00D6127B"/>
    <w:rsid w:val="00D613E2"/>
    <w:rsid w:val="00D61613"/>
    <w:rsid w:val="00D618C7"/>
    <w:rsid w:val="00D61D7E"/>
    <w:rsid w:val="00D62111"/>
    <w:rsid w:val="00D623DD"/>
    <w:rsid w:val="00D626AE"/>
    <w:rsid w:val="00D628F1"/>
    <w:rsid w:val="00D62907"/>
    <w:rsid w:val="00D62A7B"/>
    <w:rsid w:val="00D6315F"/>
    <w:rsid w:val="00D6322F"/>
    <w:rsid w:val="00D63746"/>
    <w:rsid w:val="00D63792"/>
    <w:rsid w:val="00D63941"/>
    <w:rsid w:val="00D63D5E"/>
    <w:rsid w:val="00D6451B"/>
    <w:rsid w:val="00D64919"/>
    <w:rsid w:val="00D64947"/>
    <w:rsid w:val="00D64A28"/>
    <w:rsid w:val="00D64C6C"/>
    <w:rsid w:val="00D64F37"/>
    <w:rsid w:val="00D650B1"/>
    <w:rsid w:val="00D659D0"/>
    <w:rsid w:val="00D65E40"/>
    <w:rsid w:val="00D660FE"/>
    <w:rsid w:val="00D66359"/>
    <w:rsid w:val="00D66494"/>
    <w:rsid w:val="00D66720"/>
    <w:rsid w:val="00D667F9"/>
    <w:rsid w:val="00D668C1"/>
    <w:rsid w:val="00D66CB4"/>
    <w:rsid w:val="00D66FB7"/>
    <w:rsid w:val="00D671C9"/>
    <w:rsid w:val="00D673CD"/>
    <w:rsid w:val="00D674D5"/>
    <w:rsid w:val="00D676E2"/>
    <w:rsid w:val="00D6781A"/>
    <w:rsid w:val="00D679DB"/>
    <w:rsid w:val="00D701F6"/>
    <w:rsid w:val="00D7066D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AA8"/>
    <w:rsid w:val="00D74D17"/>
    <w:rsid w:val="00D75531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534"/>
    <w:rsid w:val="00D808F9"/>
    <w:rsid w:val="00D80A8A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73"/>
    <w:rsid w:val="00D832D6"/>
    <w:rsid w:val="00D83466"/>
    <w:rsid w:val="00D8359A"/>
    <w:rsid w:val="00D835C1"/>
    <w:rsid w:val="00D8398B"/>
    <w:rsid w:val="00D84184"/>
    <w:rsid w:val="00D843AF"/>
    <w:rsid w:val="00D84535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51B"/>
    <w:rsid w:val="00D8788B"/>
    <w:rsid w:val="00D87D21"/>
    <w:rsid w:val="00D87DA7"/>
    <w:rsid w:val="00D90113"/>
    <w:rsid w:val="00D90779"/>
    <w:rsid w:val="00D90B71"/>
    <w:rsid w:val="00D90DF8"/>
    <w:rsid w:val="00D912C3"/>
    <w:rsid w:val="00D91506"/>
    <w:rsid w:val="00D915CC"/>
    <w:rsid w:val="00D92508"/>
    <w:rsid w:val="00D92B1E"/>
    <w:rsid w:val="00D92D58"/>
    <w:rsid w:val="00D92DDB"/>
    <w:rsid w:val="00D930EA"/>
    <w:rsid w:val="00D93489"/>
    <w:rsid w:val="00D93502"/>
    <w:rsid w:val="00D93539"/>
    <w:rsid w:val="00D935DA"/>
    <w:rsid w:val="00D93CD1"/>
    <w:rsid w:val="00D94190"/>
    <w:rsid w:val="00D94397"/>
    <w:rsid w:val="00D94B5C"/>
    <w:rsid w:val="00D94DC7"/>
    <w:rsid w:val="00D9502E"/>
    <w:rsid w:val="00D95209"/>
    <w:rsid w:val="00D95274"/>
    <w:rsid w:val="00D9529D"/>
    <w:rsid w:val="00D95409"/>
    <w:rsid w:val="00D958C3"/>
    <w:rsid w:val="00D958D9"/>
    <w:rsid w:val="00D967D2"/>
    <w:rsid w:val="00D96946"/>
    <w:rsid w:val="00D96BAC"/>
    <w:rsid w:val="00D96CBC"/>
    <w:rsid w:val="00D96D25"/>
    <w:rsid w:val="00D97518"/>
    <w:rsid w:val="00D975FF"/>
    <w:rsid w:val="00D97A79"/>
    <w:rsid w:val="00D97E2B"/>
    <w:rsid w:val="00D97F48"/>
    <w:rsid w:val="00D97F4F"/>
    <w:rsid w:val="00D97FA4"/>
    <w:rsid w:val="00DA019A"/>
    <w:rsid w:val="00DA0540"/>
    <w:rsid w:val="00DA05D2"/>
    <w:rsid w:val="00DA0930"/>
    <w:rsid w:val="00DA113E"/>
    <w:rsid w:val="00DA1369"/>
    <w:rsid w:val="00DA1716"/>
    <w:rsid w:val="00DA1965"/>
    <w:rsid w:val="00DA19B3"/>
    <w:rsid w:val="00DA2305"/>
    <w:rsid w:val="00DA23D6"/>
    <w:rsid w:val="00DA2561"/>
    <w:rsid w:val="00DA28C8"/>
    <w:rsid w:val="00DA2A41"/>
    <w:rsid w:val="00DA2C80"/>
    <w:rsid w:val="00DA2EA9"/>
    <w:rsid w:val="00DA3440"/>
    <w:rsid w:val="00DA36F7"/>
    <w:rsid w:val="00DA38DF"/>
    <w:rsid w:val="00DA4395"/>
    <w:rsid w:val="00DA4582"/>
    <w:rsid w:val="00DA4966"/>
    <w:rsid w:val="00DA5118"/>
    <w:rsid w:val="00DA523D"/>
    <w:rsid w:val="00DA5C19"/>
    <w:rsid w:val="00DA5D9E"/>
    <w:rsid w:val="00DA5E7A"/>
    <w:rsid w:val="00DA6707"/>
    <w:rsid w:val="00DA6C21"/>
    <w:rsid w:val="00DA6EAC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2AA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6F9"/>
    <w:rsid w:val="00DB370A"/>
    <w:rsid w:val="00DB3C08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6E68"/>
    <w:rsid w:val="00DB71CD"/>
    <w:rsid w:val="00DB793C"/>
    <w:rsid w:val="00DB7AC0"/>
    <w:rsid w:val="00DC00BF"/>
    <w:rsid w:val="00DC0246"/>
    <w:rsid w:val="00DC03C5"/>
    <w:rsid w:val="00DC047B"/>
    <w:rsid w:val="00DC0674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86C"/>
    <w:rsid w:val="00DC3C44"/>
    <w:rsid w:val="00DC40C8"/>
    <w:rsid w:val="00DC43EF"/>
    <w:rsid w:val="00DC4650"/>
    <w:rsid w:val="00DC569A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48F"/>
    <w:rsid w:val="00DD2527"/>
    <w:rsid w:val="00DD25E7"/>
    <w:rsid w:val="00DD2609"/>
    <w:rsid w:val="00DD2783"/>
    <w:rsid w:val="00DD2C42"/>
    <w:rsid w:val="00DD2EAF"/>
    <w:rsid w:val="00DD36ED"/>
    <w:rsid w:val="00DD3887"/>
    <w:rsid w:val="00DD4BDC"/>
    <w:rsid w:val="00DD4C35"/>
    <w:rsid w:val="00DD515D"/>
    <w:rsid w:val="00DD570D"/>
    <w:rsid w:val="00DD5992"/>
    <w:rsid w:val="00DD5D68"/>
    <w:rsid w:val="00DD6031"/>
    <w:rsid w:val="00DD6447"/>
    <w:rsid w:val="00DD68A3"/>
    <w:rsid w:val="00DD6C2E"/>
    <w:rsid w:val="00DD703B"/>
    <w:rsid w:val="00DD7198"/>
    <w:rsid w:val="00DD7E8F"/>
    <w:rsid w:val="00DE0A82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906"/>
    <w:rsid w:val="00DE391D"/>
    <w:rsid w:val="00DE3BCF"/>
    <w:rsid w:val="00DE3C50"/>
    <w:rsid w:val="00DE3CB3"/>
    <w:rsid w:val="00DE3F28"/>
    <w:rsid w:val="00DE43AF"/>
    <w:rsid w:val="00DE4C89"/>
    <w:rsid w:val="00DE5273"/>
    <w:rsid w:val="00DE532A"/>
    <w:rsid w:val="00DE5434"/>
    <w:rsid w:val="00DE57E6"/>
    <w:rsid w:val="00DE58B1"/>
    <w:rsid w:val="00DE5E7E"/>
    <w:rsid w:val="00DE61C6"/>
    <w:rsid w:val="00DE66DF"/>
    <w:rsid w:val="00DE6A43"/>
    <w:rsid w:val="00DE6EDD"/>
    <w:rsid w:val="00DE7265"/>
    <w:rsid w:val="00DE79E2"/>
    <w:rsid w:val="00DE7AFD"/>
    <w:rsid w:val="00DF0196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14"/>
    <w:rsid w:val="00DF227D"/>
    <w:rsid w:val="00DF22F0"/>
    <w:rsid w:val="00DF29A6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E2C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75E"/>
    <w:rsid w:val="00DF6EAF"/>
    <w:rsid w:val="00DF768F"/>
    <w:rsid w:val="00DF7FB0"/>
    <w:rsid w:val="00E0018F"/>
    <w:rsid w:val="00E0032F"/>
    <w:rsid w:val="00E00B47"/>
    <w:rsid w:val="00E00C67"/>
    <w:rsid w:val="00E00CC1"/>
    <w:rsid w:val="00E00CDA"/>
    <w:rsid w:val="00E00E70"/>
    <w:rsid w:val="00E015EF"/>
    <w:rsid w:val="00E015F2"/>
    <w:rsid w:val="00E01A35"/>
    <w:rsid w:val="00E01C39"/>
    <w:rsid w:val="00E01DBE"/>
    <w:rsid w:val="00E02359"/>
    <w:rsid w:val="00E02493"/>
    <w:rsid w:val="00E028A0"/>
    <w:rsid w:val="00E029C3"/>
    <w:rsid w:val="00E02AA0"/>
    <w:rsid w:val="00E02B34"/>
    <w:rsid w:val="00E02BAA"/>
    <w:rsid w:val="00E02EEB"/>
    <w:rsid w:val="00E03A4E"/>
    <w:rsid w:val="00E03E8A"/>
    <w:rsid w:val="00E042A4"/>
    <w:rsid w:val="00E04378"/>
    <w:rsid w:val="00E04651"/>
    <w:rsid w:val="00E04684"/>
    <w:rsid w:val="00E04913"/>
    <w:rsid w:val="00E04A7B"/>
    <w:rsid w:val="00E04AFF"/>
    <w:rsid w:val="00E04B91"/>
    <w:rsid w:val="00E04C82"/>
    <w:rsid w:val="00E04DF2"/>
    <w:rsid w:val="00E04EA6"/>
    <w:rsid w:val="00E050C2"/>
    <w:rsid w:val="00E053E7"/>
    <w:rsid w:val="00E05446"/>
    <w:rsid w:val="00E0578E"/>
    <w:rsid w:val="00E05DEA"/>
    <w:rsid w:val="00E05F54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0ED"/>
    <w:rsid w:val="00E11619"/>
    <w:rsid w:val="00E118B9"/>
    <w:rsid w:val="00E11A10"/>
    <w:rsid w:val="00E11A2E"/>
    <w:rsid w:val="00E1237F"/>
    <w:rsid w:val="00E124F9"/>
    <w:rsid w:val="00E1276D"/>
    <w:rsid w:val="00E132E2"/>
    <w:rsid w:val="00E1350B"/>
    <w:rsid w:val="00E13873"/>
    <w:rsid w:val="00E149F0"/>
    <w:rsid w:val="00E14C6C"/>
    <w:rsid w:val="00E14E2F"/>
    <w:rsid w:val="00E14E4B"/>
    <w:rsid w:val="00E14F33"/>
    <w:rsid w:val="00E151E9"/>
    <w:rsid w:val="00E1546E"/>
    <w:rsid w:val="00E15565"/>
    <w:rsid w:val="00E15794"/>
    <w:rsid w:val="00E159F1"/>
    <w:rsid w:val="00E162B1"/>
    <w:rsid w:val="00E166A3"/>
    <w:rsid w:val="00E16BCD"/>
    <w:rsid w:val="00E16DE2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427"/>
    <w:rsid w:val="00E216FD"/>
    <w:rsid w:val="00E21A1E"/>
    <w:rsid w:val="00E22676"/>
    <w:rsid w:val="00E2285A"/>
    <w:rsid w:val="00E22E2A"/>
    <w:rsid w:val="00E22ECB"/>
    <w:rsid w:val="00E232F9"/>
    <w:rsid w:val="00E23649"/>
    <w:rsid w:val="00E23690"/>
    <w:rsid w:val="00E23B0C"/>
    <w:rsid w:val="00E23B6E"/>
    <w:rsid w:val="00E23BA7"/>
    <w:rsid w:val="00E23CE2"/>
    <w:rsid w:val="00E240FE"/>
    <w:rsid w:val="00E2414F"/>
    <w:rsid w:val="00E2422A"/>
    <w:rsid w:val="00E24D08"/>
    <w:rsid w:val="00E2518E"/>
    <w:rsid w:val="00E253A5"/>
    <w:rsid w:val="00E2557D"/>
    <w:rsid w:val="00E255E0"/>
    <w:rsid w:val="00E25899"/>
    <w:rsid w:val="00E25B8D"/>
    <w:rsid w:val="00E25CF6"/>
    <w:rsid w:val="00E26864"/>
    <w:rsid w:val="00E268B6"/>
    <w:rsid w:val="00E26A52"/>
    <w:rsid w:val="00E26BBF"/>
    <w:rsid w:val="00E273B0"/>
    <w:rsid w:val="00E277C5"/>
    <w:rsid w:val="00E27CB0"/>
    <w:rsid w:val="00E27DB0"/>
    <w:rsid w:val="00E30387"/>
    <w:rsid w:val="00E30ABF"/>
    <w:rsid w:val="00E30AE5"/>
    <w:rsid w:val="00E30B2C"/>
    <w:rsid w:val="00E30C5B"/>
    <w:rsid w:val="00E30EA9"/>
    <w:rsid w:val="00E31282"/>
    <w:rsid w:val="00E31741"/>
    <w:rsid w:val="00E318BD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508A"/>
    <w:rsid w:val="00E35145"/>
    <w:rsid w:val="00E35235"/>
    <w:rsid w:val="00E35339"/>
    <w:rsid w:val="00E35C54"/>
    <w:rsid w:val="00E367F7"/>
    <w:rsid w:val="00E36D1E"/>
    <w:rsid w:val="00E36D4C"/>
    <w:rsid w:val="00E36DFA"/>
    <w:rsid w:val="00E37474"/>
    <w:rsid w:val="00E37626"/>
    <w:rsid w:val="00E378E8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99"/>
    <w:rsid w:val="00E42D73"/>
    <w:rsid w:val="00E431F1"/>
    <w:rsid w:val="00E4321C"/>
    <w:rsid w:val="00E4324C"/>
    <w:rsid w:val="00E4370A"/>
    <w:rsid w:val="00E43BFD"/>
    <w:rsid w:val="00E43CE0"/>
    <w:rsid w:val="00E43EA3"/>
    <w:rsid w:val="00E4446E"/>
    <w:rsid w:val="00E445D3"/>
    <w:rsid w:val="00E44710"/>
    <w:rsid w:val="00E44798"/>
    <w:rsid w:val="00E45929"/>
    <w:rsid w:val="00E45D25"/>
    <w:rsid w:val="00E46049"/>
    <w:rsid w:val="00E46240"/>
    <w:rsid w:val="00E46BD4"/>
    <w:rsid w:val="00E471B6"/>
    <w:rsid w:val="00E47A27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3C26"/>
    <w:rsid w:val="00E54325"/>
    <w:rsid w:val="00E546B4"/>
    <w:rsid w:val="00E549CB"/>
    <w:rsid w:val="00E54F97"/>
    <w:rsid w:val="00E55060"/>
    <w:rsid w:val="00E55291"/>
    <w:rsid w:val="00E55450"/>
    <w:rsid w:val="00E55821"/>
    <w:rsid w:val="00E55B2F"/>
    <w:rsid w:val="00E55BED"/>
    <w:rsid w:val="00E55BF4"/>
    <w:rsid w:val="00E55CC8"/>
    <w:rsid w:val="00E55D3B"/>
    <w:rsid w:val="00E562C6"/>
    <w:rsid w:val="00E5635C"/>
    <w:rsid w:val="00E565B3"/>
    <w:rsid w:val="00E56C0E"/>
    <w:rsid w:val="00E56E42"/>
    <w:rsid w:val="00E5729A"/>
    <w:rsid w:val="00E57316"/>
    <w:rsid w:val="00E57387"/>
    <w:rsid w:val="00E57605"/>
    <w:rsid w:val="00E576CF"/>
    <w:rsid w:val="00E579DA"/>
    <w:rsid w:val="00E57BF3"/>
    <w:rsid w:val="00E57E78"/>
    <w:rsid w:val="00E60131"/>
    <w:rsid w:val="00E60282"/>
    <w:rsid w:val="00E6062C"/>
    <w:rsid w:val="00E60BAD"/>
    <w:rsid w:val="00E60CF0"/>
    <w:rsid w:val="00E61C12"/>
    <w:rsid w:val="00E6258B"/>
    <w:rsid w:val="00E628AF"/>
    <w:rsid w:val="00E62BE5"/>
    <w:rsid w:val="00E62D6F"/>
    <w:rsid w:val="00E62FF6"/>
    <w:rsid w:val="00E6317B"/>
    <w:rsid w:val="00E632BE"/>
    <w:rsid w:val="00E6444E"/>
    <w:rsid w:val="00E644C5"/>
    <w:rsid w:val="00E6490D"/>
    <w:rsid w:val="00E64B04"/>
    <w:rsid w:val="00E64CB0"/>
    <w:rsid w:val="00E6558F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A15"/>
    <w:rsid w:val="00E70BE5"/>
    <w:rsid w:val="00E71C7D"/>
    <w:rsid w:val="00E721E3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886"/>
    <w:rsid w:val="00E73EC5"/>
    <w:rsid w:val="00E7415B"/>
    <w:rsid w:val="00E744AB"/>
    <w:rsid w:val="00E74AFE"/>
    <w:rsid w:val="00E74D9A"/>
    <w:rsid w:val="00E74E14"/>
    <w:rsid w:val="00E75163"/>
    <w:rsid w:val="00E75343"/>
    <w:rsid w:val="00E756EF"/>
    <w:rsid w:val="00E7592C"/>
    <w:rsid w:val="00E76069"/>
    <w:rsid w:val="00E760DB"/>
    <w:rsid w:val="00E760E4"/>
    <w:rsid w:val="00E765BC"/>
    <w:rsid w:val="00E76BFE"/>
    <w:rsid w:val="00E76DB7"/>
    <w:rsid w:val="00E77017"/>
    <w:rsid w:val="00E77099"/>
    <w:rsid w:val="00E771ED"/>
    <w:rsid w:val="00E77E3E"/>
    <w:rsid w:val="00E80066"/>
    <w:rsid w:val="00E803D9"/>
    <w:rsid w:val="00E8046B"/>
    <w:rsid w:val="00E80576"/>
    <w:rsid w:val="00E808AC"/>
    <w:rsid w:val="00E809B0"/>
    <w:rsid w:val="00E80CA9"/>
    <w:rsid w:val="00E8100B"/>
    <w:rsid w:val="00E8146F"/>
    <w:rsid w:val="00E81BB3"/>
    <w:rsid w:val="00E82294"/>
    <w:rsid w:val="00E82618"/>
    <w:rsid w:val="00E82A40"/>
    <w:rsid w:val="00E82DDB"/>
    <w:rsid w:val="00E83073"/>
    <w:rsid w:val="00E83613"/>
    <w:rsid w:val="00E836C0"/>
    <w:rsid w:val="00E836D2"/>
    <w:rsid w:val="00E8380F"/>
    <w:rsid w:val="00E83C64"/>
    <w:rsid w:val="00E841C1"/>
    <w:rsid w:val="00E8423C"/>
    <w:rsid w:val="00E84703"/>
    <w:rsid w:val="00E84766"/>
    <w:rsid w:val="00E84945"/>
    <w:rsid w:val="00E84CBE"/>
    <w:rsid w:val="00E85067"/>
    <w:rsid w:val="00E8517D"/>
    <w:rsid w:val="00E85410"/>
    <w:rsid w:val="00E861F0"/>
    <w:rsid w:val="00E862F0"/>
    <w:rsid w:val="00E86CEE"/>
    <w:rsid w:val="00E86E84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0C8E"/>
    <w:rsid w:val="00E914F3"/>
    <w:rsid w:val="00E915A5"/>
    <w:rsid w:val="00E91654"/>
    <w:rsid w:val="00E916ED"/>
    <w:rsid w:val="00E91834"/>
    <w:rsid w:val="00E9218D"/>
    <w:rsid w:val="00E92628"/>
    <w:rsid w:val="00E927F7"/>
    <w:rsid w:val="00E93242"/>
    <w:rsid w:val="00E9337B"/>
    <w:rsid w:val="00E93491"/>
    <w:rsid w:val="00E93E5F"/>
    <w:rsid w:val="00E93F85"/>
    <w:rsid w:val="00E9419E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6CA"/>
    <w:rsid w:val="00EA1AF7"/>
    <w:rsid w:val="00EA1C08"/>
    <w:rsid w:val="00EA2A4C"/>
    <w:rsid w:val="00EA3102"/>
    <w:rsid w:val="00EA31C1"/>
    <w:rsid w:val="00EA3635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5A97"/>
    <w:rsid w:val="00EA6514"/>
    <w:rsid w:val="00EA6A09"/>
    <w:rsid w:val="00EA6CF5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D1D"/>
    <w:rsid w:val="00EB3EFB"/>
    <w:rsid w:val="00EB408F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CCB"/>
    <w:rsid w:val="00EC2D9B"/>
    <w:rsid w:val="00EC346C"/>
    <w:rsid w:val="00EC357E"/>
    <w:rsid w:val="00EC3693"/>
    <w:rsid w:val="00EC4333"/>
    <w:rsid w:val="00EC4D52"/>
    <w:rsid w:val="00EC4D87"/>
    <w:rsid w:val="00EC4E8B"/>
    <w:rsid w:val="00EC567A"/>
    <w:rsid w:val="00EC57DB"/>
    <w:rsid w:val="00EC5A26"/>
    <w:rsid w:val="00EC5E32"/>
    <w:rsid w:val="00EC5F55"/>
    <w:rsid w:val="00EC69A7"/>
    <w:rsid w:val="00EC6ABF"/>
    <w:rsid w:val="00EC7869"/>
    <w:rsid w:val="00EC7D54"/>
    <w:rsid w:val="00ED0175"/>
    <w:rsid w:val="00ED0F3C"/>
    <w:rsid w:val="00ED105E"/>
    <w:rsid w:val="00ED10A2"/>
    <w:rsid w:val="00ED10E8"/>
    <w:rsid w:val="00ED1541"/>
    <w:rsid w:val="00ED1F54"/>
    <w:rsid w:val="00ED2AEC"/>
    <w:rsid w:val="00ED2F84"/>
    <w:rsid w:val="00ED356F"/>
    <w:rsid w:val="00ED38FC"/>
    <w:rsid w:val="00ED392A"/>
    <w:rsid w:val="00ED43AE"/>
    <w:rsid w:val="00ED4414"/>
    <w:rsid w:val="00ED46BB"/>
    <w:rsid w:val="00ED4887"/>
    <w:rsid w:val="00ED4CA2"/>
    <w:rsid w:val="00ED4DF9"/>
    <w:rsid w:val="00ED5059"/>
    <w:rsid w:val="00ED5321"/>
    <w:rsid w:val="00ED5969"/>
    <w:rsid w:val="00ED5AE0"/>
    <w:rsid w:val="00ED6C7A"/>
    <w:rsid w:val="00ED6F3B"/>
    <w:rsid w:val="00ED6F8C"/>
    <w:rsid w:val="00ED702A"/>
    <w:rsid w:val="00ED710F"/>
    <w:rsid w:val="00ED7EB9"/>
    <w:rsid w:val="00EE0522"/>
    <w:rsid w:val="00EE0872"/>
    <w:rsid w:val="00EE0A4D"/>
    <w:rsid w:val="00EE117A"/>
    <w:rsid w:val="00EE160F"/>
    <w:rsid w:val="00EE17F8"/>
    <w:rsid w:val="00EE1B01"/>
    <w:rsid w:val="00EE1BF3"/>
    <w:rsid w:val="00EE1D19"/>
    <w:rsid w:val="00EE23CB"/>
    <w:rsid w:val="00EE26B5"/>
    <w:rsid w:val="00EE28A9"/>
    <w:rsid w:val="00EE31C0"/>
    <w:rsid w:val="00EE33B1"/>
    <w:rsid w:val="00EE3B56"/>
    <w:rsid w:val="00EE3FDE"/>
    <w:rsid w:val="00EE427C"/>
    <w:rsid w:val="00EE44B8"/>
    <w:rsid w:val="00EE45E5"/>
    <w:rsid w:val="00EE4607"/>
    <w:rsid w:val="00EE4C36"/>
    <w:rsid w:val="00EE4E22"/>
    <w:rsid w:val="00EE51B3"/>
    <w:rsid w:val="00EE531E"/>
    <w:rsid w:val="00EE56F4"/>
    <w:rsid w:val="00EE5809"/>
    <w:rsid w:val="00EE586E"/>
    <w:rsid w:val="00EE5AA5"/>
    <w:rsid w:val="00EE5EAA"/>
    <w:rsid w:val="00EE5F64"/>
    <w:rsid w:val="00EE60FF"/>
    <w:rsid w:val="00EE6259"/>
    <w:rsid w:val="00EE6469"/>
    <w:rsid w:val="00EE6ABE"/>
    <w:rsid w:val="00EE6C09"/>
    <w:rsid w:val="00EE6F68"/>
    <w:rsid w:val="00EE717C"/>
    <w:rsid w:val="00EE71A3"/>
    <w:rsid w:val="00EE75B6"/>
    <w:rsid w:val="00EE7E13"/>
    <w:rsid w:val="00EE7EEE"/>
    <w:rsid w:val="00EF02BB"/>
    <w:rsid w:val="00EF0C1F"/>
    <w:rsid w:val="00EF0D17"/>
    <w:rsid w:val="00EF0EB6"/>
    <w:rsid w:val="00EF1139"/>
    <w:rsid w:val="00EF1297"/>
    <w:rsid w:val="00EF1454"/>
    <w:rsid w:val="00EF18DD"/>
    <w:rsid w:val="00EF1A1B"/>
    <w:rsid w:val="00EF1CBA"/>
    <w:rsid w:val="00EF2957"/>
    <w:rsid w:val="00EF2A9F"/>
    <w:rsid w:val="00EF2AAC"/>
    <w:rsid w:val="00EF32AA"/>
    <w:rsid w:val="00EF33A7"/>
    <w:rsid w:val="00EF33C8"/>
    <w:rsid w:val="00EF35DF"/>
    <w:rsid w:val="00EF4788"/>
    <w:rsid w:val="00EF4917"/>
    <w:rsid w:val="00EF4949"/>
    <w:rsid w:val="00EF4E1C"/>
    <w:rsid w:val="00EF5468"/>
    <w:rsid w:val="00EF55C2"/>
    <w:rsid w:val="00EF5B22"/>
    <w:rsid w:val="00EF5D74"/>
    <w:rsid w:val="00EF5E8D"/>
    <w:rsid w:val="00EF6E20"/>
    <w:rsid w:val="00EF6ECE"/>
    <w:rsid w:val="00EF6F7E"/>
    <w:rsid w:val="00EF7319"/>
    <w:rsid w:val="00EF764E"/>
    <w:rsid w:val="00EF7D61"/>
    <w:rsid w:val="00F00089"/>
    <w:rsid w:val="00F00580"/>
    <w:rsid w:val="00F00A4F"/>
    <w:rsid w:val="00F0107D"/>
    <w:rsid w:val="00F013E2"/>
    <w:rsid w:val="00F0151D"/>
    <w:rsid w:val="00F0224C"/>
    <w:rsid w:val="00F027A0"/>
    <w:rsid w:val="00F02890"/>
    <w:rsid w:val="00F029F6"/>
    <w:rsid w:val="00F02E70"/>
    <w:rsid w:val="00F02EF2"/>
    <w:rsid w:val="00F03195"/>
    <w:rsid w:val="00F03385"/>
    <w:rsid w:val="00F03669"/>
    <w:rsid w:val="00F036C7"/>
    <w:rsid w:val="00F03B11"/>
    <w:rsid w:val="00F03D67"/>
    <w:rsid w:val="00F044F8"/>
    <w:rsid w:val="00F04EE3"/>
    <w:rsid w:val="00F05119"/>
    <w:rsid w:val="00F052DB"/>
    <w:rsid w:val="00F053E6"/>
    <w:rsid w:val="00F05498"/>
    <w:rsid w:val="00F0558C"/>
    <w:rsid w:val="00F0580F"/>
    <w:rsid w:val="00F05F3D"/>
    <w:rsid w:val="00F06162"/>
    <w:rsid w:val="00F06C28"/>
    <w:rsid w:val="00F06CA8"/>
    <w:rsid w:val="00F070B2"/>
    <w:rsid w:val="00F0716F"/>
    <w:rsid w:val="00F0730F"/>
    <w:rsid w:val="00F07364"/>
    <w:rsid w:val="00F073B3"/>
    <w:rsid w:val="00F0789F"/>
    <w:rsid w:val="00F07A71"/>
    <w:rsid w:val="00F07F51"/>
    <w:rsid w:val="00F07FA8"/>
    <w:rsid w:val="00F100A1"/>
    <w:rsid w:val="00F1046A"/>
    <w:rsid w:val="00F10967"/>
    <w:rsid w:val="00F10C74"/>
    <w:rsid w:val="00F10C95"/>
    <w:rsid w:val="00F11210"/>
    <w:rsid w:val="00F1194D"/>
    <w:rsid w:val="00F1224D"/>
    <w:rsid w:val="00F12B14"/>
    <w:rsid w:val="00F12CCE"/>
    <w:rsid w:val="00F133CB"/>
    <w:rsid w:val="00F13BF5"/>
    <w:rsid w:val="00F13DD4"/>
    <w:rsid w:val="00F1404D"/>
    <w:rsid w:val="00F14140"/>
    <w:rsid w:val="00F1429A"/>
    <w:rsid w:val="00F1474C"/>
    <w:rsid w:val="00F14A37"/>
    <w:rsid w:val="00F15302"/>
    <w:rsid w:val="00F15420"/>
    <w:rsid w:val="00F158EC"/>
    <w:rsid w:val="00F15AE7"/>
    <w:rsid w:val="00F16020"/>
    <w:rsid w:val="00F16687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2B7D"/>
    <w:rsid w:val="00F22EED"/>
    <w:rsid w:val="00F23006"/>
    <w:rsid w:val="00F2348A"/>
    <w:rsid w:val="00F235A5"/>
    <w:rsid w:val="00F2386A"/>
    <w:rsid w:val="00F23B15"/>
    <w:rsid w:val="00F25207"/>
    <w:rsid w:val="00F25253"/>
    <w:rsid w:val="00F253CE"/>
    <w:rsid w:val="00F254C5"/>
    <w:rsid w:val="00F25592"/>
    <w:rsid w:val="00F25EE8"/>
    <w:rsid w:val="00F25F68"/>
    <w:rsid w:val="00F26136"/>
    <w:rsid w:val="00F26D56"/>
    <w:rsid w:val="00F272D0"/>
    <w:rsid w:val="00F27A7E"/>
    <w:rsid w:val="00F27CEF"/>
    <w:rsid w:val="00F30270"/>
    <w:rsid w:val="00F304B7"/>
    <w:rsid w:val="00F30514"/>
    <w:rsid w:val="00F3088D"/>
    <w:rsid w:val="00F31679"/>
    <w:rsid w:val="00F31730"/>
    <w:rsid w:val="00F317D7"/>
    <w:rsid w:val="00F3195A"/>
    <w:rsid w:val="00F319C9"/>
    <w:rsid w:val="00F319E4"/>
    <w:rsid w:val="00F31BBC"/>
    <w:rsid w:val="00F326DA"/>
    <w:rsid w:val="00F32C23"/>
    <w:rsid w:val="00F32CD1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72A"/>
    <w:rsid w:val="00F3776F"/>
    <w:rsid w:val="00F37A0B"/>
    <w:rsid w:val="00F37C3A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E63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810"/>
    <w:rsid w:val="00F44A55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46B"/>
    <w:rsid w:val="00F509D4"/>
    <w:rsid w:val="00F50DE9"/>
    <w:rsid w:val="00F515E8"/>
    <w:rsid w:val="00F5168E"/>
    <w:rsid w:val="00F51FF8"/>
    <w:rsid w:val="00F527DB"/>
    <w:rsid w:val="00F529C5"/>
    <w:rsid w:val="00F5334B"/>
    <w:rsid w:val="00F537D1"/>
    <w:rsid w:val="00F538D5"/>
    <w:rsid w:val="00F53C45"/>
    <w:rsid w:val="00F53F13"/>
    <w:rsid w:val="00F53F1E"/>
    <w:rsid w:val="00F54220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2CD"/>
    <w:rsid w:val="00F5764E"/>
    <w:rsid w:val="00F57EA2"/>
    <w:rsid w:val="00F60170"/>
    <w:rsid w:val="00F604AD"/>
    <w:rsid w:val="00F607D0"/>
    <w:rsid w:val="00F60F06"/>
    <w:rsid w:val="00F6140D"/>
    <w:rsid w:val="00F6185C"/>
    <w:rsid w:val="00F61D6F"/>
    <w:rsid w:val="00F61DB8"/>
    <w:rsid w:val="00F625F3"/>
    <w:rsid w:val="00F62948"/>
    <w:rsid w:val="00F62AA4"/>
    <w:rsid w:val="00F62F09"/>
    <w:rsid w:val="00F6381D"/>
    <w:rsid w:val="00F639E8"/>
    <w:rsid w:val="00F64293"/>
    <w:rsid w:val="00F64972"/>
    <w:rsid w:val="00F64C87"/>
    <w:rsid w:val="00F64E8D"/>
    <w:rsid w:val="00F64F50"/>
    <w:rsid w:val="00F65371"/>
    <w:rsid w:val="00F65476"/>
    <w:rsid w:val="00F656FF"/>
    <w:rsid w:val="00F657C1"/>
    <w:rsid w:val="00F659F8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0B3"/>
    <w:rsid w:val="00F73BB1"/>
    <w:rsid w:val="00F73CF8"/>
    <w:rsid w:val="00F73EC0"/>
    <w:rsid w:val="00F74BCE"/>
    <w:rsid w:val="00F74F32"/>
    <w:rsid w:val="00F74F9B"/>
    <w:rsid w:val="00F750FC"/>
    <w:rsid w:val="00F75810"/>
    <w:rsid w:val="00F75DDD"/>
    <w:rsid w:val="00F76136"/>
    <w:rsid w:val="00F7617B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028"/>
    <w:rsid w:val="00F81628"/>
    <w:rsid w:val="00F81AE5"/>
    <w:rsid w:val="00F8218D"/>
    <w:rsid w:val="00F821F9"/>
    <w:rsid w:val="00F8263B"/>
    <w:rsid w:val="00F826C0"/>
    <w:rsid w:val="00F828BB"/>
    <w:rsid w:val="00F82ACD"/>
    <w:rsid w:val="00F831B0"/>
    <w:rsid w:val="00F83757"/>
    <w:rsid w:val="00F83761"/>
    <w:rsid w:val="00F83BB9"/>
    <w:rsid w:val="00F83FF3"/>
    <w:rsid w:val="00F84488"/>
    <w:rsid w:val="00F84F29"/>
    <w:rsid w:val="00F85075"/>
    <w:rsid w:val="00F85367"/>
    <w:rsid w:val="00F8545B"/>
    <w:rsid w:val="00F8570C"/>
    <w:rsid w:val="00F858A8"/>
    <w:rsid w:val="00F85CFE"/>
    <w:rsid w:val="00F85F28"/>
    <w:rsid w:val="00F86311"/>
    <w:rsid w:val="00F86670"/>
    <w:rsid w:val="00F86834"/>
    <w:rsid w:val="00F86910"/>
    <w:rsid w:val="00F86985"/>
    <w:rsid w:val="00F86B44"/>
    <w:rsid w:val="00F86C37"/>
    <w:rsid w:val="00F8712E"/>
    <w:rsid w:val="00F875C3"/>
    <w:rsid w:val="00F878CA"/>
    <w:rsid w:val="00F87B37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513D"/>
    <w:rsid w:val="00F95461"/>
    <w:rsid w:val="00F95497"/>
    <w:rsid w:val="00F958B2"/>
    <w:rsid w:val="00F958DE"/>
    <w:rsid w:val="00F95E64"/>
    <w:rsid w:val="00F95FDD"/>
    <w:rsid w:val="00F96370"/>
    <w:rsid w:val="00F967C5"/>
    <w:rsid w:val="00F96A6A"/>
    <w:rsid w:val="00F96C80"/>
    <w:rsid w:val="00F9720C"/>
    <w:rsid w:val="00F97509"/>
    <w:rsid w:val="00F97642"/>
    <w:rsid w:val="00F9777C"/>
    <w:rsid w:val="00F97B5D"/>
    <w:rsid w:val="00F97D00"/>
    <w:rsid w:val="00F97F6D"/>
    <w:rsid w:val="00FA0250"/>
    <w:rsid w:val="00FA02D0"/>
    <w:rsid w:val="00FA0315"/>
    <w:rsid w:val="00FA0CD4"/>
    <w:rsid w:val="00FA0E2E"/>
    <w:rsid w:val="00FA1707"/>
    <w:rsid w:val="00FA19CB"/>
    <w:rsid w:val="00FA1D12"/>
    <w:rsid w:val="00FA22A2"/>
    <w:rsid w:val="00FA2C36"/>
    <w:rsid w:val="00FA301A"/>
    <w:rsid w:val="00FA31AF"/>
    <w:rsid w:val="00FA3B6C"/>
    <w:rsid w:val="00FA3B76"/>
    <w:rsid w:val="00FA3BBF"/>
    <w:rsid w:val="00FA3D3E"/>
    <w:rsid w:val="00FA3DE2"/>
    <w:rsid w:val="00FA42D1"/>
    <w:rsid w:val="00FA4B2A"/>
    <w:rsid w:val="00FA5001"/>
    <w:rsid w:val="00FA524C"/>
    <w:rsid w:val="00FA5B56"/>
    <w:rsid w:val="00FA5BB6"/>
    <w:rsid w:val="00FA5DAC"/>
    <w:rsid w:val="00FA5E55"/>
    <w:rsid w:val="00FA69FE"/>
    <w:rsid w:val="00FA6AC6"/>
    <w:rsid w:val="00FA6ACD"/>
    <w:rsid w:val="00FA6C2B"/>
    <w:rsid w:val="00FA78E6"/>
    <w:rsid w:val="00FA7DA6"/>
    <w:rsid w:val="00FA7E9B"/>
    <w:rsid w:val="00FB0233"/>
    <w:rsid w:val="00FB0454"/>
    <w:rsid w:val="00FB05A4"/>
    <w:rsid w:val="00FB0D59"/>
    <w:rsid w:val="00FB0EBB"/>
    <w:rsid w:val="00FB0FAA"/>
    <w:rsid w:val="00FB1BBD"/>
    <w:rsid w:val="00FB20AE"/>
    <w:rsid w:val="00FB2618"/>
    <w:rsid w:val="00FB31D1"/>
    <w:rsid w:val="00FB39C4"/>
    <w:rsid w:val="00FB39FC"/>
    <w:rsid w:val="00FB3B5A"/>
    <w:rsid w:val="00FB5185"/>
    <w:rsid w:val="00FB522E"/>
    <w:rsid w:val="00FB5899"/>
    <w:rsid w:val="00FB59D8"/>
    <w:rsid w:val="00FB5F5C"/>
    <w:rsid w:val="00FB5F78"/>
    <w:rsid w:val="00FB63A2"/>
    <w:rsid w:val="00FB6585"/>
    <w:rsid w:val="00FB67CB"/>
    <w:rsid w:val="00FB6848"/>
    <w:rsid w:val="00FB69F1"/>
    <w:rsid w:val="00FB6DDD"/>
    <w:rsid w:val="00FB719B"/>
    <w:rsid w:val="00FB7496"/>
    <w:rsid w:val="00FB7886"/>
    <w:rsid w:val="00FB7F23"/>
    <w:rsid w:val="00FC0287"/>
    <w:rsid w:val="00FC13C9"/>
    <w:rsid w:val="00FC16CA"/>
    <w:rsid w:val="00FC1C90"/>
    <w:rsid w:val="00FC1DE4"/>
    <w:rsid w:val="00FC1F1B"/>
    <w:rsid w:val="00FC270D"/>
    <w:rsid w:val="00FC28FD"/>
    <w:rsid w:val="00FC2F0D"/>
    <w:rsid w:val="00FC30E0"/>
    <w:rsid w:val="00FC3205"/>
    <w:rsid w:val="00FC3469"/>
    <w:rsid w:val="00FC34AF"/>
    <w:rsid w:val="00FC3675"/>
    <w:rsid w:val="00FC378C"/>
    <w:rsid w:val="00FC381B"/>
    <w:rsid w:val="00FC3852"/>
    <w:rsid w:val="00FC3AA0"/>
    <w:rsid w:val="00FC3B74"/>
    <w:rsid w:val="00FC40FD"/>
    <w:rsid w:val="00FC4265"/>
    <w:rsid w:val="00FC44E0"/>
    <w:rsid w:val="00FC4E46"/>
    <w:rsid w:val="00FC5334"/>
    <w:rsid w:val="00FC540F"/>
    <w:rsid w:val="00FC54D0"/>
    <w:rsid w:val="00FC5874"/>
    <w:rsid w:val="00FC592F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619"/>
    <w:rsid w:val="00FC7792"/>
    <w:rsid w:val="00FC7BB1"/>
    <w:rsid w:val="00FC7ED0"/>
    <w:rsid w:val="00FD060F"/>
    <w:rsid w:val="00FD0E8E"/>
    <w:rsid w:val="00FD0FD5"/>
    <w:rsid w:val="00FD1772"/>
    <w:rsid w:val="00FD1DA1"/>
    <w:rsid w:val="00FD1E86"/>
    <w:rsid w:val="00FD2AD4"/>
    <w:rsid w:val="00FD301E"/>
    <w:rsid w:val="00FD30D7"/>
    <w:rsid w:val="00FD346E"/>
    <w:rsid w:val="00FD350B"/>
    <w:rsid w:val="00FD3DE2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1211"/>
    <w:rsid w:val="00FE26E8"/>
    <w:rsid w:val="00FE2CCE"/>
    <w:rsid w:val="00FE2E2B"/>
    <w:rsid w:val="00FE3384"/>
    <w:rsid w:val="00FE3A21"/>
    <w:rsid w:val="00FE3C3E"/>
    <w:rsid w:val="00FE40EF"/>
    <w:rsid w:val="00FE4D36"/>
    <w:rsid w:val="00FE4EAF"/>
    <w:rsid w:val="00FE56E1"/>
    <w:rsid w:val="00FE573A"/>
    <w:rsid w:val="00FE5929"/>
    <w:rsid w:val="00FE5B6B"/>
    <w:rsid w:val="00FE65B1"/>
    <w:rsid w:val="00FE66A7"/>
    <w:rsid w:val="00FE6834"/>
    <w:rsid w:val="00FE6E1F"/>
    <w:rsid w:val="00FE6F20"/>
    <w:rsid w:val="00FE6F8F"/>
    <w:rsid w:val="00FE710D"/>
    <w:rsid w:val="00FE7557"/>
    <w:rsid w:val="00FE7703"/>
    <w:rsid w:val="00FE7CE6"/>
    <w:rsid w:val="00FE7F6C"/>
    <w:rsid w:val="00FF0005"/>
    <w:rsid w:val="00FF0A40"/>
    <w:rsid w:val="00FF0B98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04A"/>
    <w:rsid w:val="00FF51DE"/>
    <w:rsid w:val="00FF5E87"/>
    <w:rsid w:val="00FF5FB6"/>
    <w:rsid w:val="00FF60A6"/>
    <w:rsid w:val="00FF63A0"/>
    <w:rsid w:val="00FF6590"/>
    <w:rsid w:val="00FF66B1"/>
    <w:rsid w:val="00FF6BFC"/>
    <w:rsid w:val="00FF6C64"/>
    <w:rsid w:val="00FF6CFE"/>
    <w:rsid w:val="00FF6D9C"/>
    <w:rsid w:val="00FF70E5"/>
    <w:rsid w:val="00FF712E"/>
    <w:rsid w:val="00FF7195"/>
    <w:rsid w:val="00FF72BE"/>
    <w:rsid w:val="00FF7587"/>
    <w:rsid w:val="00FF76EA"/>
    <w:rsid w:val="00FF7746"/>
    <w:rsid w:val="00FF7A08"/>
    <w:rsid w:val="00FF7A3C"/>
    <w:rsid w:val="00FF7B1C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7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uiPriority w:val="20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1E103-4271-4CC3-8178-70D2F3ED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9870</TotalTime>
  <Pages>59</Pages>
  <Words>11419</Words>
  <Characters>65093</Characters>
  <Application>Microsoft Office Word</Application>
  <DocSecurity>0</DocSecurity>
  <Lines>542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76360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1139</cp:revision>
  <cp:lastPrinted>2025-02-27T10:19:00Z</cp:lastPrinted>
  <dcterms:created xsi:type="dcterms:W3CDTF">2021-11-16T09:05:00Z</dcterms:created>
  <dcterms:modified xsi:type="dcterms:W3CDTF">2025-02-27T10:20:00Z</dcterms:modified>
</cp:coreProperties>
</file>